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drawings/drawing1.xml" ContentType="application/vnd.openxmlformats-officedocument.drawingml.chartshapes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drawings/drawing2.xml" ContentType="application/vnd.openxmlformats-officedocument.drawingml.chartshapes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7804D3" w:rsidRPr="00553AB0" w14:paraId="204A9A50" w14:textId="77777777" w:rsidTr="007804D3">
        <w:trPr>
          <w:tblHeader/>
        </w:trPr>
        <w:tc>
          <w:tcPr>
            <w:tcW w:w="1278" w:type="dxa"/>
          </w:tcPr>
          <w:p w14:paraId="053A7FEA" w14:textId="77777777" w:rsidR="007804D3" w:rsidRPr="00553AB0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b/>
                <w:bCs/>
                <w:sz w:val="28"/>
                <w:szCs w:val="28"/>
              </w:rPr>
            </w:pPr>
            <w:r w:rsidRPr="00553AB0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145" w:type="dxa"/>
          </w:tcPr>
          <w:p w14:paraId="3049F50C" w14:textId="77777777" w:rsidR="007804D3" w:rsidRPr="00553AB0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b/>
                <w:bCs/>
                <w:sz w:val="28"/>
                <w:szCs w:val="28"/>
                <w:cs/>
              </w:rPr>
            </w:pPr>
            <w:r w:rsidRPr="00553AB0">
              <w:rPr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7804D3" w:rsidRPr="00553AB0" w14:paraId="460574B8" w14:textId="77777777" w:rsidTr="007804D3">
        <w:trPr>
          <w:tblHeader/>
        </w:trPr>
        <w:tc>
          <w:tcPr>
            <w:tcW w:w="1278" w:type="dxa"/>
          </w:tcPr>
          <w:p w14:paraId="690EB771" w14:textId="77777777" w:rsidR="007804D3" w:rsidRPr="00553AB0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sz w:val="16"/>
                <w:szCs w:val="16"/>
              </w:rPr>
            </w:pPr>
          </w:p>
        </w:tc>
        <w:tc>
          <w:tcPr>
            <w:tcW w:w="8145" w:type="dxa"/>
          </w:tcPr>
          <w:p w14:paraId="74A055B8" w14:textId="77777777" w:rsidR="007804D3" w:rsidRPr="00553AB0" w:rsidRDefault="007804D3" w:rsidP="007804D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b/>
                <w:bCs/>
                <w:sz w:val="16"/>
                <w:szCs w:val="16"/>
              </w:rPr>
            </w:pPr>
          </w:p>
        </w:tc>
      </w:tr>
      <w:tr w:rsidR="007804D3" w:rsidRPr="00553AB0" w14:paraId="4A84B1A9" w14:textId="77777777" w:rsidTr="007804D3">
        <w:tc>
          <w:tcPr>
            <w:tcW w:w="1278" w:type="dxa"/>
            <w:vAlign w:val="center"/>
          </w:tcPr>
          <w:p w14:paraId="5A5BA0DE" w14:textId="77777777" w:rsidR="007804D3" w:rsidRPr="00553AB0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8373F51" w14:textId="77777777" w:rsidR="007804D3" w:rsidRPr="00553AB0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>ข้อมูลทั่วไป</w:t>
            </w:r>
          </w:p>
        </w:tc>
      </w:tr>
      <w:tr w:rsidR="007804D3" w:rsidRPr="00553AB0" w14:paraId="1E9BDECF" w14:textId="77777777" w:rsidTr="007804D3">
        <w:tc>
          <w:tcPr>
            <w:tcW w:w="1278" w:type="dxa"/>
            <w:vAlign w:val="center"/>
          </w:tcPr>
          <w:p w14:paraId="5FA072D0" w14:textId="77777777" w:rsidR="007804D3" w:rsidRPr="00553AB0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9618E46" w14:textId="77777777" w:rsidR="007804D3" w:rsidRPr="00553AB0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1E7ACD" w:rsidRPr="00553AB0" w14:paraId="0FED4ED1" w14:textId="77777777" w:rsidTr="007804D3">
        <w:tc>
          <w:tcPr>
            <w:tcW w:w="1278" w:type="dxa"/>
            <w:vAlign w:val="center"/>
          </w:tcPr>
          <w:p w14:paraId="5CBF7AB2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8D2F427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BF7709" w:rsidRPr="00553AB0" w14:paraId="0AA9B2F3" w14:textId="77777777" w:rsidTr="007804D3">
        <w:tc>
          <w:tcPr>
            <w:tcW w:w="1278" w:type="dxa"/>
            <w:vAlign w:val="center"/>
          </w:tcPr>
          <w:p w14:paraId="43AABB86" w14:textId="77777777" w:rsidR="00BF7709" w:rsidRPr="00553AB0" w:rsidRDefault="00BF7709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7E8D7C1" w14:textId="03295FA3" w:rsidR="00BF7709" w:rsidRPr="00553AB0" w:rsidRDefault="00BF7709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553AB0">
              <w:rPr>
                <w:sz w:val="28"/>
                <w:szCs w:val="28"/>
                <w:cs/>
              </w:rPr>
              <w:t>การซื้อบริษัทย่อย</w:t>
            </w:r>
          </w:p>
        </w:tc>
      </w:tr>
      <w:tr w:rsidR="001E7ACD" w:rsidRPr="00553AB0" w14:paraId="2F23FF9D" w14:textId="77777777" w:rsidTr="007804D3">
        <w:tc>
          <w:tcPr>
            <w:tcW w:w="1278" w:type="dxa"/>
            <w:vAlign w:val="center"/>
          </w:tcPr>
          <w:p w14:paraId="13A190E9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840F5D7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1E7ACD" w:rsidRPr="00553AB0" w14:paraId="133BD604" w14:textId="77777777" w:rsidTr="007804D3">
        <w:tc>
          <w:tcPr>
            <w:tcW w:w="1278" w:type="dxa"/>
            <w:vAlign w:val="center"/>
          </w:tcPr>
          <w:p w14:paraId="131200F4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4BB5F17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1E7ACD" w:rsidRPr="00553AB0" w14:paraId="3A8DDA07" w14:textId="77777777" w:rsidTr="00AA5EC6">
        <w:tc>
          <w:tcPr>
            <w:tcW w:w="1278" w:type="dxa"/>
            <w:shd w:val="clear" w:color="auto" w:fill="auto"/>
            <w:vAlign w:val="center"/>
          </w:tcPr>
          <w:p w14:paraId="798E1710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  <w:shd w:val="clear" w:color="auto" w:fill="auto"/>
          </w:tcPr>
          <w:p w14:paraId="5B17C92E" w14:textId="1D98FCCB" w:rsidR="001E7ACD" w:rsidRPr="00553AB0" w:rsidRDefault="00AA5EC6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</w:tr>
      <w:tr w:rsidR="001E7ACD" w:rsidRPr="00553AB0" w14:paraId="67E9E74D" w14:textId="77777777" w:rsidTr="007804D3">
        <w:tc>
          <w:tcPr>
            <w:tcW w:w="1278" w:type="dxa"/>
            <w:vAlign w:val="center"/>
          </w:tcPr>
          <w:p w14:paraId="3F693746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427A465B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553AB0">
              <w:rPr>
                <w:sz w:val="28"/>
                <w:szCs w:val="28"/>
                <w:cs/>
              </w:rPr>
              <w:t>สินค้าคงเหลือ</w:t>
            </w:r>
          </w:p>
        </w:tc>
      </w:tr>
      <w:tr w:rsidR="001E7ACD" w:rsidRPr="00553AB0" w14:paraId="1E1FD14C" w14:textId="77777777" w:rsidTr="007804D3">
        <w:tc>
          <w:tcPr>
            <w:tcW w:w="1278" w:type="dxa"/>
            <w:vAlign w:val="center"/>
          </w:tcPr>
          <w:p w14:paraId="35673CC3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492C86D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</w:tr>
      <w:tr w:rsidR="001E7ACD" w:rsidRPr="00553AB0" w14:paraId="0FFA402A" w14:textId="77777777" w:rsidTr="007804D3">
        <w:tc>
          <w:tcPr>
            <w:tcW w:w="1278" w:type="dxa"/>
            <w:vAlign w:val="center"/>
          </w:tcPr>
          <w:p w14:paraId="45ACFFF7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18E478C8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1E7ACD" w:rsidRPr="00553AB0" w14:paraId="3C848585" w14:textId="77777777" w:rsidTr="007804D3">
        <w:tc>
          <w:tcPr>
            <w:tcW w:w="1278" w:type="dxa"/>
            <w:vAlign w:val="center"/>
          </w:tcPr>
          <w:p w14:paraId="0E7C44E2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06B395D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1E7ACD" w:rsidRPr="00553AB0" w14:paraId="14FD8762" w14:textId="77777777" w:rsidTr="007804D3">
        <w:tc>
          <w:tcPr>
            <w:tcW w:w="1278" w:type="dxa"/>
            <w:vAlign w:val="center"/>
          </w:tcPr>
          <w:p w14:paraId="430305E6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6062670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</w:tr>
      <w:tr w:rsidR="001E7ACD" w:rsidRPr="00553AB0" w14:paraId="403A7415" w14:textId="77777777" w:rsidTr="007804D3">
        <w:tc>
          <w:tcPr>
            <w:tcW w:w="1278" w:type="dxa"/>
            <w:vAlign w:val="center"/>
          </w:tcPr>
          <w:p w14:paraId="5D3F7545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682BA85" w14:textId="7B1B1FAD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>สินทรัพย์ไม่มีตัวตน</w:t>
            </w:r>
            <w:r w:rsidR="00F37F0F" w:rsidRPr="00553AB0">
              <w:rPr>
                <w:rFonts w:hint="cs"/>
                <w:sz w:val="28"/>
                <w:szCs w:val="28"/>
                <w:cs/>
              </w:rPr>
              <w:t>อื่น</w:t>
            </w:r>
            <w:r w:rsidRPr="00553AB0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1E7ACD" w:rsidRPr="00553AB0" w14:paraId="4826DF60" w14:textId="77777777" w:rsidTr="007804D3">
        <w:tc>
          <w:tcPr>
            <w:tcW w:w="1278" w:type="dxa"/>
            <w:vAlign w:val="center"/>
          </w:tcPr>
          <w:p w14:paraId="18A1172E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702F967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1E7ACD" w:rsidRPr="00553AB0" w14:paraId="0C016668" w14:textId="77777777" w:rsidTr="007804D3">
        <w:tc>
          <w:tcPr>
            <w:tcW w:w="1278" w:type="dxa"/>
            <w:vAlign w:val="center"/>
          </w:tcPr>
          <w:p w14:paraId="16544290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98A5C3D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เจ้าหนี้การค้า</w:t>
            </w:r>
          </w:p>
        </w:tc>
      </w:tr>
      <w:tr w:rsidR="001E7ACD" w:rsidRPr="00553AB0" w14:paraId="6CB543DD" w14:textId="77777777" w:rsidTr="007804D3">
        <w:tc>
          <w:tcPr>
            <w:tcW w:w="1278" w:type="dxa"/>
            <w:vAlign w:val="center"/>
          </w:tcPr>
          <w:p w14:paraId="2CC259E2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6FEEC1F" w14:textId="6F38A080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 xml:space="preserve">เจ้าหนี้อื่น </w:t>
            </w:r>
          </w:p>
        </w:tc>
      </w:tr>
      <w:tr w:rsidR="001E7ACD" w:rsidRPr="00553AB0" w14:paraId="7C353AB3" w14:textId="77777777" w:rsidTr="007804D3">
        <w:tc>
          <w:tcPr>
            <w:tcW w:w="1278" w:type="dxa"/>
            <w:vAlign w:val="center"/>
          </w:tcPr>
          <w:p w14:paraId="00F976FD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D568B91" w14:textId="77777777" w:rsidR="001E7ACD" w:rsidRPr="00553AB0" w:rsidRDefault="00DC6C4F" w:rsidP="00DC6C4F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</w:t>
            </w:r>
            <w:r w:rsidR="001E7ACD" w:rsidRPr="00553AB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7E7A6E" w:rsidRPr="00553AB0" w14:paraId="58392F33" w14:textId="77777777" w:rsidTr="007804D3">
        <w:tc>
          <w:tcPr>
            <w:tcW w:w="1278" w:type="dxa"/>
            <w:vAlign w:val="center"/>
          </w:tcPr>
          <w:p w14:paraId="6D7803D1" w14:textId="77777777" w:rsidR="007E7A6E" w:rsidRPr="00553AB0" w:rsidRDefault="007E7A6E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0376562" w14:textId="290805BB" w:rsidR="007E7A6E" w:rsidRPr="00553AB0" w:rsidRDefault="007E7A6E" w:rsidP="00DC6C4F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ทุนเรือนหุ้น</w:t>
            </w:r>
          </w:p>
        </w:tc>
      </w:tr>
      <w:tr w:rsidR="001E7ACD" w:rsidRPr="00553AB0" w14:paraId="2487ABA9" w14:textId="77777777" w:rsidTr="007804D3">
        <w:tc>
          <w:tcPr>
            <w:tcW w:w="1278" w:type="dxa"/>
            <w:vAlign w:val="center"/>
          </w:tcPr>
          <w:p w14:paraId="69CA00B6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58A450D" w14:textId="08B17A1D" w:rsidR="00767AD7" w:rsidRPr="00553AB0" w:rsidRDefault="001E7ACD" w:rsidP="00767AD7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>สำรอง</w:t>
            </w:r>
            <w:r w:rsidR="00853102" w:rsidRPr="00553AB0">
              <w:rPr>
                <w:rFonts w:hint="cs"/>
                <w:sz w:val="28"/>
                <w:szCs w:val="28"/>
                <w:cs/>
              </w:rPr>
              <w:t>ตามกฎหมาย</w:t>
            </w:r>
          </w:p>
        </w:tc>
      </w:tr>
      <w:tr w:rsidR="001E7ACD" w:rsidRPr="00553AB0" w14:paraId="7B14685E" w14:textId="77777777" w:rsidTr="007804D3">
        <w:tc>
          <w:tcPr>
            <w:tcW w:w="1278" w:type="dxa"/>
            <w:vAlign w:val="center"/>
          </w:tcPr>
          <w:p w14:paraId="03D1451F" w14:textId="2C3672D9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E5557C2" w14:textId="7E13354C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ส่วนงานดำเนินงาน</w:t>
            </w:r>
            <w:r w:rsidR="00591389" w:rsidRPr="00553AB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และการจำแนกรายได้</w:t>
            </w:r>
          </w:p>
        </w:tc>
      </w:tr>
      <w:tr w:rsidR="001E7ACD" w:rsidRPr="00553AB0" w14:paraId="48F3A44F" w14:textId="77777777" w:rsidTr="007804D3">
        <w:tc>
          <w:tcPr>
            <w:tcW w:w="1278" w:type="dxa"/>
            <w:vAlign w:val="center"/>
          </w:tcPr>
          <w:p w14:paraId="58F4D582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43AFC3B4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</w:tr>
      <w:tr w:rsidR="001E7ACD" w:rsidRPr="00553AB0" w14:paraId="2E01E6BC" w14:textId="77777777" w:rsidTr="007804D3">
        <w:tc>
          <w:tcPr>
            <w:tcW w:w="1278" w:type="dxa"/>
            <w:vAlign w:val="center"/>
          </w:tcPr>
          <w:p w14:paraId="45F35552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31D16D6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</w:tr>
      <w:tr w:rsidR="001E7ACD" w:rsidRPr="00553AB0" w14:paraId="3F2E4BCE" w14:textId="77777777" w:rsidTr="007804D3">
        <w:tc>
          <w:tcPr>
            <w:tcW w:w="1278" w:type="dxa"/>
            <w:vAlign w:val="center"/>
          </w:tcPr>
          <w:p w14:paraId="19FD8FB8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F7F3C05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1E7ACD" w:rsidRPr="00553AB0" w14:paraId="092061EE" w14:textId="77777777" w:rsidTr="007804D3">
        <w:tc>
          <w:tcPr>
            <w:tcW w:w="1278" w:type="dxa"/>
            <w:vAlign w:val="center"/>
          </w:tcPr>
          <w:p w14:paraId="6E1EFC51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5C2B181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1E7ACD" w:rsidRPr="00553AB0" w14:paraId="6F677881" w14:textId="77777777" w:rsidTr="007804D3">
        <w:tc>
          <w:tcPr>
            <w:tcW w:w="1278" w:type="dxa"/>
            <w:vAlign w:val="center"/>
          </w:tcPr>
          <w:p w14:paraId="70BC415D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12479F6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>เงินปันผล</w:t>
            </w:r>
          </w:p>
        </w:tc>
      </w:tr>
      <w:tr w:rsidR="001E7ACD" w:rsidRPr="00553AB0" w14:paraId="0B7680E4" w14:textId="77777777" w:rsidTr="007804D3">
        <w:tc>
          <w:tcPr>
            <w:tcW w:w="1278" w:type="dxa"/>
            <w:vAlign w:val="center"/>
          </w:tcPr>
          <w:p w14:paraId="6F86D829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31F8678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429D6" w:rsidRPr="00553AB0" w14:paraId="3ABEE616" w14:textId="77777777" w:rsidTr="007804D3">
        <w:tc>
          <w:tcPr>
            <w:tcW w:w="1278" w:type="dxa"/>
            <w:vAlign w:val="center"/>
          </w:tcPr>
          <w:p w14:paraId="58537332" w14:textId="77777777" w:rsidR="002429D6" w:rsidRPr="00553AB0" w:rsidRDefault="002429D6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14772B25" w14:textId="41F236E2" w:rsidR="002429D6" w:rsidRPr="00553AB0" w:rsidRDefault="002429D6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553AB0">
              <w:rPr>
                <w:sz w:val="28"/>
                <w:szCs w:val="28"/>
                <w:cs/>
              </w:rPr>
              <w:t>การบริหารจัดการทุน</w:t>
            </w:r>
          </w:p>
        </w:tc>
      </w:tr>
      <w:tr w:rsidR="001E7ACD" w:rsidRPr="00553AB0" w14:paraId="3E86DDE0" w14:textId="77777777" w:rsidTr="007804D3">
        <w:tc>
          <w:tcPr>
            <w:tcW w:w="1278" w:type="dxa"/>
            <w:vAlign w:val="center"/>
          </w:tcPr>
          <w:p w14:paraId="5C3B4F64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A61A1BE" w14:textId="77777777" w:rsidR="001E7ACD" w:rsidRPr="00553AB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>ภาระผูกพัน</w:t>
            </w:r>
          </w:p>
        </w:tc>
      </w:tr>
      <w:tr w:rsidR="001E7ACD" w:rsidRPr="00553AB0" w14:paraId="791988D5" w14:textId="77777777" w:rsidTr="007804D3">
        <w:tc>
          <w:tcPr>
            <w:tcW w:w="1278" w:type="dxa"/>
            <w:vAlign w:val="center"/>
          </w:tcPr>
          <w:p w14:paraId="56FAAAC6" w14:textId="77777777" w:rsidR="001E7ACD" w:rsidRPr="00553AB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97643F2" w14:textId="77777777" w:rsidR="001E7ACD" w:rsidRPr="00553AB0" w:rsidRDefault="00AD1DA7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หนี้สิ</w:t>
            </w:r>
            <w:r w:rsidR="001E7ACD" w:rsidRPr="00553AB0">
              <w:rPr>
                <w:rFonts w:hint="cs"/>
                <w:sz w:val="28"/>
                <w:szCs w:val="28"/>
                <w:cs/>
              </w:rPr>
              <w:t>นที่อาจเกิดขึ้น</w:t>
            </w:r>
          </w:p>
        </w:tc>
      </w:tr>
      <w:tr w:rsidR="00F61562" w:rsidRPr="00553AB0" w14:paraId="348C2867" w14:textId="77777777" w:rsidTr="007804D3">
        <w:tc>
          <w:tcPr>
            <w:tcW w:w="1278" w:type="dxa"/>
            <w:vAlign w:val="center"/>
          </w:tcPr>
          <w:p w14:paraId="7017A523" w14:textId="77777777" w:rsidR="00F61562" w:rsidRPr="00553AB0" w:rsidRDefault="00F61562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6271637" w14:textId="7FF6CAE2" w:rsidR="00F61562" w:rsidRPr="00553AB0" w:rsidRDefault="00F61562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</w:tbl>
    <w:p w14:paraId="63A33F20" w14:textId="77777777" w:rsidR="00B36D3F" w:rsidRPr="00553AB0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</w:rPr>
      </w:pPr>
      <w:r w:rsidRPr="00553AB0">
        <w:rPr>
          <w:b/>
          <w:bCs/>
          <w:sz w:val="30"/>
          <w:szCs w:val="30"/>
        </w:rPr>
        <w:br w:type="page"/>
      </w:r>
      <w:r w:rsidR="007A11B1" w:rsidRPr="00553AB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8B99043" w14:textId="77777777" w:rsidR="00142C8F" w:rsidRPr="00553AB0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</w:rPr>
      </w:pPr>
    </w:p>
    <w:p w14:paraId="51E00174" w14:textId="3C67E527" w:rsidR="00142C8F" w:rsidRPr="00553AB0" w:rsidRDefault="007A11B1" w:rsidP="00142C8F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142C8F" w:rsidRPr="00553AB0">
        <w:rPr>
          <w:sz w:val="30"/>
          <w:szCs w:val="30"/>
          <w:cs/>
        </w:rPr>
        <w:t>ได้รับอนุมัติให้ออกงบการเงินจาก</w:t>
      </w:r>
      <w:r w:rsidR="00B0340E" w:rsidRPr="00553AB0">
        <w:rPr>
          <w:rFonts w:hint="cs"/>
          <w:sz w:val="30"/>
          <w:szCs w:val="30"/>
          <w:cs/>
        </w:rPr>
        <w:t>คณะ</w:t>
      </w:r>
      <w:r w:rsidR="00142C8F" w:rsidRPr="00553AB0">
        <w:rPr>
          <w:sz w:val="30"/>
          <w:szCs w:val="30"/>
          <w:cs/>
        </w:rPr>
        <w:t>กรรมการ</w:t>
      </w:r>
      <w:r w:rsidR="00B0340E" w:rsidRPr="00553AB0">
        <w:rPr>
          <w:rFonts w:hint="cs"/>
          <w:sz w:val="30"/>
          <w:szCs w:val="30"/>
          <w:cs/>
        </w:rPr>
        <w:t>บริษัท</w:t>
      </w:r>
      <w:r w:rsidR="00142C8F" w:rsidRPr="00553AB0">
        <w:rPr>
          <w:sz w:val="30"/>
          <w:szCs w:val="30"/>
          <w:cs/>
        </w:rPr>
        <w:t>เมื่อวันที่</w:t>
      </w:r>
      <w:r w:rsidR="00D610DB" w:rsidRPr="00553AB0">
        <w:rPr>
          <w:rFonts w:hint="cs"/>
          <w:sz w:val="30"/>
          <w:szCs w:val="30"/>
          <w:cs/>
        </w:rPr>
        <w:t xml:space="preserve"> </w:t>
      </w:r>
      <w:r w:rsidR="00012299" w:rsidRPr="00553AB0">
        <w:rPr>
          <w:sz w:val="30"/>
          <w:szCs w:val="30"/>
        </w:rPr>
        <w:t>22</w:t>
      </w:r>
      <w:r w:rsidR="00161FC6" w:rsidRPr="00553AB0">
        <w:rPr>
          <w:sz w:val="30"/>
          <w:szCs w:val="30"/>
        </w:rPr>
        <w:t xml:space="preserve"> </w:t>
      </w:r>
      <w:r w:rsidR="00161FC6" w:rsidRPr="00553AB0">
        <w:rPr>
          <w:rFonts w:hint="cs"/>
          <w:sz w:val="30"/>
          <w:szCs w:val="30"/>
          <w:cs/>
        </w:rPr>
        <w:t>กุมภาพันธ์</w:t>
      </w:r>
      <w:r w:rsidR="00D83666" w:rsidRPr="00553AB0">
        <w:rPr>
          <w:rFonts w:hint="cs"/>
          <w:sz w:val="30"/>
          <w:szCs w:val="30"/>
          <w:cs/>
        </w:rPr>
        <w:t xml:space="preserve"> </w:t>
      </w:r>
      <w:r w:rsidR="00012299" w:rsidRPr="00553AB0">
        <w:rPr>
          <w:sz w:val="30"/>
          <w:szCs w:val="30"/>
        </w:rPr>
        <w:t>2566</w:t>
      </w:r>
    </w:p>
    <w:p w14:paraId="19A491F0" w14:textId="77777777" w:rsidR="00B36D3F" w:rsidRPr="00553AB0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</w:rPr>
      </w:pPr>
    </w:p>
    <w:p w14:paraId="597F7303" w14:textId="77777777" w:rsidR="00B36D3F" w:rsidRPr="00553AB0" w:rsidRDefault="00B36D3F" w:rsidP="00DF3C09">
      <w:pPr>
        <w:numPr>
          <w:ilvl w:val="0"/>
          <w:numId w:val="9"/>
        </w:numPr>
        <w:tabs>
          <w:tab w:val="left" w:pos="540"/>
        </w:tabs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53AB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96C173B" w14:textId="77777777" w:rsidR="00B36D3F" w:rsidRPr="00553AB0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</w:rPr>
      </w:pPr>
    </w:p>
    <w:p w14:paraId="126D8A8B" w14:textId="00CA9E25" w:rsidR="00540BEB" w:rsidRPr="00553AB0" w:rsidRDefault="00540BEB" w:rsidP="00540BEB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โอสถสภา จำกัด </w:t>
      </w:r>
      <w:r w:rsidRPr="00553AB0">
        <w:rPr>
          <w:rFonts w:asciiTheme="majorBidi" w:hAnsiTheme="majorBidi"/>
          <w:sz w:val="30"/>
          <w:szCs w:val="30"/>
          <w:cs/>
        </w:rPr>
        <w:t>(มหาชน)</w:t>
      </w:r>
      <w:r w:rsidRPr="00553AB0">
        <w:rPr>
          <w:rFonts w:asciiTheme="majorBidi" w:hAnsiTheme="majorBidi" w:cstheme="majorBidi"/>
          <w:sz w:val="30"/>
          <w:szCs w:val="30"/>
        </w:rPr>
        <w:t xml:space="preserve"> “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53AB0">
        <w:rPr>
          <w:rFonts w:asciiTheme="majorBidi" w:hAnsiTheme="majorBidi" w:cstheme="majorBidi"/>
          <w:sz w:val="30"/>
          <w:szCs w:val="30"/>
        </w:rPr>
        <w:t>”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91389" w:rsidRPr="00553AB0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0B60E2" w:rsidRPr="00553AB0">
        <w:rPr>
          <w:rFonts w:asciiTheme="majorBidi" w:hAnsiTheme="majorBidi" w:cstheme="majorBidi"/>
          <w:sz w:val="30"/>
          <w:szCs w:val="30"/>
        </w:rPr>
        <w:br/>
      </w:r>
      <w:r w:rsidR="00591389" w:rsidRPr="00553AB0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</w:t>
      </w:r>
      <w:r w:rsidR="00723822"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0213" w:rsidRPr="00553AB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91389" w:rsidRPr="00553AB0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ที่อยู่จดทะเบียน</w:t>
      </w:r>
      <w:r w:rsidR="00591389" w:rsidRPr="00553AB0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ตั้งอยู่เลขที่ </w:t>
      </w:r>
      <w:r w:rsidR="00012299" w:rsidRPr="00553AB0">
        <w:rPr>
          <w:rFonts w:asciiTheme="majorBidi" w:hAnsiTheme="majorBidi" w:cstheme="majorBidi"/>
          <w:sz w:val="30"/>
          <w:szCs w:val="30"/>
        </w:rPr>
        <w:t>348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 ถนนรามคำแหง แขวงหัวหมาก</w:t>
      </w:r>
      <w:r w:rsidR="000B60E2" w:rsidRPr="00553AB0">
        <w:rPr>
          <w:rFonts w:asciiTheme="majorBidi" w:hAnsiTheme="majorBidi" w:cstheme="majorBidi"/>
          <w:sz w:val="30"/>
          <w:szCs w:val="30"/>
        </w:rPr>
        <w:br/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เขตบางกะปิ กรุงเทพมหานคร </w:t>
      </w:r>
      <w:r w:rsidR="00012299" w:rsidRPr="00553AB0">
        <w:rPr>
          <w:rFonts w:asciiTheme="majorBidi" w:hAnsiTheme="majorBidi" w:cstheme="majorBidi"/>
          <w:sz w:val="30"/>
          <w:szCs w:val="30"/>
        </w:rPr>
        <w:t>10240</w:t>
      </w:r>
    </w:p>
    <w:p w14:paraId="35BAF394" w14:textId="77777777" w:rsidR="005D0190" w:rsidRPr="00553AB0" w:rsidRDefault="005D0190" w:rsidP="00BA5D3E">
      <w:pPr>
        <w:tabs>
          <w:tab w:val="left" w:pos="540"/>
        </w:tabs>
        <w:spacing w:line="240" w:lineRule="auto"/>
        <w:ind w:right="-43"/>
        <w:jc w:val="thaiDistribute"/>
      </w:pPr>
    </w:p>
    <w:p w14:paraId="522B196B" w14:textId="7A575D9A" w:rsidR="00D7337C" w:rsidRPr="00553AB0" w:rsidRDefault="00225ED4" w:rsidP="00D7337C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553AB0">
        <w:rPr>
          <w:rFonts w:hint="cs"/>
          <w:sz w:val="30"/>
          <w:szCs w:val="30"/>
          <w:cs/>
        </w:rPr>
        <w:t xml:space="preserve">บริษัทและบริษัทย่อย </w:t>
      </w:r>
      <w:r w:rsidRPr="00553AB0">
        <w:rPr>
          <w:sz w:val="30"/>
          <w:szCs w:val="30"/>
        </w:rPr>
        <w:t>“</w:t>
      </w:r>
      <w:r w:rsidRPr="00553AB0">
        <w:rPr>
          <w:rFonts w:hint="cs"/>
          <w:sz w:val="30"/>
          <w:szCs w:val="30"/>
          <w:cs/>
        </w:rPr>
        <w:t>กลุ่มบริษัท</w:t>
      </w:r>
      <w:r w:rsidRPr="00553AB0">
        <w:rPr>
          <w:sz w:val="30"/>
          <w:szCs w:val="30"/>
        </w:rPr>
        <w:t xml:space="preserve">” </w:t>
      </w:r>
      <w:r w:rsidRPr="00553AB0">
        <w:rPr>
          <w:rFonts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D8204D"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rFonts w:hint="cs"/>
          <w:sz w:val="30"/>
          <w:szCs w:val="30"/>
          <w:cs/>
        </w:rPr>
        <w:t>เครื่องดื่มให้พลังงานและผลิตภัณฑ์</w:t>
      </w:r>
      <w:r w:rsidR="00D8204D" w:rsidRPr="00553AB0">
        <w:rPr>
          <w:rFonts w:hint="cs"/>
          <w:sz w:val="30"/>
          <w:szCs w:val="30"/>
          <w:cs/>
        </w:rPr>
        <w:t>ของใช้</w:t>
      </w:r>
      <w:r w:rsidRPr="00553AB0">
        <w:rPr>
          <w:rFonts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D8204D" w:rsidRPr="00553AB0">
        <w:rPr>
          <w:rFonts w:hint="cs"/>
          <w:sz w:val="30"/>
          <w:szCs w:val="30"/>
          <w:cs/>
        </w:rPr>
        <w:t>และ</w:t>
      </w:r>
      <w:r w:rsidR="007825D7" w:rsidRPr="00553AB0">
        <w:rPr>
          <w:sz w:val="30"/>
          <w:szCs w:val="30"/>
        </w:rPr>
        <w:t xml:space="preserve">       </w:t>
      </w:r>
      <w:r w:rsidRPr="00553AB0">
        <w:rPr>
          <w:rFonts w:hint="cs"/>
          <w:sz w:val="30"/>
          <w:szCs w:val="30"/>
          <w:cs/>
        </w:rPr>
        <w:t>จัดจำหน่าย</w:t>
      </w:r>
      <w:r w:rsidR="00D8204D" w:rsidRPr="00553AB0">
        <w:rPr>
          <w:rFonts w:hint="cs"/>
          <w:sz w:val="30"/>
          <w:szCs w:val="30"/>
          <w:cs/>
        </w:rPr>
        <w:t>สินค้า</w:t>
      </w:r>
      <w:r w:rsidR="007825D7" w:rsidRPr="00553AB0">
        <w:rPr>
          <w:sz w:val="30"/>
          <w:szCs w:val="30"/>
        </w:rPr>
        <w:t xml:space="preserve"> </w:t>
      </w:r>
      <w:r w:rsidR="007825D7" w:rsidRPr="00553AB0">
        <w:rPr>
          <w:sz w:val="30"/>
          <w:szCs w:val="30"/>
          <w:cs/>
        </w:rPr>
        <w:t>รวมถึงให้บริการทางด้านการตลาด</w:t>
      </w:r>
    </w:p>
    <w:p w14:paraId="11C96149" w14:textId="1D9E04CE" w:rsidR="0076474E" w:rsidRPr="00553AB0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</w:pPr>
    </w:p>
    <w:p w14:paraId="75A5FA8B" w14:textId="77777777" w:rsidR="00B36D3F" w:rsidRPr="00553AB0" w:rsidRDefault="00B36D3F" w:rsidP="00DF3C09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53AB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12AFBC4D" w14:textId="77777777" w:rsidR="000F6881" w:rsidRPr="00553AB0" w:rsidRDefault="000F6881" w:rsidP="00E55907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7B3C5D09" w14:textId="7164DD55" w:rsidR="00E55907" w:rsidRPr="00553AB0" w:rsidRDefault="00E55907" w:rsidP="00B23FE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553AB0">
        <w:rPr>
          <w:rFonts w:asciiTheme="majorBidi" w:hAnsiTheme="majorBidi" w:cstheme="majorBidi" w:hint="cs"/>
          <w:sz w:val="30"/>
          <w:szCs w:val="30"/>
        </w:rPr>
        <w:t xml:space="preserve">                      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7C1249" w:rsidRPr="00553AB0">
        <w:rPr>
          <w:rFonts w:asciiTheme="majorBidi" w:hAnsiTheme="majorBidi" w:cstheme="majorBidi"/>
          <w:sz w:val="30"/>
          <w:szCs w:val="30"/>
          <w:cs/>
        </w:rPr>
        <w:br/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793FD3"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="00012299" w:rsidRPr="00553AB0">
        <w:rPr>
          <w:rFonts w:asciiTheme="majorBidi" w:hAnsiTheme="majorBidi" w:cstheme="majorBidi"/>
          <w:sz w:val="30"/>
          <w:szCs w:val="30"/>
        </w:rPr>
        <w:t>3</w:t>
      </w:r>
      <w:r w:rsidR="00793FD3"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5CA16B5" w14:textId="77777777" w:rsidR="00E55907" w:rsidRPr="00553AB0" w:rsidRDefault="00E55907" w:rsidP="00C86EA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F95C47" w14:textId="2C7EDA6C" w:rsidR="00F64A22" w:rsidRPr="00553AB0" w:rsidRDefault="00E55907" w:rsidP="006223A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553AB0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รวมกันเรียกว่า </w:t>
      </w:r>
      <w:r w:rsidR="009A4896" w:rsidRPr="00553AB0">
        <w:rPr>
          <w:rFonts w:asciiTheme="majorBidi" w:hAnsiTheme="majorBidi" w:cstheme="majorBidi"/>
          <w:sz w:val="30"/>
          <w:szCs w:val="30"/>
        </w:rPr>
        <w:t>“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9A4896" w:rsidRPr="00553AB0">
        <w:rPr>
          <w:rFonts w:asciiTheme="majorBidi" w:hAnsiTheme="majorBidi" w:cstheme="majorBidi"/>
          <w:sz w:val="30"/>
          <w:szCs w:val="30"/>
        </w:rPr>
        <w:t>”</w:t>
      </w:r>
      <w:r w:rsidRPr="00553AB0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และส่วนได้เสียของกลุ่มบริษัทในบริษัทร่วมและการร่วมค้า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F94158"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="00243246" w:rsidRPr="00553AB0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3056EE6" w14:textId="77777777" w:rsidR="00AF79EA" w:rsidRPr="00553AB0" w:rsidRDefault="00AF79EA" w:rsidP="00D4729E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sz w:val="30"/>
          <w:szCs w:val="30"/>
        </w:rPr>
      </w:pPr>
      <w:r w:rsidRPr="00553AB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2CF8A432" w14:textId="77777777" w:rsidR="00BD71EA" w:rsidRPr="00553AB0" w:rsidRDefault="00BD71EA" w:rsidP="0004723D">
      <w:pPr>
        <w:tabs>
          <w:tab w:val="left" w:pos="540"/>
        </w:tabs>
        <w:spacing w:line="240" w:lineRule="auto"/>
        <w:jc w:val="thaiDistribute"/>
        <w:rPr>
          <w:sz w:val="30"/>
          <w:szCs w:val="30"/>
          <w:cs/>
        </w:rPr>
      </w:pPr>
    </w:p>
    <w:p w14:paraId="0D3958E4" w14:textId="2BF8396B" w:rsidR="00553244" w:rsidRPr="00553AB0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810" w:hanging="810"/>
        <w:jc w:val="both"/>
        <w:rPr>
          <w:b/>
          <w:bCs/>
          <w:i/>
          <w:iCs/>
          <w:sz w:val="30"/>
          <w:szCs w:val="30"/>
          <w:cs/>
          <w:lang w:val="th-TH"/>
        </w:rPr>
      </w:pPr>
      <w:r w:rsidRPr="00553AB0">
        <w:rPr>
          <w:rFonts w:hint="cs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</w:t>
      </w:r>
      <w:r w:rsidR="00763721" w:rsidRPr="00553AB0">
        <w:rPr>
          <w:rFonts w:hint="cs"/>
          <w:b/>
          <w:bCs/>
          <w:i/>
          <w:iCs/>
          <w:sz w:val="30"/>
          <w:szCs w:val="30"/>
          <w:cs/>
          <w:lang w:val="th-TH"/>
        </w:rPr>
        <w:t>รวม</w:t>
      </w:r>
    </w:p>
    <w:p w14:paraId="6C13D76D" w14:textId="77777777" w:rsidR="002E289D" w:rsidRPr="00553AB0" w:rsidRDefault="002E289D" w:rsidP="002E289D">
      <w:pPr>
        <w:spacing w:line="240" w:lineRule="auto"/>
        <w:ind w:right="-43"/>
        <w:rPr>
          <w:sz w:val="30"/>
          <w:szCs w:val="30"/>
          <w:cs/>
        </w:rPr>
      </w:pPr>
    </w:p>
    <w:p w14:paraId="36F19A8D" w14:textId="4D42BE4D" w:rsidR="005C7B82" w:rsidRPr="00553AB0" w:rsidRDefault="00005884" w:rsidP="00FF5281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  <w:lang w:val="th-TH"/>
        </w:rPr>
        <w:t>งบการเงินรวมประกอบด้วยงบการ</w:t>
      </w:r>
      <w:r w:rsidRPr="00553AB0">
        <w:rPr>
          <w:sz w:val="30"/>
          <w:szCs w:val="30"/>
          <w:cs/>
        </w:rPr>
        <w:t>เ</w:t>
      </w:r>
      <w:r w:rsidRPr="00553AB0">
        <w:rPr>
          <w:rFonts w:hint="cs"/>
          <w:sz w:val="30"/>
          <w:szCs w:val="30"/>
          <w:cs/>
        </w:rPr>
        <w:t xml:space="preserve">งินของบริษัท และบริษัทย่อย (รวมกันเรียกว่า </w:t>
      </w:r>
      <w:r w:rsidRPr="00553AB0">
        <w:rPr>
          <w:rFonts w:hint="cs"/>
          <w:sz w:val="30"/>
          <w:szCs w:val="30"/>
        </w:rPr>
        <w:t>“</w:t>
      </w:r>
      <w:r w:rsidRPr="00553AB0">
        <w:rPr>
          <w:rFonts w:hint="cs"/>
          <w:sz w:val="30"/>
          <w:szCs w:val="30"/>
          <w:cs/>
        </w:rPr>
        <w:t>กลุ่มบริษัท</w:t>
      </w:r>
      <w:r w:rsidRPr="00553AB0">
        <w:rPr>
          <w:rFonts w:hint="cs"/>
          <w:sz w:val="30"/>
          <w:szCs w:val="30"/>
        </w:rPr>
        <w:t>”</w:t>
      </w:r>
      <w:r w:rsidRPr="00553AB0">
        <w:rPr>
          <w:rFonts w:hint="cs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</w:p>
    <w:p w14:paraId="148B773A" w14:textId="2832C295" w:rsidR="00B67F32" w:rsidRPr="00553AB0" w:rsidRDefault="00B67F32" w:rsidP="00FF5281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</w:p>
    <w:p w14:paraId="1F0289E6" w14:textId="77777777" w:rsidR="00B67F32" w:rsidRPr="00553AB0" w:rsidRDefault="00B67F32" w:rsidP="00B67F32">
      <w:pPr>
        <w:pStyle w:val="BodyText2"/>
        <w:tabs>
          <w:tab w:val="left" w:pos="540"/>
          <w:tab w:val="left" w:pos="900"/>
          <w:tab w:val="left" w:pos="990"/>
        </w:tabs>
        <w:ind w:left="540" w:right="47"/>
      </w:pPr>
      <w:r w:rsidRPr="00553AB0">
        <w:rPr>
          <w:cs/>
        </w:rPr>
        <w:t>บริษัทย่อยเป็นกิจการที่อยู่ภายใต้การควบคุมของ</w:t>
      </w:r>
      <w:r w:rsidRPr="00553AB0">
        <w:rPr>
          <w:rFonts w:hint="cs"/>
          <w:cs/>
        </w:rPr>
        <w:t>กลุ่มบริษัท</w:t>
      </w:r>
      <w:r w:rsidRPr="00553AB0">
        <w:rPr>
          <w:cs/>
        </w:rPr>
        <w:t xml:space="preserve"> การควบคุมเกิดขึ้นเมื่อ</w:t>
      </w:r>
      <w:r w:rsidRPr="00553AB0">
        <w:rPr>
          <w:rFonts w:hint="cs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553AB0">
        <w:rPr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553AB0">
        <w:rPr>
          <w:rFonts w:hint="cs"/>
          <w:cs/>
        </w:rPr>
        <w:t xml:space="preserve"> </w:t>
      </w:r>
    </w:p>
    <w:p w14:paraId="02798F8D" w14:textId="026DDFAD" w:rsidR="00B67F32" w:rsidRPr="00553AB0" w:rsidRDefault="00B67F32" w:rsidP="00B67F32">
      <w:pPr>
        <w:pStyle w:val="BodyText2"/>
        <w:tabs>
          <w:tab w:val="left" w:pos="540"/>
        </w:tabs>
        <w:ind w:left="540" w:right="47"/>
      </w:pPr>
    </w:p>
    <w:p w14:paraId="0C84D437" w14:textId="49F17B15" w:rsidR="00B67F32" w:rsidRPr="00553AB0" w:rsidRDefault="00B67F32" w:rsidP="00B67F32">
      <w:pPr>
        <w:pStyle w:val="BodyText"/>
        <w:tabs>
          <w:tab w:val="left" w:pos="540"/>
        </w:tabs>
        <w:spacing w:after="0"/>
        <w:ind w:left="540"/>
        <w:jc w:val="thaiDistribute"/>
        <w:rPr>
          <w:sz w:val="30"/>
          <w:szCs w:val="30"/>
        </w:rPr>
      </w:pPr>
      <w:r w:rsidRPr="00553AB0">
        <w:rPr>
          <w:rFonts w:hint="cs"/>
          <w:sz w:val="30"/>
          <w:szCs w:val="30"/>
          <w:cs/>
        </w:rPr>
        <w:t xml:space="preserve">ณ วันที่ซื้อธุรกิจ </w:t>
      </w:r>
      <w:r w:rsidRPr="00553AB0">
        <w:rPr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553AB0">
        <w:rPr>
          <w:rFonts w:hint="cs"/>
          <w:sz w:val="30"/>
          <w:szCs w:val="30"/>
          <w:cs/>
        </w:rPr>
        <w:t xml:space="preserve"> เมื่อมี</w:t>
      </w:r>
      <w:r w:rsidRPr="00553AB0">
        <w:rPr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8A622A" w:rsidRPr="00553AB0">
        <w:rPr>
          <w:sz w:val="30"/>
          <w:szCs w:val="30"/>
          <w:cs/>
        </w:rPr>
        <w:t>หรือรับจากการได้มาหรือจำหน่ายไป</w:t>
      </w:r>
      <w:r w:rsidR="008A622A" w:rsidRPr="00553AB0">
        <w:rPr>
          <w:sz w:val="30"/>
          <w:szCs w:val="30"/>
        </w:rPr>
        <w:t xml:space="preserve"> </w:t>
      </w:r>
      <w:r w:rsidR="008A622A" w:rsidRPr="00553AB0">
        <w:rPr>
          <w:sz w:val="30"/>
          <w:szCs w:val="30"/>
          <w:cs/>
        </w:rPr>
        <w:t>ซ</w:t>
      </w:r>
      <w:r w:rsidR="008A622A" w:rsidRPr="00553AB0">
        <w:rPr>
          <w:rFonts w:hint="cs"/>
          <w:sz w:val="30"/>
          <w:szCs w:val="30"/>
          <w:cs/>
        </w:rPr>
        <w:t>ึ่ง</w:t>
      </w:r>
      <w:r w:rsidRPr="00553AB0">
        <w:rPr>
          <w:sz w:val="30"/>
          <w:szCs w:val="30"/>
          <w:cs/>
        </w:rPr>
        <w:t xml:space="preserve">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 </w:t>
      </w:r>
    </w:p>
    <w:p w14:paraId="2F6D6FF0" w14:textId="77777777" w:rsidR="00B67F32" w:rsidRPr="00553AB0" w:rsidRDefault="00B67F32" w:rsidP="00B67F32">
      <w:pPr>
        <w:spacing w:line="240" w:lineRule="auto"/>
        <w:ind w:left="810" w:hanging="270"/>
        <w:rPr>
          <w:i/>
          <w:iCs/>
          <w:sz w:val="30"/>
          <w:szCs w:val="30"/>
        </w:rPr>
      </w:pPr>
    </w:p>
    <w:p w14:paraId="130B858D" w14:textId="7F57C9E7" w:rsidR="00B67F32" w:rsidRPr="00553AB0" w:rsidRDefault="00B67F32" w:rsidP="00B67F32">
      <w:pPr>
        <w:pStyle w:val="BodyText2"/>
        <w:tabs>
          <w:tab w:val="left" w:pos="540"/>
        </w:tabs>
        <w:ind w:left="540" w:right="47"/>
      </w:pPr>
      <w:r w:rsidRPr="00553AB0">
        <w:rPr>
          <w:cs/>
        </w:rPr>
        <w:t>เมื่อ</w:t>
      </w:r>
      <w:r w:rsidRPr="00553AB0">
        <w:rPr>
          <w:rFonts w:hint="cs"/>
          <w:cs/>
        </w:rPr>
        <w:t>กลุ่มบริษัท</w:t>
      </w:r>
      <w:r w:rsidRPr="00553AB0">
        <w:rPr>
          <w:cs/>
        </w:rPr>
        <w:t>สูญเสีย</w:t>
      </w:r>
      <w:r w:rsidRPr="00553AB0">
        <w:rPr>
          <w:rFonts w:hint="cs"/>
          <w:cs/>
        </w:rPr>
        <w:t xml:space="preserve">การควบคุมในบริษัทย่อย </w:t>
      </w:r>
      <w:r w:rsidRPr="00553AB0">
        <w:rPr>
          <w:cs/>
        </w:rPr>
        <w:t>กลุ่มบริษัทตัดรายการสินทรัพย์และหนี้สินของบริษัทย่อย</w:t>
      </w:r>
      <w:r w:rsidRPr="00553AB0">
        <w:rPr>
          <w:rFonts w:hint="cs"/>
          <w:cs/>
        </w:rPr>
        <w:t>นั้นออก</w:t>
      </w:r>
      <w:r w:rsidRPr="00553AB0">
        <w:rPr>
          <w:cs/>
        </w:rPr>
        <w:t xml:space="preserve"> </w:t>
      </w:r>
      <w:r w:rsidRPr="00553AB0">
        <w:rPr>
          <w:rFonts w:hint="cs"/>
          <w:cs/>
        </w:rPr>
        <w:t>รวมถึง</w:t>
      </w:r>
      <w:r w:rsidRPr="00553AB0">
        <w:rPr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8469E3" w:rsidRPr="00553AB0">
        <w:br/>
      </w:r>
      <w:r w:rsidRPr="00553AB0">
        <w:rPr>
          <w:rFonts w:hint="cs"/>
          <w:cs/>
        </w:rPr>
        <w:t>ผล</w:t>
      </w:r>
      <w:r w:rsidRPr="00553AB0">
        <w:rPr>
          <w:cs/>
        </w:rPr>
        <w:t>กำไรหรือขาดทุนที่เกิดขึ้นจากการสูญเสีย</w:t>
      </w:r>
      <w:r w:rsidRPr="00553AB0">
        <w:rPr>
          <w:rFonts w:hint="cs"/>
          <w:cs/>
        </w:rPr>
        <w:t>การ</w:t>
      </w:r>
      <w:r w:rsidRPr="00553AB0">
        <w:rPr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553AB0">
        <w:rPr>
          <w:rFonts w:hint="cs"/>
          <w:cs/>
        </w:rPr>
        <w:t>การ</w:t>
      </w:r>
      <w:r w:rsidRPr="00553AB0">
        <w:rPr>
          <w:cs/>
        </w:rPr>
        <w:t>ควบคุม</w:t>
      </w:r>
    </w:p>
    <w:p w14:paraId="677BF889" w14:textId="77777777" w:rsidR="00845C4D" w:rsidRPr="00553AB0" w:rsidRDefault="00845C4D" w:rsidP="00845C4D">
      <w:pPr>
        <w:pStyle w:val="BodyText2"/>
        <w:tabs>
          <w:tab w:val="left" w:pos="540"/>
        </w:tabs>
        <w:ind w:left="540" w:right="47"/>
      </w:pPr>
    </w:p>
    <w:p w14:paraId="19FA8154" w14:textId="77777777" w:rsidR="00845C4D" w:rsidRPr="00553AB0" w:rsidRDefault="00845C4D" w:rsidP="00845C4D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บริษัทร่วมเป็นกิจการที่</w:t>
      </w:r>
      <w:r w:rsidRPr="00553AB0">
        <w:rPr>
          <w:rFonts w:hint="cs"/>
          <w:sz w:val="30"/>
          <w:szCs w:val="30"/>
          <w:cs/>
        </w:rPr>
        <w:t>กลุ่มบริษัท</w:t>
      </w:r>
      <w:r w:rsidRPr="00553AB0">
        <w:rPr>
          <w:sz w:val="30"/>
          <w:szCs w:val="30"/>
          <w:cs/>
        </w:rPr>
        <w:t>มีอิทธิพลอย่าง</w:t>
      </w:r>
      <w:r w:rsidRPr="00553AB0">
        <w:rPr>
          <w:rFonts w:hint="cs"/>
          <w:sz w:val="30"/>
          <w:szCs w:val="30"/>
          <w:cs/>
        </w:rPr>
        <w:t>มีนัย</w:t>
      </w:r>
      <w:r w:rsidRPr="00553AB0">
        <w:rPr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553AB0">
        <w:rPr>
          <w:rFonts w:hint="cs"/>
          <w:sz w:val="30"/>
          <w:szCs w:val="30"/>
          <w:cs/>
        </w:rPr>
        <w:t>จ</w:t>
      </w:r>
      <w:r w:rsidRPr="00553AB0">
        <w:rPr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553AB0">
        <w:rPr>
          <w:rFonts w:hint="cs"/>
          <w:sz w:val="30"/>
          <w:szCs w:val="30"/>
          <w:cs/>
        </w:rPr>
        <w:t>หรือควบคุมร่วมใน</w:t>
      </w:r>
      <w:r w:rsidRPr="00553AB0">
        <w:rPr>
          <w:sz w:val="30"/>
          <w:szCs w:val="30"/>
          <w:cs/>
        </w:rPr>
        <w:t>นโยบายดังกล่าว</w:t>
      </w:r>
      <w:r w:rsidRPr="00553AB0">
        <w:rPr>
          <w:rFonts w:hint="cs"/>
          <w:sz w:val="30"/>
          <w:szCs w:val="30"/>
          <w:cs/>
        </w:rPr>
        <w:t xml:space="preserve">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A403A06" w14:textId="77777777" w:rsidR="00845C4D" w:rsidRPr="00553AB0" w:rsidRDefault="00845C4D" w:rsidP="00845C4D">
      <w:pPr>
        <w:pStyle w:val="BodyText"/>
        <w:spacing w:after="0"/>
        <w:ind w:left="540"/>
        <w:jc w:val="both"/>
      </w:pPr>
    </w:p>
    <w:p w14:paraId="4CFECF19" w14:textId="477D8761" w:rsidR="00845C4D" w:rsidRPr="00553AB0" w:rsidRDefault="00845C4D" w:rsidP="00845C4D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553AB0">
        <w:rPr>
          <w:rFonts w:hint="cs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</w:t>
      </w:r>
      <w:r w:rsidRPr="00553AB0">
        <w:rPr>
          <w:sz w:val="30"/>
          <w:szCs w:val="30"/>
          <w:cs/>
        </w:rPr>
        <w:t>วิธีส่วนได้เสีย</w:t>
      </w:r>
      <w:r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>โดย</w:t>
      </w:r>
      <w:r w:rsidRPr="00553AB0">
        <w:rPr>
          <w:sz w:val="30"/>
          <w:szCs w:val="30"/>
          <w:cs/>
        </w:rPr>
        <w:t>รับรู้รายการ</w:t>
      </w:r>
      <w:r w:rsidRPr="00553AB0">
        <w:rPr>
          <w:rFonts w:hint="cs"/>
          <w:sz w:val="30"/>
          <w:szCs w:val="30"/>
          <w:cs/>
        </w:rPr>
        <w:t>เมื่อ</w:t>
      </w:r>
      <w:r w:rsidRPr="00553AB0">
        <w:rPr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553AB0">
        <w:rPr>
          <w:rFonts w:hint="cs"/>
          <w:sz w:val="30"/>
          <w:szCs w:val="30"/>
          <w:cs/>
        </w:rPr>
        <w:t xml:space="preserve"> เงินปันผลรับ </w:t>
      </w:r>
      <w:r w:rsidRPr="00553AB0">
        <w:rPr>
          <w:sz w:val="30"/>
          <w:szCs w:val="30"/>
          <w:cs/>
        </w:rPr>
        <w:t>ส่วนแบ่งกำไรหรือขาดทุนและกำไร</w:t>
      </w:r>
      <w:r w:rsidRPr="00553AB0">
        <w:rPr>
          <w:rFonts w:hint="cs"/>
          <w:sz w:val="30"/>
          <w:szCs w:val="30"/>
          <w:cs/>
        </w:rPr>
        <w:t>ขาดทุน</w:t>
      </w:r>
      <w:r w:rsidRPr="00553AB0">
        <w:rPr>
          <w:sz w:val="30"/>
          <w:szCs w:val="30"/>
          <w:cs/>
        </w:rPr>
        <w:t>เบ็ดเสร็จอื่น</w:t>
      </w:r>
      <w:r w:rsidRPr="00553AB0">
        <w:rPr>
          <w:rFonts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553AB0">
        <w:rPr>
          <w:sz w:val="30"/>
          <w:szCs w:val="30"/>
          <w:cs/>
        </w:rPr>
        <w:t xml:space="preserve"> </w:t>
      </w:r>
      <w:r w:rsidRPr="00553AB0">
        <w:rPr>
          <w:rFonts w:hint="cs"/>
          <w:sz w:val="30"/>
          <w:szCs w:val="30"/>
          <w:cs/>
        </w:rPr>
        <w:t>จะถูกบันทึกใน</w:t>
      </w:r>
      <w:r w:rsidRPr="00553AB0">
        <w:rPr>
          <w:sz w:val="30"/>
          <w:szCs w:val="30"/>
          <w:cs/>
        </w:rPr>
        <w:t>งบการเงินรวมจนถึงวันที่ความมีอิทธิพลอย่างมีนัยสำคัญ หรือการควบคุมร่วม</w:t>
      </w:r>
      <w:r w:rsidRPr="00553AB0">
        <w:rPr>
          <w:rFonts w:hint="cs"/>
          <w:sz w:val="30"/>
          <w:szCs w:val="30"/>
          <w:cs/>
        </w:rPr>
        <w:t>สิ้นสุดลง</w:t>
      </w:r>
    </w:p>
    <w:p w14:paraId="35BF5F18" w14:textId="09AFE0CE" w:rsidR="002465FB" w:rsidRPr="00553AB0" w:rsidRDefault="002465FB" w:rsidP="00845C4D">
      <w:pPr>
        <w:pStyle w:val="BodyText"/>
        <w:spacing w:after="0"/>
        <w:ind w:left="540"/>
        <w:jc w:val="thaiDistribute"/>
        <w:rPr>
          <w:sz w:val="30"/>
          <w:szCs w:val="30"/>
        </w:rPr>
      </w:pPr>
    </w:p>
    <w:p w14:paraId="1903B18D" w14:textId="4393D52A" w:rsidR="00862485" w:rsidRPr="00553AB0" w:rsidRDefault="002465FB" w:rsidP="007D675A">
      <w:pPr>
        <w:pStyle w:val="BodyText2"/>
        <w:tabs>
          <w:tab w:val="left" w:pos="540"/>
        </w:tabs>
        <w:ind w:left="540" w:right="47"/>
      </w:pPr>
      <w:r w:rsidRPr="00553AB0">
        <w:rPr>
          <w:rFonts w:hint="cs"/>
          <w:cs/>
        </w:rPr>
        <w:lastRenderedPageBreak/>
        <w:t xml:space="preserve">หากเงินลงทุนในบริษัทร่วมได้เปลี่ยนเป็นเงินลงทุนในการร่วมค้าหรือในทางกลับกัน </w:t>
      </w:r>
      <w:r w:rsidRPr="00553AB0">
        <w:rPr>
          <w:cs/>
        </w:rPr>
        <w:t>กลุ่มบริษัท</w:t>
      </w:r>
      <w:r w:rsidRPr="00553AB0">
        <w:rPr>
          <w:rFonts w:hint="cs"/>
          <w:cs/>
        </w:rPr>
        <w:t>จะใช้วิธี</w:t>
      </w:r>
      <w:r w:rsidRPr="00553AB0">
        <w:t xml:space="preserve">           </w:t>
      </w:r>
      <w:r w:rsidRPr="00553AB0">
        <w:rPr>
          <w:rFonts w:hint="cs"/>
          <w:cs/>
        </w:rPr>
        <w:t>ส่วนได้เสียต่อไปโดยไม่มีการวัดมูลค่าเงินลงทุนที่คงเหลืออยู่ใหม่ ในกรณีอื่นที่</w:t>
      </w:r>
      <w:r w:rsidRPr="00553AB0">
        <w:rPr>
          <w:cs/>
        </w:rPr>
        <w:t>กลุ่มบริษัท</w:t>
      </w:r>
      <w:r w:rsidRPr="00553AB0">
        <w:rPr>
          <w:rFonts w:hint="cs"/>
          <w:cs/>
        </w:rPr>
        <w:t xml:space="preserve">สูญเสียการมีอิทธิพลอย่างมีนัยสำคัญในบริษัทร่วมหรือการควบคุมร่วมในการร่วมค้า </w:t>
      </w:r>
      <w:r w:rsidRPr="00553AB0">
        <w:rPr>
          <w:cs/>
        </w:rPr>
        <w:t>กลุ่มบริษัท</w:t>
      </w:r>
      <w:r w:rsidRPr="00553AB0">
        <w:rPr>
          <w:rFonts w:hint="cs"/>
          <w:cs/>
        </w:rPr>
        <w:t>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23B9EF81" w14:textId="77777777" w:rsidR="007D675A" w:rsidRPr="00553AB0" w:rsidRDefault="007D675A" w:rsidP="007D675A">
      <w:pPr>
        <w:pStyle w:val="BodyText2"/>
        <w:tabs>
          <w:tab w:val="left" w:pos="540"/>
        </w:tabs>
        <w:ind w:left="540" w:right="47"/>
      </w:pPr>
    </w:p>
    <w:p w14:paraId="62A285D1" w14:textId="77777777" w:rsidR="00862485" w:rsidRPr="00553AB0" w:rsidRDefault="00862485" w:rsidP="00862485">
      <w:pPr>
        <w:pStyle w:val="BodyText2"/>
        <w:tabs>
          <w:tab w:val="left" w:pos="540"/>
        </w:tabs>
        <w:ind w:left="540" w:right="47"/>
        <w:rPr>
          <w:b/>
          <w:bCs/>
          <w:color w:val="0000FF"/>
        </w:rPr>
      </w:pPr>
      <w:r w:rsidRPr="00553AB0">
        <w:rPr>
          <w:rFonts w:hint="cs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53AB0">
        <w:rPr>
          <w:rFonts w:eastAsia="EucrosiaUPCBold" w:hint="cs"/>
          <w:cs/>
        </w:rPr>
        <w:t>เมื่อไม่มีหลักฐานการด้อยค่าเกิดขึ้น</w:t>
      </w:r>
      <w:r w:rsidRPr="00553AB0">
        <w:rPr>
          <w:b/>
          <w:bCs/>
          <w:color w:val="0000FF"/>
        </w:rPr>
        <w:t xml:space="preserve">   </w:t>
      </w:r>
    </w:p>
    <w:p w14:paraId="7CF25883" w14:textId="77777777" w:rsidR="00B67F32" w:rsidRPr="00553AB0" w:rsidRDefault="00B67F32">
      <w:pPr>
        <w:spacing w:line="240" w:lineRule="auto"/>
        <w:rPr>
          <w:sz w:val="30"/>
          <w:szCs w:val="30"/>
        </w:rPr>
      </w:pPr>
    </w:p>
    <w:p w14:paraId="42434EF5" w14:textId="6AA488DE" w:rsidR="00F212DA" w:rsidRPr="00553AB0" w:rsidRDefault="00F212DA" w:rsidP="00862485">
      <w:pPr>
        <w:pStyle w:val="BodyText2"/>
        <w:ind w:left="540" w:right="47"/>
        <w:rPr>
          <w:rFonts w:asciiTheme="majorBidi" w:hAnsiTheme="majorBidi" w:cstheme="majorBidi"/>
        </w:rPr>
      </w:pPr>
      <w:r w:rsidRPr="00553AB0">
        <w:rPr>
          <w:rFonts w:asciiTheme="majorBidi" w:hAnsiTheme="majorBidi" w:cstheme="majorBidi" w:hint="cs"/>
          <w:i/>
          <w:iCs/>
          <w:cs/>
        </w:rPr>
        <w:t>การรวมธุรกิจ</w:t>
      </w:r>
    </w:p>
    <w:p w14:paraId="2B38E293" w14:textId="3AAF21E2" w:rsidR="00F212DA" w:rsidRPr="00553AB0" w:rsidRDefault="00F212DA" w:rsidP="007825D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="00862485"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2485" w:rsidRPr="00553AB0">
        <w:rPr>
          <w:rFonts w:asciiTheme="majorBidi" w:hAnsiTheme="majorBidi" w:cstheme="majorBidi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2485" w:rsidRPr="00553AB0">
        <w:rPr>
          <w:rFonts w:asciiTheme="majorBidi" w:hAnsiTheme="majorBidi" w:cstheme="majorBidi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 ยกเว้นในกรณีที่เป็นการรวมธุรกิจภายใต้การควบคุมเดียวกัน</w:t>
      </w:r>
      <w:r w:rsidR="00862485"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2485" w:rsidRPr="00553AB0">
        <w:rPr>
          <w:rFonts w:asciiTheme="majorBidi" w:hAnsiTheme="majorBidi" w:cstheme="majorBidi"/>
          <w:sz w:val="30"/>
          <w:szCs w:val="30"/>
          <w:cs/>
        </w:rPr>
        <w:t>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4058E583" w14:textId="77777777" w:rsidR="00F212DA" w:rsidRPr="00553AB0" w:rsidRDefault="00F212DA" w:rsidP="00F212DA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5BD9B902" w14:textId="62A19D0F" w:rsidR="00F212DA" w:rsidRPr="00553AB0" w:rsidRDefault="00F212DA" w:rsidP="00F212D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="00D1661A"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หักด้วยมูลค่ายุติธรรมของสินทรัพย์ที่ระบุได้ที่ได้มาและหนี้สินที่รับมาซึ่งวัดมูลค่า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A9B654E" w14:textId="77777777" w:rsidR="00F212DA" w:rsidRPr="00553AB0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68A4A89" w14:textId="75AC53B3" w:rsidR="00F212DA" w:rsidRPr="00553AB0" w:rsidRDefault="00F212DA" w:rsidP="00F212D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>สิ่งตอบแทนที่โอนให้</w:t>
      </w:r>
      <w:r w:rsidR="00DB64E9" w:rsidRPr="00553AB0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="008D14A1" w:rsidRPr="00553AB0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สินทรัพย์ที่โอนไป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</w:t>
      </w:r>
      <w:r w:rsidR="00DB64E9" w:rsidRPr="00553AB0">
        <w:rPr>
          <w:rFonts w:asciiTheme="majorBidi" w:hAnsiTheme="majorBidi" w:cstheme="majorBidi" w:hint="cs"/>
          <w:sz w:val="30"/>
          <w:szCs w:val="30"/>
          <w:cs/>
        </w:rPr>
        <w:t xml:space="preserve"> หนี้สินที่อาจเกิดขึ้น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 และส่วนได้เสียในส่วนของเจ้าของที่ออกโดยกลุ่มบริษัท</w:t>
      </w:r>
    </w:p>
    <w:p w14:paraId="17FC6AE9" w14:textId="77777777" w:rsidR="007D5354" w:rsidRPr="00553AB0" w:rsidRDefault="007D5354" w:rsidP="007D5354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499E1DA6" w14:textId="772A3E5C" w:rsidR="007D5354" w:rsidRPr="00553AB0" w:rsidRDefault="007D5354" w:rsidP="007D535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553AB0">
        <w:rPr>
          <w:rFonts w:asciiTheme="majorBidi" w:hAnsiTheme="majorBidi" w:cstheme="majorBidi"/>
          <w:sz w:val="30"/>
          <w:szCs w:val="30"/>
          <w:cs/>
        </w:rPr>
        <w:t>ด้วยมูลค่ายุติธรรม ณ วันซื้อ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="00D9728B"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ทุกวันที่รายงาน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B4EC50C" w14:textId="77777777" w:rsidR="00F212DA" w:rsidRPr="00553AB0" w:rsidRDefault="00F212DA" w:rsidP="00D1661A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7EA3014" w14:textId="77777777" w:rsidR="00F212DA" w:rsidRPr="00553AB0" w:rsidRDefault="00F212DA" w:rsidP="00F212D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2976456" w14:textId="77777777" w:rsidR="00F212DA" w:rsidRPr="00553AB0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666B04C0" w14:textId="0567B79A" w:rsidR="00350001" w:rsidRPr="00553AB0" w:rsidRDefault="00F212DA" w:rsidP="00DB64E9">
      <w:pPr>
        <w:pStyle w:val="BodyText"/>
        <w:tabs>
          <w:tab w:val="left" w:pos="540"/>
        </w:tabs>
        <w:spacing w:after="0"/>
        <w:ind w:left="540"/>
        <w:jc w:val="thaiDistribute"/>
        <w:rPr>
          <w:i/>
          <w:iCs/>
          <w:color w:val="0000FF"/>
          <w:sz w:val="30"/>
          <w:szCs w:val="30"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</w:t>
      </w:r>
      <w:r w:rsidR="00763721" w:rsidRPr="00553AB0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A97F14"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ๆ ที่เคยรับรู้ไว้ ณ วันที่ซื้อ</w:t>
      </w:r>
    </w:p>
    <w:p w14:paraId="3E12156C" w14:textId="77777777" w:rsidR="0004723D" w:rsidRPr="00553AB0" w:rsidRDefault="0004723D" w:rsidP="00893541">
      <w:pPr>
        <w:pStyle w:val="BodyText"/>
        <w:tabs>
          <w:tab w:val="left" w:pos="54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BAA59" w14:textId="27A5503B" w:rsidR="00001535" w:rsidRPr="00553AB0" w:rsidRDefault="00001535" w:rsidP="00001535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153E1CC7" w14:textId="77777777" w:rsidR="00001535" w:rsidRPr="00553AB0" w:rsidRDefault="00001535">
      <w:pPr>
        <w:spacing w:line="240" w:lineRule="auto"/>
        <w:rPr>
          <w:i/>
          <w:iCs/>
          <w:color w:val="0000FF"/>
          <w:sz w:val="30"/>
          <w:szCs w:val="30"/>
        </w:rPr>
      </w:pPr>
    </w:p>
    <w:p w14:paraId="288E4E1C" w14:textId="7FC612F2" w:rsidR="009C7006" w:rsidRPr="00553AB0" w:rsidRDefault="009C7006" w:rsidP="009C7006">
      <w:pPr>
        <w:pStyle w:val="BodyText2"/>
        <w:tabs>
          <w:tab w:val="left" w:pos="540"/>
        </w:tabs>
        <w:ind w:left="540" w:right="47"/>
      </w:pPr>
      <w:r w:rsidRPr="00553AB0">
        <w:rPr>
          <w:rFonts w:hint="cs"/>
          <w:cs/>
        </w:rPr>
        <w:t>การรวมธุรกิจภายใต้การควบคุมเดียวกัน</w:t>
      </w:r>
      <w:r w:rsidRPr="00553AB0">
        <w:rPr>
          <w:cs/>
        </w:rPr>
        <w:t>บันทึก</w:t>
      </w:r>
      <w:r w:rsidRPr="00553AB0">
        <w:rPr>
          <w:rFonts w:hint="cs"/>
          <w:cs/>
        </w:rPr>
        <w:t>บัญชี</w:t>
      </w:r>
      <w:r w:rsidRPr="00553AB0">
        <w:rPr>
          <w:cs/>
        </w:rPr>
        <w:t>โดย</w:t>
      </w:r>
      <w:r w:rsidRPr="00553AB0">
        <w:rPr>
          <w:rFonts w:hint="cs"/>
          <w:cs/>
        </w:rPr>
        <w:t>ใช้วิธี</w:t>
      </w:r>
      <w:r w:rsidRPr="00553AB0">
        <w:rPr>
          <w:cs/>
        </w:rPr>
        <w:t>เสมือนว่าเป็นวิธีการรวมส่วน</w:t>
      </w:r>
      <w:r w:rsidRPr="00553AB0">
        <w:rPr>
          <w:rFonts w:hint="cs"/>
          <w:cs/>
        </w:rPr>
        <w:t>ได้เสีย โดยรับรู้สิน</w:t>
      </w:r>
      <w:r w:rsidRPr="00553AB0">
        <w:rPr>
          <w:cs/>
        </w:rPr>
        <w:t>ทรัพย์และ</w:t>
      </w:r>
      <w:r w:rsidRPr="00553AB0">
        <w:rPr>
          <w:rFonts w:hint="cs"/>
          <w:cs/>
        </w:rPr>
        <w:t>หนี้สิน</w:t>
      </w:r>
      <w:r w:rsidRPr="00553AB0">
        <w:rPr>
          <w:cs/>
        </w:rPr>
        <w:t>ของ</w:t>
      </w:r>
      <w:r w:rsidRPr="00553AB0">
        <w:rPr>
          <w:rFonts w:hint="cs"/>
          <w:cs/>
        </w:rPr>
        <w:t>ธุรกิจที่ถูกซื้อด้วย</w:t>
      </w:r>
      <w:r w:rsidRPr="00553AB0">
        <w:rPr>
          <w:cs/>
        </w:rPr>
        <w:t>มูลค่าตามบัญชี</w:t>
      </w:r>
      <w:r w:rsidRPr="00553AB0">
        <w:rPr>
          <w:rFonts w:hint="cs"/>
          <w:cs/>
        </w:rPr>
        <w:t>ขอ</w:t>
      </w:r>
      <w:r w:rsidRPr="00553AB0">
        <w:rPr>
          <w:cs/>
        </w:rPr>
        <w:t>ง</w:t>
      </w:r>
      <w:r w:rsidRPr="00553AB0">
        <w:rPr>
          <w:rFonts w:hint="cs"/>
          <w:cs/>
        </w:rPr>
        <w:t>ธุรกิจดังกล่าวตาม</w:t>
      </w:r>
      <w:r w:rsidRPr="00553AB0">
        <w:rPr>
          <w:cs/>
        </w:rPr>
        <w:t>งบการเงินรวมของบริษัทใหญ่</w:t>
      </w:r>
      <w:r w:rsidRPr="00553AB0">
        <w:rPr>
          <w:rFonts w:hint="cs"/>
          <w:cs/>
        </w:rPr>
        <w:t>ในลำ</w:t>
      </w:r>
      <w:r w:rsidRPr="00553AB0">
        <w:rPr>
          <w:cs/>
        </w:rPr>
        <w:t>ดับสูงสุด</w:t>
      </w:r>
      <w:r w:rsidRPr="00553AB0">
        <w:rPr>
          <w:rFonts w:hint="cs"/>
          <w:cs/>
        </w:rPr>
        <w:t xml:space="preserve"> </w:t>
      </w:r>
      <w:r w:rsidRPr="00553AB0">
        <w:rPr>
          <w:cs/>
        </w:rPr>
        <w:t>ณ</w:t>
      </w:r>
      <w:r w:rsidRPr="00553AB0">
        <w:t xml:space="preserve"> </w:t>
      </w:r>
      <w:r w:rsidRPr="00553AB0">
        <w:rPr>
          <w:rFonts w:hint="cs"/>
          <w:cs/>
        </w:rPr>
        <w:t xml:space="preserve">วันที่เกิดรายการ </w:t>
      </w:r>
      <w:r w:rsidRPr="00553AB0">
        <w:rPr>
          <w:cs/>
        </w:rPr>
        <w:t>ส่วนต่างระหว่างมูลค่า</w:t>
      </w:r>
      <w:r w:rsidRPr="00553AB0">
        <w:rPr>
          <w:rFonts w:hint="cs"/>
          <w:cs/>
        </w:rPr>
        <w:t>สินทรัพย์สุทธิ</w:t>
      </w:r>
      <w:r w:rsidRPr="00553AB0">
        <w:rPr>
          <w:cs/>
        </w:rPr>
        <w:t>ของ</w:t>
      </w:r>
      <w:r w:rsidRPr="00553AB0">
        <w:rPr>
          <w:rFonts w:hint="cs"/>
          <w:cs/>
        </w:rPr>
        <w:t>ธุรกิจที่ถูกนำม</w:t>
      </w:r>
      <w:r w:rsidRPr="00553AB0">
        <w:rPr>
          <w:cs/>
        </w:rPr>
        <w:t>ารวมดังกล่าวกับค่าตอบแทน</w:t>
      </w:r>
      <w:r w:rsidRPr="00553AB0">
        <w:rPr>
          <w:rFonts w:hint="cs"/>
          <w:cs/>
        </w:rPr>
        <w:t>ที่จ่าย</w:t>
      </w:r>
      <w:r w:rsidRPr="00553AB0">
        <w:rPr>
          <w:cs/>
        </w:rPr>
        <w:t>รับ</w:t>
      </w:r>
      <w:r w:rsidRPr="00553AB0">
        <w:rPr>
          <w:rFonts w:hint="cs"/>
          <w:cs/>
        </w:rPr>
        <w:t>รู้เป็น</w:t>
      </w:r>
      <w:r w:rsidRPr="00553AB0">
        <w:rPr>
          <w:cs/>
        </w:rPr>
        <w:t>ส่วน</w:t>
      </w:r>
      <w:r w:rsidRPr="00553AB0">
        <w:rPr>
          <w:rFonts w:hint="cs"/>
          <w:cs/>
        </w:rPr>
        <w:t>เกินหรือ</w:t>
      </w:r>
      <w:r w:rsidRPr="00553AB0">
        <w:rPr>
          <w:cs/>
        </w:rPr>
        <w:t>ส่วนขาดจากการรวมธุรกิจภาย</w:t>
      </w:r>
      <w:r w:rsidRPr="00553AB0">
        <w:rPr>
          <w:rFonts w:hint="cs"/>
          <w:cs/>
        </w:rPr>
        <w:t>ใต้การ</w:t>
      </w:r>
      <w:r w:rsidRPr="00553AB0">
        <w:rPr>
          <w:cs/>
        </w:rPr>
        <w:t>ควบคุมเดียวกันในส่วนของ</w:t>
      </w:r>
      <w:r w:rsidRPr="00553AB0">
        <w:rPr>
          <w:rFonts w:hint="cs"/>
          <w:cs/>
        </w:rPr>
        <w:t>ผู้ถือหุ้น</w:t>
      </w:r>
      <w:r w:rsidRPr="00553AB0">
        <w:t xml:space="preserve"> </w:t>
      </w:r>
      <w:r w:rsidRPr="00553AB0">
        <w:rPr>
          <w:cs/>
        </w:rPr>
        <w:t>รายการส่วนเกิน</w:t>
      </w:r>
      <w:r w:rsidRPr="00553AB0">
        <w:rPr>
          <w:rFonts w:hint="cs"/>
          <w:cs/>
        </w:rPr>
        <w:t>หรือ</w:t>
      </w:r>
      <w:r w:rsidRPr="00553AB0">
        <w:rPr>
          <w:cs/>
        </w:rPr>
        <w:t>ส่วนขาดจะถูก</w:t>
      </w:r>
      <w:r w:rsidR="00862485" w:rsidRPr="00553AB0">
        <w:rPr>
          <w:rFonts w:hint="cs"/>
          <w:cs/>
        </w:rPr>
        <w:t>ตัดจำหน่าย</w:t>
      </w:r>
      <w:r w:rsidRPr="00553AB0">
        <w:rPr>
          <w:rFonts w:hint="cs"/>
          <w:cs/>
        </w:rPr>
        <w:t>เมื่อ</w:t>
      </w:r>
      <w:r w:rsidRPr="00553AB0">
        <w:rPr>
          <w:cs/>
        </w:rPr>
        <w:t>มีการขายเงินลงทุน</w:t>
      </w:r>
      <w:r w:rsidRPr="00553AB0">
        <w:rPr>
          <w:rFonts w:hint="cs"/>
          <w:cs/>
        </w:rPr>
        <w:t>ในธุรกิจที่ซื้อ</w:t>
      </w:r>
      <w:r w:rsidRPr="00553AB0">
        <w:rPr>
          <w:cs/>
        </w:rPr>
        <w:t>ดังกล่าวไป</w:t>
      </w:r>
      <w:r w:rsidRPr="00553AB0">
        <w:rPr>
          <w:rFonts w:hint="cs"/>
          <w:cs/>
        </w:rPr>
        <w:t xml:space="preserve"> </w:t>
      </w:r>
      <w:r w:rsidRPr="00553AB0">
        <w:rPr>
          <w:cs/>
        </w:rPr>
        <w:t>ผลการดำเนินงานของ</w:t>
      </w:r>
      <w:r w:rsidRPr="00553AB0">
        <w:rPr>
          <w:rFonts w:hint="cs"/>
          <w:cs/>
        </w:rPr>
        <w:t>ธุรกิจที่ถูกซื้อ</w:t>
      </w:r>
      <w:r w:rsidRPr="00553AB0">
        <w:rPr>
          <w:cs/>
        </w:rPr>
        <w:t>จะรวม</w:t>
      </w:r>
      <w:r w:rsidRPr="00553AB0">
        <w:rPr>
          <w:rFonts w:hint="cs"/>
          <w:cs/>
        </w:rPr>
        <w:t>อยู่ใน</w:t>
      </w:r>
      <w:r w:rsidRPr="00553AB0">
        <w:rPr>
          <w:cs/>
        </w:rPr>
        <w:t>งบการเงินรวม</w:t>
      </w:r>
      <w:r w:rsidRPr="00553AB0">
        <w:rPr>
          <w:rFonts w:hint="cs"/>
          <w:cs/>
        </w:rPr>
        <w:t>ของผู้ซื้อ</w:t>
      </w:r>
      <w:r w:rsidRPr="00553AB0">
        <w:rPr>
          <w:cs/>
        </w:rPr>
        <w:t>นับตั้งแต่วัน</w:t>
      </w:r>
      <w:r w:rsidRPr="00553AB0">
        <w:rPr>
          <w:rFonts w:hint="cs"/>
          <w:cs/>
        </w:rPr>
        <w:t>ที่ต้น</w:t>
      </w:r>
      <w:r w:rsidRPr="00553AB0">
        <w:rPr>
          <w:cs/>
        </w:rPr>
        <w:t>งวดของงบการเงินเปรียบเทียบ</w:t>
      </w:r>
      <w:r w:rsidRPr="00553AB0">
        <w:rPr>
          <w:rFonts w:hint="cs"/>
          <w:cs/>
        </w:rPr>
        <w:t>หรือ</w:t>
      </w:r>
      <w:r w:rsidRPr="00553AB0">
        <w:rPr>
          <w:cs/>
        </w:rPr>
        <w:t>วัน</w:t>
      </w:r>
      <w:r w:rsidRPr="00553AB0">
        <w:rPr>
          <w:rFonts w:hint="cs"/>
          <w:cs/>
        </w:rPr>
        <w:t>ที่ธุรกิจ</w:t>
      </w:r>
      <w:r w:rsidRPr="00553AB0">
        <w:rPr>
          <w:cs/>
        </w:rPr>
        <w:t>เหล่านั้น</w:t>
      </w:r>
      <w:r w:rsidRPr="00553AB0">
        <w:rPr>
          <w:rFonts w:hint="cs"/>
          <w:cs/>
        </w:rPr>
        <w:t>อยู่ภายใต้การ</w:t>
      </w:r>
      <w:r w:rsidRPr="00553AB0">
        <w:rPr>
          <w:cs/>
        </w:rPr>
        <w:t>ควบคุมเดียวกัน</w:t>
      </w:r>
      <w:r w:rsidRPr="00553AB0">
        <w:rPr>
          <w:rFonts w:hint="cs"/>
          <w:cs/>
        </w:rPr>
        <w:t>แล้ว</w:t>
      </w:r>
      <w:r w:rsidRPr="00553AB0">
        <w:rPr>
          <w:cs/>
        </w:rPr>
        <w:t>แต่</w:t>
      </w:r>
      <w:r w:rsidRPr="00553AB0">
        <w:rPr>
          <w:rFonts w:hint="cs"/>
          <w:cs/>
        </w:rPr>
        <w:t>ระยะเวลาใดจะสั้นกว่า</w:t>
      </w:r>
      <w:r w:rsidRPr="00553AB0">
        <w:t xml:space="preserve"> </w:t>
      </w:r>
      <w:r w:rsidRPr="00553AB0">
        <w:rPr>
          <w:cs/>
        </w:rPr>
        <w:t>จนถึง</w:t>
      </w:r>
      <w:r w:rsidRPr="00553AB0">
        <w:rPr>
          <w:rFonts w:hint="cs"/>
          <w:cs/>
        </w:rPr>
        <w:t>วันที่การ</w:t>
      </w:r>
      <w:r w:rsidRPr="00553AB0">
        <w:rPr>
          <w:cs/>
        </w:rPr>
        <w:t>ควบคุม</w:t>
      </w:r>
      <w:r w:rsidRPr="00553AB0">
        <w:rPr>
          <w:rFonts w:hint="cs"/>
          <w:cs/>
        </w:rPr>
        <w:t>สิ้น</w:t>
      </w:r>
      <w:r w:rsidRPr="00553AB0">
        <w:rPr>
          <w:cs/>
        </w:rPr>
        <w:t>สุด</w:t>
      </w:r>
    </w:p>
    <w:p w14:paraId="7CBEC76D" w14:textId="744152BA" w:rsidR="00A656DE" w:rsidRPr="00553AB0" w:rsidRDefault="00A656DE">
      <w:pPr>
        <w:spacing w:line="240" w:lineRule="auto"/>
        <w:rPr>
          <w:sz w:val="30"/>
          <w:szCs w:val="30"/>
        </w:rPr>
      </w:pPr>
    </w:p>
    <w:p w14:paraId="7D10CCB1" w14:textId="7123CEEB" w:rsidR="00280423" w:rsidRPr="00553AB0" w:rsidRDefault="00280423" w:rsidP="00280423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553AB0">
        <w:rPr>
          <w:rFonts w:eastAsia="EucrosiaUPCBold" w:hint="cs"/>
          <w:b/>
          <w:bCs/>
          <w:i/>
          <w:iCs/>
          <w:sz w:val="30"/>
          <w:szCs w:val="30"/>
          <w:cs/>
        </w:rPr>
        <w:t>เงินลงทุนในบริษัทย่อย บริษัทร่วมแล</w:t>
      </w:r>
      <w:r w:rsidR="00045667" w:rsidRPr="00553AB0">
        <w:rPr>
          <w:rFonts w:eastAsia="EucrosiaUPCBold" w:hint="cs"/>
          <w:b/>
          <w:bCs/>
          <w:i/>
          <w:iCs/>
          <w:sz w:val="30"/>
          <w:szCs w:val="30"/>
          <w:cs/>
        </w:rPr>
        <w:t>ะ</w:t>
      </w:r>
      <w:r w:rsidRPr="00553AB0">
        <w:rPr>
          <w:rFonts w:eastAsia="EucrosiaUPCBold" w:hint="cs"/>
          <w:b/>
          <w:bCs/>
          <w:i/>
          <w:iCs/>
          <w:sz w:val="30"/>
          <w:szCs w:val="30"/>
          <w:cs/>
        </w:rPr>
        <w:t>การร่วมค้า</w:t>
      </w:r>
    </w:p>
    <w:p w14:paraId="6396855A" w14:textId="5DA9D379" w:rsidR="00280423" w:rsidRPr="00553AB0" w:rsidRDefault="00280423" w:rsidP="00280423">
      <w:pPr>
        <w:pStyle w:val="BodyText2"/>
        <w:tabs>
          <w:tab w:val="left" w:pos="540"/>
        </w:tabs>
        <w:spacing w:line="240" w:lineRule="auto"/>
        <w:ind w:left="540" w:right="43"/>
      </w:pPr>
    </w:p>
    <w:p w14:paraId="6A73F1D1" w14:textId="055E3C81" w:rsidR="00280423" w:rsidRPr="00553AB0" w:rsidRDefault="00280423" w:rsidP="00280423">
      <w:pPr>
        <w:pStyle w:val="BodyText2"/>
        <w:tabs>
          <w:tab w:val="left" w:pos="540"/>
        </w:tabs>
        <w:spacing w:line="240" w:lineRule="auto"/>
        <w:ind w:left="540" w:right="43"/>
      </w:pPr>
      <w:r w:rsidRPr="00553AB0">
        <w:rPr>
          <w:cs/>
        </w:rPr>
        <w:t>เงินลงทุนในบริษัทย่อย บริษัทร่วมและการร่วมค้า ในงบการเงินเฉพาะกิจการวัดมูลค่าด้วยราคาทุนหักค่าเผื่อการด้อยค่า</w:t>
      </w:r>
      <w:r w:rsidR="003E11A7" w:rsidRPr="00553AB0">
        <w:t xml:space="preserve"> </w:t>
      </w:r>
      <w:r w:rsidR="003E11A7" w:rsidRPr="00553AB0">
        <w:rPr>
          <w:cs/>
        </w:rPr>
        <w:t>เงินปันผลรับบันทึกในกำไรหรือขาดทุนในวันที่กลุ่มบริษัท</w:t>
      </w:r>
      <w:r w:rsidR="003E11A7" w:rsidRPr="00553AB0">
        <w:rPr>
          <w:rFonts w:hint="cs"/>
          <w:cs/>
        </w:rPr>
        <w:t>และ</w:t>
      </w:r>
      <w:r w:rsidR="003E11A7" w:rsidRPr="00553AB0">
        <w:rPr>
          <w:cs/>
        </w:rPr>
        <w:t>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485B7E5B" w14:textId="456BBFCF" w:rsidR="00C04EF4" w:rsidRPr="00553AB0" w:rsidRDefault="00C04EF4">
      <w:pPr>
        <w:spacing w:line="240" w:lineRule="auto"/>
        <w:rPr>
          <w:sz w:val="30"/>
          <w:szCs w:val="30"/>
        </w:rPr>
      </w:pPr>
      <w:r w:rsidRPr="00553AB0">
        <w:br w:type="page"/>
      </w:r>
    </w:p>
    <w:p w14:paraId="20DB6DD0" w14:textId="77777777" w:rsidR="00553244" w:rsidRPr="00553AB0" w:rsidRDefault="00553244" w:rsidP="00553244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553AB0">
        <w:rPr>
          <w:rFonts w:eastAsia="EucrosiaUPCBold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1D1079FD" w14:textId="77777777" w:rsidR="00553244" w:rsidRPr="00553AB0" w:rsidRDefault="00553244" w:rsidP="004F2A34">
      <w:pPr>
        <w:pStyle w:val="AccPolicyalternative"/>
        <w:rPr>
          <w:rFonts w:eastAsia="EucrosiaUPCBold"/>
          <w:cs/>
        </w:rPr>
      </w:pPr>
    </w:p>
    <w:p w14:paraId="58F139D5" w14:textId="113D593E" w:rsidR="00553244" w:rsidRPr="00553AB0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553AB0">
        <w:rPr>
          <w:cs/>
        </w:rPr>
        <w:t>รายการบัญชีที่เป็นเงินตราต่างประเทศ</w:t>
      </w:r>
      <w:r w:rsidR="003E11A7" w:rsidRPr="00553AB0">
        <w:rPr>
          <w:rFonts w:hint="cs"/>
          <w:cs/>
        </w:rPr>
        <w:t xml:space="preserve"> </w:t>
      </w:r>
      <w:r w:rsidR="003E11A7" w:rsidRPr="00553AB0">
        <w:rPr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3E11A7" w:rsidRPr="00553AB0">
        <w:rPr>
          <w:rFonts w:hint="cs"/>
          <w:cs/>
        </w:rPr>
        <w:t xml:space="preserve"> </w:t>
      </w:r>
      <w:r w:rsidRPr="00553AB0">
        <w:rPr>
          <w:cs/>
        </w:rPr>
        <w:t>แปลงค่าเป็นสกุลเงินที่ใช้ในการดำเนินงานของ</w:t>
      </w:r>
      <w:r w:rsidRPr="00553AB0">
        <w:rPr>
          <w:rFonts w:hint="cs"/>
          <w:cs/>
        </w:rPr>
        <w:t>แต่ละบริษัทใน</w:t>
      </w:r>
      <w:r w:rsidRPr="00553AB0">
        <w:rPr>
          <w:cs/>
        </w:rPr>
        <w:t>กลุ่มบริษัท โดยใช้อัตราแลกเปลี่ยน ณ วันที่เกิดรายการ</w:t>
      </w:r>
      <w:r w:rsidR="003E11A7" w:rsidRPr="00553AB0">
        <w:rPr>
          <w:rFonts w:hint="cs"/>
          <w:cs/>
        </w:rPr>
        <w:t xml:space="preserve"> สำหรับ</w:t>
      </w:r>
      <w:r w:rsidRPr="00553AB0">
        <w:rPr>
          <w:cs/>
        </w:rPr>
        <w:t>สินทรัพย์และหนี้สินที่เป็นตัวเงินและเป็นเงินตราต่างประเทศ</w:t>
      </w:r>
      <w:r w:rsidR="00154F52" w:rsidRPr="00553AB0">
        <w:rPr>
          <w:rFonts w:hint="cs"/>
          <w:cs/>
        </w:rPr>
        <w:t>แปลงค่าโดยใช้อัตราการแลกเปลี่ยน</w:t>
      </w:r>
      <w:r w:rsidRPr="00553AB0">
        <w:rPr>
          <w:cs/>
        </w:rPr>
        <w:t xml:space="preserve"> ณ วันที่</w:t>
      </w:r>
      <w:r w:rsidRPr="00553AB0">
        <w:rPr>
          <w:rFonts w:hint="cs"/>
          <w:cs/>
        </w:rPr>
        <w:t>รายงาน</w:t>
      </w:r>
      <w:r w:rsidRPr="00553AB0">
        <w:rPr>
          <w:cs/>
        </w:rPr>
        <w:t xml:space="preserve"> </w:t>
      </w:r>
      <w:r w:rsidR="00154F52" w:rsidRPr="00553AB0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440905E4" w14:textId="77777777" w:rsidR="00553244" w:rsidRPr="00553AB0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3910B675" w14:textId="77777777" w:rsidR="00DB574F" w:rsidRPr="00553AB0" w:rsidRDefault="00553244" w:rsidP="00DB574F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color w:val="000000" w:themeColor="text1"/>
        </w:rPr>
      </w:pPr>
      <w:r w:rsidRPr="00553AB0">
        <w:rPr>
          <w:color w:val="000000" w:themeColor="text1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  <w:r w:rsidR="00DB574F" w:rsidRPr="00553AB0">
        <w:rPr>
          <w:rFonts w:asciiTheme="majorBidi" w:hAnsiTheme="majorBidi" w:cstheme="majorBidi"/>
          <w:color w:val="000000" w:themeColor="text1"/>
          <w:cs/>
        </w:rPr>
        <w:t>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0AC55803" w14:textId="73BE0EA1" w:rsidR="00DB574F" w:rsidRPr="00553AB0" w:rsidRDefault="00DB574F" w:rsidP="00DB574F">
      <w:pPr>
        <w:pStyle w:val="BodyText2"/>
        <w:numPr>
          <w:ilvl w:val="0"/>
          <w:numId w:val="38"/>
        </w:numPr>
        <w:tabs>
          <w:tab w:val="clear" w:pos="4962"/>
          <w:tab w:val="clear" w:pos="6237"/>
          <w:tab w:val="left" w:pos="540"/>
        </w:tabs>
        <w:ind w:left="720" w:right="43" w:hanging="180"/>
        <w:rPr>
          <w:rFonts w:asciiTheme="majorBidi" w:hAnsiTheme="majorBidi" w:cstheme="majorBidi"/>
          <w:color w:val="000000" w:themeColor="text1"/>
        </w:rPr>
      </w:pPr>
      <w:r w:rsidRPr="00553AB0">
        <w:rPr>
          <w:rFonts w:asciiTheme="majorBidi" w:hAnsiTheme="majorBidi" w:cstheme="majorBidi"/>
          <w:cs/>
        </w:rPr>
        <w:t>เงิน</w:t>
      </w:r>
      <w:r w:rsidRPr="00553AB0">
        <w:rPr>
          <w:rFonts w:asciiTheme="majorBidi" w:hAnsiTheme="majorBidi" w:cstheme="majorBidi"/>
          <w:color w:val="000000" w:themeColor="text1"/>
          <w:cs/>
        </w:rPr>
        <w:t>ลงทุน</w:t>
      </w:r>
      <w:r w:rsidRPr="00553AB0">
        <w:rPr>
          <w:rFonts w:asciiTheme="majorBidi" w:hAnsiTheme="majorBidi" w:cstheme="majorBidi"/>
          <w:cs/>
        </w:rPr>
        <w:t xml:space="preserve">ในตราสารทุนที่กำหนดให้วัดมูลค่าด้วยมูลค่ายุติธรรมผ่านกำไรขาดทุนเบ็ดเสร็จอื่น </w:t>
      </w:r>
      <w:r w:rsidRPr="00553AB0">
        <w:rPr>
          <w:rFonts w:asciiTheme="majorBidi" w:hAnsiTheme="majorBidi" w:cstheme="majorBidi"/>
          <w:color w:val="000000" w:themeColor="text1"/>
          <w:cs/>
        </w:rPr>
        <w:t>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4FCE27C8" w14:textId="77777777" w:rsidR="00DB574F" w:rsidRPr="00553AB0" w:rsidRDefault="00DB574F" w:rsidP="00DB574F">
      <w:pPr>
        <w:pStyle w:val="BodyText2"/>
        <w:numPr>
          <w:ilvl w:val="0"/>
          <w:numId w:val="38"/>
        </w:numPr>
        <w:tabs>
          <w:tab w:val="clear" w:pos="4962"/>
          <w:tab w:val="clear" w:pos="6237"/>
          <w:tab w:val="left" w:pos="540"/>
        </w:tabs>
        <w:ind w:left="720" w:right="43" w:hanging="180"/>
        <w:rPr>
          <w:rFonts w:asciiTheme="majorBidi" w:hAnsiTheme="majorBidi" w:cstheme="majorBidi"/>
          <w:color w:val="000000" w:themeColor="text1"/>
        </w:rPr>
      </w:pPr>
      <w:r w:rsidRPr="00553AB0">
        <w:rPr>
          <w:rFonts w:asciiTheme="majorBidi" w:hAnsiTheme="majorBidi" w:cstheme="majorBidi"/>
          <w:color w:val="000000" w:themeColor="text1"/>
          <w:cs/>
        </w:rPr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 และ</w:t>
      </w:r>
    </w:p>
    <w:p w14:paraId="57146D7F" w14:textId="32D90271" w:rsidR="00B20FF3" w:rsidRPr="00553AB0" w:rsidRDefault="00DB574F" w:rsidP="00DB574F">
      <w:pPr>
        <w:pStyle w:val="BodyText2"/>
        <w:numPr>
          <w:ilvl w:val="0"/>
          <w:numId w:val="38"/>
        </w:numPr>
        <w:tabs>
          <w:tab w:val="clear" w:pos="4962"/>
          <w:tab w:val="clear" w:pos="6237"/>
          <w:tab w:val="left" w:pos="540"/>
        </w:tabs>
        <w:ind w:left="720" w:right="43" w:hanging="180"/>
        <w:rPr>
          <w:rFonts w:asciiTheme="majorBidi" w:hAnsiTheme="majorBidi" w:cstheme="majorBidi"/>
          <w:color w:val="000000" w:themeColor="text1"/>
        </w:rPr>
      </w:pPr>
      <w:r w:rsidRPr="00553AB0">
        <w:rPr>
          <w:rFonts w:asciiTheme="majorBidi" w:hAnsiTheme="majorBidi" w:cstheme="majorBidi"/>
          <w:color w:val="000000" w:themeColor="text1"/>
          <w:cs/>
        </w:rPr>
        <w:t>การป้องกันความเสี่ยง</w:t>
      </w:r>
      <w:r w:rsidRPr="00553AB0">
        <w:rPr>
          <w:rFonts w:asciiTheme="majorBidi" w:hAnsiTheme="majorBidi" w:cstheme="majorBidi" w:hint="cs"/>
          <w:color w:val="000000" w:themeColor="text1"/>
          <w:cs/>
        </w:rPr>
        <w:t>ใน</w:t>
      </w:r>
      <w:r w:rsidRPr="00553AB0">
        <w:rPr>
          <w:rFonts w:asciiTheme="majorBidi" w:hAnsiTheme="majorBidi" w:cstheme="majorBidi"/>
          <w:color w:val="000000" w:themeColor="text1"/>
          <w:cs/>
        </w:rPr>
        <w:t>กระแสเงินสด เฉพาะส่วนที่มีประสิทธิผล</w:t>
      </w:r>
    </w:p>
    <w:p w14:paraId="12AAA77D" w14:textId="77777777" w:rsidR="009550BB" w:rsidRPr="00553AB0" w:rsidRDefault="009550BB" w:rsidP="00DB574F">
      <w:pPr>
        <w:spacing w:line="240" w:lineRule="auto"/>
        <w:rPr>
          <w:i/>
          <w:iCs/>
          <w:sz w:val="30"/>
          <w:szCs w:val="30"/>
          <w:cs/>
        </w:rPr>
      </w:pPr>
    </w:p>
    <w:p w14:paraId="0118BBE4" w14:textId="65BF3F05" w:rsidR="00553244" w:rsidRPr="00553AB0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i/>
          <w:iCs/>
        </w:rPr>
      </w:pPr>
      <w:r w:rsidRPr="00553AB0">
        <w:rPr>
          <w:i/>
          <w:iCs/>
          <w:cs/>
        </w:rPr>
        <w:t>หน่วยงานในต่างประเทศ</w:t>
      </w:r>
    </w:p>
    <w:p w14:paraId="107F1E30" w14:textId="0499D75B" w:rsidR="00553244" w:rsidRPr="00553AB0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553AB0">
        <w:rPr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</w:t>
      </w:r>
      <w:r w:rsidRPr="00553AB0">
        <w:rPr>
          <w:rFonts w:hint="cs"/>
          <w:cs/>
        </w:rPr>
        <w:t>รายงาน</w:t>
      </w:r>
      <w:r w:rsidR="00154F52" w:rsidRPr="00553AB0">
        <w:rPr>
          <w:rFonts w:hint="cs"/>
          <w:cs/>
        </w:rPr>
        <w:t xml:space="preserve"> </w:t>
      </w:r>
      <w:r w:rsidR="00154F52" w:rsidRPr="00553AB0">
        <w:rPr>
          <w:cs/>
        </w:rPr>
        <w:t>รายได้และค่าใช้จ่ายของหน่วยงานในต่างประเทศ ยกเว้นในกรณีที่เป็นประเทศที่อยู่ในภาวะเศรษฐกิจที่เงินเฟ้อรุนแรง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77B5DE5B" w14:textId="77777777" w:rsidR="00386FED" w:rsidRPr="00553AB0" w:rsidRDefault="00386FED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4955F744" w14:textId="1825CA29" w:rsidR="00553244" w:rsidRPr="00553AB0" w:rsidRDefault="00154F52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553AB0">
        <w:rPr>
          <w:cs/>
        </w:rPr>
        <w:t>รายได้และค่าใช้จ่ายของหน่วยงานในต่างประเทศที่อยู่ในประเทศที่ภาวะเศรษฐกิจที่เงินเฟ้อรุนแรง แปลงค่าเป็น</w:t>
      </w:r>
      <w:r w:rsidRPr="00553AB0">
        <w:rPr>
          <w:cs/>
        </w:rPr>
        <w:br/>
        <w:t>เงิ</w:t>
      </w:r>
      <w:r w:rsidRPr="00553AB0">
        <w:rPr>
          <w:rFonts w:hint="cs"/>
          <w:cs/>
        </w:rPr>
        <w:t>น</w:t>
      </w:r>
      <w:r w:rsidRPr="00553AB0">
        <w:rPr>
          <w:cs/>
        </w:rPr>
        <w:t>บาทโดยใช้อัตราแลกเปลี่ยน ณ วันที่รายงาน ก่อนการแปลงค่างบการเงินของหน่วยงานในประเทศที่อยู่ในภาว</w:t>
      </w:r>
      <w:r w:rsidRPr="00553AB0">
        <w:rPr>
          <w:rFonts w:hint="cs"/>
          <w:cs/>
        </w:rPr>
        <w:t>ะ</w:t>
      </w:r>
      <w:r w:rsidRPr="00553AB0">
        <w:rPr>
          <w:cs/>
        </w:rPr>
        <w:t>เศรษฐกิจที่เงินเฟ้อรุนแรง งบการเงิน</w:t>
      </w:r>
      <w:r w:rsidR="0049274E" w:rsidRPr="00553AB0">
        <w:rPr>
          <w:rFonts w:hint="cs"/>
          <w:cs/>
        </w:rPr>
        <w:t xml:space="preserve"> </w:t>
      </w:r>
      <w:r w:rsidRPr="00553AB0">
        <w:rPr>
          <w:cs/>
        </w:rPr>
        <w:t>รวมถึงงบการเงินเปรียบเทียบ จะถูกทำการปรับปรุงข้อมูลในงบการเงินดังกล่าวใหม่เพื่อให้สะท้อนถึงการเปลี่ยนแปลงของกำลังซื้อของเงินตราในประเทศนั้น  การปรับปรุงใหม่จัดทำโดยใช้ดัชนีราคาที่เกี่ยวข้อง ณ วันที่รายงาน</w:t>
      </w:r>
    </w:p>
    <w:p w14:paraId="02ADFDEF" w14:textId="77777777" w:rsidR="00154F52" w:rsidRPr="00553AB0" w:rsidRDefault="00154F52" w:rsidP="00553244">
      <w:pPr>
        <w:pStyle w:val="BodyText2"/>
        <w:tabs>
          <w:tab w:val="left" w:pos="540"/>
        </w:tabs>
        <w:spacing w:line="240" w:lineRule="auto"/>
        <w:ind w:left="540" w:right="43"/>
        <w:rPr>
          <w:color w:val="0000FF"/>
        </w:rPr>
      </w:pPr>
    </w:p>
    <w:p w14:paraId="01FBBEBA" w14:textId="286B6873" w:rsidR="00553244" w:rsidRPr="00553AB0" w:rsidRDefault="00553244" w:rsidP="00553244">
      <w:pPr>
        <w:pStyle w:val="BodyText2"/>
        <w:spacing w:line="240" w:lineRule="auto"/>
        <w:ind w:left="540" w:right="43"/>
        <w:rPr>
          <w:cs/>
        </w:rPr>
      </w:pPr>
      <w:r w:rsidRPr="00553AB0">
        <w:rPr>
          <w:cs/>
        </w:rPr>
        <w:t xml:space="preserve">ผลต่างจากอัตราแลกเปลี่ยนที่เกิดจากการแปลงค่า </w:t>
      </w:r>
      <w:r w:rsidR="00154F52" w:rsidRPr="00553AB0">
        <w:rPr>
          <w:rFonts w:hint="cs"/>
          <w:cs/>
        </w:rPr>
        <w:t>จะรับรู้</w:t>
      </w:r>
      <w:r w:rsidRPr="00553AB0">
        <w:rPr>
          <w:rFonts w:hint="cs"/>
          <w:cs/>
        </w:rPr>
        <w:t>ในกำไรขาดทุนเบ็ดเสร็จอื่น และแสดงเป็น</w:t>
      </w:r>
      <w:r w:rsidR="00837523" w:rsidRPr="00553AB0">
        <w:rPr>
          <w:rFonts w:hint="cs"/>
          <w:cs/>
        </w:rPr>
        <w:t>รายการผลต่างจากอัตราแลกเปลี่ยน</w:t>
      </w:r>
      <w:r w:rsidRPr="00553AB0">
        <w:rPr>
          <w:rFonts w:hint="cs"/>
          <w:cs/>
        </w:rPr>
        <w:t xml:space="preserve">ในส่วนของผู้ถือหุ้น </w:t>
      </w:r>
      <w:r w:rsidRPr="00553AB0">
        <w:rPr>
          <w:cs/>
        </w:rPr>
        <w:t>จนกว่ามีการจำหน่ายเงินลงทุนนั้นออกไป</w:t>
      </w:r>
      <w:r w:rsidRPr="00553AB0">
        <w:t xml:space="preserve"> </w:t>
      </w:r>
      <w:r w:rsidRPr="00553AB0">
        <w:rPr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31D0A2F0" w14:textId="77777777" w:rsidR="00553244" w:rsidRPr="00553AB0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59BA545A" w14:textId="77777777" w:rsidR="00C04EF4" w:rsidRPr="00553AB0" w:rsidRDefault="00C04EF4">
      <w:pPr>
        <w:spacing w:line="240" w:lineRule="auto"/>
        <w:rPr>
          <w:sz w:val="30"/>
          <w:szCs w:val="30"/>
          <w:cs/>
        </w:rPr>
      </w:pPr>
      <w:r w:rsidRPr="00553AB0">
        <w:rPr>
          <w:sz w:val="30"/>
          <w:szCs w:val="30"/>
          <w:cs/>
        </w:rPr>
        <w:br w:type="page"/>
      </w:r>
    </w:p>
    <w:p w14:paraId="1C96343C" w14:textId="0C274623" w:rsidR="00045667" w:rsidRPr="00553AB0" w:rsidRDefault="00553244" w:rsidP="00114DD8">
      <w:pPr>
        <w:pStyle w:val="BodyText"/>
        <w:shd w:val="clear" w:color="auto" w:fill="FFFFFF"/>
        <w:spacing w:after="0"/>
        <w:ind w:left="540"/>
        <w:jc w:val="thaiDistribute"/>
        <w:rPr>
          <w:sz w:val="30"/>
          <w:szCs w:val="30"/>
          <w:cs/>
        </w:rPr>
      </w:pPr>
      <w:r w:rsidRPr="00553AB0">
        <w:rPr>
          <w:sz w:val="30"/>
          <w:szCs w:val="30"/>
          <w:cs/>
        </w:rPr>
        <w:lastRenderedPageBreak/>
        <w:t>เมื่อหน่วยงานต่างปร</w:t>
      </w:r>
      <w:r w:rsidRPr="00553AB0">
        <w:rPr>
          <w:rFonts w:hint="cs"/>
          <w:sz w:val="30"/>
          <w:szCs w:val="30"/>
          <w:cs/>
        </w:rPr>
        <w:t>ะ</w:t>
      </w:r>
      <w:r w:rsidRPr="00553AB0">
        <w:rPr>
          <w:sz w:val="30"/>
          <w:szCs w:val="30"/>
          <w:cs/>
        </w:rPr>
        <w:t>เทศถูกจำหน่ายส่วนได้เสียทั้งหมดหรือ</w:t>
      </w:r>
      <w:r w:rsidRPr="00553AB0">
        <w:rPr>
          <w:rFonts w:hint="cs"/>
          <w:sz w:val="30"/>
          <w:szCs w:val="30"/>
          <w:cs/>
        </w:rPr>
        <w:t>เพียงบางส่วนที่ทำให้</w:t>
      </w:r>
      <w:r w:rsidRPr="00553AB0">
        <w:rPr>
          <w:sz w:val="30"/>
          <w:szCs w:val="30"/>
          <w:cs/>
        </w:rPr>
        <w:t xml:space="preserve">สูญเสียการควบคุม </w:t>
      </w:r>
      <w:r w:rsidR="00516DB3" w:rsidRPr="00553AB0">
        <w:rPr>
          <w:sz w:val="30"/>
          <w:szCs w:val="30"/>
        </w:rPr>
        <w:br/>
      </w:r>
      <w:r w:rsidRPr="00553AB0">
        <w:rPr>
          <w:sz w:val="30"/>
          <w:szCs w:val="30"/>
          <w:cs/>
        </w:rPr>
        <w:t>ความมีอิทธิพลอย่างมีสาระสำคัญ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 xml:space="preserve">หรือการควบคุมร่วมกัน </w:t>
      </w:r>
      <w:r w:rsidRPr="00553AB0">
        <w:rPr>
          <w:rFonts w:hint="cs"/>
          <w:sz w:val="30"/>
          <w:szCs w:val="30"/>
          <w:cs/>
        </w:rPr>
        <w:t>ผล</w:t>
      </w:r>
      <w:r w:rsidRPr="00553AB0">
        <w:rPr>
          <w:sz w:val="30"/>
          <w:szCs w:val="30"/>
          <w:cs/>
        </w:rPr>
        <w:t>สะสม</w:t>
      </w:r>
      <w:r w:rsidRPr="00553AB0">
        <w:rPr>
          <w:rFonts w:hint="cs"/>
          <w:sz w:val="30"/>
          <w:szCs w:val="30"/>
          <w:cs/>
        </w:rPr>
        <w:t>ของ</w:t>
      </w:r>
      <w:r w:rsidRPr="00553AB0">
        <w:rPr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553AB0">
        <w:rPr>
          <w:rFonts w:hint="cs"/>
          <w:sz w:val="30"/>
          <w:szCs w:val="30"/>
          <w:cs/>
        </w:rPr>
        <w:t>ถูก</w:t>
      </w:r>
      <w:r w:rsidRPr="00553AB0">
        <w:rPr>
          <w:sz w:val="30"/>
          <w:szCs w:val="30"/>
          <w:cs/>
        </w:rPr>
        <w:t>จัดประเภทเป็นกำไรหรือขาดทุน</w:t>
      </w:r>
      <w:r w:rsidRPr="00553AB0">
        <w:rPr>
          <w:rFonts w:hint="cs"/>
          <w:sz w:val="30"/>
          <w:szCs w:val="30"/>
          <w:cs/>
        </w:rPr>
        <w:t>โดย</w:t>
      </w:r>
      <w:r w:rsidRPr="00553AB0">
        <w:rPr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553AB0">
        <w:rPr>
          <w:rFonts w:hint="cs"/>
          <w:sz w:val="30"/>
          <w:szCs w:val="30"/>
          <w:cs/>
        </w:rPr>
        <w:t>เพียงบางส่วน</w:t>
      </w:r>
      <w:r w:rsidRPr="00553AB0">
        <w:rPr>
          <w:sz w:val="30"/>
          <w:szCs w:val="30"/>
          <w:cs/>
        </w:rPr>
        <w:t>แต่</w:t>
      </w:r>
      <w:r w:rsidRPr="00553AB0">
        <w:rPr>
          <w:rFonts w:hint="cs"/>
          <w:sz w:val="30"/>
          <w:szCs w:val="30"/>
          <w:cs/>
        </w:rPr>
        <w:t>ยังคงมี</w:t>
      </w:r>
      <w:r w:rsidRPr="00553AB0">
        <w:rPr>
          <w:sz w:val="30"/>
          <w:szCs w:val="30"/>
          <w:cs/>
        </w:rPr>
        <w:t xml:space="preserve">การควบคุม </w:t>
      </w:r>
      <w:r w:rsidRPr="00553AB0">
        <w:rPr>
          <w:rFonts w:hint="cs"/>
          <w:sz w:val="30"/>
          <w:szCs w:val="30"/>
          <w:cs/>
        </w:rPr>
        <w:t>ผลสะสม</w:t>
      </w:r>
      <w:r w:rsidRPr="00553AB0">
        <w:rPr>
          <w:sz w:val="30"/>
          <w:szCs w:val="30"/>
          <w:cs/>
        </w:rPr>
        <w:t>ต้อง</w:t>
      </w:r>
      <w:r w:rsidR="0002304E" w:rsidRPr="00553AB0">
        <w:rPr>
          <w:sz w:val="30"/>
          <w:szCs w:val="30"/>
        </w:rPr>
        <w:br/>
      </w:r>
      <w:r w:rsidRPr="00553AB0">
        <w:rPr>
          <w:rFonts w:hint="cs"/>
          <w:sz w:val="30"/>
          <w:szCs w:val="30"/>
          <w:cs/>
        </w:rPr>
        <w:t>ถูก</w:t>
      </w:r>
      <w:r w:rsidRPr="00553AB0">
        <w:rPr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553AB0">
        <w:rPr>
          <w:rFonts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</w:t>
      </w:r>
      <w:r w:rsidR="0002304E" w:rsidRPr="00553AB0">
        <w:rPr>
          <w:sz w:val="30"/>
          <w:szCs w:val="30"/>
        </w:rPr>
        <w:br/>
      </w:r>
      <w:r w:rsidRPr="00553AB0">
        <w:rPr>
          <w:rFonts w:hint="cs"/>
          <w:sz w:val="30"/>
          <w:szCs w:val="30"/>
          <w:cs/>
        </w:rPr>
        <w:t>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</w:t>
      </w:r>
      <w:r w:rsidR="0002304E" w:rsidRPr="00553AB0">
        <w:rPr>
          <w:sz w:val="30"/>
          <w:szCs w:val="30"/>
        </w:rPr>
        <w:br/>
      </w:r>
      <w:r w:rsidRPr="00553AB0">
        <w:rPr>
          <w:rFonts w:hint="cs"/>
          <w:sz w:val="30"/>
          <w:szCs w:val="30"/>
          <w:cs/>
        </w:rPr>
        <w:t>จัดประเภทยอดสะสมบางส่วนที่เกี่ยวข้องเป็นกำไรหรือขาดทุน</w:t>
      </w:r>
    </w:p>
    <w:p w14:paraId="54C0507D" w14:textId="77777777" w:rsidR="007D7C55" w:rsidRPr="00553AB0" w:rsidRDefault="007D7C55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2A151EA3" w14:textId="54DD9C41" w:rsidR="002E289D" w:rsidRPr="00553AB0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  <w:r w:rsidRPr="00553AB0">
        <w:rPr>
          <w:rFonts w:hint="cs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</w:t>
      </w:r>
      <w:r w:rsidR="0002304E" w:rsidRPr="00553AB0">
        <w:br/>
      </w:r>
      <w:r w:rsidRPr="00553AB0">
        <w:rPr>
          <w:rFonts w:hint="cs"/>
          <w:cs/>
        </w:rPr>
        <w:t>การจำหน่ายเงินลงทุนนั้นออกไป</w:t>
      </w:r>
    </w:p>
    <w:p w14:paraId="56034A19" w14:textId="77777777" w:rsidR="000523C2" w:rsidRPr="00553AB0" w:rsidRDefault="000523C2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0C547CF0" w14:textId="77777777" w:rsidR="00672033" w:rsidRPr="00553AB0" w:rsidRDefault="00672033" w:rsidP="00672033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553AB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80C9A0E" w14:textId="77777777" w:rsidR="00672033" w:rsidRPr="000D1347" w:rsidRDefault="00672033" w:rsidP="007A4683">
      <w:pPr>
        <w:pStyle w:val="BodyText2"/>
        <w:tabs>
          <w:tab w:val="left" w:pos="540"/>
        </w:tabs>
        <w:ind w:right="43"/>
        <w:rPr>
          <w:rFonts w:asciiTheme="majorBidi" w:hAnsiTheme="majorBidi" w:cstheme="majorBidi"/>
        </w:rPr>
      </w:pPr>
    </w:p>
    <w:p w14:paraId="167F0C7D" w14:textId="4245AA7E" w:rsidR="00672033" w:rsidRPr="00553AB0" w:rsidRDefault="00672033" w:rsidP="00D72781">
      <w:pPr>
        <w:pStyle w:val="BodyText"/>
        <w:shd w:val="clear" w:color="auto" w:fill="FFFFFF"/>
        <w:spacing w:after="0" w:line="240" w:lineRule="auto"/>
        <w:ind w:left="101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53AB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53A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553AB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12299" w:rsidRPr="00553AB0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="00516DB3" w:rsidRPr="00553AB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837523" w:rsidRPr="00553AB0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08EFA90" w14:textId="25540217" w:rsidR="00837523" w:rsidRPr="00553AB0" w:rsidRDefault="0083752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553AB0">
        <w:rPr>
          <w:rFonts w:asciiTheme="majorBidi" w:hAnsi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012299" w:rsidRPr="00553AB0">
        <w:rPr>
          <w:rFonts w:asciiTheme="majorBidi" w:hAnsiTheme="majorBidi"/>
          <w:color w:val="000000"/>
          <w:sz w:val="30"/>
          <w:szCs w:val="30"/>
        </w:rPr>
        <w:t>3</w:t>
      </w:r>
      <w:r w:rsidRPr="00553AB0">
        <w:rPr>
          <w:rFonts w:asciiTheme="majorBidi" w:hAnsiTheme="majorBidi"/>
          <w:color w:val="000000"/>
          <w:sz w:val="30"/>
          <w:szCs w:val="30"/>
          <w:cs/>
        </w:rPr>
        <w:t>(ฉ)</w:t>
      </w:r>
      <w:r w:rsidR="00EF1ACC" w:rsidRPr="00553AB0">
        <w:rPr>
          <w:rFonts w:asciiTheme="majorBidi" w:hAnsiTheme="majorBidi"/>
          <w:color w:val="000000"/>
          <w:sz w:val="30"/>
          <w:szCs w:val="30"/>
        </w:rPr>
        <w:t>)</w:t>
      </w:r>
      <w:r w:rsidRPr="00553AB0">
        <w:rPr>
          <w:rFonts w:asciiTheme="majorBidi" w:hAnsiTheme="majorBidi"/>
          <w:color w:val="000000"/>
          <w:sz w:val="30"/>
          <w:szCs w:val="30"/>
          <w:cs/>
        </w:rPr>
        <w:t>) รับรู้รายการเมื่อเริ่มแรกเมื่อกลุ่มบริษัท</w:t>
      </w:r>
      <w:r w:rsidR="006B25D7" w:rsidRPr="00553AB0">
        <w:rPr>
          <w:rFonts w:asciiTheme="majorBidi" w:hAnsiTheme="majorBidi" w:hint="cs"/>
          <w:color w:val="000000"/>
          <w:sz w:val="30"/>
          <w:szCs w:val="30"/>
          <w:cs/>
        </w:rPr>
        <w:t>หรือ</w:t>
      </w:r>
      <w:r w:rsidRPr="00553AB0">
        <w:rPr>
          <w:rFonts w:asciiTheme="majorBidi" w:hAnsiTheme="majorBidi"/>
          <w:color w:val="000000"/>
          <w:sz w:val="30"/>
          <w:szCs w:val="30"/>
          <w:cs/>
        </w:rPr>
        <w:t>บริษัทเป็นคู่สัญญาตามข้อกำหนดของเครื่องมือทางการเงินนั้น และวัดมูลค่า</w:t>
      </w:r>
      <w:r w:rsidR="00375E2A" w:rsidRPr="00553AB0">
        <w:rPr>
          <w:rFonts w:asciiTheme="majorBidi" w:hAnsiTheme="majorBidi"/>
          <w:color w:val="000000"/>
          <w:sz w:val="30"/>
          <w:szCs w:val="30"/>
          <w:cs/>
        </w:rPr>
        <w:t>เมื่อเริ่มแรก</w:t>
      </w:r>
      <w:r w:rsidRPr="00553AB0">
        <w:rPr>
          <w:rFonts w:asciiTheme="majorBidi" w:hAnsiTheme="majorBidi"/>
          <w:color w:val="000000"/>
          <w:sz w:val="30"/>
          <w:szCs w:val="30"/>
          <w:cs/>
        </w:rPr>
        <w:t>ด้วยมูลค่ายุติธรรม</w:t>
      </w:r>
      <w:r w:rsidR="00375E2A" w:rsidRPr="00553AB0">
        <w:rPr>
          <w:rFonts w:asciiTheme="majorBidi" w:hAnsiTheme="majorBidi" w:hint="cs"/>
          <w:color w:val="000000"/>
          <w:sz w:val="30"/>
          <w:szCs w:val="30"/>
          <w:cs/>
        </w:rPr>
        <w:t xml:space="preserve"> ทั้งนี้ </w:t>
      </w:r>
      <w:r w:rsidRPr="00553AB0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375E2A" w:rsidRPr="00553AB0">
        <w:rPr>
          <w:rFonts w:asciiTheme="majorBidi" w:hAnsiTheme="majorBidi" w:hint="cs"/>
          <w:color w:val="000000"/>
          <w:sz w:val="30"/>
          <w:szCs w:val="30"/>
          <w:cs/>
        </w:rPr>
        <w:t>ไม่ได้</w:t>
      </w:r>
      <w:r w:rsidRPr="00553AB0">
        <w:rPr>
          <w:rFonts w:asciiTheme="majorBidi" w:hAnsiTheme="majorBidi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375E2A" w:rsidRPr="00553AB0">
        <w:rPr>
          <w:rFonts w:asciiTheme="majorBidi" w:hAnsiTheme="majorBidi" w:hint="cs"/>
          <w:color w:val="000000"/>
          <w:sz w:val="30"/>
          <w:szCs w:val="30"/>
          <w:cs/>
        </w:rPr>
        <w:t>รวมหรือหัก</w:t>
      </w:r>
      <w:r w:rsidRPr="00553AB0">
        <w:rPr>
          <w:rFonts w:asciiTheme="majorBidi" w:hAnsiTheme="majorBidi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375E2A" w:rsidRPr="00553AB0">
        <w:rPr>
          <w:rFonts w:asciiTheme="majorBidi" w:hAnsiTheme="majorBidi" w:hint="cs"/>
          <w:color w:val="000000"/>
          <w:sz w:val="30"/>
          <w:szCs w:val="30"/>
          <w:cs/>
        </w:rPr>
        <w:t>ด้วย</w:t>
      </w:r>
    </w:p>
    <w:p w14:paraId="5AE9B944" w14:textId="659F4285" w:rsidR="006B25D7" w:rsidRPr="00553AB0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C7E7D9" w14:textId="72C43204" w:rsidR="006B25D7" w:rsidRPr="00553AB0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53AB0">
        <w:rPr>
          <w:rFonts w:asciiTheme="majorBidi" w:hAnsi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Pr="00553AB0">
        <w:rPr>
          <w:rFonts w:asciiTheme="majorBidi" w:hAnsiTheme="majorBidi" w:hint="cs"/>
          <w:color w:val="000000"/>
          <w:sz w:val="30"/>
          <w:szCs w:val="30"/>
          <w:cs/>
        </w:rPr>
        <w:t>หรือ</w:t>
      </w:r>
      <w:r w:rsidRPr="00553AB0">
        <w:rPr>
          <w:rFonts w:asciiTheme="majorBidi" w:hAnsiTheme="majorBidi"/>
          <w:color w:val="000000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  <w:r w:rsidRPr="00553AB0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DAE5FD5" w14:textId="1AC1A37E" w:rsidR="006B25D7" w:rsidRPr="00553AB0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C47E5A0" w14:textId="77777777" w:rsidR="00C04EF4" w:rsidRPr="00553AB0" w:rsidRDefault="00C04EF4">
      <w:pPr>
        <w:spacing w:line="240" w:lineRule="auto"/>
        <w:rPr>
          <w:rFonts w:asciiTheme="majorBidi" w:hAnsiTheme="majorBidi"/>
          <w:color w:val="000000"/>
          <w:sz w:val="30"/>
          <w:szCs w:val="30"/>
          <w:cs/>
        </w:rPr>
      </w:pPr>
      <w:r w:rsidRPr="00553AB0">
        <w:rPr>
          <w:rFonts w:asciiTheme="majorBidi" w:hAnsiTheme="majorBidi"/>
          <w:color w:val="000000"/>
          <w:sz w:val="30"/>
          <w:szCs w:val="30"/>
          <w:cs/>
        </w:rPr>
        <w:br w:type="page"/>
      </w:r>
    </w:p>
    <w:p w14:paraId="11A9DB8A" w14:textId="5C42DDE8" w:rsidR="006B25D7" w:rsidRPr="00553AB0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553AB0">
        <w:rPr>
          <w:rFonts w:asciiTheme="majorBidi" w:hAnsiTheme="majorBidi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F7FA511" w14:textId="3E55EC26" w:rsidR="006B25D7" w:rsidRPr="00553AB0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8B6F098" w14:textId="718EC4C3" w:rsidR="002620BF" w:rsidRPr="00553AB0" w:rsidRDefault="006B25D7" w:rsidP="00154781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553AB0">
        <w:rPr>
          <w:rFonts w:asciiTheme="majorBidi" w:hAnsiTheme="majorBidi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</w:t>
      </w:r>
      <w:r w:rsidR="007825D7" w:rsidRPr="00553AB0">
        <w:rPr>
          <w:rFonts w:asciiTheme="majorBidi" w:hAnsiTheme="majorBidi"/>
          <w:color w:val="000000"/>
          <w:sz w:val="30"/>
          <w:szCs w:val="30"/>
          <w:cs/>
        </w:rPr>
        <w:t>ขาดทุนเบ็ดเสร็จอื่น เมื่อมีการ</w:t>
      </w:r>
      <w:r w:rsidRPr="00553AB0">
        <w:rPr>
          <w:rFonts w:asciiTheme="majorBidi" w:hAnsiTheme="majorBidi"/>
          <w:color w:val="000000"/>
          <w:sz w:val="30"/>
          <w:szCs w:val="30"/>
          <w:cs/>
        </w:rPr>
        <w:t>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DFE1FED" w14:textId="77777777" w:rsidR="007D7C55" w:rsidRPr="00553AB0" w:rsidRDefault="007D7C55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6A55B2D5" w14:textId="70DCB44F" w:rsidR="006B25D7" w:rsidRPr="00553AB0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553AB0">
        <w:rPr>
          <w:rFonts w:asciiTheme="majorBidi" w:hAnsiTheme="majorBidi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</w:t>
      </w:r>
      <w:r w:rsidRPr="00553AB0">
        <w:rPr>
          <w:rFonts w:asciiTheme="majorBidi" w:hAnsiTheme="majorBidi" w:hint="cs"/>
          <w:color w:val="000000"/>
          <w:sz w:val="30"/>
          <w:szCs w:val="30"/>
          <w:cs/>
        </w:rPr>
        <w:t>หรือ</w:t>
      </w:r>
      <w:r w:rsidRPr="00553AB0">
        <w:rPr>
          <w:rFonts w:asciiTheme="majorBidi" w:hAnsiTheme="majorBidi"/>
          <w:color w:val="000000"/>
          <w:sz w:val="30"/>
          <w:szCs w:val="30"/>
          <w:cs/>
        </w:rPr>
        <w:t>บริษัท</w:t>
      </w:r>
      <w:r w:rsidRPr="00553AB0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color w:val="000000"/>
          <w:sz w:val="30"/>
          <w:szCs w:val="30"/>
          <w:cs/>
        </w:rPr>
        <w:t>มีสิทธิได้รับ</w:t>
      </w:r>
      <w:r w:rsidR="00C92C34" w:rsidRPr="00553AB0">
        <w:rPr>
          <w:rFonts w:asciiTheme="majorBidi" w:hAnsiTheme="majorBidi"/>
          <w:color w:val="000000"/>
          <w:sz w:val="30"/>
          <w:szCs w:val="30"/>
        </w:rPr>
        <w:br/>
      </w:r>
      <w:r w:rsidRPr="00553AB0">
        <w:rPr>
          <w:rFonts w:asciiTheme="majorBidi" w:hAnsiTheme="majorBidi"/>
          <w:color w:val="000000"/>
          <w:sz w:val="30"/>
          <w:szCs w:val="30"/>
          <w:cs/>
        </w:rPr>
        <w:t>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3F93A79" w14:textId="69B04BCB" w:rsidR="00672033" w:rsidRPr="00553AB0" w:rsidRDefault="00672033" w:rsidP="00576714">
      <w:pPr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2EEA84CB" w14:textId="0B32A004" w:rsidR="00672033" w:rsidRPr="00553AB0" w:rsidRDefault="00407FD4" w:rsidP="00D72781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553AB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672033" w:rsidRPr="00553AB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72033" w:rsidRPr="00553A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="00672033" w:rsidRPr="00553AB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12299" w:rsidRPr="00553AB0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="00672033" w:rsidRPr="00553AB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672033" w:rsidRPr="00553A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672033" w:rsidRPr="00553AB0">
        <w:rPr>
          <w:rFonts w:asciiTheme="majorBidi" w:eastAsia="EucrosiaUPCBold" w:hAnsiTheme="majorBidi"/>
          <w:i/>
          <w:iCs/>
          <w:sz w:val="30"/>
          <w:szCs w:val="30"/>
          <w:cs/>
        </w:rPr>
        <w:t>ตัด</w:t>
      </w:r>
      <w:r w:rsidR="00672033" w:rsidRPr="00553A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รายการออกจากบัญชี</w:t>
      </w:r>
      <w:r w:rsidR="00640CD2" w:rsidRPr="00553AB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</w:t>
      </w:r>
      <w:r w:rsidR="00901781" w:rsidRPr="00553AB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</w:t>
      </w:r>
      <w:r w:rsidR="00640CD2" w:rsidRPr="00553AB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หักกลบ</w:t>
      </w:r>
    </w:p>
    <w:p w14:paraId="4EDAD57C" w14:textId="25BAB9A8" w:rsidR="00672033" w:rsidRPr="00553AB0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53AB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2304E" w:rsidRPr="00553AB0">
        <w:rPr>
          <w:rFonts w:asciiTheme="majorBidi" w:hAnsiTheme="majorBidi" w:cstheme="majorBidi"/>
          <w:color w:val="000000"/>
          <w:sz w:val="30"/>
          <w:szCs w:val="30"/>
        </w:rPr>
        <w:br/>
      </w:r>
      <w:r w:rsidR="00E06AA8" w:rsidRPr="00553AB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553AB0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43986B7" w14:textId="77777777" w:rsidR="00672033" w:rsidRPr="000D1347" w:rsidRDefault="00672033" w:rsidP="00576714">
      <w:pPr>
        <w:pStyle w:val="BodyText2"/>
        <w:ind w:left="900" w:right="43"/>
        <w:rPr>
          <w:rFonts w:asciiTheme="majorBidi" w:hAnsiTheme="majorBidi" w:cstheme="majorBidi"/>
        </w:rPr>
      </w:pPr>
    </w:p>
    <w:p w14:paraId="0DF211D8" w14:textId="5B72C029" w:rsidR="00672033" w:rsidRPr="00553AB0" w:rsidRDefault="00E06AA8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53AB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672033" w:rsidRPr="00553AB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553AB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672033" w:rsidRPr="00553AB0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</w:t>
      </w:r>
      <w:r w:rsidR="00672033" w:rsidRPr="00553AB0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="00672033" w:rsidRPr="00553AB0">
        <w:rPr>
          <w:rFonts w:asciiTheme="majorBidi" w:hAnsiTheme="majorBidi" w:cstheme="majorBidi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AA34C82" w14:textId="6A026E9C" w:rsidR="00672033" w:rsidRPr="00553AB0" w:rsidRDefault="00672033" w:rsidP="00672033">
      <w:pPr>
        <w:pStyle w:val="BodyText2"/>
        <w:tabs>
          <w:tab w:val="left" w:pos="1530"/>
        </w:tabs>
        <w:ind w:left="900" w:right="43"/>
        <w:rPr>
          <w:rFonts w:asciiTheme="majorBidi" w:hAnsiTheme="majorBidi" w:cstheme="majorBidi"/>
        </w:rPr>
      </w:pPr>
    </w:p>
    <w:p w14:paraId="3E3C5468" w14:textId="41216DEC" w:rsidR="00640CD2" w:rsidRPr="00553AB0" w:rsidRDefault="00640CD2" w:rsidP="00640CD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53AB0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B7EE037" w14:textId="17DD0F4B" w:rsidR="00F60125" w:rsidRDefault="00F60125">
      <w:pPr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cs/>
        </w:rPr>
        <w:br w:type="page"/>
      </w:r>
    </w:p>
    <w:p w14:paraId="7A5A341B" w14:textId="096BA6E1" w:rsidR="00640CD2" w:rsidRDefault="00640CD2" w:rsidP="00640CD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53AB0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1EDAF67" w14:textId="77777777" w:rsidR="00932984" w:rsidRPr="00553AB0" w:rsidRDefault="00932984" w:rsidP="00640CD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C079B1A" w14:textId="28119EE3" w:rsidR="00FA3532" w:rsidRPr="00553AB0" w:rsidRDefault="00FA3532" w:rsidP="0004723D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553AB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53A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553AB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12299" w:rsidRPr="00553AB0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553AB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553AB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556BB8A2" w14:textId="3D524B97" w:rsidR="00154781" w:rsidRPr="00553AB0" w:rsidRDefault="00FA3532" w:rsidP="00C67CC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553AB0">
        <w:rPr>
          <w:rFonts w:asciiTheme="majorBidi" w:hAnsi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553AB0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color w:val="000000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92AC696" w14:textId="77777777" w:rsidR="00DB1514" w:rsidRPr="00553AB0" w:rsidRDefault="00DB1514" w:rsidP="00C67CC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  <w:cs/>
        </w:rPr>
      </w:pPr>
    </w:p>
    <w:p w14:paraId="07452304" w14:textId="5BFD1E60" w:rsidR="00553244" w:rsidRPr="00553AB0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53AB0">
        <w:rPr>
          <w:rFonts w:eastAsia="EucrosiaUPCBold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25D1517" w14:textId="77777777" w:rsidR="00553244" w:rsidRPr="00553AB0" w:rsidRDefault="00553244" w:rsidP="00751CE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57E14AF" w14:textId="01B850C3" w:rsidR="00553244" w:rsidRPr="00553AB0" w:rsidRDefault="00553244" w:rsidP="00665AD3">
      <w:pPr>
        <w:spacing w:line="240" w:lineRule="auto"/>
        <w:ind w:left="540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เงินสดและรายการเทียบเท่าเงินสด</w:t>
      </w:r>
      <w:r w:rsidRPr="00553AB0">
        <w:rPr>
          <w:rFonts w:hint="cs"/>
          <w:sz w:val="30"/>
          <w:szCs w:val="30"/>
          <w:cs/>
        </w:rPr>
        <w:t>ในงบกระแสเงินสด</w:t>
      </w:r>
      <w:r w:rsidRPr="00553AB0">
        <w:rPr>
          <w:sz w:val="30"/>
          <w:szCs w:val="30"/>
          <w:cs/>
        </w:rPr>
        <w:t>ประกอบด้วย ยอดเงินสด ยอดเงินฝากธนาคารประเภท</w:t>
      </w:r>
      <w:r w:rsidRPr="00553AB0">
        <w:rPr>
          <w:sz w:val="30"/>
          <w:szCs w:val="30"/>
        </w:rPr>
        <w:br/>
      </w:r>
      <w:r w:rsidRPr="00553AB0">
        <w:rPr>
          <w:sz w:val="30"/>
          <w:szCs w:val="30"/>
          <w:cs/>
        </w:rPr>
        <w:t>เผื่อเรียก และเงินลงทุนระยะสั้นที่มีสภาพคล่องสูง</w:t>
      </w:r>
      <w:r w:rsidR="005F17A0" w:rsidRPr="00553AB0">
        <w:rPr>
          <w:rFonts w:hint="cs"/>
          <w:sz w:val="30"/>
          <w:szCs w:val="30"/>
          <w:cs/>
        </w:rPr>
        <w:t xml:space="preserve"> </w:t>
      </w:r>
      <w:r w:rsidR="005F17A0" w:rsidRPr="00553AB0">
        <w:rPr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5F17A0" w:rsidRPr="00553AB0">
        <w:rPr>
          <w:rFonts w:hint="cs"/>
          <w:sz w:val="30"/>
          <w:szCs w:val="30"/>
          <w:cs/>
        </w:rPr>
        <w:t>เงินสดและรายการเทียบเท่าเงินสด</w:t>
      </w:r>
      <w:r w:rsidRPr="00553AB0">
        <w:rPr>
          <w:sz w:val="30"/>
          <w:szCs w:val="30"/>
          <w:cs/>
        </w:rPr>
        <w:t>ในงบกระแสเงินสด</w:t>
      </w:r>
    </w:p>
    <w:p w14:paraId="6006CBF7" w14:textId="6242B0DC" w:rsidR="006E0CAD" w:rsidRPr="000D1347" w:rsidRDefault="006E0CAD" w:rsidP="00751CE5">
      <w:pPr>
        <w:spacing w:line="240" w:lineRule="auto"/>
        <w:rPr>
          <w:sz w:val="30"/>
          <w:szCs w:val="30"/>
          <w:cs/>
        </w:rPr>
      </w:pPr>
    </w:p>
    <w:p w14:paraId="30EC65CD" w14:textId="58E7C27D" w:rsidR="00553244" w:rsidRPr="00553AB0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53AB0">
        <w:rPr>
          <w:rFonts w:eastAsia="EucrosiaUPCBold"/>
          <w:b/>
          <w:bCs/>
          <w:i/>
          <w:iCs/>
          <w:sz w:val="30"/>
          <w:szCs w:val="30"/>
          <w:cs/>
        </w:rPr>
        <w:t>ลูกหนี้การค้า</w:t>
      </w:r>
      <w:r w:rsidR="0030738D" w:rsidRPr="00553AB0">
        <w:rPr>
          <w:rFonts w:eastAsia="EucrosiaUPCBold" w:hint="cs"/>
          <w:b/>
          <w:bCs/>
          <w:i/>
          <w:iCs/>
          <w:sz w:val="30"/>
          <w:szCs w:val="30"/>
          <w:cs/>
        </w:rPr>
        <w:t>และ</w:t>
      </w:r>
      <w:r w:rsidR="009D6EBE" w:rsidRPr="00553A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ลูกหนี้อื่น</w:t>
      </w:r>
    </w:p>
    <w:p w14:paraId="780A3659" w14:textId="77777777" w:rsidR="00553244" w:rsidRPr="00F60125" w:rsidRDefault="00553244" w:rsidP="00553244">
      <w:pPr>
        <w:spacing w:line="240" w:lineRule="auto"/>
        <w:ind w:left="810"/>
        <w:jc w:val="thaiDistribute"/>
        <w:rPr>
          <w:sz w:val="30"/>
          <w:szCs w:val="30"/>
        </w:rPr>
      </w:pPr>
    </w:p>
    <w:p w14:paraId="57C1E44F" w14:textId="3F7F0168" w:rsidR="00E227A3" w:rsidRPr="00553AB0" w:rsidRDefault="00D7337C" w:rsidP="00E227A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</w:t>
      </w:r>
      <w:r w:rsidR="00D1661A" w:rsidRPr="00553AB0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สิทธิที่ปราศจากเงื่อนไขในการได้รับสิ่งตอบแทนตามสัญญา </w:t>
      </w:r>
      <w:r w:rsidR="00E227A3" w:rsidRPr="00553AB0">
        <w:rPr>
          <w:rFonts w:asciiTheme="majorBidi" w:hAnsiTheme="majorBidi"/>
          <w:sz w:val="30"/>
          <w:szCs w:val="30"/>
          <w:cs/>
        </w:rPr>
        <w:t>ลูกหนี้</w:t>
      </w:r>
      <w:r w:rsidR="00720614" w:rsidRPr="00553AB0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136F4F"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="00E227A3" w:rsidRPr="00553AB0">
        <w:rPr>
          <w:rFonts w:asciiTheme="majorBidi" w:hAnsiTheme="majorBidi"/>
          <w:sz w:val="30"/>
          <w:szCs w:val="30"/>
          <w:cs/>
        </w:rPr>
        <w:t xml:space="preserve">หนี้สูญจะถูกตัดจำหน่ายเมื่อเกิดขึ้น </w:t>
      </w:r>
    </w:p>
    <w:p w14:paraId="0665CFFF" w14:textId="0AE91B9E" w:rsidR="005F17A0" w:rsidRPr="00553AB0" w:rsidRDefault="005F17A0" w:rsidP="00E227A3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BD535CC" w14:textId="5D6692EF" w:rsidR="005F17A0" w:rsidRPr="00553AB0" w:rsidRDefault="005F17A0" w:rsidP="00E227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1B072E" w:rsidRPr="00553AB0">
        <w:rPr>
          <w:rFonts w:asciiTheme="majorBidi" w:hAnsiTheme="majorBidi"/>
          <w:sz w:val="30"/>
          <w:szCs w:val="30"/>
        </w:rPr>
        <w:t xml:space="preserve"> </w:t>
      </w:r>
      <w:r w:rsidR="001B072E" w:rsidRPr="00553AB0">
        <w:rPr>
          <w:rFonts w:asciiTheme="majorBidi" w:hAnsiTheme="majorBidi"/>
          <w:sz w:val="30"/>
          <w:szCs w:val="30"/>
        </w:rPr>
        <w:br/>
      </w:r>
      <w:r w:rsidRPr="00553AB0">
        <w:rPr>
          <w:rFonts w:asciiTheme="majorBidi" w:hAnsiTheme="majorBidi"/>
          <w:sz w:val="30"/>
          <w:szCs w:val="30"/>
          <w:cs/>
        </w:rPr>
        <w:t>การปรับปรุงปัจจัยที่มี ความเฉพาะเจาะจงกับลูกหนี้นั้น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75F5211" w14:textId="213F0E01" w:rsidR="00826930" w:rsidRPr="00553AB0" w:rsidRDefault="0082693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EDC1F75" w14:textId="77777777" w:rsidR="00553244" w:rsidRPr="00553AB0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53AB0">
        <w:rPr>
          <w:rFonts w:eastAsia="EucrosiaUPCBold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4DAF97B5" w14:textId="77777777" w:rsidR="00553244" w:rsidRPr="00553AB0" w:rsidRDefault="00553244" w:rsidP="00751CE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D3114" w14:textId="386E373F" w:rsidR="00E227A3" w:rsidRPr="00553AB0" w:rsidRDefault="00553244" w:rsidP="00E227A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FC51AE" w:rsidRPr="00553AB0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553AB0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5F17A0"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ต้นทุนสินค้าคำนวณโดยใช้วิธี</w:t>
      </w:r>
      <w:r w:rsidR="00A5147C" w:rsidRPr="00553AB0">
        <w:rPr>
          <w:rFonts w:asciiTheme="majorBidi" w:hAnsiTheme="majorBidi" w:cstheme="majorBidi" w:hint="cs"/>
          <w:sz w:val="30"/>
          <w:szCs w:val="30"/>
          <w:cs/>
        </w:rPr>
        <w:t>ถัวเฉลี่ย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6492" w:rsidRPr="00553AB0">
        <w:rPr>
          <w:rFonts w:asciiTheme="majorBidi" w:hAnsiTheme="majorBidi"/>
          <w:sz w:val="30"/>
          <w:szCs w:val="30"/>
          <w:cs/>
        </w:rPr>
        <w:t xml:space="preserve"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</w:t>
      </w:r>
      <w:r w:rsidR="005F17A0" w:rsidRPr="00553AB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553AB0">
        <w:rPr>
          <w:rFonts w:asciiTheme="majorBidi" w:hAnsiTheme="majorBidi" w:cstheme="majorBidi"/>
          <w:sz w:val="30"/>
          <w:szCs w:val="30"/>
          <w:cs/>
        </w:rPr>
        <w:t>สินค้าสำเร็จรูปและสินค้าระหว่างผลิตที่ผลิตเอง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  <w:r w:rsidR="006E4568" w:rsidRPr="00553AB0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0B7C6C6B" w14:textId="77777777" w:rsidR="00A97390" w:rsidRPr="00553AB0" w:rsidRDefault="00A97390" w:rsidP="00E227A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39F59E" w14:textId="77777777" w:rsidR="00FD1054" w:rsidRPr="00553AB0" w:rsidRDefault="00553244" w:rsidP="0082206A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กลุ่มบริษัทตั้งค่าเผื่อมูลค่าสินค้าลดลง สำหรับสินค้าที่เสื่อมคุณภาพ เสียหาย ล้าสมัย และค้างนาน</w:t>
      </w:r>
    </w:p>
    <w:p w14:paraId="41CAF012" w14:textId="77777777" w:rsidR="002620BF" w:rsidRPr="00553AB0" w:rsidRDefault="002620BF" w:rsidP="00FF528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A83E59" w14:textId="2D330FE1" w:rsidR="00553244" w:rsidRPr="00553AB0" w:rsidRDefault="00150A9C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53AB0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อ</w:t>
      </w:r>
      <w:r w:rsidR="00553244" w:rsidRPr="00553AB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สังหาริมทรัพย์เพื่อการลงทุน</w:t>
      </w:r>
    </w:p>
    <w:p w14:paraId="386C9FEB" w14:textId="77777777" w:rsidR="00553244" w:rsidRPr="00553AB0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3A3FCE11" w14:textId="77777777" w:rsidR="00553244" w:rsidRPr="00553AB0" w:rsidRDefault="00553244" w:rsidP="00553244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553AB0">
        <w:rPr>
          <w:rFonts w:asciiTheme="majorBidi" w:hAnsiTheme="majorBidi" w:cstheme="majorBidi"/>
          <w:b w:val="0"/>
          <w:bCs w:val="0"/>
          <w:i w:val="0"/>
          <w:iCs w:val="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Pr="00553AB0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CD137E5" w14:textId="77777777" w:rsidR="00553244" w:rsidRPr="00553AB0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6F0D4C86" w14:textId="395EDD4B" w:rsidR="00553244" w:rsidRPr="00553AB0" w:rsidRDefault="00553244" w:rsidP="006E456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53AB0">
        <w:rPr>
          <w:rFonts w:asciiTheme="majorBidi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  <w:r w:rsidR="0011138D" w:rsidRPr="00553AB0">
        <w:rPr>
          <w:rFonts w:asciiTheme="majorBidi" w:hAnsiTheme="majorBidi" w:cstheme="majorBidi" w:hint="cs"/>
          <w:sz w:val="30"/>
          <w:szCs w:val="30"/>
          <w:cs/>
          <w:lang w:val="th-TH"/>
        </w:rPr>
        <w:t>วัดมูลค่าด้วย</w:t>
      </w:r>
      <w:r w:rsidRPr="00553AB0">
        <w:rPr>
          <w:rFonts w:asciiTheme="majorBidi" w:hAnsiTheme="majorBidi" w:cstheme="majorBidi"/>
          <w:sz w:val="30"/>
          <w:szCs w:val="30"/>
          <w:cs/>
          <w:lang w:val="th-TH"/>
        </w:rPr>
        <w:t>ราคาทุนหักค่าเสื่อม</w:t>
      </w:r>
      <w:r w:rsidR="00473A6A" w:rsidRPr="00553AB0">
        <w:rPr>
          <w:rFonts w:asciiTheme="majorBidi" w:hAnsiTheme="majorBidi" w:cstheme="majorBidi"/>
          <w:sz w:val="30"/>
          <w:szCs w:val="30"/>
          <w:cs/>
          <w:lang w:val="th-TH"/>
        </w:rPr>
        <w:t>ราคาสะสมและขาดทุนจากการด้อยค่า</w:t>
      </w:r>
      <w:r w:rsidR="006E4568" w:rsidRPr="00553AB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  <w:lang w:val="th-TH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0F6CBE1D" w14:textId="77777777" w:rsidR="008D5058" w:rsidRPr="00553AB0" w:rsidRDefault="008D5058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1D41A61E" w14:textId="77777777" w:rsidR="00051FC8" w:rsidRPr="00553AB0" w:rsidRDefault="00553244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553AB0">
        <w:rPr>
          <w:rFonts w:asciiTheme="majorBidi" w:hAnsiTheme="majorBidi" w:cstheme="majorBidi"/>
          <w:b w:val="0"/>
          <w:bCs w:val="0"/>
          <w:i w:val="0"/>
          <w:iCs w:val="0"/>
          <w:cs/>
        </w:rPr>
        <w:t>ค่าเสื่อมราคาจะบันทึกในกำไร</w:t>
      </w:r>
      <w:r w:rsidRPr="00553AB0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หรือ</w:t>
      </w:r>
      <w:r w:rsidRPr="00553AB0">
        <w:rPr>
          <w:rFonts w:asciiTheme="majorBidi" w:hAnsiTheme="majorBidi" w:cstheme="majorBidi"/>
          <w:b w:val="0"/>
          <w:bCs w:val="0"/>
          <w:i w:val="0"/>
          <w:iCs w:val="0"/>
          <w:cs/>
        </w:rPr>
        <w:t>ขาดทุน ซึ่งคำนวณโดยวิธีเส้นตรงตามอายุการใช้งานโดยประมาณของสินทรัพย์</w:t>
      </w:r>
      <w:r w:rsidRPr="00553AB0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  <w:t xml:space="preserve">แต่ละรายการ </w:t>
      </w:r>
      <w:r w:rsidR="00051FC8" w:rsidRPr="00553AB0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ทั้งนี้ </w:t>
      </w:r>
      <w:r w:rsidR="00051FC8" w:rsidRPr="00553AB0">
        <w:rPr>
          <w:rFonts w:asciiTheme="majorBidi" w:hAnsiTheme="majorBidi"/>
          <w:b w:val="0"/>
          <w:bCs w:val="0"/>
          <w:i w:val="0"/>
          <w:iCs w:val="0"/>
          <w:cs/>
        </w:rPr>
        <w:t>กลุ่มบริษัทไม่คิดค่าเสื่อมราคาสำหรับที่ดิน</w:t>
      </w:r>
      <w:r w:rsidR="00051FC8" w:rsidRPr="00553AB0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</w:p>
    <w:p w14:paraId="09E6C7C4" w14:textId="29CEA1E8" w:rsidR="00051FC8" w:rsidRPr="00553AB0" w:rsidRDefault="00051FC8" w:rsidP="00051FC8">
      <w:pPr>
        <w:spacing w:line="240" w:lineRule="auto"/>
        <w:rPr>
          <w:rFonts w:asciiTheme="majorBidi" w:hAnsiTheme="majorBidi"/>
          <w:b/>
          <w:bCs/>
          <w:i/>
          <w:iCs/>
        </w:rPr>
      </w:pPr>
    </w:p>
    <w:p w14:paraId="13E314DB" w14:textId="4139FB18" w:rsidR="00553244" w:rsidRPr="00553AB0" w:rsidRDefault="00553244" w:rsidP="00051FC8">
      <w:pPr>
        <w:pStyle w:val="ListParagraph"/>
        <w:tabs>
          <w:tab w:val="clear" w:pos="540"/>
        </w:tabs>
        <w:ind w:left="540" w:firstLine="0"/>
        <w:rPr>
          <w:rFonts w:asciiTheme="majorBidi" w:hAnsiTheme="majorBidi"/>
          <w:cs/>
        </w:rPr>
      </w:pPr>
      <w:r w:rsidRPr="00553AB0">
        <w:rPr>
          <w:rFonts w:asciiTheme="majorBidi" w:hAnsiTheme="majorBidi" w:cstheme="majorBidi"/>
          <w:b w:val="0"/>
          <w:bCs w:val="0"/>
          <w:i w:val="0"/>
          <w:iCs w:val="0"/>
          <w:cs/>
        </w:rPr>
        <w:t>ประมาณการอายุการใช้งานของสินทรัพย์แสดงได้ดังนี้</w:t>
      </w:r>
    </w:p>
    <w:tbl>
      <w:tblPr>
        <w:tblW w:w="0" w:type="auto"/>
        <w:tblInd w:w="426" w:type="dxa"/>
        <w:tblLook w:val="0000" w:firstRow="0" w:lastRow="0" w:firstColumn="0" w:lastColumn="0" w:noHBand="0" w:noVBand="0"/>
      </w:tblPr>
      <w:tblGrid>
        <w:gridCol w:w="5573"/>
        <w:gridCol w:w="2371"/>
      </w:tblGrid>
      <w:tr w:rsidR="00FA2B3E" w:rsidRPr="00553AB0" w14:paraId="43F9EDF3" w14:textId="38173D1F" w:rsidTr="00FA2B3E">
        <w:tc>
          <w:tcPr>
            <w:tcW w:w="5573" w:type="dxa"/>
            <w:shd w:val="clear" w:color="auto" w:fill="auto"/>
          </w:tcPr>
          <w:p w14:paraId="09A3DC38" w14:textId="0160CC37" w:rsidR="00FA2B3E" w:rsidRPr="00553AB0" w:rsidRDefault="00FA2B3E" w:rsidP="00CA6B2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371" w:type="dxa"/>
            <w:shd w:val="clear" w:color="auto" w:fill="auto"/>
          </w:tcPr>
          <w:p w14:paraId="6E440ED5" w14:textId="794E39F2" w:rsidR="00FA2B3E" w:rsidRPr="00553AB0" w:rsidRDefault="00012299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A2B3E"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FA2B3E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A2B3E" w:rsidRPr="00553AB0" w14:paraId="53470046" w14:textId="4C668E0B" w:rsidTr="00FA2B3E">
        <w:tc>
          <w:tcPr>
            <w:tcW w:w="5573" w:type="dxa"/>
            <w:shd w:val="clear" w:color="auto" w:fill="auto"/>
          </w:tcPr>
          <w:p w14:paraId="662A64C2" w14:textId="4F245BC5" w:rsidR="00FA2B3E" w:rsidRPr="00553AB0" w:rsidRDefault="00FA2B3E" w:rsidP="00CA6B2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371" w:type="dxa"/>
            <w:shd w:val="clear" w:color="auto" w:fill="auto"/>
          </w:tcPr>
          <w:p w14:paraId="03684C62" w14:textId="49ADD496" w:rsidR="00FA2B3E" w:rsidRPr="00553AB0" w:rsidRDefault="00012299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A2B3E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A2B3E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767C4"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A2B3E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67514D2" w14:textId="4FBA19AF" w:rsidR="00473A6A" w:rsidRPr="00553AB0" w:rsidRDefault="00473A6A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31781EE6" w14:textId="7A22AC3A" w:rsidR="006E4568" w:rsidRPr="00553AB0" w:rsidRDefault="006E4568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  <w:r w:rsidR="00A56492" w:rsidRPr="00553AB0">
        <w:rPr>
          <w:rFonts w:asciiTheme="majorBidi" w:hAnsiTheme="majorBidi"/>
          <w:sz w:val="30"/>
          <w:szCs w:val="30"/>
          <w:cs/>
          <w:lang w:val="th-TH"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 มูลค่าตามบัญชี ณ วันที่มีการจัดประเภทใหม่ ถือเป็นราคาทุนของสินทรัพย์ต่อไป</w:t>
      </w:r>
    </w:p>
    <w:p w14:paraId="0A8B4B71" w14:textId="77777777" w:rsidR="00751CE5" w:rsidRPr="00553AB0" w:rsidRDefault="00751CE5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5374A2D3" w14:textId="77777777" w:rsidR="00553244" w:rsidRPr="00553AB0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53AB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3C975317" w14:textId="77777777" w:rsidR="00553244" w:rsidRPr="00553AB0" w:rsidRDefault="00553244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68DDF2E7" w14:textId="77777777" w:rsidR="00492566" w:rsidRPr="00553AB0" w:rsidRDefault="00B772AF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553244" w:rsidRPr="00553AB0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5BC77CA" w14:textId="77777777" w:rsidR="00553244" w:rsidRPr="00553AB0" w:rsidRDefault="00492566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14:paraId="7703D183" w14:textId="5CB904EF" w:rsidR="00941844" w:rsidRPr="00553AB0" w:rsidRDefault="00553244" w:rsidP="009418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แ</w:t>
      </w:r>
      <w:r w:rsidR="008D14A1" w:rsidRPr="00553AB0">
        <w:rPr>
          <w:rFonts w:asciiTheme="majorBidi" w:hAnsiTheme="majorBidi" w:cstheme="majorBidi"/>
          <w:sz w:val="30"/>
          <w:szCs w:val="30"/>
          <w:cs/>
        </w:rPr>
        <w:t>รงงานทางตรง และต้นทุนทางตรงอื่น</w:t>
      </w:r>
      <w:r w:rsidR="00302739"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</w:t>
      </w:r>
      <w:r w:rsidR="008D14A1" w:rsidRPr="00553AB0">
        <w:rPr>
          <w:rFonts w:asciiTheme="majorBidi" w:hAnsiTheme="majorBidi" w:cstheme="majorBidi"/>
          <w:sz w:val="30"/>
          <w:szCs w:val="30"/>
          <w:cs/>
        </w:rPr>
        <w:t xml:space="preserve">พร้อมจะใช้งานได้ตามความประสงค์ </w:t>
      </w:r>
      <w:r w:rsidRPr="00553AB0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070F96" w:rsidRPr="00553AB0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553AB0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070F96" w:rsidRPr="00553AB0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553AB0">
        <w:rPr>
          <w:rFonts w:asciiTheme="majorBidi" w:hAnsiTheme="majorBidi" w:cstheme="majorBidi"/>
          <w:sz w:val="30"/>
          <w:szCs w:val="30"/>
          <w:cs/>
        </w:rPr>
        <w:t>แวร์นั้นให้ถือว่าลิขสิทธิ์ซอฟ</w:t>
      </w:r>
      <w:r w:rsidR="00070F96" w:rsidRPr="00553AB0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553AB0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06A2C0E1" w14:textId="77777777" w:rsidR="00A56492" w:rsidRPr="00553AB0" w:rsidRDefault="00A56492" w:rsidP="009418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06C8291" w14:textId="220275A3" w:rsidR="00553244" w:rsidRPr="00553AB0" w:rsidRDefault="00553244" w:rsidP="00553244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553AB0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553AB0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553AB0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 ต้องบันทึก</w:t>
      </w:r>
      <w:r w:rsidRPr="00553AB0">
        <w:rPr>
          <w:rFonts w:asciiTheme="majorBidi" w:hAnsiTheme="majorBidi" w:cstheme="majorBidi"/>
          <w:color w:val="000000"/>
          <w:sz w:val="30"/>
          <w:szCs w:val="30"/>
          <w:lang w:eastAsia="en-GB"/>
        </w:rPr>
        <w:br/>
      </w:r>
      <w:r w:rsidRPr="00553AB0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แต่ละส่วนประกอบที่มีนัยสำคัญแยกต่างหากจากกัน</w:t>
      </w:r>
      <w:r w:rsidRPr="00553AB0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5367C235" w14:textId="77777777" w:rsidR="00F94FB2" w:rsidRPr="00553AB0" w:rsidRDefault="00F94FB2" w:rsidP="00553244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03708935" w14:textId="0122A1BE" w:rsidR="00963534" w:rsidRPr="00553AB0" w:rsidRDefault="00553244" w:rsidP="0096353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553AB0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1AD3F50A" w14:textId="04D25878" w:rsidR="00A656DE" w:rsidRPr="00553AB0" w:rsidRDefault="00A656DE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506C38D4" w14:textId="772603E4" w:rsidR="00473A6A" w:rsidRPr="00553AB0" w:rsidRDefault="00473A6A" w:rsidP="00473A6A">
      <w:pPr>
        <w:tabs>
          <w:tab w:val="left" w:pos="720"/>
        </w:tabs>
        <w:ind w:left="567"/>
        <w:jc w:val="thaiDistribute"/>
        <w:rPr>
          <w:i/>
          <w:iCs/>
          <w:sz w:val="30"/>
          <w:szCs w:val="30"/>
          <w:cs/>
        </w:rPr>
      </w:pPr>
      <w:r w:rsidRPr="00553AB0">
        <w:rPr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6D7A31F8" w14:textId="77777777" w:rsidR="00473A6A" w:rsidRPr="00553AB0" w:rsidRDefault="00473A6A" w:rsidP="00473A6A">
      <w:pPr>
        <w:tabs>
          <w:tab w:val="left" w:pos="567"/>
        </w:tabs>
        <w:ind w:left="567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03DBDCED" w14:textId="77777777" w:rsidR="00056C1A" w:rsidRPr="00553AB0" w:rsidRDefault="00056C1A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24B71DE1" w14:textId="77777777" w:rsidR="00553244" w:rsidRPr="00553AB0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F9E4F72" w14:textId="090D9EAE" w:rsidR="0057166E" w:rsidRPr="00553AB0" w:rsidRDefault="00553244" w:rsidP="00051FC8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อาคารและอุปกรณ์ </w:t>
      </w:r>
      <w:r w:rsidR="00A56492" w:rsidRPr="00553AB0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553AB0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222E4C81" w14:textId="77777777" w:rsidR="007825D7" w:rsidRPr="00553AB0" w:rsidRDefault="007825D7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488EAA" w14:textId="77777777" w:rsidR="00553244" w:rsidRPr="00553AB0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53AB0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23D2E5DD" w14:textId="77777777" w:rsidR="003E530D" w:rsidRPr="00553AB0" w:rsidRDefault="00553244" w:rsidP="00F26C39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2D05E890" w14:textId="0CE7FACA" w:rsidR="0057166E" w:rsidRPr="000D1347" w:rsidRDefault="0057166E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C2B8F1" w14:textId="35FB55FC" w:rsidR="003C6E9F" w:rsidRPr="00553AB0" w:rsidRDefault="00553244" w:rsidP="003C6E9F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ค่าเสื่อมราคาคำนวณโดยวิธีเส้นตรงตามเกณฑ์อายุการให้ประโยชน์โดยประมาณของส่ว</w:t>
      </w:r>
      <w:r w:rsidR="008D14A1" w:rsidRPr="00553AB0">
        <w:rPr>
          <w:rFonts w:asciiTheme="majorBidi" w:hAnsiTheme="majorBidi" w:cstheme="majorBidi"/>
          <w:sz w:val="30"/>
          <w:szCs w:val="30"/>
          <w:cs/>
        </w:rPr>
        <w:t>นประกอบของสินทรัพย์</w:t>
      </w:r>
      <w:r w:rsidR="007825D7" w:rsidRPr="00553AB0">
        <w:rPr>
          <w:rFonts w:asciiTheme="majorBidi" w:hAnsiTheme="majorBidi" w:cstheme="majorBidi"/>
          <w:sz w:val="30"/>
          <w:szCs w:val="30"/>
        </w:rPr>
        <w:t xml:space="preserve">   </w:t>
      </w:r>
      <w:r w:rsidR="008D14A1" w:rsidRPr="00553AB0">
        <w:rPr>
          <w:rFonts w:asciiTheme="majorBidi" w:hAnsiTheme="majorBidi" w:cstheme="majorBidi"/>
          <w:sz w:val="30"/>
          <w:szCs w:val="30"/>
          <w:cs/>
        </w:rPr>
        <w:t xml:space="preserve">แต่ละรายการ </w:t>
      </w:r>
      <w:r w:rsidR="003C6E9F" w:rsidRPr="00553AB0">
        <w:rPr>
          <w:rFonts w:asciiTheme="majorBidi" w:hAnsiTheme="majorBidi" w:cstheme="majorBidi" w:hint="cs"/>
          <w:sz w:val="30"/>
          <w:szCs w:val="30"/>
          <w:cs/>
        </w:rPr>
        <w:t xml:space="preserve">และรับรู้ในกำไรขาดทุน ทั้งนี้ </w:t>
      </w:r>
      <w:r w:rsidR="003C6E9F" w:rsidRPr="00553AB0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3C6E9F" w:rsidRPr="00553AB0">
        <w:rPr>
          <w:rFonts w:asciiTheme="majorBidi" w:hAnsiTheme="majorBidi" w:cstheme="majorBidi" w:hint="cs"/>
          <w:sz w:val="30"/>
          <w:szCs w:val="30"/>
          <w:cs/>
        </w:rPr>
        <w:t xml:space="preserve"> อะไหล่เครื่องจักร </w:t>
      </w:r>
      <w:r w:rsidR="003C6E9F" w:rsidRPr="00553AB0">
        <w:rPr>
          <w:rFonts w:asciiTheme="majorBidi" w:hAnsiTheme="majorBidi" w:cstheme="majorBidi"/>
          <w:sz w:val="30"/>
          <w:szCs w:val="30"/>
          <w:cs/>
        </w:rPr>
        <w:t>และสินทรัพย์ที่อยู่ระหว่างการก่อสร้าง</w:t>
      </w:r>
      <w:r w:rsidR="003C6E9F"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5637633" w14:textId="0CDC71CC" w:rsidR="003E530D" w:rsidRPr="00553AB0" w:rsidRDefault="00553244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ประมาณการอายุการให้ประโยชน์ของสินทรัพย์</w:t>
      </w:r>
      <w:r w:rsidR="00C36F43"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5490"/>
        <w:gridCol w:w="1980"/>
        <w:gridCol w:w="1530"/>
      </w:tblGrid>
      <w:tr w:rsidR="00300A34" w:rsidRPr="00553AB0" w14:paraId="55FF03BE" w14:textId="77777777" w:rsidTr="00941844">
        <w:tc>
          <w:tcPr>
            <w:tcW w:w="5490" w:type="dxa"/>
          </w:tcPr>
          <w:p w14:paraId="4BC34BCD" w14:textId="77777777" w:rsidR="00300A34" w:rsidRPr="00553AB0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E3FE685" w14:textId="2214BDF1" w:rsidR="00300A34" w:rsidRPr="00553AB0" w:rsidRDefault="00300A34" w:rsidP="00300A34">
            <w:pPr>
              <w:pStyle w:val="Heading5"/>
              <w:spacing w:line="240" w:lineRule="auto"/>
              <w:ind w:right="-43" w:hanging="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ภายใต้กรรมสิทธิ</w:t>
            </w:r>
            <w:r w:rsidR="00CB7C5C"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530" w:type="dxa"/>
          </w:tcPr>
          <w:p w14:paraId="147B3723" w14:textId="67BE1140" w:rsidR="00300A34" w:rsidRPr="00553AB0" w:rsidRDefault="00300A34" w:rsidP="00300A34">
            <w:pPr>
              <w:pStyle w:val="Heading5"/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</w:t>
            </w:r>
          </w:p>
        </w:tc>
      </w:tr>
      <w:tr w:rsidR="00300A34" w:rsidRPr="00553AB0" w14:paraId="6EF5E01F" w14:textId="3A7BB2A2" w:rsidTr="00941844">
        <w:tc>
          <w:tcPr>
            <w:tcW w:w="5490" w:type="dxa"/>
          </w:tcPr>
          <w:p w14:paraId="3CFEDE12" w14:textId="4A615748" w:rsidR="00300A34" w:rsidRPr="00553AB0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980" w:type="dxa"/>
          </w:tcPr>
          <w:p w14:paraId="189A3527" w14:textId="73E2CFD9" w:rsidR="00300A34" w:rsidRPr="00553AB0" w:rsidRDefault="009107BF" w:rsidP="007749D9">
            <w:pPr>
              <w:pStyle w:val="Heading5"/>
              <w:spacing w:line="240" w:lineRule="auto"/>
              <w:ind w:left="516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3680BF3A" w14:textId="016972EC" w:rsidR="00300A34" w:rsidRPr="00553AB0" w:rsidRDefault="00012299" w:rsidP="007749D9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7749D9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107BF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07BF"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300A34" w:rsidRPr="00553AB0" w14:paraId="46C904FB" w14:textId="0434EDC3" w:rsidTr="00941844">
        <w:tc>
          <w:tcPr>
            <w:tcW w:w="5490" w:type="dxa"/>
          </w:tcPr>
          <w:p w14:paraId="5391DE9C" w14:textId="5A7907C2" w:rsidR="00300A34" w:rsidRPr="00553AB0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980" w:type="dxa"/>
          </w:tcPr>
          <w:p w14:paraId="1E15D640" w14:textId="3A3BEC17" w:rsidR="00300A34" w:rsidRPr="00553AB0" w:rsidRDefault="00012299" w:rsidP="00300A34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00A34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67C4"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00A34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767C4"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300A34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D921592" w14:textId="4D32244C" w:rsidR="00300A34" w:rsidRPr="00553AB0" w:rsidRDefault="009107BF" w:rsidP="009107BF">
            <w:pPr>
              <w:pStyle w:val="Heading5"/>
              <w:spacing w:line="240" w:lineRule="auto"/>
              <w:ind w:left="516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0A34" w:rsidRPr="00553AB0" w14:paraId="0B520D19" w14:textId="68528A08" w:rsidTr="00941844">
        <w:tc>
          <w:tcPr>
            <w:tcW w:w="5490" w:type="dxa"/>
          </w:tcPr>
          <w:p w14:paraId="28D0DFB6" w14:textId="77777777" w:rsidR="00300A34" w:rsidRPr="00553AB0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980" w:type="dxa"/>
          </w:tcPr>
          <w:p w14:paraId="70230A61" w14:textId="0F49F35B" w:rsidR="00300A34" w:rsidRPr="00553AB0" w:rsidRDefault="00012299" w:rsidP="00300A34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00A34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67C4"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00A34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767C4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00A34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18648D2" w14:textId="46825930" w:rsidR="00300A34" w:rsidRPr="00553AB0" w:rsidRDefault="00012299" w:rsidP="007749D9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107BF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49D9"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2706A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749D9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107BF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07BF"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F94FB2" w:rsidRPr="00553AB0" w14:paraId="7FAD4E77" w14:textId="57A47A0D" w:rsidTr="00941844">
        <w:tc>
          <w:tcPr>
            <w:tcW w:w="5490" w:type="dxa"/>
          </w:tcPr>
          <w:p w14:paraId="65CD343F" w14:textId="77777777" w:rsidR="00F94FB2" w:rsidRPr="00553AB0" w:rsidRDefault="00F94FB2" w:rsidP="00F94F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980" w:type="dxa"/>
          </w:tcPr>
          <w:p w14:paraId="0C5A4F9F" w14:textId="687347F5" w:rsidR="00F94FB2" w:rsidRPr="00553AB0" w:rsidRDefault="00012299" w:rsidP="00F94F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BEB35CA" w14:textId="636E1068" w:rsidR="00F94FB2" w:rsidRPr="00553AB0" w:rsidRDefault="00012299" w:rsidP="00F94F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94FB2"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F94FB2" w:rsidRPr="00553AB0" w14:paraId="00D29D8B" w14:textId="697B63E4" w:rsidTr="00941844">
        <w:tc>
          <w:tcPr>
            <w:tcW w:w="5490" w:type="dxa"/>
          </w:tcPr>
          <w:p w14:paraId="36A824EA" w14:textId="77777777" w:rsidR="00F94FB2" w:rsidRPr="00553AB0" w:rsidRDefault="00F94FB2" w:rsidP="00F94F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และอุปกรณ์โรงงาน</w:t>
            </w:r>
          </w:p>
        </w:tc>
        <w:tc>
          <w:tcPr>
            <w:tcW w:w="1980" w:type="dxa"/>
          </w:tcPr>
          <w:p w14:paraId="6B9CFE3F" w14:textId="44BAC0FB" w:rsidR="00F94FB2" w:rsidRPr="00553AB0" w:rsidRDefault="00012299" w:rsidP="00F94F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DB4160B" w14:textId="5191DCCE" w:rsidR="00F94FB2" w:rsidRPr="00553AB0" w:rsidRDefault="00012299" w:rsidP="00F94F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12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94FB2"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F94FB2" w:rsidRPr="00553AB0" w14:paraId="6D2FD130" w14:textId="40BE7345" w:rsidTr="00941844">
        <w:tc>
          <w:tcPr>
            <w:tcW w:w="5490" w:type="dxa"/>
          </w:tcPr>
          <w:p w14:paraId="2AF28B47" w14:textId="77777777" w:rsidR="00F94FB2" w:rsidRPr="00553AB0" w:rsidRDefault="00F94FB2" w:rsidP="00F94F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</w:tcPr>
          <w:p w14:paraId="35D5FBF6" w14:textId="7277EE0C" w:rsidR="00F94FB2" w:rsidRPr="00553AB0" w:rsidRDefault="00012299" w:rsidP="00F94F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6558FEA6" w14:textId="1F179B26" w:rsidR="00F94FB2" w:rsidRPr="00553AB0" w:rsidRDefault="00012299" w:rsidP="00F94F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94FB2"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F94FB2" w:rsidRPr="00553AB0" w14:paraId="77AA76B4" w14:textId="222E0551" w:rsidTr="00941844">
        <w:tc>
          <w:tcPr>
            <w:tcW w:w="5490" w:type="dxa"/>
          </w:tcPr>
          <w:p w14:paraId="5E79053D" w14:textId="77777777" w:rsidR="00F94FB2" w:rsidRPr="00553AB0" w:rsidRDefault="00F94FB2" w:rsidP="00F94F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980" w:type="dxa"/>
          </w:tcPr>
          <w:p w14:paraId="63CAD717" w14:textId="6F5FDB1D" w:rsidR="00F94FB2" w:rsidRPr="00553AB0" w:rsidRDefault="00012299" w:rsidP="00F94F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A8EB430" w14:textId="284039E2" w:rsidR="00F94FB2" w:rsidRPr="00553AB0" w:rsidRDefault="00012299" w:rsidP="00F94F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94FB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94FB2"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7AE8062E" w14:textId="77777777" w:rsidR="00A656DE" w:rsidRPr="00553AB0" w:rsidRDefault="00A656DE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C282E" w14:textId="4F66BBE8" w:rsidR="00FF5281" w:rsidRPr="00553AB0" w:rsidRDefault="00553244" w:rsidP="00A656D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539B4D2" w14:textId="77777777" w:rsidR="007825D7" w:rsidRPr="00553AB0" w:rsidRDefault="007825D7" w:rsidP="00A656D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72E9D2" w14:textId="2A857897" w:rsidR="005E07C2" w:rsidRPr="00553AB0" w:rsidRDefault="005E07C2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553AB0">
        <w:rPr>
          <w:rFonts w:eastAsia="EucrosiaUPCBold" w:hint="cs"/>
          <w:b/>
          <w:bCs/>
          <w:i/>
          <w:iCs/>
          <w:sz w:val="30"/>
          <w:szCs w:val="30"/>
          <w:cs/>
        </w:rPr>
        <w:t>ค่าความนิยม</w:t>
      </w:r>
      <w:r w:rsidR="00CD71CC" w:rsidRPr="00553AB0">
        <w:rPr>
          <w:rFonts w:eastAsia="EucrosiaUPCBold" w:hint="cs"/>
          <w:b/>
          <w:bCs/>
          <w:i/>
          <w:iCs/>
          <w:sz w:val="30"/>
          <w:szCs w:val="30"/>
          <w:cs/>
        </w:rPr>
        <w:t>และสินทรัพย์ไม่มีตัวตนอื่น</w:t>
      </w:r>
    </w:p>
    <w:p w14:paraId="5A08D684" w14:textId="7F1EF177" w:rsidR="00D979A6" w:rsidRPr="000D1347" w:rsidRDefault="00D979A6" w:rsidP="00D76CB7">
      <w:pPr>
        <w:spacing w:line="240" w:lineRule="auto"/>
        <w:ind w:left="540" w:right="-43"/>
        <w:jc w:val="thaiDistribute"/>
        <w:rPr>
          <w:rFonts w:eastAsia="EucrosiaUPCBold"/>
          <w:sz w:val="30"/>
          <w:szCs w:val="30"/>
        </w:rPr>
      </w:pPr>
    </w:p>
    <w:p w14:paraId="612259D0" w14:textId="3E5C05C3" w:rsidR="00D979A6" w:rsidRPr="00553AB0" w:rsidRDefault="00D979A6" w:rsidP="00D76CB7">
      <w:pPr>
        <w:spacing w:line="240" w:lineRule="auto"/>
        <w:ind w:left="540" w:right="-43"/>
        <w:jc w:val="thaiDistribute"/>
        <w:rPr>
          <w:rFonts w:eastAsia="EucrosiaUPCBold"/>
          <w:i/>
          <w:iCs/>
          <w:sz w:val="30"/>
          <w:szCs w:val="30"/>
        </w:rPr>
      </w:pPr>
      <w:r w:rsidRPr="00553AB0">
        <w:rPr>
          <w:rFonts w:eastAsia="EucrosiaUPCBold" w:hint="cs"/>
          <w:i/>
          <w:iCs/>
          <w:sz w:val="30"/>
          <w:szCs w:val="30"/>
          <w:cs/>
        </w:rPr>
        <w:t xml:space="preserve">ค่าความนิยม </w:t>
      </w:r>
    </w:p>
    <w:p w14:paraId="33696283" w14:textId="34A36506" w:rsidR="00CD71CC" w:rsidRPr="00553AB0" w:rsidRDefault="00D76CB7" w:rsidP="00D76CB7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 xml:space="preserve">ค่าความนิยมจะถูกวัดมูลค่าด้วยวิธีราคาทุนหักขาดทุนจากการด้อยค่าสะสม </w:t>
      </w:r>
      <w:r w:rsidR="00051FC8" w:rsidRPr="00553AB0">
        <w:rPr>
          <w:rFonts w:asciiTheme="majorBidi" w:hAnsiTheme="majorBidi" w:cstheme="majorBidi" w:hint="cs"/>
          <w:sz w:val="30"/>
          <w:szCs w:val="30"/>
          <w:cs/>
        </w:rPr>
        <w:t>โดยค่าความนิยมของเงินลงทุนที่บันทึกตามวิธีส่วนได้เสีย</w:t>
      </w:r>
      <w:r w:rsidRPr="00553AB0">
        <w:rPr>
          <w:rFonts w:asciiTheme="majorBidi" w:hAnsiTheme="majorBidi" w:cstheme="majorBidi"/>
          <w:sz w:val="30"/>
          <w:szCs w:val="30"/>
          <w:cs/>
        </w:rPr>
        <w:t>รวมอยู่ในมูลค่าตามบัญชีของเงินลงทุน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="00051FC8" w:rsidRPr="00553AB0">
        <w:rPr>
          <w:rFonts w:asciiTheme="majorBidi" w:hAnsiTheme="majorBidi"/>
          <w:sz w:val="30"/>
          <w:szCs w:val="30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597332A" w14:textId="0583D975" w:rsidR="00D76CB7" w:rsidRPr="000D1347" w:rsidRDefault="00D76CB7" w:rsidP="00D76CB7">
      <w:pPr>
        <w:spacing w:line="240" w:lineRule="auto"/>
        <w:ind w:left="540" w:right="-43"/>
        <w:jc w:val="thaiDistribute"/>
        <w:rPr>
          <w:rFonts w:eastAsia="EucrosiaUPCBold"/>
          <w:sz w:val="30"/>
          <w:szCs w:val="30"/>
        </w:rPr>
      </w:pPr>
    </w:p>
    <w:p w14:paraId="41916A02" w14:textId="5E7D71C2" w:rsidR="00D979A6" w:rsidRPr="00553AB0" w:rsidRDefault="00D979A6" w:rsidP="00D979A6">
      <w:pPr>
        <w:spacing w:line="240" w:lineRule="auto"/>
        <w:ind w:left="540" w:right="-43"/>
        <w:jc w:val="thaiDistribute"/>
        <w:rPr>
          <w:rFonts w:eastAsia="EucrosiaUPCBold"/>
          <w:i/>
          <w:iCs/>
          <w:sz w:val="30"/>
          <w:szCs w:val="30"/>
        </w:rPr>
      </w:pPr>
      <w:r w:rsidRPr="00553AB0">
        <w:rPr>
          <w:rFonts w:eastAsia="EucrosiaUPCBold"/>
          <w:i/>
          <w:iCs/>
          <w:sz w:val="30"/>
          <w:szCs w:val="30"/>
          <w:cs/>
        </w:rPr>
        <w:t>สินทรัพย์ไม่มีตัวตนอื่น</w:t>
      </w:r>
    </w:p>
    <w:p w14:paraId="13DC6B2D" w14:textId="061E6FDB" w:rsidR="00553244" w:rsidRPr="00553AB0" w:rsidRDefault="00051FC8" w:rsidP="0055324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="00553244" w:rsidRPr="00553AB0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8D14A1" w:rsidRPr="00553AB0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CD71CC" w:rsidRPr="00553AB0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="00553244" w:rsidRPr="00553AB0">
        <w:rPr>
          <w:rFonts w:asciiTheme="majorBidi" w:hAnsiTheme="majorBidi" w:cstheme="majorBidi"/>
          <w:sz w:val="30"/>
          <w:szCs w:val="30"/>
          <w:cs/>
        </w:rPr>
        <w:t>ในราคาทุนหักค่าตัดจำหน่ายสะสมและขาดทุนจากการด้อยค่า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รายจ่ายภายหลังการรับรู้รายการจะรับรู้เป็นสินทรัพย์</w:t>
      </w:r>
      <w:r w:rsidR="007825D7"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5CDF740C" w14:textId="11F6766A" w:rsidR="00D76CB7" w:rsidRPr="00553AB0" w:rsidRDefault="00D76CB7" w:rsidP="001B05B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DC31BC9" w14:textId="31A6A4A6" w:rsidR="00553244" w:rsidRPr="00553AB0" w:rsidRDefault="00E93711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>ประมาณการ</w:t>
      </w:r>
      <w:r w:rsidR="00553244" w:rsidRPr="00553AB0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770"/>
        <w:gridCol w:w="2160"/>
      </w:tblGrid>
      <w:tr w:rsidR="00553244" w:rsidRPr="00553AB0" w14:paraId="48FC3172" w14:textId="77777777" w:rsidTr="00553244">
        <w:tc>
          <w:tcPr>
            <w:tcW w:w="4770" w:type="dxa"/>
          </w:tcPr>
          <w:p w14:paraId="610DBC51" w14:textId="40FF1B24" w:rsidR="00553244" w:rsidRPr="00553AB0" w:rsidRDefault="00A34B46" w:rsidP="00553244">
            <w:pPr>
              <w:spacing w:line="240" w:lineRule="auto"/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ค่าซอฟต์</w:t>
            </w:r>
            <w:r w:rsidR="00553244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  <w:r w:rsidR="00553244"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</w:t>
            </w:r>
            <w:r w:rsidR="00302739"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53244"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2160" w:type="dxa"/>
          </w:tcPr>
          <w:p w14:paraId="66FE6882" w14:textId="609E1B24" w:rsidR="00553244" w:rsidRPr="00553AB0" w:rsidRDefault="00012299" w:rsidP="00805138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3244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49D9"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53244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749D9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53244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4966279F" w14:textId="6C43E854" w:rsidR="00D11CB7" w:rsidRPr="00553AB0" w:rsidRDefault="00D11CB7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CC74BD" w14:textId="77777777" w:rsidR="00C67CC4" w:rsidRPr="00553AB0" w:rsidRDefault="00C67CC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75A913" w14:textId="5F2AC632" w:rsidR="00570C9C" w:rsidRPr="00553AB0" w:rsidRDefault="00570C9C" w:rsidP="00D76CB7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553AB0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0EBF613A" w14:textId="77777777" w:rsidR="002820AC" w:rsidRPr="00553AB0" w:rsidRDefault="002820AC" w:rsidP="007A4683">
      <w:pPr>
        <w:jc w:val="thaiDistribute"/>
        <w:rPr>
          <w:sz w:val="30"/>
          <w:szCs w:val="30"/>
          <w:shd w:val="clear" w:color="auto" w:fill="CCCCCC"/>
        </w:rPr>
      </w:pPr>
    </w:p>
    <w:p w14:paraId="5F01AF7B" w14:textId="741E4738" w:rsidR="002820AC" w:rsidRPr="00553AB0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3AB0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E93711" w:rsidRPr="00553AB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E93711" w:rsidRPr="00553AB0">
        <w:rPr>
          <w:rFonts w:asciiTheme="majorBidi" w:hAnsiTheme="majorBidi"/>
          <w:b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A0659AD" w14:textId="77777777" w:rsidR="008304E2" w:rsidRPr="00553AB0" w:rsidRDefault="008304E2" w:rsidP="002820AC">
      <w:pPr>
        <w:spacing w:line="240" w:lineRule="auto"/>
        <w:ind w:left="540"/>
        <w:jc w:val="thaiDistribute"/>
        <w:rPr>
          <w:i/>
          <w:iCs/>
          <w:sz w:val="30"/>
          <w:szCs w:val="30"/>
        </w:rPr>
      </w:pPr>
    </w:p>
    <w:p w14:paraId="1341090D" w14:textId="7C8C3626" w:rsidR="002820AC" w:rsidRPr="00553AB0" w:rsidRDefault="002820AC" w:rsidP="002820AC">
      <w:pPr>
        <w:spacing w:line="240" w:lineRule="auto"/>
        <w:ind w:left="540"/>
        <w:jc w:val="thaiDistribute"/>
        <w:rPr>
          <w:sz w:val="30"/>
          <w:szCs w:val="30"/>
        </w:rPr>
      </w:pPr>
      <w:r w:rsidRPr="00553AB0">
        <w:rPr>
          <w:i/>
          <w:iCs/>
          <w:sz w:val="30"/>
          <w:szCs w:val="30"/>
          <w:cs/>
        </w:rPr>
        <w:t>ในฐานะผู้เช่า</w:t>
      </w:r>
    </w:p>
    <w:p w14:paraId="410500A1" w14:textId="0F5ECBEC" w:rsidR="002820AC" w:rsidRPr="00553AB0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53AB0">
        <w:rPr>
          <w:rFonts w:asciiTheme="majorBidi" w:hAnsiTheme="majorBidi" w:cstheme="majorBidi"/>
          <w:b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="00E93711" w:rsidRPr="00553AB0">
        <w:rPr>
          <w:rFonts w:asciiTheme="majorBidi" w:hAnsiTheme="majorBidi" w:cstheme="majorBidi" w:hint="cs"/>
          <w:b/>
          <w:sz w:val="30"/>
          <w:szCs w:val="30"/>
          <w:cs/>
        </w:rPr>
        <w:t>ราคา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เอกเทศ</w:t>
      </w:r>
      <w:r w:rsidR="00E93711" w:rsidRPr="00553AB0">
        <w:rPr>
          <w:rFonts w:asciiTheme="majorBidi" w:hAnsiTheme="majorBidi" w:cstheme="majorBidi" w:hint="cs"/>
          <w:b/>
          <w:sz w:val="30"/>
          <w:szCs w:val="30"/>
          <w:cs/>
        </w:rPr>
        <w:t>ของแต่ละส่วนประกอบ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สำหรับสัญญาเช่าอสังหาริมทรัพย์</w:t>
      </w:r>
      <w:r w:rsidR="00E93711" w:rsidRPr="00553AB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E93711" w:rsidRPr="00553AB0">
        <w:rPr>
          <w:rFonts w:asciiTheme="majorBidi" w:hAnsiTheme="majorBidi" w:cstheme="majorBidi" w:hint="cs"/>
          <w:b/>
          <w:sz w:val="30"/>
          <w:szCs w:val="30"/>
          <w:cs/>
        </w:rPr>
        <w:t>ทั้งหมด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77F5F035" w14:textId="77777777" w:rsidR="002820AC" w:rsidRPr="00553AB0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10D2BA6" w14:textId="630654BB" w:rsidR="002820AC" w:rsidRPr="00553AB0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3AB0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4ED632D" w14:textId="77777777" w:rsidR="00F94FB2" w:rsidRPr="00553AB0" w:rsidRDefault="00F94FB2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F8D53BD" w14:textId="0FBEA816" w:rsidR="002820AC" w:rsidRPr="00553AB0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3AB0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E93711" w:rsidRPr="00553AB0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รวมกับต้นทุนทางตรงเริ่มแรก</w:t>
      </w:r>
      <w:r w:rsidR="00E93711" w:rsidRPr="00553AB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ประมาณการต้นทุนในการบูรณะ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</w:t>
      </w:r>
      <w:r w:rsidR="00E93711" w:rsidRPr="00553AB0">
        <w:rPr>
          <w:rFonts w:asciiTheme="majorBidi" w:hAnsiTheme="majorBidi" w:cstheme="majorBidi" w:hint="cs"/>
          <w:b/>
          <w:sz w:val="30"/>
          <w:szCs w:val="30"/>
          <w:cs/>
        </w:rPr>
        <w:t xml:space="preserve">กลุ่มบริษัทจะใช้สิทธิในการซื้อสินทรัพย์ 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4BD2505A" w14:textId="77777777" w:rsidR="002820AC" w:rsidRPr="00553AB0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E616C9A" w14:textId="2FA50349" w:rsidR="002820AC" w:rsidRPr="00553AB0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3AB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เช่าที่</w:t>
      </w:r>
      <w:r w:rsidR="00E93711" w:rsidRPr="00553AB0">
        <w:rPr>
          <w:rFonts w:asciiTheme="majorBidi" w:hAnsiTheme="majorBidi" w:cstheme="majorBidi" w:hint="cs"/>
          <w:b/>
          <w:sz w:val="30"/>
          <w:szCs w:val="30"/>
          <w:cs/>
        </w:rPr>
        <w:t>ต้องจ่ายทั้งหมดตามสัญญา ทั้งนี้ กลุ่มบริษัทใช้</w:t>
      </w:r>
      <w:r w:rsidR="00E93711" w:rsidRPr="00553AB0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="00E93711" w:rsidRPr="00553AB0">
        <w:rPr>
          <w:rFonts w:asciiTheme="majorBidi" w:hAnsiTheme="majorBidi" w:cstheme="majorBidi" w:hint="cs"/>
          <w:b/>
          <w:sz w:val="30"/>
          <w:szCs w:val="30"/>
          <w:cs/>
        </w:rPr>
        <w:t>ในการคิดลดเป็นมูลค่าปัจจุบัน กลุ่มบริษัทกำหนดอัตราดอกเบี้ยเงินกู้ยืมส่วนเพิ่ม โดย</w:t>
      </w:r>
      <w:r w:rsidR="00E93711" w:rsidRPr="00553AB0">
        <w:rPr>
          <w:rFonts w:asciiTheme="majorBidi" w:hAnsiTheme="majorBidi"/>
          <w:b/>
          <w:sz w:val="30"/>
          <w:szCs w:val="30"/>
          <w:cs/>
        </w:rPr>
        <w:t>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="00E93711" w:rsidRPr="00553AB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403FA4B3" w14:textId="77777777" w:rsidR="002820AC" w:rsidRPr="00553AB0" w:rsidRDefault="002820AC" w:rsidP="002820AC">
      <w:pPr>
        <w:tabs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49E486F" w14:textId="515DBE51" w:rsidR="002820AC" w:rsidRPr="00553AB0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="004D0EF2" w:rsidRPr="00553AB0">
        <w:rPr>
          <w:rFonts w:asciiTheme="majorBidi" w:hAnsiTheme="majorBidi" w:cstheme="majorBidi"/>
          <w:b/>
          <w:sz w:val="30"/>
          <w:szCs w:val="30"/>
          <w:cs/>
        </w:rPr>
        <w:br/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ถูก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5B18A1" w:rsidRPr="00553AB0">
        <w:rPr>
          <w:rFonts w:asciiTheme="majorBidi" w:hAnsiTheme="majorBidi" w:cstheme="majorBidi" w:hint="cs"/>
          <w:b/>
          <w:sz w:val="30"/>
          <w:szCs w:val="30"/>
          <w:cs/>
        </w:rPr>
        <w:t xml:space="preserve">หรือมีการเปลี่ยนแปลงการประเมินการเลือกใช้สิทธิที่ระบุในสัญญาเช่า 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</w:p>
    <w:p w14:paraId="69D58E35" w14:textId="77777777" w:rsidR="002820AC" w:rsidRPr="00553AB0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553AB0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3E818D87" w14:textId="0493029E" w:rsidR="002820AC" w:rsidRPr="00553AB0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3AB0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0B1F3ADB" w14:textId="77777777" w:rsidR="002820AC" w:rsidRPr="00553AB0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4821899F" w14:textId="7D16050F" w:rsidR="002820AC" w:rsidRPr="00553AB0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3AB0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</w:t>
      </w:r>
      <w:r w:rsidR="005B18A1" w:rsidRPr="00553AB0">
        <w:rPr>
          <w:rFonts w:asciiTheme="majorBidi" w:hAnsiTheme="majorBidi" w:cstheme="majorBidi" w:hint="cs"/>
          <w:b/>
          <w:sz w:val="30"/>
          <w:szCs w:val="30"/>
          <w:cs/>
        </w:rPr>
        <w:t>ให้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เช่า</w:t>
      </w:r>
      <w:r w:rsidR="005B18A1" w:rsidRPr="00553AB0">
        <w:rPr>
          <w:rFonts w:asciiTheme="majorBidi" w:hAnsiTheme="majorBidi" w:cstheme="majorBidi" w:hint="cs"/>
          <w:b/>
          <w:sz w:val="30"/>
          <w:szCs w:val="30"/>
          <w:cs/>
        </w:rPr>
        <w:t xml:space="preserve"> กลุ่มบริษัทพิจารณาจัดประเภทสัญญาเช่าที่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</w:t>
      </w:r>
      <w:r w:rsidR="005B18A1" w:rsidRPr="00553AB0">
        <w:rPr>
          <w:rFonts w:asciiTheme="majorBidi" w:hAnsiTheme="majorBidi" w:cstheme="majorBidi" w:hint="cs"/>
          <w:b/>
          <w:sz w:val="30"/>
          <w:szCs w:val="30"/>
          <w:cs/>
        </w:rPr>
        <w:t>เป็นสัญญาเช่าเงินทุน สัญญาที่ไม่เข้าเงื่อนไขดังกล่าว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จะจัดประเภทเป็นสัญญาเช่าดำเนินงาน</w:t>
      </w:r>
    </w:p>
    <w:p w14:paraId="49A97D17" w14:textId="77777777" w:rsidR="002820AC" w:rsidRPr="00553AB0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20FC9C16" w14:textId="5B281616" w:rsidR="002820AC" w:rsidRPr="00553AB0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3AB0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จำนวนเงินลงทุนสุทธิ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ของ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สัญญาเช่า ซึ่งประกอบด้วยมูลค่าปัจจุบันของ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เช่าและมูลค่าคงเหลือที่ไม่ได้รับประกัน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คิดลดด้วยอัตราดอกเบี้ยตามนัยของสัญญาเช่า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 xml:space="preserve"> รายได้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ดอกเบี้ย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2BE43BBC" w14:textId="77777777" w:rsidR="005B18A1" w:rsidRPr="00553AB0" w:rsidRDefault="005B18A1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790DAD7" w14:textId="0467BAAF" w:rsidR="005B18A1" w:rsidRPr="00553AB0" w:rsidRDefault="005B18A1" w:rsidP="005B18A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3AB0">
        <w:rPr>
          <w:rFonts w:asciiTheme="majorBidi" w:hAnsiTheme="majorBidi" w:cstheme="majorBidi"/>
          <w:b/>
          <w:sz w:val="30"/>
          <w:szCs w:val="30"/>
          <w:cs/>
        </w:rPr>
        <w:t>กลุ่มบริษัทร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ั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บรู้ค่าเช่ารับจากสัญญาเช่าดำเนินงาน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ในกำไรหรือขาดทุนด้วย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วิธีเส้นตรงตลอดอายุสัญญาเช่า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แสดงเป็นส่วนหนึ่งของรายได้จากการลงทุน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รายได้อื่น ต้นทุนทางตรงเริ่มแรกที่เกิดขึ้น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เพื่อ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การได้มาซึ่งสัญญาเช่าดำเนินงาน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รวม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เป็น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553AB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</w:t>
      </w:r>
      <w:r w:rsidRPr="00553AB0">
        <w:rPr>
          <w:rFonts w:asciiTheme="majorBidi" w:hAnsiTheme="majorBidi" w:cstheme="majorBidi" w:hint="cs"/>
          <w:b/>
          <w:sz w:val="30"/>
          <w:szCs w:val="30"/>
          <w:cs/>
        </w:rPr>
        <w:t>จากการลงทุนและรายได้อื่น</w:t>
      </w:r>
      <w:r w:rsidRPr="00553AB0">
        <w:rPr>
          <w:rFonts w:asciiTheme="majorBidi" w:hAnsiTheme="majorBidi" w:cstheme="majorBidi"/>
          <w:b/>
          <w:sz w:val="30"/>
          <w:szCs w:val="30"/>
          <w:cs/>
        </w:rPr>
        <w:t>ในรอบระยะเวลาบัญชีที่ได้รับ</w:t>
      </w:r>
    </w:p>
    <w:p w14:paraId="6601C89E" w14:textId="77777777" w:rsidR="005B18A1" w:rsidRPr="00553AB0" w:rsidRDefault="005B18A1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BD76EE9" w14:textId="623914FB" w:rsidR="002820AC" w:rsidRPr="00553AB0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3AB0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5B18A1" w:rsidRPr="00553AB0">
        <w:rPr>
          <w:rFonts w:asciiTheme="majorBidi" w:hAnsiTheme="majorBidi"/>
          <w:b/>
          <w:sz w:val="30"/>
          <w:szCs w:val="30"/>
          <w:cs/>
        </w:rPr>
        <w:t>ตัดรายการและพิจารณาการด้อยค่าของลูกหนี้สัญญา</w:t>
      </w:r>
      <w:r w:rsidR="00BC01AA" w:rsidRPr="00553AB0">
        <w:rPr>
          <w:rFonts w:asciiTheme="majorBidi" w:hAnsiTheme="majorBidi"/>
          <w:b/>
          <w:sz w:val="30"/>
          <w:szCs w:val="30"/>
          <w:cs/>
        </w:rPr>
        <w:t>เช่าตามที่เปิดเผยในหมายเหตุข้อ</w:t>
      </w:r>
      <w:r w:rsidR="00BC01AA" w:rsidRPr="00553AB0">
        <w:rPr>
          <w:rFonts w:asciiTheme="majorBidi" w:hAnsiTheme="majorBidi"/>
          <w:bCs/>
          <w:sz w:val="30"/>
          <w:szCs w:val="30"/>
          <w:cs/>
        </w:rPr>
        <w:t xml:space="preserve"> </w:t>
      </w:r>
      <w:r w:rsidR="00012299" w:rsidRPr="00553AB0">
        <w:rPr>
          <w:rFonts w:asciiTheme="majorBidi" w:hAnsiTheme="majorBidi"/>
          <w:bCs/>
          <w:sz w:val="30"/>
          <w:szCs w:val="30"/>
        </w:rPr>
        <w:t>3</w:t>
      </w:r>
      <w:r w:rsidR="005B18A1" w:rsidRPr="00553AB0">
        <w:rPr>
          <w:rFonts w:asciiTheme="majorBidi" w:hAnsiTheme="majorBidi"/>
          <w:b/>
          <w:sz w:val="30"/>
          <w:szCs w:val="30"/>
          <w:cs/>
        </w:rPr>
        <w:t>(ง)</w:t>
      </w:r>
    </w:p>
    <w:p w14:paraId="00C597E7" w14:textId="1986120A" w:rsidR="00A15ECA" w:rsidRPr="00FE6E5E" w:rsidRDefault="00A15ECA" w:rsidP="008514E7">
      <w:pPr>
        <w:tabs>
          <w:tab w:val="left" w:pos="630"/>
          <w:tab w:val="left" w:pos="720"/>
        </w:tabs>
        <w:rPr>
          <w:rFonts w:asciiTheme="majorBidi" w:hAnsiTheme="majorBidi"/>
          <w:sz w:val="30"/>
          <w:szCs w:val="30"/>
          <w:cs/>
        </w:rPr>
      </w:pPr>
    </w:p>
    <w:p w14:paraId="550E6993" w14:textId="79E9991D" w:rsidR="00CD5827" w:rsidRPr="00553AB0" w:rsidRDefault="00CD5827" w:rsidP="00CD5827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553AB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 w:rsidR="009049D8" w:rsidRPr="00553AB0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สินทรัพย์ที่ไม่ใช่</w:t>
      </w:r>
      <w:r w:rsidRPr="00553AB0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3DAA9B23" w14:textId="77777777" w:rsidR="00CD5827" w:rsidRPr="00553AB0" w:rsidRDefault="00CD5827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163E95" w14:textId="054C7DF0" w:rsidR="00450F04" w:rsidRPr="00553AB0" w:rsidRDefault="00553244" w:rsidP="009C5A7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8D14A1"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="006C25E4" w:rsidRPr="00553AB0">
        <w:rPr>
          <w:rFonts w:asciiTheme="majorBidi" w:hAnsiTheme="majorBidi" w:cstheme="majorBidi"/>
          <w:sz w:val="30"/>
          <w:szCs w:val="30"/>
        </w:rPr>
        <w:br/>
      </w:r>
      <w:r w:rsidRPr="00553AB0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</w:t>
      </w:r>
      <w:r w:rsidR="00E93F24" w:rsidRPr="00553AB0">
        <w:rPr>
          <w:rFonts w:asciiTheme="majorBidi" w:hAnsiTheme="majorBidi" w:cstheme="majorBidi"/>
          <w:sz w:val="30"/>
          <w:szCs w:val="30"/>
          <w:cs/>
        </w:rPr>
        <w:t xml:space="preserve">าสินทรัพย์ที่คาดว่าจะได้รับคืน </w:t>
      </w:r>
      <w:r w:rsidR="00C51DB9" w:rsidRPr="00553AB0">
        <w:rPr>
          <w:rFonts w:asciiTheme="majorBidi" w:hAnsiTheme="majorBidi" w:cstheme="majorBidi"/>
          <w:sz w:val="30"/>
          <w:szCs w:val="30"/>
          <w:cs/>
        </w:rPr>
        <w:t>สำหรับค่าความนิยมและสินทรัพย์</w:t>
      </w:r>
      <w:r w:rsidR="009C5A7A" w:rsidRPr="00553AB0">
        <w:rPr>
          <w:rFonts w:asciiTheme="majorBidi" w:hAnsiTheme="majorBidi" w:cstheme="majorBidi"/>
          <w:sz w:val="30"/>
          <w:szCs w:val="30"/>
          <w:cs/>
        </w:rPr>
        <w:br/>
      </w:r>
      <w:r w:rsidR="00C51DB9" w:rsidRPr="00553AB0">
        <w:rPr>
          <w:rFonts w:asciiTheme="majorBidi" w:hAnsiTheme="majorBidi" w:cstheme="majorBidi"/>
          <w:sz w:val="30"/>
          <w:szCs w:val="30"/>
          <w:cs/>
        </w:rPr>
        <w:t>ไม่มีตัวตน</w:t>
      </w:r>
      <w:r w:rsidR="00F34811" w:rsidRPr="00553AB0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C51DB9" w:rsidRPr="00553AB0">
        <w:rPr>
          <w:rFonts w:asciiTheme="majorBidi" w:hAnsiTheme="majorBidi" w:cstheme="majorBidi"/>
          <w:sz w:val="30"/>
          <w:szCs w:val="30"/>
          <w:cs/>
        </w:rPr>
        <w:t>ที่มีอายุการให้ประโยชน์ไม่ทรา</w:t>
      </w:r>
      <w:r w:rsidR="00E93F24" w:rsidRPr="00553AB0">
        <w:rPr>
          <w:rFonts w:asciiTheme="majorBidi" w:hAnsiTheme="majorBidi" w:cstheme="majorBidi"/>
          <w:sz w:val="30"/>
          <w:szCs w:val="30"/>
          <w:cs/>
        </w:rPr>
        <w:t xml:space="preserve">บแน่นอน หรือยังไม่พร้อมใช้งาน </w:t>
      </w:r>
      <w:r w:rsidR="00C51DB9" w:rsidRPr="00553AB0">
        <w:rPr>
          <w:rFonts w:asciiTheme="majorBidi" w:hAnsiTheme="majorBidi" w:cstheme="majorBidi"/>
          <w:sz w:val="30"/>
          <w:szCs w:val="30"/>
          <w:cs/>
        </w:rPr>
        <w:t>จะประมาณมูลค่าที่คาดว่าจะได้</w:t>
      </w:r>
      <w:r w:rsidR="009853A7" w:rsidRPr="00553AB0">
        <w:rPr>
          <w:rFonts w:asciiTheme="majorBidi" w:hAnsiTheme="majorBidi" w:cstheme="majorBidi"/>
          <w:sz w:val="30"/>
          <w:szCs w:val="30"/>
          <w:cs/>
        </w:rPr>
        <w:br/>
      </w:r>
      <w:r w:rsidR="00C51DB9" w:rsidRPr="00553AB0">
        <w:rPr>
          <w:rFonts w:asciiTheme="majorBidi" w:hAnsiTheme="majorBidi" w:cstheme="majorBidi"/>
          <w:sz w:val="30"/>
          <w:szCs w:val="30"/>
          <w:cs/>
        </w:rPr>
        <w:t>รับคืนทุกปีในช่วงเวลาเดียวกัน</w:t>
      </w:r>
    </w:p>
    <w:p w14:paraId="0FF3B8DE" w14:textId="77777777" w:rsidR="0053400D" w:rsidRPr="00553AB0" w:rsidRDefault="0053400D" w:rsidP="008569F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4F4739" w14:textId="47671EAA" w:rsidR="00553244" w:rsidRPr="00553AB0" w:rsidRDefault="00553244" w:rsidP="00C25C4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5B18A1" w:rsidRPr="00553AB0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เมื่อมูลค่าตามบัญชีของสินทรัพย์สูงกว่ามูลค่าที่จะได้รับคืน </w:t>
      </w:r>
    </w:p>
    <w:p w14:paraId="05F84B2F" w14:textId="77777777" w:rsidR="00553244" w:rsidRPr="00553AB0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27F4C" w14:textId="77777777" w:rsidR="00826930" w:rsidRPr="00553AB0" w:rsidRDefault="0082693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9F4EA41" w14:textId="73797BE2" w:rsidR="00757498" w:rsidRPr="00553AB0" w:rsidRDefault="00553244" w:rsidP="0075749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</w:t>
      </w:r>
      <w:r w:rsidR="004970F0" w:rsidRPr="00553AB0">
        <w:rPr>
          <w:rFonts w:asciiTheme="majorBidi" w:hAnsiTheme="majorBidi" w:cstheme="majorBidi"/>
          <w:sz w:val="30"/>
          <w:szCs w:val="30"/>
          <w:cs/>
        </w:rPr>
        <w:t>นการขายแล้วแต่มูลค่าใดจะสูงกว่า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 ในการประ</w:t>
      </w:r>
      <w:r w:rsidR="005A20A3" w:rsidRPr="00553AB0">
        <w:rPr>
          <w:rFonts w:asciiTheme="majorBidi" w:hAnsiTheme="majorBidi" w:cstheme="majorBidi"/>
          <w:sz w:val="30"/>
          <w:szCs w:val="30"/>
          <w:cs/>
        </w:rPr>
        <w:t>เมินมูลค่าจากการใช้ของสินทรัพย์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</w:t>
      </w:r>
      <w:r w:rsidR="00D9728B" w:rsidRPr="00553AB0">
        <w:rPr>
          <w:rFonts w:asciiTheme="majorBidi" w:hAnsiTheme="majorBidi" w:cstheme="majorBidi" w:hint="cs"/>
          <w:sz w:val="30"/>
          <w:szCs w:val="30"/>
          <w:cs/>
        </w:rPr>
        <w:t>์</w:t>
      </w:r>
      <w:r w:rsidRPr="00553AB0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D84A5E0" w14:textId="77777777" w:rsidR="00553244" w:rsidRPr="00553AB0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169E1" w14:textId="7628E332" w:rsidR="00553244" w:rsidRPr="00553AB0" w:rsidRDefault="00C51DB9" w:rsidP="0010362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</w:t>
      </w:r>
      <w:r w:rsidR="001C7B26" w:rsidRPr="00553AB0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สินทรัพย์ที่เคยรับรู้ในงวดก่อนจะถูกกลับรายการ </w:t>
      </w:r>
      <w:r w:rsidR="00553244" w:rsidRPr="00553AB0">
        <w:rPr>
          <w:rFonts w:asciiTheme="majorBidi" w:hAnsiTheme="majorBidi" w:cstheme="majorBidi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</w:t>
      </w:r>
      <w:r w:rsidR="005A20A3" w:rsidRPr="00553AB0">
        <w:rPr>
          <w:rFonts w:asciiTheme="majorBidi" w:hAnsiTheme="majorBidi" w:cstheme="majorBidi"/>
          <w:sz w:val="30"/>
          <w:szCs w:val="30"/>
          <w:cs/>
        </w:rPr>
        <w:t>จะได้รับคืน</w:t>
      </w:r>
      <w:r w:rsidR="00553244" w:rsidRPr="00553A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7B26" w:rsidRPr="00553AB0">
        <w:rPr>
          <w:rFonts w:asciiTheme="majorBidi" w:hAnsiTheme="majorBidi" w:cstheme="majorBidi" w:hint="cs"/>
          <w:sz w:val="30"/>
          <w:szCs w:val="30"/>
          <w:cs/>
        </w:rPr>
        <w:t>ยกเว้น</w:t>
      </w:r>
      <w:r w:rsidR="00553244" w:rsidRPr="00553AB0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1C7B26" w:rsidRPr="00553AB0">
        <w:rPr>
          <w:rFonts w:asciiTheme="majorBidi" w:hAnsiTheme="majorBidi" w:cstheme="majorBidi" w:hint="cs"/>
          <w:sz w:val="30"/>
          <w:szCs w:val="30"/>
          <w:cs/>
        </w:rPr>
        <w:t>ของค่าความนิยมจะไม่มีการปรับปรุงรายการ ขาดทุนจากการด้อยค่า</w:t>
      </w:r>
      <w:r w:rsidR="00553244" w:rsidRPr="00553AB0">
        <w:rPr>
          <w:rFonts w:asciiTheme="majorBidi" w:hAnsiTheme="majorBidi" w:cstheme="majorBidi"/>
          <w:sz w:val="30"/>
          <w:szCs w:val="30"/>
          <w:cs/>
        </w:rPr>
        <w:t>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553244" w:rsidRPr="00553AB0">
        <w:rPr>
          <w:rFonts w:asciiTheme="majorBidi" w:hAnsiTheme="majorBidi" w:cstheme="majorBidi"/>
          <w:sz w:val="30"/>
          <w:szCs w:val="30"/>
        </w:rPr>
        <w:t xml:space="preserve"> </w:t>
      </w:r>
    </w:p>
    <w:p w14:paraId="5095A0D1" w14:textId="77777777" w:rsidR="007825D7" w:rsidRPr="00553AB0" w:rsidRDefault="007825D7" w:rsidP="00FF1A4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2D256F9" w14:textId="77777777" w:rsidR="00553244" w:rsidRPr="00553AB0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53AB0">
        <w:rPr>
          <w:rFonts w:eastAsia="EucrosiaUPCBold"/>
          <w:b/>
          <w:bCs/>
          <w:i/>
          <w:iCs/>
          <w:sz w:val="30"/>
          <w:szCs w:val="30"/>
          <w:cs/>
        </w:rPr>
        <w:t>ผลประโยชน์</w:t>
      </w:r>
      <w:r w:rsidRPr="00553AB0">
        <w:rPr>
          <w:rFonts w:eastAsia="EucrosiaUPCBold" w:hint="cs"/>
          <w:b/>
          <w:bCs/>
          <w:i/>
          <w:iCs/>
          <w:sz w:val="30"/>
          <w:szCs w:val="30"/>
          <w:cs/>
        </w:rPr>
        <w:t>ของ</w:t>
      </w:r>
      <w:r w:rsidRPr="00553AB0">
        <w:rPr>
          <w:rFonts w:eastAsia="EucrosiaUPCBold"/>
          <w:b/>
          <w:bCs/>
          <w:i/>
          <w:iCs/>
          <w:sz w:val="30"/>
          <w:szCs w:val="30"/>
          <w:cs/>
        </w:rPr>
        <w:t xml:space="preserve">พนักงาน  </w:t>
      </w:r>
    </w:p>
    <w:p w14:paraId="4A5F6F7D" w14:textId="77777777" w:rsidR="00056C1A" w:rsidRPr="00553AB0" w:rsidRDefault="00056C1A" w:rsidP="00553244">
      <w:pPr>
        <w:pStyle w:val="ListParagraph"/>
        <w:ind w:left="540" w:firstLine="0"/>
        <w:rPr>
          <w:i w:val="0"/>
          <w:iCs w:val="0"/>
          <w:cs/>
        </w:rPr>
      </w:pPr>
    </w:p>
    <w:p w14:paraId="51D9420C" w14:textId="052DE9FD" w:rsidR="00553244" w:rsidRPr="00553AB0" w:rsidRDefault="00553244" w:rsidP="005129B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iCs/>
          <w:sz w:val="30"/>
          <w:szCs w:val="30"/>
        </w:rPr>
      </w:pPr>
      <w:r w:rsidRPr="00553AB0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06FFCC2C" w14:textId="23F5E09D" w:rsidR="00E741AB" w:rsidRPr="00553AB0" w:rsidRDefault="00553244" w:rsidP="00103626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ภาระผูกพันในการสมทบเข้า</w:t>
      </w:r>
      <w:r w:rsidR="005129B8" w:rsidRPr="00553AB0">
        <w:rPr>
          <w:rFonts w:hint="cs"/>
          <w:sz w:val="30"/>
          <w:szCs w:val="30"/>
          <w:cs/>
        </w:rPr>
        <w:t>กอ</w:t>
      </w:r>
      <w:r w:rsidR="00BC01AA" w:rsidRPr="00553AB0">
        <w:rPr>
          <w:rFonts w:hint="cs"/>
          <w:sz w:val="30"/>
          <w:szCs w:val="30"/>
          <w:cs/>
        </w:rPr>
        <w:t>งทุนสำรองเลี้ยงชีพสำหรับพนักงานของ</w:t>
      </w:r>
      <w:r w:rsidR="005129B8" w:rsidRPr="00553AB0">
        <w:rPr>
          <w:rFonts w:hint="cs"/>
          <w:sz w:val="30"/>
          <w:szCs w:val="30"/>
          <w:cs/>
        </w:rPr>
        <w:t>กลุ่มบริษัท</w:t>
      </w:r>
      <w:r w:rsidRPr="00553AB0">
        <w:rPr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</w:t>
      </w:r>
      <w:r w:rsidR="00103626" w:rsidRPr="00553AB0">
        <w:rPr>
          <w:rFonts w:hint="cs"/>
          <w:sz w:val="30"/>
          <w:szCs w:val="30"/>
          <w:cs/>
        </w:rPr>
        <w:t>ร</w:t>
      </w:r>
    </w:p>
    <w:p w14:paraId="3F88A904" w14:textId="4B29C27A" w:rsidR="00E03C6A" w:rsidRPr="00553AB0" w:rsidRDefault="00E03C6A" w:rsidP="0030738D">
      <w:pPr>
        <w:spacing w:line="240" w:lineRule="auto"/>
        <w:rPr>
          <w:sz w:val="30"/>
          <w:szCs w:val="30"/>
        </w:rPr>
      </w:pPr>
    </w:p>
    <w:p w14:paraId="5B26067E" w14:textId="077F7B82" w:rsidR="00553244" w:rsidRPr="00553AB0" w:rsidRDefault="00553244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i/>
          <w:sz w:val="30"/>
          <w:szCs w:val="30"/>
        </w:rPr>
      </w:pPr>
      <w:r w:rsidRPr="00553AB0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520F6D" w14:textId="15C11783" w:rsidR="00553244" w:rsidRPr="00553AB0" w:rsidRDefault="00553244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  <w:cs/>
        </w:rPr>
      </w:pPr>
      <w:r w:rsidRPr="00553AB0">
        <w:rPr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Pr="00553AB0">
        <w:rPr>
          <w:rFonts w:hint="cs"/>
          <w:sz w:val="30"/>
          <w:szCs w:val="30"/>
          <w:cs/>
        </w:rPr>
        <w:t>งวด</w:t>
      </w:r>
      <w:r w:rsidR="00E93F24" w:rsidRPr="00553AB0">
        <w:rPr>
          <w:sz w:val="30"/>
          <w:szCs w:val="30"/>
          <w:cs/>
        </w:rPr>
        <w:t>ปัจจุบันและงวดก่อน</w:t>
      </w:r>
      <w:r w:rsidR="00302739" w:rsidRPr="00553AB0">
        <w:rPr>
          <w:rFonts w:hint="cs"/>
          <w:sz w:val="30"/>
          <w:szCs w:val="30"/>
          <w:cs/>
        </w:rPr>
        <w:t xml:space="preserve"> </w:t>
      </w:r>
      <w:r w:rsidR="00E93F24" w:rsidRPr="00553AB0">
        <w:rPr>
          <w:sz w:val="30"/>
          <w:szCs w:val="30"/>
          <w:cs/>
        </w:rPr>
        <w:t xml:space="preserve">ๆ </w:t>
      </w:r>
      <w:r w:rsidRPr="00553AB0">
        <w:rPr>
          <w:sz w:val="30"/>
          <w:szCs w:val="30"/>
          <w:cs/>
        </w:rPr>
        <w:t>ผลประโยชน์ดังกล่าวได้มีการคิดลดกระแสเงิน</w:t>
      </w:r>
      <w:r w:rsidRPr="00553AB0">
        <w:rPr>
          <w:rFonts w:hint="cs"/>
          <w:sz w:val="30"/>
          <w:szCs w:val="30"/>
          <w:cs/>
        </w:rPr>
        <w:t>ส</w:t>
      </w:r>
      <w:r w:rsidRPr="00553AB0">
        <w:rPr>
          <w:sz w:val="30"/>
          <w:szCs w:val="30"/>
          <w:cs/>
        </w:rPr>
        <w:t>ดเพื่อให้เป็นมูลค่าปัจจุบัน</w:t>
      </w:r>
      <w:r w:rsidR="005129B8" w:rsidRPr="00553AB0">
        <w:rPr>
          <w:rFonts w:hint="cs"/>
          <w:sz w:val="30"/>
          <w:szCs w:val="30"/>
          <w:cs/>
        </w:rPr>
        <w:t>ซึ่ง</w:t>
      </w:r>
      <w:r w:rsidRPr="00553AB0">
        <w:rPr>
          <w:sz w:val="30"/>
          <w:szCs w:val="30"/>
          <w:cs/>
        </w:rPr>
        <w:t>จัดทำโดยนักคณิตศาสตร์ประกัน</w:t>
      </w:r>
      <w:r w:rsidR="00736C2B" w:rsidRPr="00553AB0">
        <w:rPr>
          <w:sz w:val="30"/>
          <w:szCs w:val="30"/>
          <w:cs/>
        </w:rPr>
        <w:t>ภัยที่ได้รับอนุญาตเป็นประจำ</w:t>
      </w:r>
      <w:r w:rsidRPr="00553AB0">
        <w:rPr>
          <w:sz w:val="30"/>
          <w:szCs w:val="30"/>
          <w:cs/>
        </w:rPr>
        <w:t xml:space="preserve"> โดยวิธีคิดลดแต่ละหน่วยที่ประมาณการไว้</w:t>
      </w:r>
      <w:r w:rsidRPr="00553AB0">
        <w:rPr>
          <w:rFonts w:hint="cs"/>
          <w:sz w:val="30"/>
          <w:szCs w:val="30"/>
          <w:cs/>
        </w:rPr>
        <w:t xml:space="preserve">  </w:t>
      </w:r>
    </w:p>
    <w:p w14:paraId="62269699" w14:textId="77777777" w:rsidR="0064187C" w:rsidRPr="00553AB0" w:rsidRDefault="0064187C">
      <w:pPr>
        <w:spacing w:line="240" w:lineRule="auto"/>
        <w:rPr>
          <w:sz w:val="30"/>
          <w:szCs w:val="30"/>
          <w:cs/>
        </w:rPr>
      </w:pPr>
    </w:p>
    <w:p w14:paraId="7D6C48CA" w14:textId="0E38EB65" w:rsidR="00553244" w:rsidRPr="00553AB0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  <w:r w:rsidRPr="00553AB0">
        <w:rPr>
          <w:rFonts w:hint="cs"/>
          <w:spacing w:val="-4"/>
          <w:sz w:val="30"/>
          <w:szCs w:val="30"/>
          <w:cs/>
        </w:rPr>
        <w:t>ใน</w:t>
      </w:r>
      <w:r w:rsidRPr="00553AB0">
        <w:rPr>
          <w:spacing w:val="-4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553AB0">
        <w:rPr>
          <w:spacing w:val="-4"/>
          <w:sz w:val="30"/>
          <w:szCs w:val="30"/>
        </w:rPr>
        <w:t xml:space="preserve"> </w:t>
      </w:r>
      <w:r w:rsidRPr="00553AB0">
        <w:rPr>
          <w:spacing w:val="-4"/>
          <w:sz w:val="30"/>
          <w:szCs w:val="30"/>
          <w:cs/>
        </w:rPr>
        <w:t>กำไร</w:t>
      </w:r>
      <w:r w:rsidRPr="00553AB0">
        <w:rPr>
          <w:rFonts w:hint="cs"/>
          <w:spacing w:val="-4"/>
          <w:sz w:val="30"/>
          <w:szCs w:val="30"/>
          <w:cs/>
        </w:rPr>
        <w:t>หรือ</w:t>
      </w:r>
      <w:r w:rsidRPr="00553AB0">
        <w:rPr>
          <w:spacing w:val="-4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553AB0">
        <w:rPr>
          <w:rFonts w:hint="cs"/>
          <w:spacing w:val="-4"/>
          <w:sz w:val="30"/>
          <w:szCs w:val="30"/>
          <w:cs/>
        </w:rPr>
        <w:t>จะถูก</w:t>
      </w:r>
      <w:r w:rsidRPr="00553AB0">
        <w:rPr>
          <w:spacing w:val="-4"/>
          <w:sz w:val="30"/>
          <w:szCs w:val="30"/>
          <w:cs/>
        </w:rPr>
        <w:t>รับรู้รายการในกำไรขาดทุนเบ็ดเสร็จอื่น</w:t>
      </w:r>
      <w:r w:rsidRPr="00553AB0">
        <w:rPr>
          <w:rFonts w:hint="cs"/>
          <w:spacing w:val="-4"/>
          <w:sz w:val="30"/>
          <w:szCs w:val="30"/>
          <w:cs/>
        </w:rPr>
        <w:t>ทันที</w:t>
      </w:r>
      <w:r w:rsidRPr="00553AB0">
        <w:rPr>
          <w:spacing w:val="-4"/>
          <w:sz w:val="30"/>
          <w:szCs w:val="30"/>
        </w:rPr>
        <w:t xml:space="preserve"> </w:t>
      </w:r>
      <w:r w:rsidRPr="00553AB0">
        <w:rPr>
          <w:rFonts w:hint="cs"/>
          <w:spacing w:val="-4"/>
          <w:sz w:val="30"/>
          <w:szCs w:val="30"/>
          <w:cs/>
        </w:rPr>
        <w:t>กลุ่มบริษัท</w:t>
      </w:r>
      <w:r w:rsidRPr="00553AB0">
        <w:rPr>
          <w:spacing w:val="-4"/>
          <w:sz w:val="30"/>
          <w:szCs w:val="30"/>
          <w:cs/>
        </w:rPr>
        <w:t>กำหนดดอกเบี้ยจ่าย</w:t>
      </w:r>
      <w:r w:rsidRPr="00553AB0">
        <w:rPr>
          <w:rFonts w:hint="cs"/>
          <w:spacing w:val="-4"/>
          <w:sz w:val="30"/>
          <w:szCs w:val="30"/>
          <w:cs/>
        </w:rPr>
        <w:t>ของ</w:t>
      </w:r>
      <w:r w:rsidRPr="00553AB0">
        <w:rPr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302739" w:rsidRPr="00553AB0">
        <w:rPr>
          <w:rFonts w:hint="cs"/>
          <w:spacing w:val="-4"/>
          <w:sz w:val="30"/>
          <w:szCs w:val="30"/>
          <w:cs/>
        </w:rPr>
        <w:t xml:space="preserve"> </w:t>
      </w:r>
      <w:r w:rsidRPr="00553AB0">
        <w:rPr>
          <w:spacing w:val="-4"/>
          <w:sz w:val="30"/>
          <w:szCs w:val="30"/>
          <w:cs/>
        </w:rPr>
        <w:t>ๆ</w:t>
      </w:r>
      <w:r w:rsidRPr="00553AB0">
        <w:rPr>
          <w:rFonts w:hint="cs"/>
          <w:spacing w:val="-4"/>
          <w:sz w:val="30"/>
          <w:szCs w:val="30"/>
          <w:cs/>
        </w:rPr>
        <w:t xml:space="preserve"> </w:t>
      </w:r>
      <w:r w:rsidRPr="00553AB0">
        <w:rPr>
          <w:spacing w:val="-4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02739" w:rsidRPr="00553AB0">
        <w:rPr>
          <w:rFonts w:hint="cs"/>
          <w:spacing w:val="-4"/>
          <w:sz w:val="30"/>
          <w:szCs w:val="30"/>
          <w:cs/>
        </w:rPr>
        <w:t xml:space="preserve"> </w:t>
      </w:r>
      <w:r w:rsidRPr="00553AB0">
        <w:rPr>
          <w:spacing w:val="-4"/>
          <w:sz w:val="30"/>
          <w:szCs w:val="30"/>
          <w:cs/>
        </w:rPr>
        <w:t>ๆ</w:t>
      </w:r>
      <w:r w:rsidRPr="00553AB0">
        <w:rPr>
          <w:rFonts w:hint="cs"/>
          <w:spacing w:val="-4"/>
          <w:sz w:val="30"/>
          <w:szCs w:val="30"/>
          <w:cs/>
        </w:rPr>
        <w:t xml:space="preserve"> </w:t>
      </w:r>
      <w:r w:rsidRPr="00553AB0">
        <w:rPr>
          <w:spacing w:val="-4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3E55BDF2" w14:textId="77777777" w:rsidR="00A656DE" w:rsidRPr="00553AB0" w:rsidRDefault="00A656DE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</w:p>
    <w:p w14:paraId="3E316C16" w14:textId="736DC691" w:rsidR="00553244" w:rsidRPr="00553AB0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lastRenderedPageBreak/>
        <w:t>เมื่อมีการ</w:t>
      </w:r>
      <w:r w:rsidRPr="00553AB0">
        <w:rPr>
          <w:rFonts w:hint="cs"/>
          <w:sz w:val="30"/>
          <w:szCs w:val="30"/>
          <w:cs/>
        </w:rPr>
        <w:t>เปลี่ยนแปลง</w:t>
      </w:r>
      <w:r w:rsidRPr="00553AB0">
        <w:rPr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sz w:val="30"/>
          <w:szCs w:val="30"/>
          <w:cs/>
        </w:rPr>
        <w:t>กำไร</w:t>
      </w:r>
      <w:r w:rsidRPr="00553AB0">
        <w:rPr>
          <w:rFonts w:hint="cs"/>
          <w:sz w:val="30"/>
          <w:szCs w:val="30"/>
          <w:cs/>
        </w:rPr>
        <w:t>หรือ</w:t>
      </w:r>
      <w:r w:rsidRPr="00553AB0">
        <w:rPr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553AB0">
        <w:rPr>
          <w:rFonts w:hint="cs"/>
          <w:sz w:val="30"/>
          <w:szCs w:val="30"/>
          <w:cs/>
        </w:rPr>
        <w:t xml:space="preserve"> กลุ่มบริษัท</w:t>
      </w:r>
      <w:r w:rsidRPr="00553AB0">
        <w:rPr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553AB0">
        <w:rPr>
          <w:rFonts w:hint="cs"/>
          <w:sz w:val="30"/>
          <w:szCs w:val="30"/>
          <w:cs/>
        </w:rPr>
        <w:t>พนักงาน</w:t>
      </w:r>
      <w:r w:rsidRPr="00553AB0">
        <w:rPr>
          <w:sz w:val="30"/>
          <w:szCs w:val="30"/>
          <w:cs/>
        </w:rPr>
        <w:t>เมื่อเกิดขึ้น</w:t>
      </w:r>
      <w:r w:rsidRPr="00553AB0">
        <w:rPr>
          <w:rFonts w:hint="cs"/>
          <w:sz w:val="30"/>
          <w:szCs w:val="30"/>
          <w:cs/>
        </w:rPr>
        <w:t xml:space="preserve"> </w:t>
      </w:r>
    </w:p>
    <w:p w14:paraId="31B3B55E" w14:textId="77777777" w:rsidR="00553244" w:rsidRPr="00553AB0" w:rsidRDefault="00553244" w:rsidP="00553244">
      <w:pPr>
        <w:tabs>
          <w:tab w:val="left" w:pos="720"/>
        </w:tabs>
        <w:ind w:left="540"/>
        <w:jc w:val="thaiDistribute"/>
        <w:rPr>
          <w:iCs/>
          <w:sz w:val="30"/>
          <w:szCs w:val="30"/>
        </w:rPr>
      </w:pPr>
    </w:p>
    <w:p w14:paraId="56419CFB" w14:textId="38AB3325" w:rsidR="00553244" w:rsidRPr="00553AB0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</w:t>
      </w:r>
      <w:r w:rsidRPr="00553AB0">
        <w:rPr>
          <w:rFonts w:hint="cs"/>
          <w:sz w:val="30"/>
          <w:szCs w:val="30"/>
          <w:cs/>
        </w:rPr>
        <w:t>ของ</w:t>
      </w:r>
      <w:r w:rsidRPr="00553AB0">
        <w:rPr>
          <w:sz w:val="30"/>
          <w:szCs w:val="30"/>
          <w:cs/>
        </w:rPr>
        <w:t>พนักงานใน</w:t>
      </w:r>
      <w:r w:rsidRPr="00553AB0">
        <w:rPr>
          <w:rFonts w:hint="cs"/>
          <w:sz w:val="30"/>
          <w:szCs w:val="30"/>
          <w:cs/>
        </w:rPr>
        <w:t>งวด</w:t>
      </w:r>
      <w:r w:rsidRPr="00553AB0">
        <w:rPr>
          <w:sz w:val="30"/>
          <w:szCs w:val="30"/>
          <w:cs/>
        </w:rPr>
        <w:t>ปัจจุบันและงวดก่อน</w:t>
      </w:r>
      <w:r w:rsidR="00302739"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rFonts w:hint="cs"/>
          <w:sz w:val="30"/>
          <w:szCs w:val="30"/>
          <w:cs/>
        </w:rPr>
        <w:t>ๆ</w:t>
      </w:r>
      <w:r w:rsidRPr="00553AB0">
        <w:rPr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553AB0">
        <w:rPr>
          <w:rFonts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23AAB268" w14:textId="77777777" w:rsidR="00553244" w:rsidRPr="00553AB0" w:rsidRDefault="00553244" w:rsidP="00553244">
      <w:pPr>
        <w:tabs>
          <w:tab w:val="left" w:pos="720"/>
        </w:tabs>
        <w:ind w:left="540"/>
        <w:jc w:val="thaiDistribute"/>
        <w:rPr>
          <w:iCs/>
          <w:sz w:val="30"/>
          <w:szCs w:val="30"/>
        </w:rPr>
      </w:pPr>
    </w:p>
    <w:p w14:paraId="668AF8BA" w14:textId="276131CC" w:rsidR="00970D57" w:rsidRPr="00553AB0" w:rsidRDefault="00553244" w:rsidP="00425523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53AB0">
        <w:rPr>
          <w:rFonts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553AB0">
        <w:rPr>
          <w:sz w:val="30"/>
          <w:szCs w:val="30"/>
          <w:cs/>
        </w:rPr>
        <w:t>กลุ่มบริษัท</w:t>
      </w:r>
      <w:r w:rsidRPr="00553AB0">
        <w:rPr>
          <w:rFonts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553AB0">
        <w:rPr>
          <w:sz w:val="30"/>
          <w:szCs w:val="30"/>
          <w:cs/>
        </w:rPr>
        <w:t xml:space="preserve"> </w:t>
      </w:r>
      <w:r w:rsidRPr="00553AB0">
        <w:rPr>
          <w:rFonts w:hint="cs"/>
          <w:sz w:val="30"/>
          <w:szCs w:val="30"/>
          <w:cs/>
        </w:rPr>
        <w:t>หรือเมื่อ</w:t>
      </w:r>
      <w:r w:rsidRPr="00553AB0">
        <w:rPr>
          <w:sz w:val="30"/>
          <w:szCs w:val="30"/>
          <w:cs/>
        </w:rPr>
        <w:t>กลุ่มบริษัท</w:t>
      </w:r>
      <w:r w:rsidRPr="00553AB0">
        <w:rPr>
          <w:rFonts w:hint="cs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553AB0">
        <w:rPr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012299" w:rsidRPr="00553AB0">
        <w:rPr>
          <w:sz w:val="30"/>
          <w:szCs w:val="30"/>
        </w:rPr>
        <w:t>12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เดือนนับจากวัน</w:t>
      </w:r>
      <w:r w:rsidRPr="00553AB0">
        <w:rPr>
          <w:rFonts w:hint="cs"/>
          <w:sz w:val="30"/>
          <w:szCs w:val="30"/>
          <w:cs/>
        </w:rPr>
        <w:t>สิ้นรอบระยะเวลา</w:t>
      </w:r>
      <w:r w:rsidRPr="00553AB0">
        <w:rPr>
          <w:sz w:val="30"/>
          <w:szCs w:val="30"/>
          <w:cs/>
        </w:rPr>
        <w:t>รายงาน</w:t>
      </w:r>
      <w:r w:rsidRPr="00553AB0">
        <w:rPr>
          <w:rFonts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6D186AD7" w14:textId="77777777" w:rsidR="00553244" w:rsidRPr="00553AB0" w:rsidRDefault="00553244" w:rsidP="0055324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5CC79F42" w14:textId="77777777" w:rsidR="00553244" w:rsidRPr="00553AB0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</w:p>
    <w:p w14:paraId="61F391A0" w14:textId="77777777" w:rsidR="00407FD4" w:rsidRPr="00553AB0" w:rsidRDefault="00407FD4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2DDD951D" w14:textId="77777777" w:rsidR="00553244" w:rsidRPr="00553AB0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bookmarkStart w:id="0" w:name="_Hlk31542707"/>
      <w:r w:rsidRPr="00553AB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bookmarkEnd w:id="0"/>
    <w:p w14:paraId="28AE51E1" w14:textId="77777777" w:rsidR="00553244" w:rsidRPr="00553AB0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37CF721" w14:textId="140AC73E" w:rsidR="004A0CCF" w:rsidRPr="00553AB0" w:rsidRDefault="00553244" w:rsidP="004A0CC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DA4A33" w:rsidRPr="00553AB0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553AB0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DA4A33" w:rsidRPr="00553AB0">
        <w:rPr>
          <w:rFonts w:asciiTheme="majorBidi" w:hAnsiTheme="majorBidi" w:cstheme="majorBidi" w:hint="cs"/>
          <w:sz w:val="30"/>
          <w:szCs w:val="30"/>
          <w:cs/>
        </w:rPr>
        <w:t>หรือภาระผูกพันจากการอนุมาน</w:t>
      </w:r>
      <w:r w:rsidRPr="00553AB0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DB629C" w:rsidRPr="00553AB0">
        <w:rPr>
          <w:rFonts w:asciiTheme="majorBidi" w:hAnsiTheme="majorBidi" w:cstheme="majorBidi" w:hint="cs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B772AF" w:rsidRPr="00553AB0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="00E93F24" w:rsidRPr="00553AB0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553AB0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</w:t>
      </w:r>
      <w:r w:rsidR="004F2A34" w:rsidRPr="00553AB0">
        <w:rPr>
          <w:rFonts w:asciiTheme="majorBidi" w:hAnsiTheme="majorBidi" w:cstheme="majorBidi"/>
          <w:sz w:val="30"/>
          <w:szCs w:val="30"/>
          <w:cs/>
        </w:rPr>
        <w:t>่านไปรับรู้เป็นต้นทุนทางการเงิน</w:t>
      </w:r>
    </w:p>
    <w:p w14:paraId="2603ED9D" w14:textId="03F391CA" w:rsidR="004A0CCF" w:rsidRPr="00FE0BEC" w:rsidRDefault="004A0CCF" w:rsidP="005129B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87F01B" w14:textId="5EE9FEC7" w:rsidR="004A0CCF" w:rsidRPr="00553AB0" w:rsidRDefault="004A0CCF" w:rsidP="001B05B2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3AB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1E00EC1" w14:textId="77777777" w:rsidR="006C25E4" w:rsidRPr="00553AB0" w:rsidRDefault="006C25E4" w:rsidP="006C25E4">
      <w:pPr>
        <w:rPr>
          <w:sz w:val="30"/>
          <w:szCs w:val="30"/>
        </w:rPr>
      </w:pPr>
    </w:p>
    <w:p w14:paraId="2F576A81" w14:textId="1A474B73" w:rsidR="00EB2673" w:rsidRPr="00553AB0" w:rsidRDefault="00EB2673" w:rsidP="00407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553AB0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EF3290" w:rsidRPr="00553AB0">
        <w:rPr>
          <w:rFonts w:asciiTheme="majorBidi" w:hAnsiTheme="majorBidi" w:cstheme="majorBidi"/>
          <w:sz w:val="30"/>
          <w:szCs w:val="30"/>
        </w:rPr>
        <w:br/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AAD348E" w14:textId="11E50370" w:rsidR="0030738D" w:rsidRPr="00553AB0" w:rsidRDefault="0030738D" w:rsidP="00F36876">
      <w:pPr>
        <w:spacing w:line="240" w:lineRule="auto"/>
        <w:rPr>
          <w:rFonts w:asciiTheme="majorBidi" w:hAnsiTheme="majorBidi" w:cstheme="majorBidi"/>
          <w:cs/>
          <w:lang w:val="th-TH"/>
        </w:rPr>
      </w:pPr>
    </w:p>
    <w:p w14:paraId="3F57BAFE" w14:textId="3D2F3F21" w:rsidR="004A0CCF" w:rsidRPr="00553AB0" w:rsidRDefault="005129B8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lastRenderedPageBreak/>
        <w:t>การ</w:t>
      </w:r>
      <w:r w:rsidR="004A0CCF" w:rsidRPr="00553AB0">
        <w:rPr>
          <w:rFonts w:asciiTheme="majorBidi" w:hAnsiTheme="majorBidi" w:cstheme="majorBidi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="004A0CCF" w:rsidRPr="00553AB0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4A0CCF" w:rsidRPr="00553AB0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4A0CCF"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="004A0CCF" w:rsidRPr="00553AB0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F26713C" w14:textId="147C983A" w:rsidR="00F36876" w:rsidRPr="00553AB0" w:rsidRDefault="004A0CCF" w:rsidP="003A23D8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right="-7" w:hanging="72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553AB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012299" w:rsidRPr="00553AB0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553AB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53AB0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0D2F57F" w14:textId="25E88460" w:rsidR="004A0CCF" w:rsidRPr="00553AB0" w:rsidRDefault="004A0CCF" w:rsidP="005129B8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53AB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53AB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12299" w:rsidRPr="00553AB0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553AB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53AB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12299" w:rsidRPr="00553AB0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820D5CB" w14:textId="296DBDAC" w:rsidR="004A0CCF" w:rsidRPr="00553AB0" w:rsidRDefault="004A0CCF" w:rsidP="003A23D8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right="-7" w:hanging="72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553AB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ข้อมูลระดับ</w:t>
      </w:r>
      <w:r w:rsidRPr="00553AB0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="00012299" w:rsidRPr="00553AB0">
        <w:rPr>
          <w:rFonts w:asciiTheme="majorBidi" w:hAnsiTheme="majorBidi" w:cstheme="majorBidi"/>
          <w:spacing w:val="-6"/>
          <w:sz w:val="30"/>
          <w:szCs w:val="30"/>
          <w:lang w:bidi="th-TH"/>
        </w:rPr>
        <w:t>3</w:t>
      </w:r>
      <w:r w:rsidRPr="00553AB0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 </w:t>
      </w:r>
      <w:r w:rsidRPr="00553AB0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7BBD6DF" w14:textId="77777777" w:rsidR="004A0CCF" w:rsidRPr="00553AB0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9C1D9" w14:textId="76D1F906" w:rsidR="004A0CCF" w:rsidRPr="00553AB0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04B42F4" w14:textId="4BBA18DA" w:rsidR="005129B8" w:rsidRPr="00553AB0" w:rsidRDefault="005129B8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3E1C03" w14:textId="466444E0" w:rsidR="005129B8" w:rsidRPr="00553AB0" w:rsidRDefault="005129B8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FB3176D" w14:textId="77777777" w:rsidR="00F94FB2" w:rsidRPr="00553AB0" w:rsidRDefault="00F94FB2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66A71" w14:textId="77777777" w:rsidR="005129B8" w:rsidRPr="00553AB0" w:rsidRDefault="005129B8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</w:t>
      </w:r>
      <w:r w:rsidRPr="00553AB0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รายการเมื่อเริ่มแรกแตกต่างจากราคาของการทำรายการและมูลค่ายุติธรรมไม่ว่าจะ</w:t>
      </w:r>
      <w:r w:rsidRPr="00553AB0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ได้มาจาก</w:t>
      </w:r>
      <w:r w:rsidRPr="00553AB0">
        <w:rPr>
          <w:rFonts w:asciiTheme="majorBidi" w:hAnsiTheme="majorBidi" w:cstheme="majorBidi"/>
          <w:color w:val="000000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553AB0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553AB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553AB0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553AB0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553AB0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553AB0">
        <w:rPr>
          <w:rFonts w:asciiTheme="majorBidi" w:hAnsiTheme="majorBidi" w:cstheme="majorBidi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9C13D15" w14:textId="77777777" w:rsidR="00B87E39" w:rsidRPr="00553AB0" w:rsidRDefault="00B87E39" w:rsidP="009D04A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E1986B" w14:textId="77777777" w:rsidR="00553244" w:rsidRPr="00553AB0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53AB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1A12CB2" w14:textId="77777777" w:rsidR="00553244" w:rsidRPr="00553AB0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2E6F015" w14:textId="1AD5E7CA" w:rsidR="00FA7D9F" w:rsidRPr="00553AB0" w:rsidRDefault="00FA7D9F" w:rsidP="00FA7D9F">
      <w:pPr>
        <w:pStyle w:val="ListParagraph"/>
        <w:autoSpaceDE w:val="0"/>
        <w:autoSpaceDN w:val="0"/>
        <w:adjustRightInd w:val="0"/>
        <w:ind w:left="540"/>
        <w:rPr>
          <w:rFonts w:asciiTheme="majorBidi" w:hAnsiTheme="majorBidi"/>
          <w:b w:val="0"/>
          <w:bCs w:val="0"/>
          <w:i w:val="0"/>
          <w:iCs w:val="0"/>
          <w:cs/>
        </w:rPr>
      </w:pPr>
      <w:r w:rsidRPr="00553AB0">
        <w:rPr>
          <w:rFonts w:asciiTheme="majorBidi" w:hAnsiTheme="majorBidi" w:cstheme="majorBidi"/>
          <w:b w:val="0"/>
          <w:bCs w:val="0"/>
          <w:i w:val="0"/>
          <w:iCs w:val="0"/>
          <w:cs/>
        </w:rPr>
        <w:tab/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5129B8" w:rsidRPr="00553AB0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รายได้ที่รับรู้ไม่รวม</w:t>
      </w:r>
      <w:r w:rsidRPr="00553AB0">
        <w:rPr>
          <w:rFonts w:asciiTheme="majorBidi" w:hAnsiTheme="majorBidi" w:cstheme="majorBidi"/>
          <w:b w:val="0"/>
          <w:bCs w:val="0"/>
          <w:i w:val="0"/>
          <w:iCs w:val="0"/>
          <w:cs/>
        </w:rPr>
        <w:t>ภาษีมูลค่าเพิ่ม</w:t>
      </w:r>
      <w:r w:rsidR="00A7115A" w:rsidRPr="00553AB0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หรือภาษีขายอื่น</w:t>
      </w:r>
      <w:r w:rsidR="00302739" w:rsidRPr="00553AB0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="00A7115A" w:rsidRPr="00553AB0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ๆ </w:t>
      </w:r>
      <w:r w:rsidRPr="00553AB0">
        <w:rPr>
          <w:rFonts w:asciiTheme="majorBidi" w:hAnsiTheme="majorBidi" w:cstheme="majorBidi"/>
          <w:b w:val="0"/>
          <w:bCs w:val="0"/>
          <w:i w:val="0"/>
          <w:iCs w:val="0"/>
          <w:cs/>
        </w:rPr>
        <w:t>และแสดงสุทธิจากส่วนลดการค้า และส่วนลดตามปริมาณ</w:t>
      </w:r>
    </w:p>
    <w:p w14:paraId="4F271FCA" w14:textId="77777777" w:rsidR="00553244" w:rsidRPr="00553AB0" w:rsidRDefault="00553244" w:rsidP="007C1D0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58D9D58" w14:textId="2E0EAF49" w:rsidR="00103626" w:rsidRPr="00553AB0" w:rsidRDefault="00103626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>รายได้จากการขายสินค้ารับรู้</w:t>
      </w:r>
      <w:r w:rsidR="00FA3532" w:rsidRPr="00553AB0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มีการส่งมอบสินค้าให้กับลูกค้า สำหรับ</w:t>
      </w:r>
      <w:r w:rsidR="00FA3532" w:rsidRPr="00553AB0">
        <w:rPr>
          <w:rFonts w:asciiTheme="majorBidi" w:hAnsiTheme="majorBidi" w:cstheme="majorBidi" w:hint="cs"/>
          <w:sz w:val="30"/>
          <w:szCs w:val="30"/>
          <w:cs/>
        </w:rPr>
        <w:t>การขาย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ที่ให้สิทธิลูกค้าในการคืนสินค้า </w:t>
      </w:r>
      <w:r w:rsidR="00FA3532"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FF1A46" w:rsidRPr="00553AB0">
        <w:rPr>
          <w:rFonts w:asciiTheme="majorBidi" w:hAnsiTheme="majorBidi" w:cstheme="majorBidi" w:hint="cs"/>
          <w:sz w:val="30"/>
          <w:szCs w:val="30"/>
          <w:cs/>
        </w:rPr>
        <w:t>และต้นทุนขาย</w:t>
      </w:r>
      <w:r w:rsidR="00FF1A46" w:rsidRPr="00553AB0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FA3532" w:rsidRPr="00553AB0">
        <w:rPr>
          <w:rFonts w:asciiTheme="majorBidi" w:hAnsiTheme="majorBidi" w:cstheme="majorBidi" w:hint="cs"/>
          <w:sz w:val="30"/>
          <w:szCs w:val="30"/>
          <w:cs/>
        </w:rPr>
        <w:t>สินค้าที่คาดว่าจะได้รับคืน</w:t>
      </w:r>
    </w:p>
    <w:p w14:paraId="589BB9C5" w14:textId="643496DF" w:rsidR="001B05B2" w:rsidRPr="00553AB0" w:rsidRDefault="001B05B2" w:rsidP="00413A7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FCDBE2" w14:textId="6BFDDB34" w:rsidR="004049C2" w:rsidRPr="00553AB0" w:rsidRDefault="004049C2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53AB0">
        <w:rPr>
          <w:rFonts w:asciiTheme="majorBidi" w:hAnsiTheme="majorBidi"/>
          <w:i/>
          <w:iCs/>
          <w:sz w:val="30"/>
          <w:szCs w:val="30"/>
          <w:cs/>
        </w:rPr>
        <w:lastRenderedPageBreak/>
        <w:t>เงินที่จ่ายให้กับลูกค้า</w:t>
      </w:r>
    </w:p>
    <w:p w14:paraId="6A0B9945" w14:textId="5C4D45F0" w:rsidR="00407FD4" w:rsidRPr="00553AB0" w:rsidRDefault="004049C2" w:rsidP="00751CE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กลุ่มบริษัทจ่ายค่าจัดวางสินค้า ค่าจัดงานแสดงสินค้า หร</w:t>
      </w:r>
      <w:r w:rsidR="006E18EF" w:rsidRPr="00553AB0">
        <w:rPr>
          <w:rFonts w:asciiTheme="majorBidi" w:hAnsiTheme="majorBidi" w:cstheme="majorBidi"/>
          <w:sz w:val="30"/>
          <w:szCs w:val="30"/>
          <w:cs/>
        </w:rPr>
        <w:t>ือค่าโฆษณาให้กับร้านค้าปลีก</w:t>
      </w:r>
      <w:r w:rsidR="006E18EF"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หาก</w:t>
      </w:r>
      <w:r w:rsidR="006E18EF" w:rsidRPr="00553AB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53AB0">
        <w:rPr>
          <w:rFonts w:asciiTheme="majorBidi" w:hAnsiTheme="majorBidi" w:cstheme="majorBidi"/>
          <w:sz w:val="30"/>
          <w:szCs w:val="30"/>
          <w:cs/>
        </w:rPr>
        <w:t>ได้รับสินค้าหรือบริการจากลูกค้า 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หากไม่ได้รับสินค้าหรือบริการจากลูกค้า 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</w:t>
      </w:r>
    </w:p>
    <w:p w14:paraId="1B80F7AF" w14:textId="77777777" w:rsidR="00764988" w:rsidRPr="00553AB0" w:rsidRDefault="00764988" w:rsidP="00751CE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A7A1E5" w14:textId="472C88D7" w:rsidR="00A54000" w:rsidRPr="00553AB0" w:rsidRDefault="00A54000" w:rsidP="00A54000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53AB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7804B5" w:rsidRPr="00553AB0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จากการลงทุน</w:t>
      </w:r>
    </w:p>
    <w:p w14:paraId="7AD5F1BC" w14:textId="1C567DD8" w:rsidR="00A54000" w:rsidRPr="00553AB0" w:rsidRDefault="00A54000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E066E" w14:textId="2EFA205C" w:rsidR="00A54000" w:rsidRPr="00553AB0" w:rsidRDefault="00A54000" w:rsidP="00A54000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53AB0">
        <w:rPr>
          <w:rFonts w:asciiTheme="majorBidi" w:hAnsiTheme="majorBidi" w:cstheme="majorBidi" w:hint="cs"/>
          <w:i/>
          <w:sz w:val="30"/>
          <w:szCs w:val="30"/>
          <w:cs/>
        </w:rPr>
        <w:t>รายได้</w:t>
      </w:r>
      <w:r w:rsidR="007804B5" w:rsidRPr="00553AB0">
        <w:rPr>
          <w:rFonts w:asciiTheme="majorBidi" w:hAnsiTheme="majorBidi" w:cstheme="majorBidi" w:hint="cs"/>
          <w:i/>
          <w:sz w:val="30"/>
          <w:szCs w:val="30"/>
          <w:cs/>
        </w:rPr>
        <w:t>จากการลงทุน</w:t>
      </w:r>
      <w:r w:rsidRPr="00553AB0">
        <w:rPr>
          <w:rFonts w:asciiTheme="majorBidi" w:hAnsiTheme="majorBidi" w:cstheme="majorBidi" w:hint="cs"/>
          <w:i/>
          <w:sz w:val="30"/>
          <w:szCs w:val="30"/>
          <w:cs/>
        </w:rPr>
        <w:t>ประกอบด้วย</w:t>
      </w:r>
      <w:r w:rsidR="008D5FC0" w:rsidRPr="00553A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 w:hint="cs"/>
          <w:i/>
          <w:sz w:val="30"/>
          <w:szCs w:val="30"/>
          <w:cs/>
        </w:rPr>
        <w:t>เงินปันผล</w:t>
      </w:r>
      <w:r w:rsidR="00E43B05" w:rsidRPr="00553AB0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 w:hint="cs"/>
          <w:i/>
          <w:sz w:val="30"/>
          <w:szCs w:val="30"/>
          <w:cs/>
        </w:rPr>
        <w:t>ดอกเบี้ยรับ</w:t>
      </w:r>
      <w:r w:rsidR="00E43B05" w:rsidRPr="00553AB0">
        <w:rPr>
          <w:rFonts w:asciiTheme="majorBidi" w:hAnsiTheme="majorBidi" w:cstheme="majorBidi" w:hint="cs"/>
          <w:i/>
          <w:sz w:val="30"/>
          <w:szCs w:val="30"/>
          <w:cs/>
        </w:rPr>
        <w:t>และอื่น</w:t>
      </w:r>
      <w:r w:rsidR="00D0427B" w:rsidRPr="00553AB0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="00E43B05" w:rsidRPr="00553AB0">
        <w:rPr>
          <w:rFonts w:asciiTheme="majorBidi" w:hAnsiTheme="majorBidi" w:cstheme="majorBidi" w:hint="cs"/>
          <w:i/>
          <w:sz w:val="30"/>
          <w:szCs w:val="30"/>
          <w:cs/>
        </w:rPr>
        <w:t>ๆ</w:t>
      </w:r>
      <w:r w:rsidR="007804B5" w:rsidRPr="00553AB0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 w:hint="cs"/>
          <w:i/>
          <w:sz w:val="30"/>
          <w:szCs w:val="30"/>
          <w:cs/>
        </w:rPr>
        <w:t>โดยเงินปันผลรับบันทึกในกำไรหรือขาดทุนใน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วันที่กลุ่มบริษัทมี</w:t>
      </w:r>
      <w:r w:rsidRPr="00553AB0">
        <w:rPr>
          <w:rFonts w:asciiTheme="majorBidi" w:hAnsiTheme="majorBidi" w:cstheme="majorBidi" w:hint="cs"/>
          <w:i/>
          <w:sz w:val="30"/>
          <w:szCs w:val="30"/>
          <w:cs/>
        </w:rPr>
        <w:t>สิทธิได้รับเงินปันผล</w:t>
      </w:r>
      <w:r w:rsidR="007804B5" w:rsidRPr="00553AB0">
        <w:rPr>
          <w:rFonts w:asciiTheme="majorBidi" w:hAnsiTheme="majorBidi" w:cstheme="majorBidi" w:hint="cs"/>
          <w:i/>
          <w:sz w:val="30"/>
          <w:szCs w:val="30"/>
          <w:cs/>
        </w:rPr>
        <w:t xml:space="preserve"> และดอกเบี้ยรับบันทึกในกำไรหรือขาดทุนตามเกณฑ์คงค้าง</w:t>
      </w:r>
    </w:p>
    <w:p w14:paraId="21B222D5" w14:textId="198D512C" w:rsidR="007E0988" w:rsidRPr="00553AB0" w:rsidRDefault="007E0988" w:rsidP="002B734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BF34E14" w14:textId="77777777" w:rsidR="00553244" w:rsidRPr="00553AB0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53AB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500737CC" w14:textId="77777777" w:rsidR="00553244" w:rsidRPr="00553AB0" w:rsidRDefault="00553244" w:rsidP="00553244">
      <w:pPr>
        <w:spacing w:line="240" w:lineRule="auto"/>
        <w:ind w:left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1D4C7364" w14:textId="247E1BD4" w:rsidR="00553244" w:rsidRPr="00553AB0" w:rsidRDefault="00553244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FA3532" w:rsidRPr="00553AB0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553AB0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2403DDE" w14:textId="77777777" w:rsidR="005559AB" w:rsidRPr="00553AB0" w:rsidRDefault="005559AB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396A7" w14:textId="4CB8406A" w:rsidR="0064187C" w:rsidRPr="00553AB0" w:rsidRDefault="00553244" w:rsidP="002954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FA3532" w:rsidRPr="00553AB0">
        <w:rPr>
          <w:rFonts w:asciiTheme="majorBidi" w:hAnsiTheme="majorBidi" w:cstheme="majorBidi" w:hint="cs"/>
          <w:sz w:val="30"/>
          <w:szCs w:val="30"/>
          <w:cs/>
        </w:rPr>
        <w:t>บั</w:t>
      </w:r>
      <w:r w:rsidR="006F360E" w:rsidRPr="00553AB0">
        <w:rPr>
          <w:rFonts w:asciiTheme="majorBidi" w:hAnsiTheme="majorBidi" w:cstheme="majorBidi" w:hint="cs"/>
          <w:sz w:val="30"/>
          <w:szCs w:val="30"/>
          <w:cs/>
        </w:rPr>
        <w:t>น</w:t>
      </w:r>
      <w:r w:rsidR="00FA3532" w:rsidRPr="00553AB0">
        <w:rPr>
          <w:rFonts w:asciiTheme="majorBidi" w:hAnsiTheme="majorBidi" w:cstheme="majorBidi" w:hint="cs"/>
          <w:sz w:val="30"/>
          <w:szCs w:val="30"/>
          <w:cs/>
        </w:rPr>
        <w:t>ทึก</w:t>
      </w:r>
      <w:r w:rsidRPr="00553AB0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D0427B"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ๆ</w:t>
      </w:r>
    </w:p>
    <w:p w14:paraId="0146D4FF" w14:textId="07413B43" w:rsidR="0029540E" w:rsidRPr="00553AB0" w:rsidRDefault="0029540E" w:rsidP="001B05B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4AB625" w14:textId="24667C62" w:rsidR="00553244" w:rsidRPr="00553AB0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8D14A1" w:rsidRPr="00553AB0">
        <w:rPr>
          <w:rFonts w:asciiTheme="majorBidi" w:hAnsiTheme="majorBidi" w:cstheme="majorBidi"/>
          <w:sz w:val="30"/>
          <w:szCs w:val="30"/>
          <w:cs/>
        </w:rPr>
        <w:t xml:space="preserve">ที่ใช้เพื่อความมุ่งหมายทางภาษี </w:t>
      </w:r>
      <w:r w:rsidRPr="00553AB0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</w:t>
      </w:r>
      <w:r w:rsidR="008D14A1" w:rsidRPr="00553AB0">
        <w:rPr>
          <w:rFonts w:asciiTheme="majorBidi" w:hAnsiTheme="majorBidi" w:cstheme="majorBidi"/>
          <w:sz w:val="30"/>
          <w:szCs w:val="30"/>
          <w:cs/>
        </w:rPr>
        <w:t xml:space="preserve">ลแตกต่างชั่วคราวต่อไปนี้ การรับรู้ค่าความนิยมในครั้งแรก 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14:paraId="64FAA779" w14:textId="4798F899" w:rsidR="00553244" w:rsidRPr="00553AB0" w:rsidRDefault="00553244" w:rsidP="00F3687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9A0402" w14:textId="75E8BF7F" w:rsidR="00503D96" w:rsidRPr="00553AB0" w:rsidRDefault="00553244" w:rsidP="00FA353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</w:t>
      </w:r>
      <w:r w:rsidR="00FA3532"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3532" w:rsidRPr="00553AB0">
        <w:rPr>
          <w:rFonts w:asciiTheme="majorBidi" w:hAnsi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A9D33B8" w14:textId="58DC89FF" w:rsidR="00553244" w:rsidRPr="00553AB0" w:rsidRDefault="00553244" w:rsidP="006C25E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853D35" w14:textId="40C88D8B" w:rsidR="00633BAB" w:rsidRPr="00553AB0" w:rsidRDefault="009D04AA" w:rsidP="001B05B2">
      <w:pPr>
        <w:pStyle w:val="BodyText"/>
        <w:spacing w:after="0" w:line="240" w:lineRule="auto"/>
        <w:ind w:left="540" w:right="29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</w:t>
      </w:r>
      <w:r w:rsidR="00D13A37" w:rsidRPr="00553AB0">
        <w:rPr>
          <w:sz w:val="30"/>
          <w:szCs w:val="30"/>
          <w:cs/>
        </w:rPr>
        <w:t>ชน์จากผลแตกต่างชั่วคราวดังกล่าว</w:t>
      </w:r>
      <w:r w:rsidRPr="00553AB0">
        <w:rPr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5D6AEDE" w14:textId="77777777" w:rsidR="00413A75" w:rsidRPr="00553AB0" w:rsidRDefault="00413A75" w:rsidP="001B05B2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420C6FDF" w14:textId="77777777" w:rsidR="00553244" w:rsidRPr="00553AB0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53AB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22C8A70" w14:textId="77777777" w:rsidR="00553244" w:rsidRPr="000B639A" w:rsidRDefault="00553244" w:rsidP="00553244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C7CF05" w14:textId="0D2A3EBC" w:rsidR="00553244" w:rsidRPr="00553AB0" w:rsidRDefault="00553244" w:rsidP="004970F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53AB0">
        <w:rPr>
          <w:rFonts w:asciiTheme="majorBidi" w:hAnsiTheme="majorBidi" w:cstheme="majorBidi"/>
          <w:spacing w:val="4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8B567A6" w14:textId="77777777" w:rsidR="00826930" w:rsidRPr="00553AB0" w:rsidRDefault="00826930" w:rsidP="004970F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8F4A666" w14:textId="73134D1C" w:rsidR="0094560A" w:rsidRPr="00553AB0" w:rsidRDefault="0094560A" w:rsidP="00397DF4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b/>
          <w:bCs/>
          <w:sz w:val="30"/>
          <w:szCs w:val="30"/>
        </w:rPr>
      </w:pPr>
      <w:r w:rsidRPr="00553AB0">
        <w:rPr>
          <w:rFonts w:hint="cs"/>
          <w:b/>
          <w:bCs/>
          <w:sz w:val="30"/>
          <w:szCs w:val="30"/>
          <w:cs/>
        </w:rPr>
        <w:t>การซื้อบริษัทย่อย</w:t>
      </w:r>
    </w:p>
    <w:p w14:paraId="55D1E56B" w14:textId="3C23D752" w:rsidR="001524BB" w:rsidRPr="00553AB0" w:rsidRDefault="001524BB" w:rsidP="00F501E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-45"/>
        <w:contextualSpacing/>
        <w:rPr>
          <w:rFonts w:asciiTheme="majorBidi" w:hAnsiTheme="majorBidi" w:cstheme="majorBidi"/>
          <w:i/>
          <w:iCs/>
          <w:sz w:val="30"/>
          <w:szCs w:val="30"/>
        </w:rPr>
      </w:pPr>
    </w:p>
    <w:p w14:paraId="26985C4A" w14:textId="32410869" w:rsidR="00EE54E1" w:rsidRPr="00553AB0" w:rsidRDefault="00EE54E1" w:rsidP="00EE54E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</w:rPr>
      </w:pPr>
      <w:r w:rsidRPr="00553AB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012299" w:rsidRPr="00553AB0">
        <w:rPr>
          <w:rFonts w:asciiTheme="majorBidi" w:hAnsiTheme="majorBidi" w:cstheme="majorBidi"/>
          <w:i/>
          <w:iCs/>
          <w:sz w:val="30"/>
          <w:szCs w:val="30"/>
        </w:rPr>
        <w:t>2564</w:t>
      </w:r>
    </w:p>
    <w:p w14:paraId="3E194BA3" w14:textId="77777777" w:rsidR="00EE54E1" w:rsidRPr="00553AB0" w:rsidRDefault="00EE54E1" w:rsidP="00EE54E1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6B77945D" w14:textId="5957C446" w:rsidR="00EE54E1" w:rsidRPr="00553AB0" w:rsidRDefault="006B181C" w:rsidP="00EE54E1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553AB0">
        <w:rPr>
          <w:rFonts w:cs="Angsana New" w:hint="cs"/>
          <w:i/>
          <w:iCs/>
          <w:sz w:val="30"/>
          <w:szCs w:val="30"/>
          <w:cs/>
          <w:lang w:bidi="th-TH"/>
        </w:rPr>
        <w:t>การ</w:t>
      </w:r>
      <w:r w:rsidR="00EE54E1" w:rsidRPr="00553AB0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ซื้อเงินลงทุนในบริษัท อินโนเวชั่น ออฟ เอ็กซ์พีเรียนซ์ จำกัด</w:t>
      </w:r>
    </w:p>
    <w:p w14:paraId="6583A00E" w14:textId="77777777" w:rsidR="00EE54E1" w:rsidRPr="00553AB0" w:rsidRDefault="00EE54E1" w:rsidP="00EE54E1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629C4BCF" w14:textId="3F986DBB" w:rsidR="001C0CD9" w:rsidRPr="00553AB0" w:rsidRDefault="00EE54E1" w:rsidP="0038216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1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>มีนาคม</w:t>
      </w:r>
      <w:r w:rsidRPr="00553AB0">
        <w:rPr>
          <w:rFonts w:asciiTheme="majorBidi" w:hAnsiTheme="majorBidi"/>
          <w:sz w:val="30"/>
          <w:szCs w:val="30"/>
          <w:cs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2564</w:t>
      </w:r>
      <w:r w:rsidRPr="00553AB0">
        <w:rPr>
          <w:rFonts w:asciiTheme="majorBidi" w:hAnsiTheme="majorBidi"/>
          <w:sz w:val="30"/>
          <w:szCs w:val="30"/>
          <w:cs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>กลุ่มบริษัทได้ซื้อเงินลงทุนใน</w:t>
      </w:r>
      <w:r w:rsidRPr="00553AB0">
        <w:rPr>
          <w:rFonts w:asciiTheme="majorBidi" w:hAnsiTheme="majorBidi"/>
          <w:sz w:val="30"/>
          <w:szCs w:val="30"/>
          <w:cs/>
        </w:rPr>
        <w:t xml:space="preserve">บริษัท อินโนเวชั่น ออฟ เอ็กซ์พีเรียนซ์ จำกัด </w:t>
      </w:r>
      <w:r w:rsidRPr="00553AB0">
        <w:rPr>
          <w:rFonts w:asciiTheme="majorBidi" w:hAnsiTheme="majorBidi" w:hint="cs"/>
          <w:sz w:val="30"/>
          <w:szCs w:val="30"/>
          <w:cs/>
        </w:rPr>
        <w:t>ซึ่งประกอบธุรกิจให้บริการทางด้านการตลาด</w:t>
      </w:r>
      <w:r w:rsidRPr="00553AB0">
        <w:rPr>
          <w:rFonts w:asciiTheme="majorBidi" w:hAnsiTheme="majorBidi"/>
          <w:sz w:val="30"/>
          <w:szCs w:val="30"/>
          <w:cs/>
        </w:rPr>
        <w:t xml:space="preserve">ในสัดส่วนร้อยละ </w:t>
      </w:r>
      <w:r w:rsidR="00012299" w:rsidRPr="00553AB0">
        <w:rPr>
          <w:rFonts w:asciiTheme="majorBidi" w:hAnsiTheme="majorBidi"/>
          <w:sz w:val="30"/>
          <w:szCs w:val="30"/>
        </w:rPr>
        <w:t>80</w:t>
      </w:r>
      <w:r w:rsidRPr="00553AB0">
        <w:rPr>
          <w:rFonts w:asciiTheme="majorBidi" w:hAnsiTheme="majorBidi"/>
          <w:sz w:val="30"/>
          <w:szCs w:val="30"/>
          <w:cs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>คิดเป็นจำนวน</w:t>
      </w:r>
      <w:r w:rsidRPr="00553AB0">
        <w:rPr>
          <w:rFonts w:asciiTheme="majorBidi" w:hAnsiTheme="majorBidi"/>
          <w:sz w:val="30"/>
          <w:szCs w:val="30"/>
          <w:cs/>
        </w:rPr>
        <w:t xml:space="preserve">เงิน </w:t>
      </w:r>
      <w:r w:rsidR="00012299" w:rsidRPr="00553AB0">
        <w:rPr>
          <w:rFonts w:asciiTheme="majorBidi" w:hAnsiTheme="majorBidi"/>
          <w:sz w:val="30"/>
          <w:szCs w:val="30"/>
        </w:rPr>
        <w:t>10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8</w:t>
      </w:r>
      <w:r w:rsidRPr="00553AB0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553AB0">
        <w:rPr>
          <w:rFonts w:asciiTheme="majorBidi" w:hAnsiTheme="majorBidi" w:hint="cs"/>
          <w:sz w:val="30"/>
          <w:szCs w:val="30"/>
          <w:cs/>
        </w:rPr>
        <w:t>โดย</w:t>
      </w:r>
      <w:r w:rsidRPr="00553AB0">
        <w:rPr>
          <w:rFonts w:asciiTheme="majorBidi" w:hAnsiTheme="majorBidi"/>
          <w:sz w:val="30"/>
          <w:szCs w:val="30"/>
          <w:cs/>
        </w:rPr>
        <w:t>จะทยอยชำระเงิน</w:t>
      </w:r>
      <w:r w:rsidRPr="00553AB0">
        <w:rPr>
          <w:rFonts w:asciiTheme="majorBidi" w:hAnsiTheme="majorBidi"/>
          <w:sz w:val="30"/>
          <w:szCs w:val="30"/>
          <w:cs/>
        </w:rPr>
        <w:br/>
        <w:t>ค่าหุ้นดังกล่าวให้กับกลุ่มผู้ถือหุ้นเดิมตามเงื่อนไขที่ระบุไว้ในสัญญา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มูลค่ายุติธรรมของสินทรัพย์สุทธิที่ได้มา</w:t>
      </w:r>
      <w:r w:rsidRPr="00553AB0">
        <w:rPr>
          <w:rFonts w:asciiTheme="majorBidi" w:hAnsiTheme="majorBidi"/>
          <w:sz w:val="30"/>
          <w:szCs w:val="30"/>
          <w:cs/>
        </w:rPr>
        <w:br/>
      </w:r>
      <w:r w:rsidRPr="00553AB0">
        <w:rPr>
          <w:rFonts w:asciiTheme="majorBidi" w:hAnsiTheme="majorBidi" w:hint="cs"/>
          <w:sz w:val="30"/>
          <w:szCs w:val="30"/>
          <w:cs/>
        </w:rPr>
        <w:t xml:space="preserve">มีจำนวน </w:t>
      </w:r>
      <w:r w:rsidR="00012299" w:rsidRPr="00553AB0">
        <w:rPr>
          <w:rFonts w:asciiTheme="majorBidi" w:hAnsiTheme="majorBidi"/>
          <w:sz w:val="30"/>
          <w:szCs w:val="30"/>
        </w:rPr>
        <w:t>0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3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ล้านบาท ส่งผลให้เกิดค่าความนิยมจำนวน </w:t>
      </w:r>
      <w:r w:rsidR="00012299" w:rsidRPr="00553AB0">
        <w:rPr>
          <w:rFonts w:asciiTheme="majorBidi" w:hAnsiTheme="majorBidi"/>
          <w:sz w:val="30"/>
          <w:szCs w:val="30"/>
        </w:rPr>
        <w:t>10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5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>ล้านบาทในงบการเงินรว</w:t>
      </w:r>
      <w:r w:rsidR="001524BB" w:rsidRPr="00553AB0">
        <w:rPr>
          <w:rFonts w:asciiTheme="majorBidi" w:hAnsiTheme="majorBidi" w:hint="cs"/>
          <w:sz w:val="30"/>
          <w:szCs w:val="30"/>
          <w:cs/>
        </w:rPr>
        <w:t>ม</w:t>
      </w:r>
    </w:p>
    <w:p w14:paraId="7CB811FA" w14:textId="77777777" w:rsidR="00382160" w:rsidRPr="00553AB0" w:rsidRDefault="00382160" w:rsidP="0038216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1B3CCD4F" w14:textId="4BA3B677" w:rsidR="00C954AB" w:rsidRPr="00553AB0" w:rsidRDefault="00C954AB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53AB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69CFF95" w14:textId="77777777" w:rsidR="00C954AB" w:rsidRPr="00553AB0" w:rsidRDefault="00C954AB" w:rsidP="00BA5455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</w:rPr>
      </w:pPr>
    </w:p>
    <w:p w14:paraId="52F221D1" w14:textId="09B071B8" w:rsidR="0004582F" w:rsidRPr="00553AB0" w:rsidRDefault="0004582F" w:rsidP="009B0D0C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553AB0">
        <w:rPr>
          <w:rFonts w:asciiTheme="majorBidi" w:hAnsiTheme="majorBidi"/>
          <w:b w:val="0"/>
          <w:bCs w:val="0"/>
          <w:i w:val="0"/>
          <w:iCs w:val="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 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0A59ED0" w14:textId="48991DF8" w:rsidR="00E029D3" w:rsidRPr="00553AB0" w:rsidRDefault="00E029D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53AB0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2B8C443B" w14:textId="221F4B9E" w:rsidR="009B0D0C" w:rsidRPr="00553AB0" w:rsidRDefault="009B0D0C" w:rsidP="00BB2383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</w:rPr>
      </w:pPr>
      <w:r w:rsidRPr="00553AB0">
        <w:rPr>
          <w:rFonts w:asciiTheme="majorBidi" w:hAnsiTheme="majorBidi" w:cstheme="majorBidi"/>
          <w:b w:val="0"/>
          <w:bCs w:val="0"/>
          <w:i w:val="0"/>
          <w:iCs w:val="0"/>
          <w:cs/>
        </w:rPr>
        <w:lastRenderedPageBreak/>
        <w:t>ความสัมพันธ์ที่มีกับบริษัทย่อย บริษัทร่วมและการร่วมค้าได้เปิดเผยในหมายเหตุข้อ</w:t>
      </w:r>
      <w:r w:rsidR="00CC691A" w:rsidRPr="00553AB0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="00012299" w:rsidRPr="00553AB0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9</w:t>
      </w:r>
      <w:r w:rsidRPr="00553AB0">
        <w:rPr>
          <w:rFonts w:asciiTheme="majorBidi" w:hAnsiTheme="majorBidi"/>
          <w:b w:val="0"/>
          <w:bCs w:val="0"/>
          <w:i w:val="0"/>
          <w:iCs w:val="0"/>
          <w:cs/>
        </w:rPr>
        <w:t xml:space="preserve"> </w:t>
      </w:r>
      <w:r w:rsidRPr="00553AB0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และ </w:t>
      </w:r>
      <w:r w:rsidR="00012299" w:rsidRPr="00553AB0">
        <w:rPr>
          <w:rFonts w:asciiTheme="majorBidi" w:hAnsiTheme="majorBidi"/>
          <w:b w:val="0"/>
          <w:bCs w:val="0"/>
          <w:i w:val="0"/>
          <w:iCs w:val="0"/>
          <w:lang w:val="en-US"/>
        </w:rPr>
        <w:t>1</w:t>
      </w:r>
      <w:r w:rsidR="00012299" w:rsidRPr="00553AB0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0</w:t>
      </w:r>
      <w:r w:rsidRPr="00553AB0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 </w:t>
      </w:r>
      <w:r w:rsidR="0004582F" w:rsidRPr="00553AB0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สำหรับ</w:t>
      </w:r>
      <w:r w:rsidRPr="00553AB0">
        <w:rPr>
          <w:rFonts w:asciiTheme="majorBidi" w:hAnsiTheme="majorBidi" w:cstheme="majorBidi"/>
          <w:b w:val="0"/>
          <w:bCs w:val="0"/>
          <w:i w:val="0"/>
          <w:iCs w:val="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</w:t>
      </w:r>
      <w:r w:rsidR="008D5FC0" w:rsidRPr="00553AB0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ท</w:t>
      </w:r>
      <w:r w:rsidRPr="00553AB0">
        <w:rPr>
          <w:rFonts w:asciiTheme="majorBidi" w:hAnsiTheme="majorBidi" w:cstheme="majorBidi"/>
          <w:b w:val="0"/>
          <w:bCs w:val="0"/>
          <w:i w:val="0"/>
          <w:iCs w:val="0"/>
          <w:cs/>
        </w:rPr>
        <w:t>ในระหว่างปีมีดังต่อไปนี้</w:t>
      </w:r>
    </w:p>
    <w:p w14:paraId="52E746E5" w14:textId="77777777" w:rsidR="00E029D3" w:rsidRPr="00553AB0" w:rsidRDefault="00E029D3" w:rsidP="00BB2383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4308"/>
      </w:tblGrid>
      <w:tr w:rsidR="00BB479B" w:rsidRPr="00553AB0" w14:paraId="732442D3" w14:textId="77777777" w:rsidTr="00E75EB3">
        <w:trPr>
          <w:trHeight w:val="20"/>
          <w:tblHeader/>
        </w:trPr>
        <w:tc>
          <w:tcPr>
            <w:tcW w:w="3519" w:type="dxa"/>
          </w:tcPr>
          <w:p w14:paraId="4D766628" w14:textId="55A11729" w:rsidR="00BB479B" w:rsidRPr="00553AB0" w:rsidRDefault="00C92743" w:rsidP="00AA66B1">
            <w:pPr>
              <w:ind w:left="-18" w:right="-108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18" w:type="dxa"/>
          </w:tcPr>
          <w:p w14:paraId="5ECE532F" w14:textId="77777777" w:rsidR="00A72395" w:rsidRPr="00553AB0" w:rsidRDefault="00A72395" w:rsidP="001B12C0">
            <w:pPr>
              <w:ind w:left="-198" w:right="-108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15BE6CB" w14:textId="1F3BA4F7" w:rsidR="001B12C0" w:rsidRPr="00553AB0" w:rsidRDefault="008D2790" w:rsidP="001B12C0">
            <w:pPr>
              <w:ind w:left="-19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b/>
                <w:bCs/>
                <w:sz w:val="30"/>
                <w:szCs w:val="30"/>
              </w:rPr>
              <w:t>/</w:t>
            </w: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08" w:type="dxa"/>
          </w:tcPr>
          <w:p w14:paraId="0DB1A56F" w14:textId="77777777" w:rsidR="00BB479B" w:rsidRPr="00553AB0" w:rsidRDefault="00BB479B" w:rsidP="00E75EB3">
            <w:pPr>
              <w:ind w:left="72" w:right="-18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2395" w:rsidRPr="00553AB0" w14:paraId="40886A65" w14:textId="77777777" w:rsidTr="00E75EB3">
        <w:trPr>
          <w:trHeight w:val="20"/>
        </w:trPr>
        <w:tc>
          <w:tcPr>
            <w:tcW w:w="3519" w:type="dxa"/>
          </w:tcPr>
          <w:p w14:paraId="51249F00" w14:textId="77777777" w:rsidR="00A72395" w:rsidRPr="00553AB0" w:rsidRDefault="00A72395" w:rsidP="00A72395">
            <w:pPr>
              <w:ind w:left="-18" w:right="-108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8" w:type="dxa"/>
          </w:tcPr>
          <w:p w14:paraId="04F490B4" w14:textId="77777777" w:rsidR="00A72395" w:rsidRPr="00553AB0" w:rsidRDefault="00A72395" w:rsidP="00A72395">
            <w:pPr>
              <w:ind w:left="-198" w:right="-18"/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</w:tcPr>
          <w:p w14:paraId="35600ABB" w14:textId="068A327F" w:rsidR="00A72395" w:rsidRPr="00553AB0" w:rsidRDefault="00A72395" w:rsidP="004E71FD">
            <w:pPr>
              <w:ind w:left="176" w:hanging="176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บุคคลที่ม</w:t>
            </w:r>
            <w:r w:rsidR="004E71FD" w:rsidRPr="00553AB0">
              <w:rPr>
                <w:rFonts w:hint="cs"/>
                <w:sz w:val="30"/>
                <w:szCs w:val="30"/>
                <w:cs/>
              </w:rPr>
              <w:t xml:space="preserve">ีอำนาจและความรับผิดชอบการวางแผน    </w:t>
            </w:r>
            <w:r w:rsidRPr="00553AB0">
              <w:rPr>
                <w:rFonts w:hint="cs"/>
                <w:sz w:val="30"/>
                <w:szCs w:val="30"/>
                <w:cs/>
              </w:rPr>
              <w:t>สั่งการและควบคุมกิจกรรมต่าง ๆ ของกิจการ</w:t>
            </w:r>
            <w:r w:rsidR="00E14F32" w:rsidRPr="00553AB0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553AB0">
              <w:rPr>
                <w:rFonts w:hint="cs"/>
                <w:sz w:val="30"/>
                <w:szCs w:val="30"/>
                <w:cs/>
              </w:rPr>
              <w:t>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E0B19" w:rsidRPr="00553AB0" w14:paraId="6D08BC7F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4917169A" w14:textId="77777777" w:rsidR="002E0B19" w:rsidRPr="00553AB0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</w:t>
            </w:r>
            <w:r w:rsidRPr="00553A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แอ็ดวานซ์อินฟอร์เมชั่น</w:t>
            </w:r>
          </w:p>
          <w:p w14:paraId="15CAEB0A" w14:textId="77777777" w:rsidR="002E0B19" w:rsidRPr="00553AB0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553A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เทคโนโลยี 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24A790FD" w14:textId="77777777" w:rsidR="002E0B19" w:rsidRPr="00553AB0" w:rsidRDefault="002E0B19" w:rsidP="002E0B19">
            <w:pPr>
              <w:jc w:val="center"/>
            </w:pPr>
            <w:r w:rsidRPr="00553AB0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4B71EFC9" w14:textId="77777777" w:rsidR="002E0B19" w:rsidRPr="00553AB0" w:rsidRDefault="002E0B19" w:rsidP="002E0B19">
            <w:r w:rsidRPr="00553AB0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53AB0" w14:paraId="619F553D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5136E107" w14:textId="6CD41BAB" w:rsidR="0044116A" w:rsidRPr="00553AB0" w:rsidRDefault="0044116A" w:rsidP="0044116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มหาวิทยาลัยกรุงเทพ</w:t>
            </w:r>
          </w:p>
        </w:tc>
        <w:tc>
          <w:tcPr>
            <w:tcW w:w="1418" w:type="dxa"/>
            <w:shd w:val="clear" w:color="auto" w:fill="auto"/>
          </w:tcPr>
          <w:p w14:paraId="41639D9D" w14:textId="20366AAE" w:rsidR="0044116A" w:rsidRPr="00553AB0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5A2623C" w14:textId="62A75CEA" w:rsidR="0044116A" w:rsidRPr="00553AB0" w:rsidRDefault="0044116A" w:rsidP="0044116A">
            <w:pPr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C1C56" w:rsidRPr="00553AB0" w14:paraId="6F134198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61AC4D75" w14:textId="5F2CAD9D" w:rsidR="00AC1C56" w:rsidRPr="00553AB0" w:rsidRDefault="00AC1C56" w:rsidP="00AC1C56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บียู พร็อพเพอร์ตี้ จำกัด</w:t>
            </w:r>
          </w:p>
        </w:tc>
        <w:tc>
          <w:tcPr>
            <w:tcW w:w="1418" w:type="dxa"/>
            <w:shd w:val="clear" w:color="auto" w:fill="auto"/>
          </w:tcPr>
          <w:p w14:paraId="2A246323" w14:textId="6A06892D" w:rsidR="00AC1C56" w:rsidRPr="00553AB0" w:rsidRDefault="00AC1C56" w:rsidP="00AC1C56">
            <w:pPr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50FC0331" w14:textId="17C9855A" w:rsidR="00AC1C56" w:rsidRPr="00553AB0" w:rsidRDefault="00AC1C56" w:rsidP="00AC1C56">
            <w:pPr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720B" w:rsidRPr="00553AB0" w14:paraId="4CFD7537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3E46DE57" w14:textId="5F4F3BC8" w:rsidR="00C4720B" w:rsidRPr="00553AB0" w:rsidRDefault="00C4720B" w:rsidP="00C4720B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บริษัท ดี </w:t>
            </w:r>
            <w:r w:rsidRPr="00553AB0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- </w:t>
            </w:r>
            <w:r w:rsidR="00012299" w:rsidRPr="00553AB0">
              <w:rPr>
                <w:rFonts w:asciiTheme="majorBidi" w:hAnsiTheme="majorBidi"/>
                <w:color w:val="000000"/>
                <w:sz w:val="30"/>
                <w:szCs w:val="30"/>
              </w:rPr>
              <w:t>1</w:t>
            </w:r>
            <w:r w:rsidRPr="00553AB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3FCC791C" w14:textId="69045347" w:rsidR="00C4720B" w:rsidRPr="00553AB0" w:rsidRDefault="00C4720B" w:rsidP="00C4720B">
            <w:pPr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24F0848" w14:textId="65FBC7B2" w:rsidR="00C4720B" w:rsidRPr="00553AB0" w:rsidRDefault="00C4720B" w:rsidP="00C4720B">
            <w:pPr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720B" w:rsidRPr="00553AB0" w14:paraId="05F7C19A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0FD05813" w14:textId="0CCADA4F" w:rsidR="00C4720B" w:rsidRPr="00553AB0" w:rsidRDefault="00C4720B" w:rsidP="00C4720B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เบลล์ เปปเปอร์ จำกัด</w:t>
            </w:r>
          </w:p>
        </w:tc>
        <w:tc>
          <w:tcPr>
            <w:tcW w:w="1418" w:type="dxa"/>
            <w:shd w:val="clear" w:color="auto" w:fill="auto"/>
          </w:tcPr>
          <w:p w14:paraId="46CF84AD" w14:textId="5D25C65D" w:rsidR="00C4720B" w:rsidRPr="00553AB0" w:rsidRDefault="00C4720B" w:rsidP="00C4720B">
            <w:pPr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221CE65" w14:textId="51FE374D" w:rsidR="00C4720B" w:rsidRPr="00553AB0" w:rsidRDefault="00C4720B" w:rsidP="00C4720B">
            <w:pPr>
              <w:ind w:left="176" w:hanging="176"/>
              <w:rPr>
                <w:spacing w:val="-10"/>
                <w:sz w:val="30"/>
                <w:szCs w:val="30"/>
                <w:cs/>
              </w:rPr>
            </w:pPr>
            <w:r w:rsidRPr="00553AB0">
              <w:rPr>
                <w:rFonts w:hint="cs"/>
                <w:spacing w:val="-10"/>
                <w:sz w:val="30"/>
                <w:szCs w:val="30"/>
                <w:cs/>
              </w:rPr>
              <w:t>มีผู้บริหารสำคัญของบริษัทเป็นกรรมการและผู้ถือหุ้น</w:t>
            </w:r>
          </w:p>
        </w:tc>
      </w:tr>
    </w:tbl>
    <w:p w14:paraId="6BE24B90" w14:textId="77777777" w:rsidR="003623FD" w:rsidRPr="00553AB0" w:rsidRDefault="003623FD" w:rsidP="002620BF">
      <w:pPr>
        <w:pStyle w:val="BodyText2"/>
        <w:ind w:right="18"/>
        <w:rPr>
          <w:sz w:val="28"/>
          <w:szCs w:val="28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95"/>
        <w:gridCol w:w="246"/>
        <w:gridCol w:w="1117"/>
        <w:gridCol w:w="236"/>
        <w:gridCol w:w="1115"/>
        <w:gridCol w:w="236"/>
        <w:gridCol w:w="1166"/>
      </w:tblGrid>
      <w:tr w:rsidR="0004582F" w:rsidRPr="00553AB0" w14:paraId="0FFCBB41" w14:textId="77777777" w:rsidTr="00DE008A">
        <w:trPr>
          <w:tblHeader/>
        </w:trPr>
        <w:tc>
          <w:tcPr>
            <w:tcW w:w="2190" w:type="pct"/>
          </w:tcPr>
          <w:p w14:paraId="5B81692C" w14:textId="38299902" w:rsidR="00F51EBA" w:rsidRPr="00553AB0" w:rsidRDefault="00BB2383" w:rsidP="00F51EB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53AB0">
              <w:rPr>
                <w:sz w:val="28"/>
                <w:szCs w:val="28"/>
              </w:rPr>
              <w:br w:type="page"/>
            </w:r>
            <w:r w:rsidR="0004582F" w:rsidRPr="00553AB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3" w:type="pct"/>
            <w:gridSpan w:val="3"/>
          </w:tcPr>
          <w:p w14:paraId="0EACAA9C" w14:textId="77777777" w:rsidR="00F51EBA" w:rsidRPr="00553AB0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1119CC2F" w14:textId="77777777" w:rsidR="00F51EBA" w:rsidRPr="00553AB0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pct"/>
            <w:gridSpan w:val="3"/>
          </w:tcPr>
          <w:p w14:paraId="25BAF2AE" w14:textId="77777777" w:rsidR="00F51EBA" w:rsidRPr="00553AB0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82F" w:rsidRPr="00553AB0" w14:paraId="56311D44" w14:textId="77777777" w:rsidTr="00DE008A">
        <w:trPr>
          <w:tblHeader/>
        </w:trPr>
        <w:tc>
          <w:tcPr>
            <w:tcW w:w="2190" w:type="pct"/>
          </w:tcPr>
          <w:p w14:paraId="6DA86F5F" w14:textId="76C2EFC9" w:rsidR="00E002CD" w:rsidRPr="00553AB0" w:rsidRDefault="00E002CD" w:rsidP="00C90DAF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53AB0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12299" w:rsidRPr="00553AB0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553AB0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2" w:type="pct"/>
          </w:tcPr>
          <w:p w14:paraId="71C589A4" w14:textId="61897ACF" w:rsidR="00E002CD" w:rsidRPr="00553AB0" w:rsidRDefault="00012299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</w:t>
            </w:r>
            <w:r w:rsidRPr="00553AB0">
              <w:rPr>
                <w:rFonts w:hint="cs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423E5BC7" w14:textId="77777777" w:rsidR="00E002CD" w:rsidRPr="00553AB0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6D53BD3A" w14:textId="1C5C61C8" w:rsidR="00E002CD" w:rsidRPr="00553AB0" w:rsidRDefault="00012299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</w:rPr>
              <w:t>2564</w:t>
            </w:r>
          </w:p>
        </w:tc>
        <w:tc>
          <w:tcPr>
            <w:tcW w:w="125" w:type="pct"/>
          </w:tcPr>
          <w:p w14:paraId="408F5567" w14:textId="77777777" w:rsidR="00E002CD" w:rsidRPr="00553AB0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5CC29A8" w14:textId="2A615F6F" w:rsidR="00E002CD" w:rsidRPr="00553AB0" w:rsidRDefault="00012299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25" w:type="pct"/>
          </w:tcPr>
          <w:p w14:paraId="1466F8B0" w14:textId="77777777" w:rsidR="00E002CD" w:rsidRPr="00553AB0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4D5F2591" w14:textId="5CA8A3E1" w:rsidR="00E002CD" w:rsidRPr="00553AB0" w:rsidRDefault="00012299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</w:rPr>
              <w:t>2564</w:t>
            </w:r>
          </w:p>
        </w:tc>
      </w:tr>
      <w:tr w:rsidR="00E002CD" w:rsidRPr="00553AB0" w14:paraId="22BCC775" w14:textId="77777777" w:rsidTr="003605BB">
        <w:trPr>
          <w:trHeight w:val="345"/>
          <w:tblHeader/>
        </w:trPr>
        <w:tc>
          <w:tcPr>
            <w:tcW w:w="2190" w:type="pct"/>
          </w:tcPr>
          <w:p w14:paraId="353CA1A1" w14:textId="103275AD" w:rsidR="00E002CD" w:rsidRPr="00553AB0" w:rsidRDefault="00E002CD" w:rsidP="00E002CD">
            <w:pPr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14:paraId="721174DA" w14:textId="77777777" w:rsidR="00E002CD" w:rsidRPr="00553AB0" w:rsidRDefault="00E002CD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53AB0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82F" w:rsidRPr="00553AB0" w14:paraId="005ED541" w14:textId="77777777" w:rsidTr="00DE008A">
        <w:tc>
          <w:tcPr>
            <w:tcW w:w="2190" w:type="pct"/>
          </w:tcPr>
          <w:p w14:paraId="6ABDDB70" w14:textId="74DE7302" w:rsidR="009A64D9" w:rsidRPr="00553AB0" w:rsidRDefault="009A64D9" w:rsidP="00E002CD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09836A0" w14:textId="77777777" w:rsidR="009A64D9" w:rsidRPr="00553AB0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A7450EC" w14:textId="77777777" w:rsidR="009A64D9" w:rsidRPr="00553AB0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1B513B70" w14:textId="77777777" w:rsidR="009A64D9" w:rsidRPr="00553AB0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1661F907" w14:textId="77777777" w:rsidR="009A64D9" w:rsidRPr="00553AB0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79B4401" w14:textId="77777777" w:rsidR="009A64D9" w:rsidRPr="00553AB0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A8CB8A0" w14:textId="77777777" w:rsidR="009A64D9" w:rsidRPr="00553AB0" w:rsidRDefault="009A64D9" w:rsidP="00E002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39398EE" w14:textId="77777777" w:rsidR="009A64D9" w:rsidRPr="00553AB0" w:rsidRDefault="009A64D9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</w:tr>
      <w:tr w:rsidR="009F7E66" w:rsidRPr="00553AB0" w14:paraId="37E6521E" w14:textId="77777777" w:rsidTr="009F7E66">
        <w:tc>
          <w:tcPr>
            <w:tcW w:w="2190" w:type="pct"/>
          </w:tcPr>
          <w:p w14:paraId="4C1B1F7F" w14:textId="77777777" w:rsidR="009F7E66" w:rsidRPr="00553AB0" w:rsidRDefault="009F7E66" w:rsidP="009F7E66">
            <w:pPr>
              <w:jc w:val="thaiDistribute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7942C78" w14:textId="6E8319DD" w:rsidR="009F7E66" w:rsidRPr="00553AB0" w:rsidRDefault="009F7E66" w:rsidP="009F7E66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7ACF90" w14:textId="77777777" w:rsidR="009F7E66" w:rsidRPr="00553AB0" w:rsidRDefault="009F7E66" w:rsidP="009F7E66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479843A" w14:textId="22021E41" w:rsidR="009F7E66" w:rsidRPr="00553AB0" w:rsidRDefault="009F7E66" w:rsidP="009F7E66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4D298C2" w14:textId="77777777" w:rsidR="009F7E66" w:rsidRPr="00553AB0" w:rsidRDefault="009F7E66" w:rsidP="009F7E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E3B35B3" w14:textId="77E139D9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9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921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468</w:t>
            </w:r>
          </w:p>
        </w:tc>
        <w:tc>
          <w:tcPr>
            <w:tcW w:w="125" w:type="pct"/>
          </w:tcPr>
          <w:p w14:paraId="5087EB2B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955B3FB" w14:textId="7D6C5945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11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751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518</w:t>
            </w:r>
          </w:p>
        </w:tc>
      </w:tr>
      <w:tr w:rsidR="009F7E66" w:rsidRPr="00553AB0" w14:paraId="04231EC3" w14:textId="77777777" w:rsidTr="009F7E66">
        <w:tc>
          <w:tcPr>
            <w:tcW w:w="2190" w:type="pct"/>
          </w:tcPr>
          <w:p w14:paraId="19E909A4" w14:textId="77777777" w:rsidR="009F7E66" w:rsidRPr="00553AB0" w:rsidRDefault="009F7E66" w:rsidP="009F7E66">
            <w:pPr>
              <w:jc w:val="thaiDistribute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1C2389A9" w14:textId="36841478" w:rsidR="009F7E66" w:rsidRPr="00553AB0" w:rsidRDefault="009F7E66" w:rsidP="009F7E66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64CAE6" w14:textId="77777777" w:rsidR="009F7E66" w:rsidRPr="00553AB0" w:rsidRDefault="009F7E66" w:rsidP="009F7E66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7C89D5E" w14:textId="6EFD65CE" w:rsidR="009F7E66" w:rsidRPr="00553AB0" w:rsidRDefault="009F7E66" w:rsidP="009F7E66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649E162" w14:textId="77777777" w:rsidR="009F7E66" w:rsidRPr="00553AB0" w:rsidRDefault="009F7E66" w:rsidP="009F7E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B585C51" w14:textId="29D021FD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5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486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198</w:t>
            </w:r>
          </w:p>
        </w:tc>
        <w:tc>
          <w:tcPr>
            <w:tcW w:w="125" w:type="pct"/>
          </w:tcPr>
          <w:p w14:paraId="37DA88F6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5C510D2" w14:textId="1C992DDF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5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740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934</w:t>
            </w:r>
          </w:p>
        </w:tc>
      </w:tr>
      <w:tr w:rsidR="009F7E66" w:rsidRPr="00553AB0" w14:paraId="2AEBCFF5" w14:textId="77777777" w:rsidTr="009F7E66">
        <w:tc>
          <w:tcPr>
            <w:tcW w:w="2190" w:type="pct"/>
          </w:tcPr>
          <w:p w14:paraId="79E2E06B" w14:textId="77777777" w:rsidR="009F7E66" w:rsidRPr="00553AB0" w:rsidRDefault="009F7E66" w:rsidP="009F7E66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0FC8701F" w14:textId="041209B4" w:rsidR="009F7E66" w:rsidRPr="00553AB0" w:rsidRDefault="009F7E66" w:rsidP="009F7E66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7820F09" w14:textId="77777777" w:rsidR="009F7E66" w:rsidRPr="00553AB0" w:rsidRDefault="009F7E66" w:rsidP="009F7E66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3878177" w14:textId="10D9FE98" w:rsidR="009F7E66" w:rsidRPr="00553AB0" w:rsidRDefault="009F7E66" w:rsidP="009F7E66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07EB116" w14:textId="77777777" w:rsidR="009F7E66" w:rsidRPr="00553AB0" w:rsidRDefault="009F7E66" w:rsidP="009F7E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75C6067" w14:textId="64935F4B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319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953</w:t>
            </w:r>
          </w:p>
        </w:tc>
        <w:tc>
          <w:tcPr>
            <w:tcW w:w="125" w:type="pct"/>
          </w:tcPr>
          <w:p w14:paraId="7DEB06DD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C733602" w14:textId="2C04B050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503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019</w:t>
            </w:r>
          </w:p>
        </w:tc>
      </w:tr>
      <w:tr w:rsidR="009F7E66" w:rsidRPr="00553AB0" w14:paraId="7E6009F2" w14:textId="77777777" w:rsidTr="009F7E66">
        <w:tc>
          <w:tcPr>
            <w:tcW w:w="2190" w:type="pct"/>
          </w:tcPr>
          <w:p w14:paraId="558AB4F9" w14:textId="29D942FE" w:rsidR="009F7E66" w:rsidRPr="00553AB0" w:rsidRDefault="009F7E66" w:rsidP="009F7E66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454D8C0C" w14:textId="430AE428" w:rsidR="009F7E66" w:rsidRPr="00553AB0" w:rsidRDefault="009F7E66" w:rsidP="009F7E66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28F29" w14:textId="77777777" w:rsidR="009F7E66" w:rsidRPr="00553AB0" w:rsidRDefault="009F7E66" w:rsidP="009F7E66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C3AF9D4" w14:textId="674B700D" w:rsidR="009F7E66" w:rsidRPr="00553AB0" w:rsidRDefault="009F7E66" w:rsidP="009F7E66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D8EFD01" w14:textId="77777777" w:rsidR="009F7E66" w:rsidRPr="00553AB0" w:rsidRDefault="009F7E66" w:rsidP="009F7E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18CD1AD" w14:textId="7A6F9DE9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181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380</w:t>
            </w:r>
          </w:p>
        </w:tc>
        <w:tc>
          <w:tcPr>
            <w:tcW w:w="125" w:type="pct"/>
          </w:tcPr>
          <w:p w14:paraId="0254AA2D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511290A" w14:textId="43164694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170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708</w:t>
            </w:r>
          </w:p>
        </w:tc>
      </w:tr>
      <w:tr w:rsidR="009F7E66" w:rsidRPr="00553AB0" w14:paraId="4A82FE65" w14:textId="77777777" w:rsidTr="009F7E66">
        <w:tc>
          <w:tcPr>
            <w:tcW w:w="2190" w:type="pct"/>
          </w:tcPr>
          <w:p w14:paraId="3C7FDCA8" w14:textId="5C792809" w:rsidR="009F7E66" w:rsidRPr="00553AB0" w:rsidRDefault="009F7E66" w:rsidP="009F7E66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632" w:type="pct"/>
          </w:tcPr>
          <w:p w14:paraId="1040FEDD" w14:textId="101B8BC8" w:rsidR="009F7E66" w:rsidRPr="00553AB0" w:rsidRDefault="009F7E66" w:rsidP="009F7E66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87E11FE" w14:textId="77777777" w:rsidR="009F7E66" w:rsidRPr="00553AB0" w:rsidRDefault="009F7E66" w:rsidP="009F7E66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7850F79" w14:textId="0BCE1F4C" w:rsidR="009F7E66" w:rsidRPr="00553AB0" w:rsidRDefault="009F7E66" w:rsidP="009F7E66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6AF5267" w14:textId="77777777" w:rsidR="009F7E66" w:rsidRPr="00553AB0" w:rsidRDefault="009F7E66" w:rsidP="009F7E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EF8EACB" w14:textId="75DCDD03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16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938</w:t>
            </w:r>
          </w:p>
        </w:tc>
        <w:tc>
          <w:tcPr>
            <w:tcW w:w="125" w:type="pct"/>
          </w:tcPr>
          <w:p w14:paraId="0E54627D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65308BC" w14:textId="02F61401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17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101</w:t>
            </w:r>
          </w:p>
        </w:tc>
      </w:tr>
      <w:tr w:rsidR="009F7E66" w:rsidRPr="00553AB0" w14:paraId="52249DBA" w14:textId="77777777" w:rsidTr="009F7E66">
        <w:tc>
          <w:tcPr>
            <w:tcW w:w="2190" w:type="pct"/>
          </w:tcPr>
          <w:p w14:paraId="6681663E" w14:textId="77777777" w:rsidR="009F7E66" w:rsidRPr="00553AB0" w:rsidRDefault="009F7E66" w:rsidP="009F7E66">
            <w:pPr>
              <w:ind w:right="160"/>
              <w:jc w:val="thaiDistribute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0D3C3789" w14:textId="13DF9AFD" w:rsidR="009F7E66" w:rsidRPr="00553AB0" w:rsidRDefault="009F7E66" w:rsidP="009F7E66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A2B4288" w14:textId="77777777" w:rsidR="009F7E66" w:rsidRPr="00553AB0" w:rsidRDefault="009F7E66" w:rsidP="009F7E66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8A44B59" w14:textId="01C3234D" w:rsidR="009F7E66" w:rsidRPr="00553AB0" w:rsidRDefault="009F7E66" w:rsidP="009F7E66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1EB7D68" w14:textId="77777777" w:rsidR="009F7E66" w:rsidRPr="00553AB0" w:rsidRDefault="009F7E66" w:rsidP="009F7E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236E416" w14:textId="5F3E3C6B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15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455</w:t>
            </w:r>
          </w:p>
        </w:tc>
        <w:tc>
          <w:tcPr>
            <w:tcW w:w="125" w:type="pct"/>
          </w:tcPr>
          <w:p w14:paraId="2ED8E9A6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2884DFC" w14:textId="6B2674FD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18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259</w:t>
            </w:r>
          </w:p>
        </w:tc>
      </w:tr>
      <w:tr w:rsidR="009F7E66" w:rsidRPr="00553AB0" w14:paraId="099E7235" w14:textId="77777777" w:rsidTr="009F7E66">
        <w:tc>
          <w:tcPr>
            <w:tcW w:w="2190" w:type="pct"/>
          </w:tcPr>
          <w:p w14:paraId="2058BDFA" w14:textId="77777777" w:rsidR="009F7E66" w:rsidRPr="00553AB0" w:rsidRDefault="009F7E66" w:rsidP="009F7E66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077CD878" w14:textId="0449A831" w:rsidR="009F7E66" w:rsidRPr="00553AB0" w:rsidRDefault="009F7E66" w:rsidP="009F7E66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B89335B" w14:textId="77777777" w:rsidR="009F7E66" w:rsidRPr="00553AB0" w:rsidRDefault="009F7E66" w:rsidP="009F7E66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9841A01" w14:textId="0F2DD7D8" w:rsidR="009F7E66" w:rsidRPr="00553AB0" w:rsidRDefault="009F7E66" w:rsidP="009F7E66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BE65A14" w14:textId="77777777" w:rsidR="009F7E66" w:rsidRPr="00553AB0" w:rsidRDefault="009F7E66" w:rsidP="009F7E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F1A7034" w14:textId="731EE066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33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433</w:t>
            </w:r>
          </w:p>
        </w:tc>
        <w:tc>
          <w:tcPr>
            <w:tcW w:w="125" w:type="pct"/>
          </w:tcPr>
          <w:p w14:paraId="644F6AE8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5C53566" w14:textId="0A2E95C8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42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481</w:t>
            </w:r>
          </w:p>
        </w:tc>
      </w:tr>
      <w:tr w:rsidR="009F7E66" w:rsidRPr="00553AB0" w14:paraId="79BE0D66" w14:textId="77777777" w:rsidTr="009F7E66">
        <w:tc>
          <w:tcPr>
            <w:tcW w:w="2190" w:type="pct"/>
          </w:tcPr>
          <w:p w14:paraId="69B40AEF" w14:textId="77777777" w:rsidR="009F7E66" w:rsidRPr="00553AB0" w:rsidRDefault="009F7E66" w:rsidP="009F7E66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3B145E0C" w14:textId="18C60FD5" w:rsidR="009F7E66" w:rsidRPr="00553AB0" w:rsidRDefault="009F7E66" w:rsidP="009F7E66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768C96E" w14:textId="77777777" w:rsidR="009F7E66" w:rsidRPr="00553AB0" w:rsidRDefault="009F7E66" w:rsidP="009F7E66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A0436FC" w14:textId="50D43AE3" w:rsidR="009F7E66" w:rsidRPr="00553AB0" w:rsidRDefault="009F7E66" w:rsidP="009F7E66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EBE39F5" w14:textId="77777777" w:rsidR="009F7E66" w:rsidRPr="00553AB0" w:rsidRDefault="009F7E66" w:rsidP="009F7E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2C27918" w14:textId="0C1C2B18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252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424</w:t>
            </w:r>
          </w:p>
        </w:tc>
        <w:tc>
          <w:tcPr>
            <w:tcW w:w="125" w:type="pct"/>
          </w:tcPr>
          <w:p w14:paraId="59AC68C1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63BA88D" w14:textId="181F0E87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243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937</w:t>
            </w:r>
          </w:p>
        </w:tc>
      </w:tr>
      <w:tr w:rsidR="009F7E66" w:rsidRPr="00553AB0" w14:paraId="023CE9E7" w14:textId="77777777" w:rsidTr="009F7E66">
        <w:tc>
          <w:tcPr>
            <w:tcW w:w="2190" w:type="pct"/>
          </w:tcPr>
          <w:p w14:paraId="5FF5CB7C" w14:textId="3F810059" w:rsidR="009F7E66" w:rsidRPr="00553AB0" w:rsidRDefault="009F7E66" w:rsidP="009F7E66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738C3A05" w14:textId="015A226B" w:rsidR="009F7E66" w:rsidRPr="00553AB0" w:rsidRDefault="009F7E66" w:rsidP="009F7E66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59ADA2F" w14:textId="77777777" w:rsidR="009F7E66" w:rsidRPr="00553AB0" w:rsidRDefault="009F7E66" w:rsidP="009F7E66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0B12D65" w14:textId="26DDA313" w:rsidR="009F7E66" w:rsidRPr="00553AB0" w:rsidRDefault="009F7E66" w:rsidP="009F7E66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82739E2" w14:textId="77777777" w:rsidR="009F7E66" w:rsidRPr="00553AB0" w:rsidRDefault="009F7E66" w:rsidP="009F7E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3E463CE" w14:textId="2D2B2590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109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586</w:t>
            </w:r>
          </w:p>
        </w:tc>
        <w:tc>
          <w:tcPr>
            <w:tcW w:w="125" w:type="pct"/>
          </w:tcPr>
          <w:p w14:paraId="6BD58680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995C895" w14:textId="6141A655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148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031</w:t>
            </w:r>
          </w:p>
        </w:tc>
      </w:tr>
      <w:tr w:rsidR="009F7E66" w:rsidRPr="00553AB0" w14:paraId="44F46BF4" w14:textId="77777777" w:rsidTr="009F7E66">
        <w:tc>
          <w:tcPr>
            <w:tcW w:w="2190" w:type="pct"/>
          </w:tcPr>
          <w:p w14:paraId="49E42ECC" w14:textId="3CEDEAE5" w:rsidR="009F7E66" w:rsidRPr="00553AB0" w:rsidRDefault="009F7E66" w:rsidP="009F7E66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51E41D74" w14:textId="79E713A5" w:rsidR="009F7E66" w:rsidRPr="00553AB0" w:rsidRDefault="009F7E66" w:rsidP="009F7E66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74AC0B6" w14:textId="77777777" w:rsidR="009F7E66" w:rsidRPr="00553AB0" w:rsidRDefault="009F7E66" w:rsidP="009F7E66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9CFCA3A" w14:textId="0555B554" w:rsidR="009F7E66" w:rsidRPr="00553AB0" w:rsidRDefault="009F7E66" w:rsidP="009F7E66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38DF12E" w14:textId="77777777" w:rsidR="009F7E66" w:rsidRPr="00553AB0" w:rsidRDefault="009F7E66" w:rsidP="009F7E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76A50F2" w14:textId="7BCC92DC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20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690</w:t>
            </w:r>
          </w:p>
        </w:tc>
        <w:tc>
          <w:tcPr>
            <w:tcW w:w="125" w:type="pct"/>
          </w:tcPr>
          <w:p w14:paraId="04B02896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511BFB5" w14:textId="76CE7EAC" w:rsidR="009F7E66" w:rsidRPr="00553AB0" w:rsidRDefault="00012299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9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993</w:t>
            </w:r>
          </w:p>
        </w:tc>
      </w:tr>
      <w:tr w:rsidR="005D0245" w:rsidRPr="00553AB0" w14:paraId="147DCE95" w14:textId="77777777" w:rsidTr="009F7E66">
        <w:tc>
          <w:tcPr>
            <w:tcW w:w="2190" w:type="pct"/>
          </w:tcPr>
          <w:p w14:paraId="73A608B2" w14:textId="77777777" w:rsidR="005D0245" w:rsidRPr="00553AB0" w:rsidRDefault="005D0245" w:rsidP="009F7E66">
            <w:pPr>
              <w:ind w:right="160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3A87CE4" w14:textId="77777777" w:rsidR="005D0245" w:rsidRPr="00553AB0" w:rsidRDefault="005D0245" w:rsidP="009F7E66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31CC03C8" w14:textId="77777777" w:rsidR="005D0245" w:rsidRPr="00553AB0" w:rsidRDefault="005D0245" w:rsidP="009F7E66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AB9D809" w14:textId="77777777" w:rsidR="005D0245" w:rsidRPr="00553AB0" w:rsidRDefault="005D0245" w:rsidP="009F7E66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46A1BCF1" w14:textId="77777777" w:rsidR="005D0245" w:rsidRPr="00553AB0" w:rsidRDefault="005D0245" w:rsidP="009F7E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5DA4424" w14:textId="77777777" w:rsidR="005D0245" w:rsidRPr="00553AB0" w:rsidRDefault="005D0245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6174E3B4" w14:textId="77777777" w:rsidR="005D0245" w:rsidRPr="00553AB0" w:rsidRDefault="005D0245" w:rsidP="009F7E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C506D4B" w14:textId="77777777" w:rsidR="005D0245" w:rsidRPr="00553AB0" w:rsidRDefault="005D0245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9F7E66" w:rsidRPr="00553AB0" w14:paraId="5F0B7FF3" w14:textId="77777777" w:rsidTr="009F7E66">
        <w:tc>
          <w:tcPr>
            <w:tcW w:w="2190" w:type="pct"/>
          </w:tcPr>
          <w:p w14:paraId="4411E1BB" w14:textId="1121301F" w:rsidR="009F7E66" w:rsidRPr="00553AB0" w:rsidRDefault="00E029D3" w:rsidP="009F7E66">
            <w:pPr>
              <w:jc w:val="thaiDistribute"/>
              <w:rPr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632" w:type="pct"/>
          </w:tcPr>
          <w:p w14:paraId="7D0D8ED5" w14:textId="273A0B7A" w:rsidR="009F7E66" w:rsidRPr="00553AB0" w:rsidRDefault="009F7E66" w:rsidP="009F7E66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C2D81A9" w14:textId="77777777" w:rsidR="009F7E66" w:rsidRPr="00553AB0" w:rsidRDefault="009F7E66" w:rsidP="009F7E66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8D3E2AC" w14:textId="4BC6DDDC" w:rsidR="009F7E66" w:rsidRPr="00553AB0" w:rsidRDefault="009F7E66" w:rsidP="009F7E66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03ABB5C2" w14:textId="77777777" w:rsidR="009F7E66" w:rsidRPr="00553AB0" w:rsidRDefault="009F7E66" w:rsidP="009F7E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D687BB6" w14:textId="5252C11A" w:rsidR="009F7E66" w:rsidRPr="00553AB0" w:rsidRDefault="009F7E66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5C5EE3B6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F529ADA" w14:textId="14BA837B" w:rsidR="009F7E66" w:rsidRPr="00553AB0" w:rsidRDefault="009F7E66" w:rsidP="009F7E66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E029D3" w:rsidRPr="00553AB0" w14:paraId="46DDB42A" w14:textId="77777777" w:rsidTr="009F7E66">
        <w:tc>
          <w:tcPr>
            <w:tcW w:w="2190" w:type="pct"/>
          </w:tcPr>
          <w:p w14:paraId="5B077F91" w14:textId="41873473" w:rsidR="00E029D3" w:rsidRPr="00553AB0" w:rsidRDefault="00E029D3" w:rsidP="00E029D3">
            <w:pPr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49B5C91F" w14:textId="7AF40467" w:rsidR="00E029D3" w:rsidRPr="00553AB0" w:rsidRDefault="00E029D3" w:rsidP="00323223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DF1963B" w14:textId="77777777" w:rsidR="00E029D3" w:rsidRPr="00553AB0" w:rsidRDefault="00E029D3" w:rsidP="00E029D3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181D4BD3" w14:textId="7E59E172" w:rsidR="00E029D3" w:rsidRPr="00553AB0" w:rsidRDefault="00E029D3" w:rsidP="00323223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6F290D4" w14:textId="77777777" w:rsidR="00E029D3" w:rsidRPr="00553AB0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2AAF12E" w14:textId="75C27960" w:rsidR="00E029D3" w:rsidRPr="00553AB0" w:rsidRDefault="00012299" w:rsidP="00E029D3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9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641</w:t>
            </w:r>
          </w:p>
        </w:tc>
        <w:tc>
          <w:tcPr>
            <w:tcW w:w="125" w:type="pct"/>
          </w:tcPr>
          <w:p w14:paraId="42F33539" w14:textId="77777777" w:rsidR="00E029D3" w:rsidRPr="00553AB0" w:rsidRDefault="00E029D3" w:rsidP="00E029D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74D9870" w14:textId="5361D888" w:rsidR="00E029D3" w:rsidRPr="00553AB0" w:rsidRDefault="00012299" w:rsidP="00E029D3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14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119</w:t>
            </w:r>
          </w:p>
        </w:tc>
      </w:tr>
      <w:tr w:rsidR="00E029D3" w:rsidRPr="00553AB0" w14:paraId="4E8BD312" w14:textId="77777777" w:rsidTr="009F7E66">
        <w:tc>
          <w:tcPr>
            <w:tcW w:w="2190" w:type="pct"/>
          </w:tcPr>
          <w:p w14:paraId="7DD17225" w14:textId="77777777" w:rsidR="00E029D3" w:rsidRPr="00553AB0" w:rsidRDefault="00E029D3" w:rsidP="00E029D3">
            <w:pPr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6714FFAF" w14:textId="6380981F" w:rsidR="00E029D3" w:rsidRPr="00553AB0" w:rsidRDefault="00E029D3" w:rsidP="00323223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BA1BB5C" w14:textId="77777777" w:rsidR="00E029D3" w:rsidRPr="00553AB0" w:rsidRDefault="00E029D3" w:rsidP="00E029D3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69D89A4" w14:textId="2BB94608" w:rsidR="00E029D3" w:rsidRPr="00553AB0" w:rsidRDefault="00E029D3" w:rsidP="00323223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4B654E3" w14:textId="77777777" w:rsidR="00E029D3" w:rsidRPr="00553AB0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1E34921" w14:textId="418E658D" w:rsidR="00E029D3" w:rsidRPr="00553AB0" w:rsidRDefault="00012299" w:rsidP="00E029D3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900</w:t>
            </w:r>
          </w:p>
        </w:tc>
        <w:tc>
          <w:tcPr>
            <w:tcW w:w="125" w:type="pct"/>
          </w:tcPr>
          <w:p w14:paraId="77794775" w14:textId="77777777" w:rsidR="00E029D3" w:rsidRPr="00553AB0" w:rsidRDefault="00E029D3" w:rsidP="00E029D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2B756DB" w14:textId="3B3D1333" w:rsidR="00E029D3" w:rsidRPr="00553AB0" w:rsidRDefault="00012299" w:rsidP="00E029D3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663</w:t>
            </w:r>
          </w:p>
        </w:tc>
      </w:tr>
      <w:tr w:rsidR="00061067" w:rsidRPr="00553AB0" w14:paraId="1DB953AE" w14:textId="77777777" w:rsidTr="009F7E66">
        <w:tc>
          <w:tcPr>
            <w:tcW w:w="2190" w:type="pct"/>
          </w:tcPr>
          <w:p w14:paraId="0030360B" w14:textId="5BE33B6B" w:rsidR="00061067" w:rsidRPr="00553AB0" w:rsidRDefault="00061067" w:rsidP="00061067">
            <w:pPr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5495FFF0" w14:textId="376B6F75" w:rsidR="00061067" w:rsidRPr="00553AB0" w:rsidRDefault="00061067" w:rsidP="00061067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9888005" w14:textId="77777777" w:rsidR="00061067" w:rsidRPr="00553AB0" w:rsidRDefault="00061067" w:rsidP="00061067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4A3FBE9" w14:textId="2F9FB173" w:rsidR="00061067" w:rsidRPr="00553AB0" w:rsidRDefault="00061067" w:rsidP="00061067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203E70C" w14:textId="77777777" w:rsidR="00061067" w:rsidRPr="00553AB0" w:rsidRDefault="00061067" w:rsidP="0006106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AC38330" w14:textId="1C67495E" w:rsidR="00061067" w:rsidRPr="00553AB0" w:rsidRDefault="00061067" w:rsidP="0006106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32,526</w:t>
            </w:r>
          </w:p>
        </w:tc>
        <w:tc>
          <w:tcPr>
            <w:tcW w:w="125" w:type="pct"/>
          </w:tcPr>
          <w:p w14:paraId="298C9B63" w14:textId="77777777" w:rsidR="00061067" w:rsidRPr="00553AB0" w:rsidRDefault="00061067" w:rsidP="000610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231DB5E" w14:textId="417664A7" w:rsidR="00061067" w:rsidRPr="00553AB0" w:rsidRDefault="00061067" w:rsidP="00061067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19,309</w:t>
            </w:r>
          </w:p>
        </w:tc>
      </w:tr>
      <w:tr w:rsidR="00E029D3" w:rsidRPr="00553AB0" w14:paraId="0184C811" w14:textId="77777777" w:rsidTr="009F7E66">
        <w:tc>
          <w:tcPr>
            <w:tcW w:w="2190" w:type="pct"/>
          </w:tcPr>
          <w:p w14:paraId="3EBF3085" w14:textId="5DFBF30A" w:rsidR="00E029D3" w:rsidRPr="00553AB0" w:rsidRDefault="00E029D3" w:rsidP="00E029D3">
            <w:pPr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47B52161" w14:textId="03B9D7FF" w:rsidR="00E029D3" w:rsidRPr="00553AB0" w:rsidRDefault="00E029D3" w:rsidP="00323223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ACE4F86" w14:textId="77777777" w:rsidR="00E029D3" w:rsidRPr="00553AB0" w:rsidRDefault="00E029D3" w:rsidP="00E029D3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7CD6D85" w14:textId="3E8F8C63" w:rsidR="00E029D3" w:rsidRPr="00553AB0" w:rsidRDefault="00E029D3" w:rsidP="00323223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EEF56BE" w14:textId="77777777" w:rsidR="00E029D3" w:rsidRPr="00553AB0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EDF7F2F" w14:textId="22951552" w:rsidR="00E029D3" w:rsidRPr="00553AB0" w:rsidRDefault="00E029D3" w:rsidP="00323223">
            <w:pPr>
              <w:pStyle w:val="BodyText"/>
              <w:tabs>
                <w:tab w:val="decimal" w:pos="604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F1EDE7B" w14:textId="77777777" w:rsidR="00E029D3" w:rsidRPr="00553AB0" w:rsidRDefault="00E029D3" w:rsidP="00E029D3">
            <w:pPr>
              <w:pStyle w:val="BodyText"/>
              <w:tabs>
                <w:tab w:val="decimal" w:pos="678"/>
                <w:tab w:val="decimal" w:pos="892"/>
              </w:tabs>
              <w:spacing w:after="0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E49D532" w14:textId="6F4CA771" w:rsidR="00E029D3" w:rsidRPr="00553AB0" w:rsidRDefault="00012299" w:rsidP="00E029D3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18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234</w:t>
            </w:r>
            <w:r w:rsidR="00E029D3" w:rsidRPr="00553AB0">
              <w:rPr>
                <w:sz w:val="30"/>
                <w:szCs w:val="30"/>
              </w:rPr>
              <w:t xml:space="preserve"> </w:t>
            </w:r>
          </w:p>
        </w:tc>
      </w:tr>
      <w:tr w:rsidR="00E029D3" w:rsidRPr="00553AB0" w14:paraId="23FC2CE2" w14:textId="77777777" w:rsidTr="009F7E66">
        <w:tc>
          <w:tcPr>
            <w:tcW w:w="2190" w:type="pct"/>
          </w:tcPr>
          <w:p w14:paraId="3E574133" w14:textId="77777777" w:rsidR="00E029D3" w:rsidRPr="00553AB0" w:rsidRDefault="00E029D3" w:rsidP="00E029D3">
            <w:pPr>
              <w:jc w:val="thaiDistribute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346D0B08" w14:textId="0BA01035" w:rsidR="00E029D3" w:rsidRPr="00553AB0" w:rsidRDefault="00E029D3" w:rsidP="00323223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64D1303" w14:textId="77777777" w:rsidR="00E029D3" w:rsidRPr="00553AB0" w:rsidRDefault="00E029D3" w:rsidP="00E029D3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65DF4383" w14:textId="1AF50A27" w:rsidR="00E029D3" w:rsidRPr="00553AB0" w:rsidRDefault="00E029D3" w:rsidP="00323223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12DE83C" w14:textId="77777777" w:rsidR="00E029D3" w:rsidRPr="00553AB0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9331200" w14:textId="78D0CE08" w:rsidR="00E029D3" w:rsidRPr="00553AB0" w:rsidRDefault="00012299" w:rsidP="00221A4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70</w:t>
            </w:r>
            <w:r w:rsidR="00221A4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863</w:t>
            </w:r>
          </w:p>
        </w:tc>
        <w:tc>
          <w:tcPr>
            <w:tcW w:w="125" w:type="pct"/>
          </w:tcPr>
          <w:p w14:paraId="5746596C" w14:textId="77777777" w:rsidR="00E029D3" w:rsidRPr="00553AB0" w:rsidRDefault="00E029D3" w:rsidP="00221A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0E172C1" w14:textId="3F15BCE4" w:rsidR="00E029D3" w:rsidRPr="00553AB0" w:rsidRDefault="00012299" w:rsidP="00E029D3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783</w:t>
            </w:r>
          </w:p>
        </w:tc>
      </w:tr>
      <w:tr w:rsidR="00E029D3" w:rsidRPr="00553AB0" w14:paraId="000771FD" w14:textId="77777777" w:rsidTr="00DE008A">
        <w:tc>
          <w:tcPr>
            <w:tcW w:w="2190" w:type="pct"/>
          </w:tcPr>
          <w:p w14:paraId="6F1F0171" w14:textId="77777777" w:rsidR="00E029D3" w:rsidRPr="00553AB0" w:rsidRDefault="00E029D3" w:rsidP="00E029D3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387504D" w14:textId="77777777" w:rsidR="00E029D3" w:rsidRPr="00553AB0" w:rsidRDefault="00E029D3" w:rsidP="00E029D3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49206460" w14:textId="77777777" w:rsidR="00E029D3" w:rsidRPr="00553AB0" w:rsidRDefault="00E029D3" w:rsidP="00E029D3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AB79EDF" w14:textId="77777777" w:rsidR="00E029D3" w:rsidRPr="00553AB0" w:rsidRDefault="00E029D3" w:rsidP="00E029D3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7156D5B5" w14:textId="77777777" w:rsidR="00E029D3" w:rsidRPr="00553AB0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B5174F8" w14:textId="77777777" w:rsidR="00E029D3" w:rsidRPr="00553AB0" w:rsidRDefault="00E029D3" w:rsidP="00E029D3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6F011D71" w14:textId="77777777" w:rsidR="00E029D3" w:rsidRPr="00553AB0" w:rsidRDefault="00E029D3" w:rsidP="00E029D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8D35F9B" w14:textId="77777777" w:rsidR="00E029D3" w:rsidRPr="00553AB0" w:rsidRDefault="00E029D3" w:rsidP="00E029D3">
            <w:pPr>
              <w:pStyle w:val="BodyText"/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E029D3" w:rsidRPr="00553AB0" w14:paraId="342CEA4E" w14:textId="77777777" w:rsidTr="00DE008A">
        <w:tc>
          <w:tcPr>
            <w:tcW w:w="2190" w:type="pct"/>
          </w:tcPr>
          <w:p w14:paraId="2F0AD67A" w14:textId="77777777" w:rsidR="00E029D3" w:rsidRPr="00553AB0" w:rsidRDefault="00E029D3" w:rsidP="00E029D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4DD2D7EB" w14:textId="77777777" w:rsidR="00E029D3" w:rsidRPr="00553AB0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CB224CB" w14:textId="77777777" w:rsidR="00E029D3" w:rsidRPr="00553AB0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93A5218" w14:textId="77777777" w:rsidR="00E029D3" w:rsidRPr="00553AB0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5D6C2E18" w14:textId="77777777" w:rsidR="00E029D3" w:rsidRPr="00553AB0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A314495" w14:textId="77777777" w:rsidR="00E029D3" w:rsidRPr="00553AB0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6F20D740" w14:textId="77777777" w:rsidR="00E029D3" w:rsidRPr="00553AB0" w:rsidRDefault="00E029D3" w:rsidP="00E029D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9EEAB42" w14:textId="77777777" w:rsidR="00E029D3" w:rsidRPr="00553AB0" w:rsidRDefault="00E029D3" w:rsidP="00E029D3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1A49" w:rsidRPr="00553AB0" w14:paraId="2469044D" w14:textId="77777777" w:rsidTr="009F7E66">
        <w:tc>
          <w:tcPr>
            <w:tcW w:w="2190" w:type="pct"/>
          </w:tcPr>
          <w:p w14:paraId="3A257852" w14:textId="2BE286E5" w:rsidR="00221A49" w:rsidRPr="00553AB0" w:rsidRDefault="00221A49" w:rsidP="00221A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A85AE4A" w14:textId="4B9E9997" w:rsidR="00221A49" w:rsidRPr="00553AB0" w:rsidRDefault="00012299" w:rsidP="00221A49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221A4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287</w:t>
            </w:r>
            <w:r w:rsidR="00221A4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654</w:t>
            </w:r>
          </w:p>
        </w:tc>
        <w:tc>
          <w:tcPr>
            <w:tcW w:w="130" w:type="pct"/>
          </w:tcPr>
          <w:p w14:paraId="057C382F" w14:textId="77777777" w:rsidR="00221A49" w:rsidRPr="00553AB0" w:rsidRDefault="00221A49" w:rsidP="00221A4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9841AC0" w14:textId="26F28978" w:rsidR="00221A49" w:rsidRPr="00553AB0" w:rsidRDefault="00012299" w:rsidP="00221A49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221A4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185</w:t>
            </w:r>
            <w:r w:rsidR="00221A4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299</w:t>
            </w:r>
          </w:p>
        </w:tc>
        <w:tc>
          <w:tcPr>
            <w:tcW w:w="125" w:type="pct"/>
          </w:tcPr>
          <w:p w14:paraId="2C02E9A7" w14:textId="77777777" w:rsidR="00221A49" w:rsidRPr="00553AB0" w:rsidRDefault="00221A49" w:rsidP="00221A4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6CA8476" w14:textId="08DEBAAA" w:rsidR="00221A49" w:rsidRPr="00553AB0" w:rsidRDefault="00012299" w:rsidP="00221A49">
            <w:pPr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4</w:t>
            </w:r>
            <w:r w:rsidR="00221A4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222</w:t>
            </w:r>
            <w:r w:rsidR="00221A4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615</w:t>
            </w:r>
          </w:p>
        </w:tc>
        <w:tc>
          <w:tcPr>
            <w:tcW w:w="125" w:type="pct"/>
          </w:tcPr>
          <w:p w14:paraId="22485FB6" w14:textId="77777777" w:rsidR="00221A49" w:rsidRPr="00553AB0" w:rsidRDefault="00221A49" w:rsidP="00221A49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D8C8F79" w14:textId="63722769" w:rsidR="00221A49" w:rsidRPr="00553AB0" w:rsidRDefault="00012299" w:rsidP="00221A49">
            <w:pPr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4</w:t>
            </w:r>
            <w:r w:rsidR="00221A4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202</w:t>
            </w:r>
            <w:r w:rsidR="00221A4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440</w:t>
            </w:r>
          </w:p>
        </w:tc>
      </w:tr>
      <w:tr w:rsidR="00221A49" w:rsidRPr="00553AB0" w14:paraId="1BF0264B" w14:textId="77777777" w:rsidTr="009F7E66">
        <w:tc>
          <w:tcPr>
            <w:tcW w:w="2190" w:type="pct"/>
          </w:tcPr>
          <w:p w14:paraId="6107F306" w14:textId="77777777" w:rsidR="00221A49" w:rsidRPr="00553AB0" w:rsidRDefault="00221A49" w:rsidP="00221A4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09032A9D" w14:textId="1AEA2088" w:rsidR="00221A49" w:rsidRPr="00553AB0" w:rsidRDefault="00012299" w:rsidP="00221A49">
            <w:pPr>
              <w:spacing w:line="240" w:lineRule="auto"/>
              <w:jc w:val="right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2</w:t>
            </w:r>
            <w:r w:rsidR="00221A4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430</w:t>
            </w:r>
            <w:r w:rsidR="00221A4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668</w:t>
            </w:r>
          </w:p>
        </w:tc>
        <w:tc>
          <w:tcPr>
            <w:tcW w:w="130" w:type="pct"/>
          </w:tcPr>
          <w:p w14:paraId="59867F0F" w14:textId="77777777" w:rsidR="00221A49" w:rsidRPr="00553AB0" w:rsidRDefault="00221A49" w:rsidP="00221A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7C53ADE" w14:textId="616D9DEB" w:rsidR="00221A49" w:rsidRPr="00553AB0" w:rsidRDefault="00012299" w:rsidP="00221A49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</w:t>
            </w:r>
            <w:r w:rsidR="00221A4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094</w:t>
            </w:r>
            <w:r w:rsidR="00221A4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415</w:t>
            </w:r>
          </w:p>
        </w:tc>
        <w:tc>
          <w:tcPr>
            <w:tcW w:w="125" w:type="pct"/>
          </w:tcPr>
          <w:p w14:paraId="04701704" w14:textId="77777777" w:rsidR="00221A49" w:rsidRPr="00553AB0" w:rsidRDefault="00221A49" w:rsidP="00221A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2FA90D" w14:textId="31FE0242" w:rsidR="00221A49" w:rsidRPr="00553AB0" w:rsidRDefault="00012299" w:rsidP="00221A49">
            <w:pPr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703</w:t>
            </w:r>
            <w:r w:rsidR="00221A4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609</w:t>
            </w:r>
          </w:p>
        </w:tc>
        <w:tc>
          <w:tcPr>
            <w:tcW w:w="125" w:type="pct"/>
          </w:tcPr>
          <w:p w14:paraId="4E754531" w14:textId="77777777" w:rsidR="00221A49" w:rsidRPr="00553AB0" w:rsidRDefault="00221A49" w:rsidP="00221A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3EC511B" w14:textId="16301814" w:rsidR="00221A49" w:rsidRPr="00553AB0" w:rsidRDefault="00012299" w:rsidP="00221A49">
            <w:pPr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589</w:t>
            </w:r>
            <w:r w:rsidR="00221A4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080</w:t>
            </w:r>
          </w:p>
        </w:tc>
      </w:tr>
      <w:tr w:rsidR="00E029D3" w:rsidRPr="00553AB0" w14:paraId="248A3BDF" w14:textId="77777777" w:rsidTr="009F7E66">
        <w:tc>
          <w:tcPr>
            <w:tcW w:w="2190" w:type="pct"/>
          </w:tcPr>
          <w:p w14:paraId="10A284F0" w14:textId="0B9E6706" w:rsidR="00E029D3" w:rsidRPr="00553AB0" w:rsidRDefault="00E029D3" w:rsidP="00E029D3">
            <w:pPr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45D2B4C4" w14:textId="751BF562" w:rsidR="00E029D3" w:rsidRPr="00553AB0" w:rsidRDefault="00E029D3" w:rsidP="00E029D3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F6DAB47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D50A818" w14:textId="774D64DE" w:rsidR="00E029D3" w:rsidRPr="00553AB0" w:rsidRDefault="00E029D3" w:rsidP="00323223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A4D90BC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CB66B6B" w14:textId="1AA4029C" w:rsidR="00E029D3" w:rsidRPr="00553AB0" w:rsidRDefault="00012299" w:rsidP="00E029D3">
            <w:pPr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507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309</w:t>
            </w:r>
          </w:p>
        </w:tc>
        <w:tc>
          <w:tcPr>
            <w:tcW w:w="125" w:type="pct"/>
          </w:tcPr>
          <w:p w14:paraId="1D43A9A9" w14:textId="77777777" w:rsidR="00E029D3" w:rsidRPr="00553AB0" w:rsidRDefault="00E029D3" w:rsidP="00E029D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7D07E4D" w14:textId="2D8A0AB1" w:rsidR="00E029D3" w:rsidRPr="00553AB0" w:rsidRDefault="00012299" w:rsidP="00E029D3">
            <w:pPr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285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474</w:t>
            </w:r>
          </w:p>
        </w:tc>
      </w:tr>
      <w:tr w:rsidR="00E029D3" w:rsidRPr="00553AB0" w14:paraId="5A8DCE40" w14:textId="77777777" w:rsidTr="009F7E66">
        <w:tc>
          <w:tcPr>
            <w:tcW w:w="2190" w:type="pct"/>
          </w:tcPr>
          <w:p w14:paraId="25A5B1D5" w14:textId="77777777" w:rsidR="00E029D3" w:rsidRPr="00553AB0" w:rsidRDefault="00E029D3" w:rsidP="00E029D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60A40E78" w14:textId="302C7845" w:rsidR="00E029D3" w:rsidRPr="00553AB0" w:rsidRDefault="00012299" w:rsidP="00E029D3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16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640</w:t>
            </w:r>
          </w:p>
        </w:tc>
        <w:tc>
          <w:tcPr>
            <w:tcW w:w="130" w:type="pct"/>
          </w:tcPr>
          <w:p w14:paraId="10CC067C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E21844E" w14:textId="191D2374" w:rsidR="00E029D3" w:rsidRPr="00553AB0" w:rsidRDefault="00012299" w:rsidP="00E029D3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24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rFonts w:hint="cs"/>
                <w:sz w:val="30"/>
                <w:szCs w:val="30"/>
              </w:rPr>
              <w:t>151</w:t>
            </w:r>
          </w:p>
        </w:tc>
        <w:tc>
          <w:tcPr>
            <w:tcW w:w="125" w:type="pct"/>
          </w:tcPr>
          <w:p w14:paraId="66DDAC8E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31A61D" w14:textId="6E4EE43F" w:rsidR="00E029D3" w:rsidRPr="00553AB0" w:rsidRDefault="00012299" w:rsidP="00E029D3">
            <w:pPr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7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480</w:t>
            </w:r>
          </w:p>
        </w:tc>
        <w:tc>
          <w:tcPr>
            <w:tcW w:w="125" w:type="pct"/>
          </w:tcPr>
          <w:p w14:paraId="48BEA144" w14:textId="77777777" w:rsidR="00E029D3" w:rsidRPr="00553AB0" w:rsidRDefault="00E029D3" w:rsidP="00E029D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43D9BC6" w14:textId="53E63120" w:rsidR="00E029D3" w:rsidRPr="00553AB0" w:rsidRDefault="00012299" w:rsidP="00E029D3">
            <w:pPr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20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973</w:t>
            </w:r>
          </w:p>
        </w:tc>
      </w:tr>
      <w:tr w:rsidR="00E029D3" w:rsidRPr="00553AB0" w14:paraId="66CEC7B0" w14:textId="77777777" w:rsidTr="009F7E66">
        <w:tc>
          <w:tcPr>
            <w:tcW w:w="2190" w:type="pct"/>
          </w:tcPr>
          <w:p w14:paraId="42211A02" w14:textId="28CEADCE" w:rsidR="00E029D3" w:rsidRPr="00553AB0" w:rsidRDefault="00E029D3" w:rsidP="00E029D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  <w:shd w:val="clear" w:color="auto" w:fill="auto"/>
          </w:tcPr>
          <w:p w14:paraId="0AEFA6CE" w14:textId="22933F86" w:rsidR="00E029D3" w:rsidRPr="00553AB0" w:rsidRDefault="00E029D3" w:rsidP="00E029D3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6DEEBC7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107FAF2" w14:textId="72A6B19A" w:rsidR="00E029D3" w:rsidRPr="00553AB0" w:rsidRDefault="00012299" w:rsidP="00E029D3">
            <w:pPr>
              <w:spacing w:line="240" w:lineRule="auto"/>
              <w:jc w:val="right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3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339</w:t>
            </w:r>
          </w:p>
        </w:tc>
        <w:tc>
          <w:tcPr>
            <w:tcW w:w="125" w:type="pct"/>
            <w:shd w:val="clear" w:color="auto" w:fill="auto"/>
          </w:tcPr>
          <w:p w14:paraId="3A3304F5" w14:textId="77777777" w:rsidR="00E029D3" w:rsidRPr="00553AB0" w:rsidRDefault="00E029D3" w:rsidP="00E029D3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2520C2F" w14:textId="62365247" w:rsidR="00E029D3" w:rsidRPr="00553AB0" w:rsidRDefault="00E029D3" w:rsidP="00323223">
            <w:pPr>
              <w:pStyle w:val="BodyText"/>
              <w:tabs>
                <w:tab w:val="decimal" w:pos="604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0AA5778" w14:textId="77777777" w:rsidR="00E029D3" w:rsidRPr="00553AB0" w:rsidRDefault="00E029D3" w:rsidP="00E029D3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1EA5BC1" w14:textId="76A84111" w:rsidR="00E029D3" w:rsidRPr="00553AB0" w:rsidRDefault="00012299" w:rsidP="00E029D3">
            <w:pPr>
              <w:jc w:val="right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3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339</w:t>
            </w:r>
          </w:p>
        </w:tc>
      </w:tr>
      <w:tr w:rsidR="00E029D3" w:rsidRPr="00553AB0" w14:paraId="09BBDB99" w14:textId="77777777" w:rsidTr="00DE008A">
        <w:tc>
          <w:tcPr>
            <w:tcW w:w="2190" w:type="pct"/>
          </w:tcPr>
          <w:p w14:paraId="745C2A06" w14:textId="77777777" w:rsidR="00E029D3" w:rsidRPr="00553AB0" w:rsidRDefault="00E029D3" w:rsidP="00E029D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14:paraId="0EC514E7" w14:textId="77777777" w:rsidR="00E029D3" w:rsidRPr="00553AB0" w:rsidRDefault="00E029D3" w:rsidP="00E029D3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39BFAAF9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90EF01F" w14:textId="77777777" w:rsidR="00E029D3" w:rsidRPr="00553AB0" w:rsidRDefault="00E029D3" w:rsidP="00E029D3">
            <w:pPr>
              <w:spacing w:line="240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1D1E8AB0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7BB48F8" w14:textId="77777777" w:rsidR="00E029D3" w:rsidRPr="00553AB0" w:rsidRDefault="00E029D3" w:rsidP="00E029D3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26EB336D" w14:textId="77777777" w:rsidR="00E029D3" w:rsidRPr="00553AB0" w:rsidRDefault="00E029D3" w:rsidP="00E029D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820B491" w14:textId="77777777" w:rsidR="00E029D3" w:rsidRPr="00553AB0" w:rsidRDefault="00E029D3" w:rsidP="00E029D3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  <w:cs/>
              </w:rPr>
            </w:pPr>
          </w:p>
        </w:tc>
      </w:tr>
      <w:tr w:rsidR="00E029D3" w:rsidRPr="00553AB0" w14:paraId="04DB1C35" w14:textId="77777777" w:rsidTr="00DE008A">
        <w:tc>
          <w:tcPr>
            <w:tcW w:w="2190" w:type="pct"/>
            <w:shd w:val="clear" w:color="auto" w:fill="FFFFFF"/>
          </w:tcPr>
          <w:p w14:paraId="7F2B0972" w14:textId="77777777" w:rsidR="00E029D3" w:rsidRPr="00553AB0" w:rsidRDefault="00E029D3" w:rsidP="00E029D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</w:tcPr>
          <w:p w14:paraId="31164989" w14:textId="77777777" w:rsidR="00E029D3" w:rsidRPr="00553AB0" w:rsidRDefault="00E029D3" w:rsidP="00E029D3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F0FCEA2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76E9BA" w14:textId="77777777" w:rsidR="00E029D3" w:rsidRPr="00553AB0" w:rsidRDefault="00E029D3" w:rsidP="00E029D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8F16C58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D65BC3" w14:textId="77777777" w:rsidR="00E029D3" w:rsidRPr="00553AB0" w:rsidRDefault="00E029D3" w:rsidP="00E029D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7A8B21FA" w14:textId="77777777" w:rsidR="00E029D3" w:rsidRPr="00553AB0" w:rsidRDefault="00E029D3" w:rsidP="00E029D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6A3615E" w14:textId="77777777" w:rsidR="00E029D3" w:rsidRPr="00553AB0" w:rsidRDefault="00E029D3" w:rsidP="00E029D3">
            <w:pPr>
              <w:pStyle w:val="BodyText"/>
              <w:tabs>
                <w:tab w:val="decimal" w:pos="732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9D3" w:rsidRPr="00553AB0" w14:paraId="3BAC0673" w14:textId="77777777" w:rsidTr="00DE008A">
        <w:tc>
          <w:tcPr>
            <w:tcW w:w="2190" w:type="pct"/>
            <w:shd w:val="clear" w:color="auto" w:fill="FFFFFF"/>
          </w:tcPr>
          <w:p w14:paraId="1A8BA2E6" w14:textId="14EE90BB" w:rsidR="00E029D3" w:rsidRPr="00553AB0" w:rsidRDefault="00E029D3" w:rsidP="00E029D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79F50793" w14:textId="54271F8A" w:rsidR="00E029D3" w:rsidRPr="00553AB0" w:rsidRDefault="00E029D3" w:rsidP="00E029D3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830912E" w14:textId="77777777" w:rsidR="00E029D3" w:rsidRPr="00553AB0" w:rsidRDefault="00E029D3" w:rsidP="00E029D3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A3E7871" w14:textId="3D7702C5" w:rsidR="00E029D3" w:rsidRPr="00553AB0" w:rsidRDefault="00012299" w:rsidP="00E029D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4</w:t>
            </w:r>
            <w:r w:rsidRPr="00553AB0">
              <w:rPr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199F3BA7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CC03CC7" w14:textId="6674B5DC" w:rsidR="00E029D3" w:rsidRPr="00553AB0" w:rsidRDefault="00E029D3" w:rsidP="00E029D3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5E8603B" w14:textId="77777777" w:rsidR="00E029D3" w:rsidRPr="00553AB0" w:rsidRDefault="00E029D3" w:rsidP="00E029D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EC08B46" w14:textId="068C38A8" w:rsidR="00E029D3" w:rsidRPr="00553AB0" w:rsidRDefault="00E029D3" w:rsidP="00BB02DA">
            <w:pPr>
              <w:pStyle w:val="BodyText"/>
              <w:tabs>
                <w:tab w:val="decimal" w:pos="336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29D3" w:rsidRPr="00553AB0" w14:paraId="649E9BB0" w14:textId="77777777" w:rsidTr="00DE008A">
        <w:tc>
          <w:tcPr>
            <w:tcW w:w="2190" w:type="pct"/>
            <w:shd w:val="clear" w:color="auto" w:fill="FFFFFF"/>
          </w:tcPr>
          <w:p w14:paraId="1800FF21" w14:textId="77777777" w:rsidR="00E029D3" w:rsidRPr="00553AB0" w:rsidRDefault="00E029D3" w:rsidP="00E029D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  <w:vAlign w:val="bottom"/>
          </w:tcPr>
          <w:p w14:paraId="79484CBB" w14:textId="77777777" w:rsidR="00E029D3" w:rsidRPr="00553AB0" w:rsidRDefault="00E029D3" w:rsidP="00E029D3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65B4A787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E8BE126" w14:textId="77777777" w:rsidR="00E029D3" w:rsidRPr="00553AB0" w:rsidRDefault="00E029D3" w:rsidP="00E029D3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3749595B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F5B6C7" w14:textId="77777777" w:rsidR="00E029D3" w:rsidRPr="00553AB0" w:rsidRDefault="00E029D3" w:rsidP="00E029D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71A50B" w14:textId="77777777" w:rsidR="00E029D3" w:rsidRPr="00553AB0" w:rsidRDefault="00E029D3" w:rsidP="00E029D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6D56C0B" w14:textId="77777777" w:rsidR="00E029D3" w:rsidRPr="00553AB0" w:rsidRDefault="00E029D3" w:rsidP="00E029D3">
            <w:pPr>
              <w:pStyle w:val="BodyText"/>
              <w:tabs>
                <w:tab w:val="decimal" w:pos="640"/>
              </w:tabs>
              <w:spacing w:after="0"/>
              <w:ind w:left="-108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7545" w:rsidRPr="000D3AC2" w14:paraId="13CFC47F" w14:textId="77777777" w:rsidTr="00DE008A">
        <w:tc>
          <w:tcPr>
            <w:tcW w:w="2190" w:type="pct"/>
            <w:shd w:val="clear" w:color="auto" w:fill="FFFFFF"/>
          </w:tcPr>
          <w:p w14:paraId="79606E39" w14:textId="77777777" w:rsidR="00C97545" w:rsidRPr="00553AB0" w:rsidRDefault="00C97545" w:rsidP="00C97545">
            <w:pPr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33C7A9E5" w14:textId="7E014944" w:rsidR="00C97545" w:rsidRPr="00553AB0" w:rsidRDefault="00C97545" w:rsidP="00C97545">
            <w:pPr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(รวมค่าตอบแทนของกรรมการ)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DCD92CE" w14:textId="1D56DA5F" w:rsidR="00C97545" w:rsidRPr="00183848" w:rsidRDefault="00012299" w:rsidP="00C97545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183848">
              <w:rPr>
                <w:sz w:val="30"/>
                <w:szCs w:val="30"/>
              </w:rPr>
              <w:t>191</w:t>
            </w:r>
            <w:r w:rsidR="00C97545" w:rsidRPr="00183848">
              <w:rPr>
                <w:sz w:val="30"/>
                <w:szCs w:val="30"/>
              </w:rPr>
              <w:t>,</w:t>
            </w:r>
            <w:r w:rsidRPr="00183848">
              <w:rPr>
                <w:sz w:val="30"/>
                <w:szCs w:val="30"/>
              </w:rPr>
              <w:t>167</w:t>
            </w:r>
          </w:p>
        </w:tc>
        <w:tc>
          <w:tcPr>
            <w:tcW w:w="130" w:type="pct"/>
            <w:shd w:val="clear" w:color="auto" w:fill="auto"/>
          </w:tcPr>
          <w:p w14:paraId="2285AFCC" w14:textId="77777777" w:rsidR="00C97545" w:rsidRPr="00183848" w:rsidRDefault="00C97545" w:rsidP="00C9754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DB5D91B" w14:textId="3840415A" w:rsidR="00C97545" w:rsidRPr="00183848" w:rsidRDefault="00012299" w:rsidP="00C97545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183848">
              <w:rPr>
                <w:sz w:val="30"/>
                <w:szCs w:val="30"/>
              </w:rPr>
              <w:t>185</w:t>
            </w:r>
            <w:r w:rsidR="00C97545" w:rsidRPr="00183848">
              <w:rPr>
                <w:sz w:val="30"/>
                <w:szCs w:val="30"/>
              </w:rPr>
              <w:t>,</w:t>
            </w:r>
            <w:r w:rsidRPr="00183848">
              <w:rPr>
                <w:sz w:val="30"/>
                <w:szCs w:val="30"/>
              </w:rPr>
              <w:t>758</w:t>
            </w:r>
          </w:p>
        </w:tc>
        <w:tc>
          <w:tcPr>
            <w:tcW w:w="125" w:type="pct"/>
            <w:shd w:val="clear" w:color="auto" w:fill="auto"/>
          </w:tcPr>
          <w:p w14:paraId="4456E342" w14:textId="77777777" w:rsidR="00C97545" w:rsidRPr="00183848" w:rsidRDefault="00C97545" w:rsidP="00C9754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4593DF5" w14:textId="74B8CE05" w:rsidR="00C97545" w:rsidRPr="00183848" w:rsidRDefault="00012299" w:rsidP="00C97545">
            <w:pPr>
              <w:jc w:val="right"/>
              <w:rPr>
                <w:sz w:val="30"/>
                <w:szCs w:val="30"/>
              </w:rPr>
            </w:pPr>
            <w:r w:rsidRPr="00183848">
              <w:rPr>
                <w:sz w:val="30"/>
                <w:szCs w:val="30"/>
              </w:rPr>
              <w:t>167</w:t>
            </w:r>
            <w:r w:rsidR="00C97545" w:rsidRPr="00183848">
              <w:rPr>
                <w:sz w:val="30"/>
                <w:szCs w:val="30"/>
              </w:rPr>
              <w:t>,</w:t>
            </w:r>
            <w:r w:rsidRPr="00183848">
              <w:rPr>
                <w:sz w:val="30"/>
                <w:szCs w:val="30"/>
              </w:rPr>
              <w:t>183</w:t>
            </w:r>
          </w:p>
        </w:tc>
        <w:tc>
          <w:tcPr>
            <w:tcW w:w="125" w:type="pct"/>
            <w:shd w:val="clear" w:color="auto" w:fill="auto"/>
          </w:tcPr>
          <w:p w14:paraId="7EAAB7D1" w14:textId="77777777" w:rsidR="00C97545" w:rsidRPr="00183848" w:rsidRDefault="00C97545" w:rsidP="00C9754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65AC8A1" w14:textId="3C861FFC" w:rsidR="00C97545" w:rsidRPr="00183848" w:rsidRDefault="00012299" w:rsidP="00C975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3848">
              <w:rPr>
                <w:sz w:val="30"/>
                <w:szCs w:val="30"/>
              </w:rPr>
              <w:t>168</w:t>
            </w:r>
            <w:r w:rsidR="00C97545" w:rsidRPr="00183848">
              <w:rPr>
                <w:sz w:val="30"/>
                <w:szCs w:val="30"/>
              </w:rPr>
              <w:t>,</w:t>
            </w:r>
            <w:r w:rsidRPr="00183848">
              <w:rPr>
                <w:sz w:val="30"/>
                <w:szCs w:val="30"/>
              </w:rPr>
              <w:t>636</w:t>
            </w:r>
          </w:p>
        </w:tc>
      </w:tr>
      <w:tr w:rsidR="00C97545" w:rsidRPr="00553AB0" w14:paraId="0AABE67C" w14:textId="77777777" w:rsidTr="00DE008A">
        <w:tc>
          <w:tcPr>
            <w:tcW w:w="2190" w:type="pct"/>
            <w:shd w:val="clear" w:color="auto" w:fill="FFFFFF"/>
          </w:tcPr>
          <w:p w14:paraId="24B2074B" w14:textId="77777777" w:rsidR="00C97545" w:rsidRPr="00553AB0" w:rsidRDefault="00C97545" w:rsidP="00C97545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E82D7" w14:textId="5A766406" w:rsidR="00C97545" w:rsidRPr="00553AB0" w:rsidRDefault="00183848" w:rsidP="00C97545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7,802</w:t>
            </w:r>
          </w:p>
        </w:tc>
        <w:tc>
          <w:tcPr>
            <w:tcW w:w="130" w:type="pct"/>
            <w:shd w:val="clear" w:color="auto" w:fill="auto"/>
          </w:tcPr>
          <w:p w14:paraId="797E4D97" w14:textId="77777777" w:rsidR="00C97545" w:rsidRPr="00553AB0" w:rsidRDefault="00C97545" w:rsidP="00C9754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391BD" w14:textId="46280643" w:rsidR="00C97545" w:rsidRPr="00553AB0" w:rsidRDefault="00012299" w:rsidP="00C97545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10</w:t>
            </w:r>
            <w:r w:rsidR="00C97545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619</w:t>
            </w:r>
          </w:p>
        </w:tc>
        <w:tc>
          <w:tcPr>
            <w:tcW w:w="125" w:type="pct"/>
            <w:shd w:val="clear" w:color="auto" w:fill="auto"/>
          </w:tcPr>
          <w:p w14:paraId="55AAF17A" w14:textId="77777777" w:rsidR="00C97545" w:rsidRPr="00553AB0" w:rsidRDefault="00C97545" w:rsidP="00C9754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9FEABDD" w14:textId="75231619" w:rsidR="00C97545" w:rsidRPr="00553AB0" w:rsidRDefault="00183848" w:rsidP="00C97545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6,756</w:t>
            </w:r>
          </w:p>
        </w:tc>
        <w:tc>
          <w:tcPr>
            <w:tcW w:w="125" w:type="pct"/>
            <w:shd w:val="clear" w:color="auto" w:fill="auto"/>
          </w:tcPr>
          <w:p w14:paraId="5A140F41" w14:textId="77777777" w:rsidR="00C97545" w:rsidRPr="00553AB0" w:rsidRDefault="00C97545" w:rsidP="00C975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E9A25E0" w14:textId="2C907588" w:rsidR="00C97545" w:rsidRPr="00553AB0" w:rsidRDefault="00012299" w:rsidP="00C975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8</w:t>
            </w:r>
            <w:r w:rsidR="00C97545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773</w:t>
            </w:r>
          </w:p>
        </w:tc>
      </w:tr>
      <w:tr w:rsidR="00C97545" w:rsidRPr="00553AB0" w14:paraId="3C96B3E1" w14:textId="77777777" w:rsidTr="009B6FD8">
        <w:tc>
          <w:tcPr>
            <w:tcW w:w="2190" w:type="pct"/>
            <w:shd w:val="clear" w:color="auto" w:fill="FFFFFF"/>
          </w:tcPr>
          <w:p w14:paraId="7FB5C9EE" w14:textId="77777777" w:rsidR="00C97545" w:rsidRPr="00553AB0" w:rsidRDefault="00C97545" w:rsidP="00C97545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0BA13" w14:textId="6DDCC53E" w:rsidR="00C97545" w:rsidRPr="00553AB0" w:rsidRDefault="00183848" w:rsidP="00C97545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198,969</w:t>
            </w:r>
          </w:p>
        </w:tc>
        <w:tc>
          <w:tcPr>
            <w:tcW w:w="130" w:type="pct"/>
            <w:shd w:val="clear" w:color="auto" w:fill="auto"/>
          </w:tcPr>
          <w:p w14:paraId="28BF6C9B" w14:textId="77777777" w:rsidR="00C97545" w:rsidRPr="00553AB0" w:rsidRDefault="00C97545" w:rsidP="00C9754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B639F8" w14:textId="5D9B1C8F" w:rsidR="00C97545" w:rsidRPr="00553AB0" w:rsidRDefault="00012299" w:rsidP="00C9754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196</w:t>
            </w:r>
            <w:r w:rsidR="00C97545" w:rsidRPr="00553A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377</w:t>
            </w:r>
          </w:p>
        </w:tc>
        <w:tc>
          <w:tcPr>
            <w:tcW w:w="125" w:type="pct"/>
            <w:shd w:val="clear" w:color="auto" w:fill="auto"/>
          </w:tcPr>
          <w:p w14:paraId="33DAB9C2" w14:textId="77777777" w:rsidR="00C97545" w:rsidRPr="00553AB0" w:rsidRDefault="00C97545" w:rsidP="00C9754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51912" w14:textId="74E69BD2" w:rsidR="00C97545" w:rsidRPr="00553AB0" w:rsidRDefault="00012299" w:rsidP="00C97545">
            <w:pPr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</w:t>
            </w:r>
            <w:r w:rsidR="00183848">
              <w:rPr>
                <w:b/>
                <w:bCs/>
                <w:sz w:val="30"/>
                <w:szCs w:val="30"/>
              </w:rPr>
              <w:t>73,939</w:t>
            </w:r>
          </w:p>
        </w:tc>
        <w:tc>
          <w:tcPr>
            <w:tcW w:w="125" w:type="pct"/>
            <w:shd w:val="clear" w:color="auto" w:fill="auto"/>
          </w:tcPr>
          <w:p w14:paraId="696FC052" w14:textId="77777777" w:rsidR="00C97545" w:rsidRPr="00553AB0" w:rsidRDefault="00C97545" w:rsidP="00C9754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32027F" w14:textId="22EFC762" w:rsidR="00C97545" w:rsidRPr="00553AB0" w:rsidRDefault="00012299" w:rsidP="00C9754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177</w:t>
            </w:r>
            <w:r w:rsidR="00C97545" w:rsidRPr="00553A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409</w:t>
            </w:r>
          </w:p>
        </w:tc>
      </w:tr>
      <w:tr w:rsidR="00E029D3" w:rsidRPr="00553AB0" w14:paraId="4A057F3D" w14:textId="77777777" w:rsidTr="00DE008A">
        <w:trPr>
          <w:trHeight w:val="167"/>
        </w:trPr>
        <w:tc>
          <w:tcPr>
            <w:tcW w:w="2190" w:type="pct"/>
            <w:shd w:val="clear" w:color="auto" w:fill="FFFFFF"/>
          </w:tcPr>
          <w:p w14:paraId="62D74971" w14:textId="77777777" w:rsidR="00E029D3" w:rsidRPr="00553AB0" w:rsidRDefault="00E029D3" w:rsidP="00E029D3">
            <w:pPr>
              <w:ind w:left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14:paraId="782964F7" w14:textId="77777777" w:rsidR="00E029D3" w:rsidRPr="00553AB0" w:rsidRDefault="00E029D3" w:rsidP="00E029D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0" w:type="pct"/>
          </w:tcPr>
          <w:p w14:paraId="67134DAA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center"/>
          </w:tcPr>
          <w:p w14:paraId="6A976F5C" w14:textId="77777777" w:rsidR="00E029D3" w:rsidRPr="00553AB0" w:rsidRDefault="00E029D3" w:rsidP="00E029D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" w:type="pct"/>
          </w:tcPr>
          <w:p w14:paraId="4E981F3F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39345" w14:textId="77777777" w:rsidR="00E029D3" w:rsidRPr="00553AB0" w:rsidRDefault="00E029D3" w:rsidP="00E029D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" w:type="pct"/>
          </w:tcPr>
          <w:p w14:paraId="6765A0AC" w14:textId="77777777" w:rsidR="00E029D3" w:rsidRPr="00553AB0" w:rsidRDefault="00E029D3" w:rsidP="00E029D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center"/>
          </w:tcPr>
          <w:p w14:paraId="40D1C1D2" w14:textId="77777777" w:rsidR="00E029D3" w:rsidRPr="00553AB0" w:rsidRDefault="00E029D3" w:rsidP="00E029D3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E029D3" w:rsidRPr="00553AB0" w14:paraId="6C8BB40B" w14:textId="77777777" w:rsidTr="00DE008A">
        <w:tc>
          <w:tcPr>
            <w:tcW w:w="2190" w:type="pct"/>
          </w:tcPr>
          <w:p w14:paraId="7C7F8E62" w14:textId="04BF8951" w:rsidR="00E029D3" w:rsidRPr="00553AB0" w:rsidRDefault="00E029D3" w:rsidP="00E029D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2" w:type="pct"/>
          </w:tcPr>
          <w:p w14:paraId="44864907" w14:textId="77777777" w:rsidR="00E029D3" w:rsidRPr="00553AB0" w:rsidRDefault="00E029D3" w:rsidP="00E029D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AC5C18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555FAA7" w14:textId="77777777" w:rsidR="00E029D3" w:rsidRPr="00553AB0" w:rsidRDefault="00E029D3" w:rsidP="00E029D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E7DD546" w14:textId="77777777" w:rsidR="00E029D3" w:rsidRPr="00553AB0" w:rsidRDefault="00E029D3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6BBAE5" w14:textId="77777777" w:rsidR="00E029D3" w:rsidRPr="00553AB0" w:rsidRDefault="00E029D3" w:rsidP="00E029D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BED9C36" w14:textId="77777777" w:rsidR="00E029D3" w:rsidRPr="00553AB0" w:rsidRDefault="00E029D3" w:rsidP="00E029D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58EA63A" w14:textId="77777777" w:rsidR="00E029D3" w:rsidRPr="00553AB0" w:rsidRDefault="00E029D3" w:rsidP="00E029D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9D3" w:rsidRPr="00553AB0" w14:paraId="44A6F677" w14:textId="77777777" w:rsidTr="009F7E66">
        <w:tc>
          <w:tcPr>
            <w:tcW w:w="2190" w:type="pct"/>
          </w:tcPr>
          <w:p w14:paraId="4686F3F2" w14:textId="6DF9F47D" w:rsidR="00E029D3" w:rsidRPr="00553AB0" w:rsidRDefault="00E029D3" w:rsidP="00E029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2495EC2" w14:textId="12FE0A50" w:rsidR="00E029D3" w:rsidRPr="00553AB0" w:rsidRDefault="00E029D3" w:rsidP="00097183">
            <w:pPr>
              <w:pStyle w:val="BodyText"/>
              <w:tabs>
                <w:tab w:val="decimal" w:pos="69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C51C22" w14:textId="77777777" w:rsidR="00E029D3" w:rsidRPr="00553AB0" w:rsidRDefault="00E029D3" w:rsidP="00E029D3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BD50E29" w14:textId="592CCD03" w:rsidR="00E029D3" w:rsidRPr="00553AB0" w:rsidRDefault="00012299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078CEB27" w14:textId="77777777" w:rsidR="00E029D3" w:rsidRPr="00553AB0" w:rsidRDefault="00E029D3" w:rsidP="00E029D3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425E9BF" w14:textId="0E117DDD" w:rsidR="00E029D3" w:rsidRPr="00553AB0" w:rsidRDefault="00E029D3" w:rsidP="00097183">
            <w:pPr>
              <w:pStyle w:val="BodyText"/>
              <w:tabs>
                <w:tab w:val="decimal" w:pos="604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D850F29" w14:textId="77777777" w:rsidR="00E029D3" w:rsidRPr="00553AB0" w:rsidRDefault="00E029D3" w:rsidP="00E029D3">
            <w:pPr>
              <w:pStyle w:val="BodyText"/>
              <w:tabs>
                <w:tab w:val="decimal" w:pos="892"/>
              </w:tabs>
              <w:spacing w:after="0"/>
              <w:jc w:val="right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4A3A2BC" w14:textId="06D1AC60" w:rsidR="00E029D3" w:rsidRPr="00553AB0" w:rsidRDefault="00E029D3" w:rsidP="00BB02D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E029D3" w:rsidRPr="00553AB0" w14:paraId="4813313D" w14:textId="77777777" w:rsidTr="009F7E66">
        <w:tc>
          <w:tcPr>
            <w:tcW w:w="2190" w:type="pct"/>
          </w:tcPr>
          <w:p w14:paraId="254902DE" w14:textId="70E5508D" w:rsidR="00E029D3" w:rsidRPr="00553AB0" w:rsidRDefault="00E029D3" w:rsidP="00E029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7CFFC993" w14:textId="36DE52B0" w:rsidR="00E029D3" w:rsidRPr="00553AB0" w:rsidRDefault="00E029D3" w:rsidP="00097183">
            <w:pPr>
              <w:pStyle w:val="BodyText"/>
              <w:tabs>
                <w:tab w:val="decimal" w:pos="69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BE4FED1" w14:textId="77777777" w:rsidR="00E029D3" w:rsidRPr="00553AB0" w:rsidRDefault="00E029D3" w:rsidP="00E029D3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B107FDB" w14:textId="5B185B71" w:rsidR="00E029D3" w:rsidRPr="00553AB0" w:rsidRDefault="00012299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14:paraId="6305A5A3" w14:textId="77777777" w:rsidR="00E029D3" w:rsidRPr="00553AB0" w:rsidRDefault="00E029D3" w:rsidP="00E029D3">
            <w:pPr>
              <w:pStyle w:val="BodyText"/>
              <w:tabs>
                <w:tab w:val="decimal" w:pos="626"/>
                <w:tab w:val="decimal" w:pos="106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14:paraId="6AB03714" w14:textId="501642C7" w:rsidR="00E029D3" w:rsidRPr="00553AB0" w:rsidRDefault="00E029D3" w:rsidP="00097183">
            <w:pPr>
              <w:pStyle w:val="BodyText"/>
              <w:tabs>
                <w:tab w:val="decimal" w:pos="604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53DE471" w14:textId="77777777" w:rsidR="00E029D3" w:rsidRPr="00553AB0" w:rsidRDefault="00E029D3" w:rsidP="00E029D3">
            <w:pPr>
              <w:pStyle w:val="BodyText"/>
              <w:tabs>
                <w:tab w:val="decimal" w:pos="892"/>
              </w:tabs>
              <w:spacing w:after="0"/>
              <w:jc w:val="right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271854A" w14:textId="1815E1C1" w:rsidR="00E029D3" w:rsidRPr="00553AB0" w:rsidRDefault="00E029D3" w:rsidP="00BB02D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E029D3" w:rsidRPr="00553AB0" w14:paraId="2A7D7014" w14:textId="77777777" w:rsidTr="009F7E66">
        <w:tc>
          <w:tcPr>
            <w:tcW w:w="2190" w:type="pct"/>
          </w:tcPr>
          <w:p w14:paraId="68742C9C" w14:textId="71EC3212" w:rsidR="00E029D3" w:rsidRPr="00553AB0" w:rsidRDefault="00E029D3" w:rsidP="00E029D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BE03C6E" w14:textId="078309D8" w:rsidR="00E029D3" w:rsidRPr="00553AB0" w:rsidRDefault="00012299" w:rsidP="00E029D3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5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817</w:t>
            </w:r>
          </w:p>
        </w:tc>
        <w:tc>
          <w:tcPr>
            <w:tcW w:w="130" w:type="pct"/>
          </w:tcPr>
          <w:p w14:paraId="747B270B" w14:textId="77777777" w:rsidR="00E029D3" w:rsidRPr="00553AB0" w:rsidRDefault="00E029D3" w:rsidP="00E029D3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395BE18" w14:textId="6811DF86" w:rsidR="00E029D3" w:rsidRPr="00553AB0" w:rsidRDefault="00012299" w:rsidP="00E029D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4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rFonts w:hint="cs"/>
                <w:sz w:val="30"/>
                <w:szCs w:val="30"/>
              </w:rPr>
              <w:t>22</w:t>
            </w:r>
            <w:r w:rsidRPr="00553AB0">
              <w:rPr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12AA642E" w14:textId="77777777" w:rsidR="00E029D3" w:rsidRPr="00553AB0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DD1FACD" w14:textId="0607AECE" w:rsidR="00E029D3" w:rsidRPr="00553AB0" w:rsidRDefault="00012299" w:rsidP="00E029D3">
            <w:pPr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5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817</w:t>
            </w:r>
          </w:p>
        </w:tc>
        <w:tc>
          <w:tcPr>
            <w:tcW w:w="125" w:type="pct"/>
          </w:tcPr>
          <w:p w14:paraId="6B8F45E3" w14:textId="77777777" w:rsidR="00E029D3" w:rsidRPr="00553AB0" w:rsidRDefault="00E029D3" w:rsidP="00E029D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279173D" w14:textId="765B1376" w:rsidR="00E029D3" w:rsidRPr="00553AB0" w:rsidRDefault="00012299" w:rsidP="00E029D3">
            <w:pPr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3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759</w:t>
            </w:r>
          </w:p>
        </w:tc>
      </w:tr>
      <w:tr w:rsidR="00E029D3" w:rsidRPr="00553AB0" w14:paraId="29F9B1E7" w14:textId="77777777" w:rsidTr="009F7E66">
        <w:tc>
          <w:tcPr>
            <w:tcW w:w="2190" w:type="pct"/>
            <w:shd w:val="clear" w:color="auto" w:fill="auto"/>
          </w:tcPr>
          <w:p w14:paraId="29417EEB" w14:textId="77777777" w:rsidR="00E029D3" w:rsidRPr="00553AB0" w:rsidRDefault="00E029D3" w:rsidP="00E029D3">
            <w:pPr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50AEB411" w14:textId="2B2A95D5" w:rsidR="00E029D3" w:rsidRPr="00553AB0" w:rsidRDefault="00012299" w:rsidP="00E029D3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4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068</w:t>
            </w:r>
          </w:p>
        </w:tc>
        <w:tc>
          <w:tcPr>
            <w:tcW w:w="130" w:type="pct"/>
          </w:tcPr>
          <w:p w14:paraId="593EE0F1" w14:textId="77777777" w:rsidR="00E029D3" w:rsidRPr="00553AB0" w:rsidRDefault="00E029D3" w:rsidP="00E029D3">
            <w:pPr>
              <w:pStyle w:val="BodyText"/>
              <w:tabs>
                <w:tab w:val="decimal" w:pos="626"/>
              </w:tabs>
              <w:spacing w:after="0"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C48658D" w14:textId="1791B9C8" w:rsidR="00E029D3" w:rsidRPr="00553AB0" w:rsidRDefault="00E029D3" w:rsidP="00E029D3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 xml:space="preserve">     -</w:t>
            </w:r>
          </w:p>
        </w:tc>
        <w:tc>
          <w:tcPr>
            <w:tcW w:w="125" w:type="pct"/>
          </w:tcPr>
          <w:p w14:paraId="606CB08E" w14:textId="77777777" w:rsidR="00E029D3" w:rsidRPr="00553AB0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4BE2BBA" w14:textId="1AA5B675" w:rsidR="00E029D3" w:rsidRPr="00553AB0" w:rsidRDefault="00012299" w:rsidP="00E029D3">
            <w:pPr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4</w:t>
            </w:r>
            <w:r w:rsidR="00E029D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068</w:t>
            </w:r>
          </w:p>
        </w:tc>
        <w:tc>
          <w:tcPr>
            <w:tcW w:w="125" w:type="pct"/>
          </w:tcPr>
          <w:p w14:paraId="4EA046E0" w14:textId="77777777" w:rsidR="00E029D3" w:rsidRPr="00553AB0" w:rsidRDefault="00E029D3" w:rsidP="00E029D3">
            <w:pPr>
              <w:pStyle w:val="BodyText"/>
              <w:tabs>
                <w:tab w:val="decimal" w:pos="626"/>
              </w:tabs>
              <w:spacing w:after="0"/>
              <w:jc w:val="right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5CBE413" w14:textId="7491EFB3" w:rsidR="00E029D3" w:rsidRPr="00553AB0" w:rsidRDefault="00E029D3" w:rsidP="00E029D3">
            <w:pPr>
              <w:tabs>
                <w:tab w:val="decimal" w:pos="6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</w:tbl>
    <w:p w14:paraId="748B0F02" w14:textId="2474CE17" w:rsidR="00406EB7" w:rsidRPr="00553AB0" w:rsidRDefault="00406EB7"/>
    <w:p w14:paraId="301302E0" w14:textId="5F85092D" w:rsidR="00CC73AF" w:rsidRDefault="00CC73AF"/>
    <w:p w14:paraId="0DBDDA1E" w14:textId="77777777" w:rsidR="000D3AC2" w:rsidRDefault="000D3AC2"/>
    <w:p w14:paraId="75487366" w14:textId="77777777" w:rsidR="007F3B2B" w:rsidRPr="00553AB0" w:rsidRDefault="007F3B2B"/>
    <w:tbl>
      <w:tblPr>
        <w:tblW w:w="9275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38"/>
        <w:gridCol w:w="265"/>
        <w:gridCol w:w="851"/>
        <w:gridCol w:w="236"/>
        <w:gridCol w:w="1119"/>
        <w:gridCol w:w="236"/>
        <w:gridCol w:w="1107"/>
        <w:gridCol w:w="245"/>
        <w:gridCol w:w="1078"/>
      </w:tblGrid>
      <w:tr w:rsidR="00C60218" w:rsidRPr="00553AB0" w14:paraId="6F007920" w14:textId="77777777" w:rsidTr="009F7E66">
        <w:tc>
          <w:tcPr>
            <w:tcW w:w="2231" w:type="pct"/>
          </w:tcPr>
          <w:p w14:paraId="455A40DE" w14:textId="77777777" w:rsidR="00C60218" w:rsidRPr="00553AB0" w:rsidRDefault="00C60218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 w:rsidRPr="00553AB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332" w:type="pct"/>
            <w:gridSpan w:val="4"/>
          </w:tcPr>
          <w:p w14:paraId="32775413" w14:textId="77777777" w:rsidR="00C60218" w:rsidRPr="00553AB0" w:rsidRDefault="00C60218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6E13086" w14:textId="77777777" w:rsidR="00C60218" w:rsidRPr="00553AB0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280F536E" w14:textId="77777777" w:rsidR="00C60218" w:rsidRPr="00553AB0" w:rsidRDefault="00C60218" w:rsidP="009F7E6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0218" w:rsidRPr="00553AB0" w14:paraId="01B3B471" w14:textId="77777777" w:rsidTr="009F7E66">
        <w:tc>
          <w:tcPr>
            <w:tcW w:w="2231" w:type="pct"/>
          </w:tcPr>
          <w:p w14:paraId="0033BC7C" w14:textId="5F72A82D" w:rsidR="00C60218" w:rsidRPr="00553AB0" w:rsidRDefault="00C60218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53AB0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12299" w:rsidRPr="00553AB0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553AB0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3AB0">
              <w:rPr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2" w:type="pct"/>
            <w:gridSpan w:val="2"/>
          </w:tcPr>
          <w:p w14:paraId="5BD29E43" w14:textId="77AA12F0" w:rsidR="00C60218" w:rsidRPr="00553AB0" w:rsidRDefault="00012299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</w:t>
            </w:r>
            <w:r w:rsidRPr="00553AB0">
              <w:rPr>
                <w:rFonts w:hint="cs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3A0E598B" w14:textId="77777777" w:rsidR="00C60218" w:rsidRPr="00553AB0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538DEC42" w14:textId="32C646A0" w:rsidR="00C60218" w:rsidRPr="00553AB0" w:rsidRDefault="00012299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06AD73C0" w14:textId="77777777" w:rsidR="00C60218" w:rsidRPr="00553AB0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473E4313" w14:textId="65E6AD6E" w:rsidR="00C60218" w:rsidRPr="00553AB0" w:rsidRDefault="00012299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32" w:type="pct"/>
          </w:tcPr>
          <w:p w14:paraId="3A9FFDD4" w14:textId="77777777" w:rsidR="00C60218" w:rsidRPr="00553AB0" w:rsidRDefault="00C60218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26D98443" w14:textId="34D1E2EB" w:rsidR="00C60218" w:rsidRPr="00553AB0" w:rsidRDefault="00012299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2564</w:t>
            </w:r>
          </w:p>
        </w:tc>
      </w:tr>
      <w:tr w:rsidR="00C60218" w:rsidRPr="00553AB0" w14:paraId="104D0AC9" w14:textId="77777777" w:rsidTr="009F7E66">
        <w:tc>
          <w:tcPr>
            <w:tcW w:w="2231" w:type="pct"/>
          </w:tcPr>
          <w:p w14:paraId="661E0C12" w14:textId="77777777" w:rsidR="00C60218" w:rsidRPr="00553AB0" w:rsidRDefault="00C60218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8"/>
          </w:tcPr>
          <w:p w14:paraId="29C1F126" w14:textId="77777777" w:rsidR="00C60218" w:rsidRPr="00553AB0" w:rsidRDefault="00C60218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0218" w:rsidRPr="00553AB0" w14:paraId="10CBD447" w14:textId="77777777" w:rsidTr="009F7E66">
        <w:tc>
          <w:tcPr>
            <w:tcW w:w="2231" w:type="pct"/>
          </w:tcPr>
          <w:p w14:paraId="76A37B89" w14:textId="77777777" w:rsidR="00C60218" w:rsidRPr="00553AB0" w:rsidRDefault="00C60218" w:rsidP="009F7E66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53AB0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553AB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602" w:type="pct"/>
            <w:gridSpan w:val="2"/>
          </w:tcPr>
          <w:p w14:paraId="78C731A6" w14:textId="77777777" w:rsidR="00C60218" w:rsidRPr="00553AB0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CC8A951" w14:textId="77777777" w:rsidR="00C60218" w:rsidRPr="00553AB0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09142D38" w14:textId="77777777" w:rsidR="00C60218" w:rsidRPr="00553AB0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61777F0" w14:textId="77777777" w:rsidR="00C60218" w:rsidRPr="00553AB0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2D610DAD" w14:textId="77777777" w:rsidR="00C60218" w:rsidRPr="00553AB0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7F56775E" w14:textId="77777777" w:rsidR="00C60218" w:rsidRPr="00553AB0" w:rsidRDefault="00C60218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332E42F7" w14:textId="77777777" w:rsidR="00C60218" w:rsidRPr="00553AB0" w:rsidRDefault="00C60218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9F7E66" w:rsidRPr="00553AB0" w14:paraId="2DB8E234" w14:textId="77777777" w:rsidTr="009F7E66">
        <w:tc>
          <w:tcPr>
            <w:tcW w:w="2231" w:type="pct"/>
          </w:tcPr>
          <w:p w14:paraId="769B5366" w14:textId="77777777" w:rsidR="009F7E66" w:rsidRPr="00553AB0" w:rsidRDefault="009F7E66" w:rsidP="009F7E66">
            <w:pPr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</w:tcPr>
          <w:p w14:paraId="3FDB6551" w14:textId="0A189D1A" w:rsidR="009F7E66" w:rsidRPr="00553AB0" w:rsidRDefault="009F7E66" w:rsidP="00097183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ECAB89A" w14:textId="77777777" w:rsidR="009F7E66" w:rsidRPr="00553AB0" w:rsidRDefault="009F7E66" w:rsidP="009F7E66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2218E688" w14:textId="77777777" w:rsidR="009F7E66" w:rsidRPr="00553AB0" w:rsidRDefault="009F7E66" w:rsidP="000E0D6F">
            <w:pPr>
              <w:spacing w:line="240" w:lineRule="auto"/>
              <w:ind w:right="-246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050A92D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2176FEEA" w14:textId="7EBD4B9D" w:rsidR="009F7E66" w:rsidRPr="00553AB0" w:rsidRDefault="00012299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677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851</w:t>
            </w:r>
          </w:p>
        </w:tc>
        <w:tc>
          <w:tcPr>
            <w:tcW w:w="132" w:type="pct"/>
          </w:tcPr>
          <w:p w14:paraId="6D1E0922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34514B0C" w14:textId="6E5D51E1" w:rsidR="009F7E66" w:rsidRPr="00553AB0" w:rsidRDefault="00012299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878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230</w:t>
            </w:r>
          </w:p>
        </w:tc>
      </w:tr>
      <w:tr w:rsidR="009F7E66" w:rsidRPr="00553AB0" w14:paraId="3C77D9FE" w14:textId="77777777" w:rsidTr="009F7E66">
        <w:tc>
          <w:tcPr>
            <w:tcW w:w="2231" w:type="pct"/>
          </w:tcPr>
          <w:p w14:paraId="28CAAC60" w14:textId="77777777" w:rsidR="009F7E66" w:rsidRPr="00553AB0" w:rsidRDefault="009F7E66" w:rsidP="009F7E66">
            <w:pPr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</w:tcPr>
          <w:p w14:paraId="02439D4B" w14:textId="2164D9F6" w:rsidR="009F7E66" w:rsidRPr="00553AB0" w:rsidRDefault="00012299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885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526</w:t>
            </w:r>
          </w:p>
        </w:tc>
        <w:tc>
          <w:tcPr>
            <w:tcW w:w="127" w:type="pct"/>
          </w:tcPr>
          <w:p w14:paraId="76F6057C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73D4B93" w14:textId="5C10F2C4" w:rsidR="009F7E66" w:rsidRPr="00553AB0" w:rsidRDefault="00012299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721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359</w:t>
            </w:r>
          </w:p>
        </w:tc>
        <w:tc>
          <w:tcPr>
            <w:tcW w:w="127" w:type="pct"/>
          </w:tcPr>
          <w:p w14:paraId="65893BF6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CCE4C58" w14:textId="6BDD9689" w:rsidR="009F7E66" w:rsidRPr="00553AB0" w:rsidRDefault="00012299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817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412</w:t>
            </w:r>
          </w:p>
        </w:tc>
        <w:tc>
          <w:tcPr>
            <w:tcW w:w="132" w:type="pct"/>
          </w:tcPr>
          <w:p w14:paraId="7153AF19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27137D6" w14:textId="196E3C2D" w:rsidR="009F7E66" w:rsidRPr="00553AB0" w:rsidRDefault="00012299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689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750</w:t>
            </w:r>
          </w:p>
        </w:tc>
      </w:tr>
      <w:tr w:rsidR="009F7E66" w:rsidRPr="00553AB0" w14:paraId="575A3DDB" w14:textId="77777777" w:rsidTr="009F7E66">
        <w:tc>
          <w:tcPr>
            <w:tcW w:w="2231" w:type="pct"/>
          </w:tcPr>
          <w:p w14:paraId="5CF2C987" w14:textId="77777777" w:rsidR="009F7E66" w:rsidRPr="00553AB0" w:rsidRDefault="009F7E66" w:rsidP="009F7E66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A1B3A" w14:textId="7EDE6B2F" w:rsidR="009F7E66" w:rsidRPr="00553AB0" w:rsidRDefault="00012299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885</w:t>
            </w:r>
            <w:r w:rsidR="009F7E6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127" w:type="pct"/>
          </w:tcPr>
          <w:p w14:paraId="0F638273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7902B59" w14:textId="75764FCF" w:rsidR="009F7E66" w:rsidRPr="00553AB0" w:rsidRDefault="00012299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721</w:t>
            </w:r>
            <w:r w:rsidR="009F7E6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359</w:t>
            </w:r>
          </w:p>
        </w:tc>
        <w:tc>
          <w:tcPr>
            <w:tcW w:w="127" w:type="pct"/>
          </w:tcPr>
          <w:p w14:paraId="70DBF0A9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0AC82FF" w14:textId="0337D9F7" w:rsidR="009F7E66" w:rsidRPr="00553AB0" w:rsidRDefault="00012299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</w:t>
            </w:r>
            <w:r w:rsidR="009F7E6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495</w:t>
            </w:r>
            <w:r w:rsidR="009F7E6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132" w:type="pct"/>
          </w:tcPr>
          <w:p w14:paraId="352A575D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46665C0" w14:textId="03A7DE1A" w:rsidR="009F7E66" w:rsidRPr="00553AB0" w:rsidRDefault="00012299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</w:t>
            </w:r>
            <w:r w:rsidR="009F7E6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567</w:t>
            </w:r>
            <w:r w:rsidR="009F7E6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980</w:t>
            </w:r>
          </w:p>
        </w:tc>
      </w:tr>
      <w:tr w:rsidR="009F7E66" w:rsidRPr="00553AB0" w14:paraId="763E7720" w14:textId="77777777" w:rsidTr="009F7E66">
        <w:tc>
          <w:tcPr>
            <w:tcW w:w="2231" w:type="pct"/>
          </w:tcPr>
          <w:p w14:paraId="3C03E2DC" w14:textId="77777777" w:rsidR="009F7E66" w:rsidRPr="00553AB0" w:rsidRDefault="009F7E66" w:rsidP="009F7E66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</w:tcPr>
          <w:p w14:paraId="7C22E5C3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1D573DB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54CA88E0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8F1DDED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71DBC428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7012480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21E2009E" w14:textId="77777777" w:rsidR="009F7E66" w:rsidRPr="00553AB0" w:rsidRDefault="009F7E66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9F7E66" w:rsidRPr="00553AB0" w14:paraId="0AC88840" w14:textId="77777777" w:rsidTr="009F7E66">
        <w:tc>
          <w:tcPr>
            <w:tcW w:w="2231" w:type="pct"/>
          </w:tcPr>
          <w:p w14:paraId="556CFCA3" w14:textId="77777777" w:rsidR="009F7E66" w:rsidRPr="00553AB0" w:rsidRDefault="009F7E66" w:rsidP="009F7E66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53AB0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53AB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02" w:type="pct"/>
            <w:gridSpan w:val="2"/>
          </w:tcPr>
          <w:p w14:paraId="5124D65A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D400C12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6D1BCC0E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E7013CB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0CB4435E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7A8920D9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79BE0B68" w14:textId="77777777" w:rsidR="009F7E66" w:rsidRPr="00553AB0" w:rsidRDefault="009F7E66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9F7E66" w:rsidRPr="00553AB0" w14:paraId="160C20E8" w14:textId="77777777" w:rsidTr="009F7E66">
        <w:tc>
          <w:tcPr>
            <w:tcW w:w="2231" w:type="pct"/>
          </w:tcPr>
          <w:p w14:paraId="4A1FAF47" w14:textId="77777777" w:rsidR="009F7E66" w:rsidRPr="00553AB0" w:rsidRDefault="009F7E66" w:rsidP="009F7E66">
            <w:pPr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</w:tcPr>
          <w:p w14:paraId="3C942131" w14:textId="7A212894" w:rsidR="009F7E66" w:rsidRPr="00553AB0" w:rsidRDefault="009F7E66" w:rsidP="00097183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9CA2BF2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7C049FE7" w14:textId="77777777" w:rsidR="009F7E66" w:rsidRPr="00553AB0" w:rsidRDefault="009F7E66" w:rsidP="000E0D6F">
            <w:pPr>
              <w:spacing w:line="240" w:lineRule="auto"/>
              <w:ind w:right="-246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8775B93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7600FD93" w14:textId="5D3F592A" w:rsidR="009F7E66" w:rsidRPr="00553AB0" w:rsidRDefault="00012299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127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380</w:t>
            </w:r>
          </w:p>
        </w:tc>
        <w:tc>
          <w:tcPr>
            <w:tcW w:w="132" w:type="pct"/>
          </w:tcPr>
          <w:p w14:paraId="1F0CF52D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4F269417" w14:textId="41F6DFDE" w:rsidR="009F7E66" w:rsidRPr="00553AB0" w:rsidRDefault="00012299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99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330</w:t>
            </w:r>
          </w:p>
        </w:tc>
      </w:tr>
      <w:tr w:rsidR="009F7E66" w:rsidRPr="00553AB0" w14:paraId="51BD0B1B" w14:textId="77777777" w:rsidTr="009F7E66">
        <w:tc>
          <w:tcPr>
            <w:tcW w:w="2231" w:type="pct"/>
          </w:tcPr>
          <w:p w14:paraId="6A5722FE" w14:textId="77777777" w:rsidR="009F7E66" w:rsidRPr="00553AB0" w:rsidRDefault="009F7E66" w:rsidP="009F7E66">
            <w:pPr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</w:tcPr>
          <w:p w14:paraId="2BE66BC0" w14:textId="43257A90" w:rsidR="009F7E66" w:rsidRPr="00553AB0" w:rsidRDefault="00012299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196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472</w:t>
            </w:r>
          </w:p>
        </w:tc>
        <w:tc>
          <w:tcPr>
            <w:tcW w:w="127" w:type="pct"/>
          </w:tcPr>
          <w:p w14:paraId="41C079CB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00D40CF" w14:textId="002364E5" w:rsidR="009F7E66" w:rsidRPr="00553AB0" w:rsidRDefault="00012299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163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664</w:t>
            </w:r>
          </w:p>
        </w:tc>
        <w:tc>
          <w:tcPr>
            <w:tcW w:w="127" w:type="pct"/>
          </w:tcPr>
          <w:p w14:paraId="677BF36E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9369F93" w14:textId="2BBB39D5" w:rsidR="009F7E66" w:rsidRPr="00553AB0" w:rsidRDefault="00012299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7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408</w:t>
            </w:r>
          </w:p>
        </w:tc>
        <w:tc>
          <w:tcPr>
            <w:tcW w:w="132" w:type="pct"/>
          </w:tcPr>
          <w:p w14:paraId="5F94915C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19950C9" w14:textId="249FDA9C" w:rsidR="009F7E66" w:rsidRPr="00553AB0" w:rsidRDefault="00012299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21</w:t>
            </w:r>
            <w:r w:rsidR="009F7E6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663</w:t>
            </w:r>
          </w:p>
        </w:tc>
      </w:tr>
      <w:tr w:rsidR="009F7E66" w:rsidRPr="00553AB0" w14:paraId="0AE43E5D" w14:textId="77777777" w:rsidTr="009F7E66">
        <w:tc>
          <w:tcPr>
            <w:tcW w:w="2231" w:type="pct"/>
          </w:tcPr>
          <w:p w14:paraId="5C5FEDB6" w14:textId="77777777" w:rsidR="009F7E66" w:rsidRPr="00553AB0" w:rsidRDefault="009F7E66" w:rsidP="009F7E66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</w:tcBorders>
          </w:tcPr>
          <w:p w14:paraId="672F5653" w14:textId="7CF7235F" w:rsidR="009F7E66" w:rsidRPr="00553AB0" w:rsidRDefault="00012299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196</w:t>
            </w:r>
            <w:r w:rsidR="009F7E6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127" w:type="pct"/>
          </w:tcPr>
          <w:p w14:paraId="1E0FADFB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5A924B60" w14:textId="48C52D74" w:rsidR="009F7E66" w:rsidRPr="00553AB0" w:rsidRDefault="00012299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163</w:t>
            </w:r>
            <w:r w:rsidR="009F7E6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127" w:type="pct"/>
          </w:tcPr>
          <w:p w14:paraId="39628FDF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15362A5E" w14:textId="616162B1" w:rsidR="009F7E66" w:rsidRPr="00553AB0" w:rsidRDefault="00012299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134</w:t>
            </w:r>
            <w:r w:rsidR="009F7E6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132" w:type="pct"/>
          </w:tcPr>
          <w:p w14:paraId="5A040F25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68C5E4B7" w14:textId="00AAF854" w:rsidR="009F7E66" w:rsidRPr="00553AB0" w:rsidRDefault="00012299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120</w:t>
            </w:r>
            <w:r w:rsidR="009F7E6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993</w:t>
            </w:r>
          </w:p>
        </w:tc>
      </w:tr>
      <w:tr w:rsidR="009F7E66" w:rsidRPr="00553AB0" w14:paraId="738C3E6E" w14:textId="77777777" w:rsidTr="009F7E66">
        <w:tc>
          <w:tcPr>
            <w:tcW w:w="2231" w:type="pct"/>
          </w:tcPr>
          <w:p w14:paraId="71392F41" w14:textId="77777777" w:rsidR="009F7E66" w:rsidRPr="00553AB0" w:rsidRDefault="009F7E66" w:rsidP="009F7E66">
            <w:pPr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53AB0">
              <w:rPr>
                <w:rFonts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553AB0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</w:tcPr>
          <w:p w14:paraId="39D6B6AB" w14:textId="5D706A0F" w:rsidR="009F7E66" w:rsidRPr="00553AB0" w:rsidRDefault="009F7E66" w:rsidP="00EC7C6A">
            <w:pPr>
              <w:pStyle w:val="BodyText"/>
              <w:tabs>
                <w:tab w:val="decimal" w:pos="1329"/>
              </w:tabs>
              <w:spacing w:after="0"/>
              <w:ind w:left="-108" w:right="-57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22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332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7D2A80E1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629F31DF" w14:textId="2308C78F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 w:right="-57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21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588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104914DA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EB1A4B1" w14:textId="005D3F10" w:rsidR="009F7E66" w:rsidRPr="00553AB0" w:rsidRDefault="009F7E66" w:rsidP="009F7E66">
            <w:pPr>
              <w:pStyle w:val="BodyText"/>
              <w:spacing w:after="0"/>
              <w:ind w:left="-108" w:right="-57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7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852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60080EAA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30276CF8" w14:textId="79739721" w:rsidR="009F7E66" w:rsidRPr="00553AB0" w:rsidRDefault="009F7E66" w:rsidP="009F7E66">
            <w:pPr>
              <w:pStyle w:val="BodyText"/>
              <w:spacing w:after="0"/>
              <w:ind w:left="-108" w:right="-57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7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591</w:t>
            </w:r>
            <w:r w:rsidRPr="00553AB0">
              <w:rPr>
                <w:sz w:val="30"/>
                <w:szCs w:val="30"/>
              </w:rPr>
              <w:t>)</w:t>
            </w:r>
          </w:p>
        </w:tc>
      </w:tr>
      <w:tr w:rsidR="009F7E66" w:rsidRPr="00553AB0" w14:paraId="1207EBB8" w14:textId="77777777" w:rsidTr="009F7E66">
        <w:tc>
          <w:tcPr>
            <w:tcW w:w="2231" w:type="pct"/>
          </w:tcPr>
          <w:p w14:paraId="66440815" w14:textId="77777777" w:rsidR="009F7E66" w:rsidRPr="00553AB0" w:rsidRDefault="009F7E66" w:rsidP="009F7E66">
            <w:pPr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F6ECDD" w14:textId="5CEEAA7D" w:rsidR="009F7E66" w:rsidRPr="00553AB0" w:rsidRDefault="00012299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174</w:t>
            </w:r>
            <w:r w:rsidR="009F7E6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127" w:type="pct"/>
          </w:tcPr>
          <w:p w14:paraId="4DE9AEF4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8E9AA39" w14:textId="2614899D" w:rsidR="009F7E66" w:rsidRPr="00553AB0" w:rsidRDefault="00012299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142</w:t>
            </w:r>
            <w:r w:rsidR="009F7E6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076</w:t>
            </w:r>
          </w:p>
        </w:tc>
        <w:tc>
          <w:tcPr>
            <w:tcW w:w="127" w:type="pct"/>
          </w:tcPr>
          <w:p w14:paraId="57340F8B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345223D" w14:textId="7229CBEE" w:rsidR="009F7E66" w:rsidRPr="00553AB0" w:rsidRDefault="00012299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126</w:t>
            </w:r>
            <w:r w:rsidR="009F7E6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132" w:type="pct"/>
          </w:tcPr>
          <w:p w14:paraId="0E3F305E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92F2E17" w14:textId="13DB0ACE" w:rsidR="009F7E66" w:rsidRPr="00553AB0" w:rsidRDefault="00012299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113</w:t>
            </w:r>
            <w:r w:rsidR="009F7E6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402</w:t>
            </w:r>
          </w:p>
        </w:tc>
      </w:tr>
      <w:tr w:rsidR="009F7E66" w:rsidRPr="00553AB0" w14:paraId="1767788B" w14:textId="77777777" w:rsidTr="009F7E66">
        <w:tc>
          <w:tcPr>
            <w:tcW w:w="2231" w:type="pct"/>
          </w:tcPr>
          <w:p w14:paraId="54EAB0A2" w14:textId="77777777" w:rsidR="009F7E66" w:rsidRPr="00553AB0" w:rsidRDefault="009F7E66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</w:tcPr>
          <w:p w14:paraId="4A8718EF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BD459BF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5C83D4D1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8884D5C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00CB0CB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71E72493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B730A85" w14:textId="77777777" w:rsidR="009F7E66" w:rsidRPr="00553AB0" w:rsidRDefault="009F7E66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9F7E66" w:rsidRPr="00553AB0" w14:paraId="784B05A3" w14:textId="77777777" w:rsidTr="009F7E66">
        <w:tc>
          <w:tcPr>
            <w:tcW w:w="2231" w:type="pct"/>
          </w:tcPr>
          <w:p w14:paraId="7788395F" w14:textId="77777777" w:rsidR="009F7E66" w:rsidRPr="00553AB0" w:rsidRDefault="009F7E66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02" w:type="pct"/>
            <w:gridSpan w:val="2"/>
          </w:tcPr>
          <w:p w14:paraId="400DD94A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E55B563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691C7812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43733F8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54D15402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7D90C34A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35A0E3AC" w14:textId="77777777" w:rsidR="009F7E66" w:rsidRPr="00553AB0" w:rsidRDefault="009F7E66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9F7E66" w:rsidRPr="00553AB0" w14:paraId="0A4848C0" w14:textId="77777777" w:rsidTr="009F7E66">
        <w:tc>
          <w:tcPr>
            <w:tcW w:w="2231" w:type="pct"/>
          </w:tcPr>
          <w:p w14:paraId="71243B58" w14:textId="77777777" w:rsidR="009F7E66" w:rsidRPr="00553AB0" w:rsidRDefault="009F7E66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  <w:tcBorders>
              <w:bottom w:val="double" w:sz="4" w:space="0" w:color="auto"/>
            </w:tcBorders>
            <w:vAlign w:val="bottom"/>
          </w:tcPr>
          <w:p w14:paraId="160585FF" w14:textId="77777777" w:rsidR="009F7E66" w:rsidRPr="00553AB0" w:rsidRDefault="009F7E66" w:rsidP="00097183">
            <w:pPr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CF2582F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282DE708" w14:textId="77777777" w:rsidR="009F7E66" w:rsidRPr="000E0D6F" w:rsidRDefault="009F7E66" w:rsidP="000E0D6F">
            <w:pPr>
              <w:spacing w:line="240" w:lineRule="auto"/>
              <w:ind w:right="-246"/>
              <w:jc w:val="center"/>
              <w:rPr>
                <w:b/>
                <w:bCs/>
                <w:sz w:val="30"/>
                <w:szCs w:val="30"/>
              </w:rPr>
            </w:pPr>
            <w:r w:rsidRPr="000E0D6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404DD60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49AD5995" w14:textId="4E7F3A81" w:rsidR="009F7E66" w:rsidRPr="00553AB0" w:rsidRDefault="00012299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285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132" w:type="pct"/>
          </w:tcPr>
          <w:p w14:paraId="1A527B54" w14:textId="77777777" w:rsidR="009F7E66" w:rsidRPr="00553AB0" w:rsidRDefault="009F7E66" w:rsidP="009F7E66">
            <w:pPr>
              <w:pStyle w:val="BodyText"/>
              <w:tabs>
                <w:tab w:val="decimal" w:pos="892"/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695202F4" w14:textId="77777777" w:rsidR="009F7E66" w:rsidRPr="00BB02DA" w:rsidRDefault="009F7E66" w:rsidP="00BB02DA">
            <w:pPr>
              <w:pStyle w:val="BodyText"/>
              <w:tabs>
                <w:tab w:val="decimal" w:pos="512"/>
              </w:tabs>
              <w:spacing w:after="0"/>
              <w:ind w:left="-108" w:right="119"/>
              <w:rPr>
                <w:b/>
                <w:bCs/>
                <w:sz w:val="30"/>
                <w:szCs w:val="30"/>
              </w:rPr>
            </w:pPr>
            <w:r w:rsidRPr="00BB02DA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9F7E66" w:rsidRPr="00553AB0" w14:paraId="2BBC7A13" w14:textId="77777777" w:rsidTr="009F7E66">
        <w:tc>
          <w:tcPr>
            <w:tcW w:w="2231" w:type="pct"/>
          </w:tcPr>
          <w:p w14:paraId="121B95C4" w14:textId="77777777" w:rsidR="009F7E66" w:rsidRPr="00553AB0" w:rsidRDefault="009F7E66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</w:tcPr>
          <w:p w14:paraId="474D3387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7BEAC23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68DEC2B5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4E08DAB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75A7B2E2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D86792B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6AE34434" w14:textId="77777777" w:rsidR="009F7E66" w:rsidRPr="00553AB0" w:rsidRDefault="009F7E66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9F7E66" w:rsidRPr="00553AB0" w14:paraId="358B4E97" w14:textId="77777777" w:rsidTr="009F7E66">
        <w:tc>
          <w:tcPr>
            <w:tcW w:w="2231" w:type="pct"/>
          </w:tcPr>
          <w:p w14:paraId="78A3F60D" w14:textId="77777777" w:rsidR="009F7E66" w:rsidRPr="00553AB0" w:rsidRDefault="009F7E66" w:rsidP="009F7E66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2" w:type="pct"/>
            <w:gridSpan w:val="2"/>
          </w:tcPr>
          <w:p w14:paraId="4523580B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7F579A1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1F481B50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C4C8F6D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10270764" w14:textId="77777777" w:rsidR="009F7E66" w:rsidRPr="00553AB0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453430C" w14:textId="77777777" w:rsidR="009F7E66" w:rsidRPr="00553AB0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493FF448" w14:textId="77777777" w:rsidR="009F7E66" w:rsidRPr="00553AB0" w:rsidRDefault="009F7E66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EC7C6A" w:rsidRPr="00553AB0" w14:paraId="37A32E06" w14:textId="77777777" w:rsidTr="009F7E66">
        <w:tc>
          <w:tcPr>
            <w:tcW w:w="2231" w:type="pct"/>
          </w:tcPr>
          <w:p w14:paraId="3C52C7EE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</w:tcPr>
          <w:p w14:paraId="4ECCBD77" w14:textId="54254569" w:rsidR="00EC7C6A" w:rsidRPr="00553AB0" w:rsidRDefault="00EC7C6A" w:rsidP="00097183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F8D6D6D" w14:textId="77777777" w:rsidR="00EC7C6A" w:rsidRPr="00553AB0" w:rsidRDefault="00EC7C6A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0FABB75B" w14:textId="77777777" w:rsidR="00EC7C6A" w:rsidRPr="00553AB0" w:rsidRDefault="00EC7C6A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9A5DFD8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7B894DBD" w14:textId="2521AEB7" w:rsidR="00EC7C6A" w:rsidRPr="00553AB0" w:rsidRDefault="00012299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790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423</w:t>
            </w:r>
          </w:p>
        </w:tc>
        <w:tc>
          <w:tcPr>
            <w:tcW w:w="132" w:type="pct"/>
          </w:tcPr>
          <w:p w14:paraId="5D78378E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67F83201" w14:textId="741A9C2B" w:rsidR="00EC7C6A" w:rsidRPr="00553AB0" w:rsidRDefault="00012299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832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847</w:t>
            </w:r>
          </w:p>
        </w:tc>
      </w:tr>
      <w:tr w:rsidR="00EC7C6A" w:rsidRPr="00553AB0" w14:paraId="35BA2763" w14:textId="77777777" w:rsidTr="009F7E66">
        <w:tc>
          <w:tcPr>
            <w:tcW w:w="2231" w:type="pct"/>
          </w:tcPr>
          <w:p w14:paraId="0A2977F8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</w:tcPr>
          <w:p w14:paraId="73EC2C1F" w14:textId="06A872AE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64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484</w:t>
            </w:r>
          </w:p>
        </w:tc>
        <w:tc>
          <w:tcPr>
            <w:tcW w:w="127" w:type="pct"/>
          </w:tcPr>
          <w:p w14:paraId="4665A8F5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450F970B" w14:textId="5BA85D28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62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338</w:t>
            </w:r>
          </w:p>
        </w:tc>
        <w:tc>
          <w:tcPr>
            <w:tcW w:w="127" w:type="pct"/>
          </w:tcPr>
          <w:p w14:paraId="02226B40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D791917" w14:textId="644B0EB6" w:rsidR="00EC7C6A" w:rsidRPr="00553AB0" w:rsidRDefault="00EC7C6A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9C472F5" w14:textId="77777777" w:rsidR="00EC7C6A" w:rsidRPr="00553AB0" w:rsidRDefault="00EC7C6A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07AE543" w14:textId="77777777" w:rsidR="00EC7C6A" w:rsidRPr="00553AB0" w:rsidRDefault="00EC7C6A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EC7C6A" w:rsidRPr="00553AB0" w14:paraId="2A64DF42" w14:textId="77777777" w:rsidTr="009F7E66">
        <w:tc>
          <w:tcPr>
            <w:tcW w:w="2231" w:type="pct"/>
          </w:tcPr>
          <w:p w14:paraId="4185D81B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</w:tcBorders>
          </w:tcPr>
          <w:p w14:paraId="46C0672A" w14:textId="631CF3D9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64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484</w:t>
            </w:r>
          </w:p>
        </w:tc>
        <w:tc>
          <w:tcPr>
            <w:tcW w:w="127" w:type="pct"/>
          </w:tcPr>
          <w:p w14:paraId="5E428A8D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39CA2A53" w14:textId="35C89CDF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62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127" w:type="pct"/>
          </w:tcPr>
          <w:p w14:paraId="1BC68999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A996516" w14:textId="4676F075" w:rsidR="00EC7C6A" w:rsidRPr="00553AB0" w:rsidRDefault="00012299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790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132" w:type="pct"/>
          </w:tcPr>
          <w:p w14:paraId="59C7C0CD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F3C6112" w14:textId="2D045939" w:rsidR="00EC7C6A" w:rsidRPr="00553AB0" w:rsidRDefault="00012299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832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847</w:t>
            </w:r>
          </w:p>
        </w:tc>
      </w:tr>
      <w:tr w:rsidR="00EC7C6A" w:rsidRPr="00553AB0" w14:paraId="2C073EAA" w14:textId="77777777" w:rsidTr="00D92B38">
        <w:tc>
          <w:tcPr>
            <w:tcW w:w="2231" w:type="pct"/>
          </w:tcPr>
          <w:p w14:paraId="7AD5BA25" w14:textId="77777777" w:rsidR="00EC7C6A" w:rsidRPr="00553AB0" w:rsidRDefault="00EC7C6A" w:rsidP="00EC7C6A">
            <w:pPr>
              <w:spacing w:line="340" w:lineRule="exact"/>
              <w:ind w:left="165" w:hanging="189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</w:tcPr>
          <w:p w14:paraId="74530F1B" w14:textId="123A5FEB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 w:right="-57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64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484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31776DC7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4DBB4595" w14:textId="6197FBF2" w:rsidR="00EC7C6A" w:rsidRPr="00553AB0" w:rsidRDefault="00EC7C6A" w:rsidP="00EC7C6A">
            <w:pPr>
              <w:pStyle w:val="BodyText"/>
              <w:tabs>
                <w:tab w:val="decimal" w:pos="1244"/>
              </w:tabs>
              <w:spacing w:after="0"/>
              <w:ind w:left="-108" w:right="-45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62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338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24693A40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3EC69E9" w14:textId="0CBBCEF7" w:rsidR="00EC7C6A" w:rsidRPr="00553AB0" w:rsidRDefault="00EC7C6A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4FA8067B" w14:textId="77777777" w:rsidR="00EC7C6A" w:rsidRPr="00553AB0" w:rsidRDefault="00EC7C6A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7C0D79D1" w14:textId="77777777" w:rsidR="00EC7C6A" w:rsidRPr="00553AB0" w:rsidRDefault="00EC7C6A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EC7C6A" w:rsidRPr="00553AB0" w14:paraId="1CC731AA" w14:textId="77777777" w:rsidTr="009F7E66">
        <w:tc>
          <w:tcPr>
            <w:tcW w:w="2231" w:type="pct"/>
          </w:tcPr>
          <w:p w14:paraId="2CFBBD6D" w14:textId="77777777" w:rsidR="00EC7C6A" w:rsidRPr="00553AB0" w:rsidRDefault="00EC7C6A" w:rsidP="00EC7C6A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9EC4E1" w14:textId="7E67BE30" w:rsidR="00EC7C6A" w:rsidRPr="00553AB0" w:rsidRDefault="00EC7C6A" w:rsidP="00097183">
            <w:pPr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5F3D41C" w14:textId="77777777" w:rsidR="00EC7C6A" w:rsidRPr="00553AB0" w:rsidRDefault="00EC7C6A" w:rsidP="00EC7C6A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61D375A" w14:textId="77777777" w:rsidR="00EC7C6A" w:rsidRPr="00553AB0" w:rsidRDefault="00EC7C6A" w:rsidP="00EC7C6A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9E130DE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F1C7ED3" w14:textId="2A7E68ED" w:rsidR="00EC7C6A" w:rsidRPr="00553AB0" w:rsidRDefault="00012299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790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132" w:type="pct"/>
          </w:tcPr>
          <w:p w14:paraId="633A5E1C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13942DE" w14:textId="06E70ABB" w:rsidR="00EC7C6A" w:rsidRPr="00553AB0" w:rsidRDefault="00012299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832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847</w:t>
            </w:r>
          </w:p>
        </w:tc>
      </w:tr>
      <w:tr w:rsidR="00EC7C6A" w:rsidRPr="00553AB0" w14:paraId="491381EE" w14:textId="77777777" w:rsidTr="009F7E66">
        <w:tc>
          <w:tcPr>
            <w:tcW w:w="2231" w:type="pct"/>
          </w:tcPr>
          <w:p w14:paraId="20C919A1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</w:tcPr>
          <w:p w14:paraId="5DE90B48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5062A22C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72F443BA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FD73D4B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1F573081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6EEC7890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0DA12E5" w14:textId="77777777" w:rsidR="00EC7C6A" w:rsidRPr="00553AB0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EC7C6A" w:rsidRPr="00553AB0" w14:paraId="292A1E65" w14:textId="77777777" w:rsidTr="009F7E66">
        <w:tc>
          <w:tcPr>
            <w:tcW w:w="2374" w:type="pct"/>
            <w:gridSpan w:val="2"/>
          </w:tcPr>
          <w:p w14:paraId="0C6C5DC8" w14:textId="77777777" w:rsidR="00EC7C6A" w:rsidRPr="00553AB0" w:rsidRDefault="00EC7C6A" w:rsidP="00EC7C6A">
            <w:pPr>
              <w:spacing w:line="240" w:lineRule="auto"/>
              <w:rPr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189" w:type="pct"/>
            <w:gridSpan w:val="3"/>
          </w:tcPr>
          <w:p w14:paraId="34568A30" w14:textId="77777777" w:rsidR="00EC7C6A" w:rsidRPr="00553AB0" w:rsidRDefault="00EC7C6A" w:rsidP="00EC7C6A">
            <w:pPr>
              <w:spacing w:line="240" w:lineRule="auto"/>
              <w:rPr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 xml:space="preserve">     งบการเงินรวม</w:t>
            </w:r>
          </w:p>
        </w:tc>
        <w:tc>
          <w:tcPr>
            <w:tcW w:w="127" w:type="pct"/>
          </w:tcPr>
          <w:p w14:paraId="770026AE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vAlign w:val="bottom"/>
          </w:tcPr>
          <w:p w14:paraId="5BD8D9D8" w14:textId="77777777" w:rsidR="00EC7C6A" w:rsidRPr="00553AB0" w:rsidRDefault="00EC7C6A" w:rsidP="00EC7C6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7C6A" w:rsidRPr="00553AB0" w14:paraId="423B4289" w14:textId="77777777" w:rsidTr="009F7E66">
        <w:tc>
          <w:tcPr>
            <w:tcW w:w="2231" w:type="pct"/>
          </w:tcPr>
          <w:p w14:paraId="4FDCC3E2" w14:textId="6B3B46D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12299" w:rsidRPr="00553AB0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553AB0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3AB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2" w:type="pct"/>
            <w:gridSpan w:val="2"/>
          </w:tcPr>
          <w:p w14:paraId="6353A1F8" w14:textId="33379C1C" w:rsidR="00EC7C6A" w:rsidRPr="00553AB0" w:rsidRDefault="00012299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</w:t>
            </w:r>
            <w:r w:rsidRPr="00553AB0">
              <w:rPr>
                <w:rFonts w:hint="cs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1A79A460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47A3C553" w14:textId="202CC4A7" w:rsidR="00EC7C6A" w:rsidRPr="00553AB0" w:rsidRDefault="00012299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70D5E1CF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5844A82D" w14:textId="205BEF2A" w:rsidR="00EC7C6A" w:rsidRPr="00553AB0" w:rsidRDefault="00012299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32" w:type="pct"/>
          </w:tcPr>
          <w:p w14:paraId="5CF4A86D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30EE54E2" w14:textId="5C1CE2B1" w:rsidR="00EC7C6A" w:rsidRPr="00553AB0" w:rsidRDefault="00012299" w:rsidP="00EC7C6A">
            <w:pPr>
              <w:pStyle w:val="BodyText"/>
              <w:tabs>
                <w:tab w:val="decimal" w:pos="459"/>
              </w:tabs>
              <w:spacing w:after="0"/>
              <w:ind w:left="-108" w:right="119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2564</w:t>
            </w:r>
          </w:p>
        </w:tc>
      </w:tr>
      <w:tr w:rsidR="00EC7C6A" w:rsidRPr="00553AB0" w14:paraId="3E08413A" w14:textId="77777777" w:rsidTr="009F7E66">
        <w:tc>
          <w:tcPr>
            <w:tcW w:w="2231" w:type="pct"/>
          </w:tcPr>
          <w:p w14:paraId="767452D7" w14:textId="77777777" w:rsidR="00EC7C6A" w:rsidRPr="00553AB0" w:rsidRDefault="00EC7C6A" w:rsidP="00EC7C6A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8"/>
          </w:tcPr>
          <w:p w14:paraId="679AF079" w14:textId="77777777" w:rsidR="00EC7C6A" w:rsidRPr="00553AB0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553AB0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7C6A" w:rsidRPr="00553AB0" w14:paraId="1FD46D79" w14:textId="77777777" w:rsidTr="009F7E66">
        <w:tc>
          <w:tcPr>
            <w:tcW w:w="2231" w:type="pct"/>
          </w:tcPr>
          <w:p w14:paraId="5DBB1DCB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2" w:type="pct"/>
            <w:gridSpan w:val="2"/>
            <w:vAlign w:val="bottom"/>
          </w:tcPr>
          <w:p w14:paraId="6E72D8C6" w14:textId="75A7258C" w:rsidR="00EC7C6A" w:rsidRPr="00553AB0" w:rsidRDefault="00474EA5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6F31093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75CFBFED" w14:textId="77777777" w:rsidR="00EC7C6A" w:rsidRPr="00553AB0" w:rsidRDefault="00EC7C6A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E02CFD9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CEC8F47" w14:textId="0E57FC18" w:rsidR="00EC7C6A" w:rsidRPr="00553AB0" w:rsidRDefault="00474EA5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A41494B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5A5AC6B" w14:textId="611FCB9D" w:rsidR="00EC7C6A" w:rsidRPr="00553AB0" w:rsidRDefault="00474EA5" w:rsidP="00EC7C6A">
            <w:pPr>
              <w:pStyle w:val="BodyText"/>
              <w:tabs>
                <w:tab w:val="decimal" w:pos="459"/>
              </w:tabs>
              <w:spacing w:after="0"/>
              <w:ind w:left="-108" w:right="119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EC7C6A" w:rsidRPr="00553AB0" w14:paraId="021EEC3A" w14:textId="77777777" w:rsidTr="009F7E66">
        <w:tc>
          <w:tcPr>
            <w:tcW w:w="2231" w:type="pct"/>
          </w:tcPr>
          <w:p w14:paraId="33788450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2" w:type="pct"/>
            <w:gridSpan w:val="2"/>
            <w:vAlign w:val="bottom"/>
          </w:tcPr>
          <w:p w14:paraId="3178C43C" w14:textId="15C7FA97" w:rsidR="00EC7C6A" w:rsidRPr="00553AB0" w:rsidRDefault="00474EA5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10CFD1B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6A5696F9" w14:textId="77777777" w:rsidR="00EC7C6A" w:rsidRPr="00553AB0" w:rsidRDefault="00EC7C6A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6EAC812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80A11E9" w14:textId="7C3B172C" w:rsidR="00EC7C6A" w:rsidRPr="00553AB0" w:rsidRDefault="00474EA5" w:rsidP="00474EA5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55DFA66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15C0454" w14:textId="700E6B93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(</w:t>
            </w:r>
            <w:r w:rsidR="00012299" w:rsidRPr="00553AB0">
              <w:rPr>
                <w:sz w:val="30"/>
                <w:szCs w:val="30"/>
              </w:rPr>
              <w:t>5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189</w:t>
            </w:r>
            <w:r w:rsidRPr="00553AB0">
              <w:rPr>
                <w:sz w:val="30"/>
                <w:szCs w:val="30"/>
                <w:cs/>
              </w:rPr>
              <w:t>)</w:t>
            </w:r>
          </w:p>
        </w:tc>
      </w:tr>
      <w:tr w:rsidR="00EC7C6A" w:rsidRPr="00553AB0" w14:paraId="3010EA9A" w14:textId="77777777" w:rsidTr="009F7E66">
        <w:tc>
          <w:tcPr>
            <w:tcW w:w="2231" w:type="pct"/>
          </w:tcPr>
          <w:p w14:paraId="32D2B2BE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</w:rPr>
            </w:pPr>
          </w:p>
          <w:p w14:paraId="77591B26" w14:textId="622EA73D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</w:tcPr>
          <w:p w14:paraId="307375D9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587CC5BF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45BB07E7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332B08C1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14FB93CE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12620873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55EAE99C" w14:textId="77777777" w:rsidR="00EC7C6A" w:rsidRPr="00553AB0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7C6A" w:rsidRPr="00553AB0" w14:paraId="4A47C36F" w14:textId="77777777" w:rsidTr="009F7E66">
        <w:tc>
          <w:tcPr>
            <w:tcW w:w="2231" w:type="pct"/>
          </w:tcPr>
          <w:p w14:paraId="1404E320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 w:rsidRPr="00553AB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332" w:type="pct"/>
            <w:gridSpan w:val="4"/>
          </w:tcPr>
          <w:p w14:paraId="1A89F98D" w14:textId="77777777" w:rsidR="00EC7C6A" w:rsidRPr="00553AB0" w:rsidRDefault="00EC7C6A" w:rsidP="00EC7C6A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3A374F2B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vAlign w:val="bottom"/>
          </w:tcPr>
          <w:p w14:paraId="76E50041" w14:textId="77777777" w:rsidR="00EC7C6A" w:rsidRPr="00553AB0" w:rsidRDefault="00EC7C6A" w:rsidP="00EC7C6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7C6A" w:rsidRPr="00553AB0" w14:paraId="4BB3DA71" w14:textId="77777777" w:rsidTr="009F7E66">
        <w:tc>
          <w:tcPr>
            <w:tcW w:w="2231" w:type="pct"/>
          </w:tcPr>
          <w:p w14:paraId="3E21630C" w14:textId="5B59611F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53AB0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12299" w:rsidRPr="00553AB0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553AB0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3AB0">
              <w:rPr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2" w:type="pct"/>
            <w:gridSpan w:val="2"/>
          </w:tcPr>
          <w:p w14:paraId="21E1A884" w14:textId="14CE5841" w:rsidR="00EC7C6A" w:rsidRPr="00553AB0" w:rsidRDefault="00012299" w:rsidP="00EC7C6A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</w:t>
            </w:r>
            <w:r w:rsidRPr="00553AB0">
              <w:rPr>
                <w:rFonts w:hint="cs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690A8BAB" w14:textId="77777777" w:rsidR="00EC7C6A" w:rsidRPr="00553AB0" w:rsidRDefault="00EC7C6A" w:rsidP="00EC7C6A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549D1668" w14:textId="1EF7E680" w:rsidR="00EC7C6A" w:rsidRPr="00553AB0" w:rsidRDefault="00012299" w:rsidP="00EC7C6A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29717437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0084330F" w14:textId="2261E731" w:rsidR="00EC7C6A" w:rsidRPr="00553AB0" w:rsidRDefault="00012299" w:rsidP="00EC7C6A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32" w:type="pct"/>
          </w:tcPr>
          <w:p w14:paraId="6AA76817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3351298D" w14:textId="0B1FEB52" w:rsidR="00EC7C6A" w:rsidRPr="00553AB0" w:rsidRDefault="00012299" w:rsidP="00EC7C6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2564</w:t>
            </w:r>
          </w:p>
        </w:tc>
      </w:tr>
      <w:tr w:rsidR="00EC7C6A" w:rsidRPr="00553AB0" w14:paraId="4D919CB4" w14:textId="77777777" w:rsidTr="009F7E66">
        <w:tc>
          <w:tcPr>
            <w:tcW w:w="2231" w:type="pct"/>
          </w:tcPr>
          <w:p w14:paraId="4DD0012F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8"/>
          </w:tcPr>
          <w:p w14:paraId="3FCA43A3" w14:textId="77777777" w:rsidR="00EC7C6A" w:rsidRPr="00553AB0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7C6A" w:rsidRPr="00553AB0" w14:paraId="736FAD1A" w14:textId="77777777" w:rsidTr="009F7E66">
        <w:tc>
          <w:tcPr>
            <w:tcW w:w="2231" w:type="pct"/>
          </w:tcPr>
          <w:p w14:paraId="66359315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02" w:type="pct"/>
            <w:gridSpan w:val="2"/>
          </w:tcPr>
          <w:p w14:paraId="305889D6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4FAC9E39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C3ED57D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0190DBA7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2D4754D6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248E4DF1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250DE60" w14:textId="77777777" w:rsidR="00EC7C6A" w:rsidRPr="00553AB0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7C6A" w:rsidRPr="00553AB0" w14:paraId="779F9EF7" w14:textId="77777777" w:rsidTr="009F7E66">
        <w:tc>
          <w:tcPr>
            <w:tcW w:w="2231" w:type="pct"/>
          </w:tcPr>
          <w:p w14:paraId="1E50A4B1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  <w:tcBorders>
              <w:bottom w:val="double" w:sz="4" w:space="0" w:color="auto"/>
            </w:tcBorders>
            <w:vAlign w:val="bottom"/>
          </w:tcPr>
          <w:p w14:paraId="16CACBD5" w14:textId="77777777" w:rsidR="00EC7C6A" w:rsidRPr="00553AB0" w:rsidRDefault="00EC7C6A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CFA6053" w14:textId="77777777" w:rsidR="00EC7C6A" w:rsidRPr="00553AB0" w:rsidRDefault="00EC7C6A" w:rsidP="00EC7C6A">
            <w:pPr>
              <w:tabs>
                <w:tab w:val="decimal" w:pos="626"/>
              </w:tabs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2C4E47F7" w14:textId="77777777" w:rsidR="00EC7C6A" w:rsidRPr="00553AB0" w:rsidRDefault="00EC7C6A" w:rsidP="00EC7C6A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22B934A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vAlign w:val="bottom"/>
          </w:tcPr>
          <w:p w14:paraId="6CBE5F70" w14:textId="5A6B1A22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32" w:type="pct"/>
            <w:vAlign w:val="bottom"/>
          </w:tcPr>
          <w:p w14:paraId="5E60388F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2C669CF1" w14:textId="101965A0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200</w:t>
            </w:r>
          </w:p>
        </w:tc>
      </w:tr>
      <w:tr w:rsidR="00EC7C6A" w:rsidRPr="00553AB0" w14:paraId="4268E0BF" w14:textId="77777777" w:rsidTr="009F7E66">
        <w:tc>
          <w:tcPr>
            <w:tcW w:w="2231" w:type="pct"/>
          </w:tcPr>
          <w:p w14:paraId="41A26CA1" w14:textId="77777777" w:rsidR="00EC7C6A" w:rsidRPr="00553AB0" w:rsidRDefault="00EC7C6A" w:rsidP="00EC7C6A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</w:tcPr>
          <w:p w14:paraId="0F2E42EB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7CC9F075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6A1AB675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DD68D62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AFAAB23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0D8442F2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609009A" w14:textId="77777777" w:rsidR="00EC7C6A" w:rsidRPr="00553AB0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7C6A" w:rsidRPr="00553AB0" w14:paraId="588D8CD7" w14:textId="77777777" w:rsidTr="009F7E66">
        <w:tc>
          <w:tcPr>
            <w:tcW w:w="2231" w:type="pct"/>
          </w:tcPr>
          <w:p w14:paraId="4C82E032" w14:textId="77777777" w:rsidR="00EC7C6A" w:rsidRPr="00553AB0" w:rsidRDefault="00EC7C6A" w:rsidP="00EC7C6A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2" w:type="pct"/>
            <w:gridSpan w:val="2"/>
          </w:tcPr>
          <w:p w14:paraId="53DFABB7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46CB653F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3F7EC98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593C3A5D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7697F5FF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3EC52D46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D66B72A" w14:textId="77777777" w:rsidR="00EC7C6A" w:rsidRPr="00553AB0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7C6A" w:rsidRPr="00553AB0" w14:paraId="0781F294" w14:textId="77777777" w:rsidTr="009F7E66">
        <w:tblPrEx>
          <w:tblLook w:val="0000" w:firstRow="0" w:lastRow="0" w:firstColumn="0" w:lastColumn="0" w:noHBand="0" w:noVBand="0"/>
        </w:tblPrEx>
        <w:tc>
          <w:tcPr>
            <w:tcW w:w="2231" w:type="pct"/>
          </w:tcPr>
          <w:p w14:paraId="4960F1FE" w14:textId="77777777" w:rsidR="00EC7C6A" w:rsidRPr="00553AB0" w:rsidRDefault="00EC7C6A" w:rsidP="00EC7C6A">
            <w:pPr>
              <w:pStyle w:val="BodyText"/>
              <w:spacing w:after="0"/>
              <w:ind w:right="-131"/>
              <w:jc w:val="both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  <w:vAlign w:val="bottom"/>
          </w:tcPr>
          <w:p w14:paraId="2730679B" w14:textId="77777777" w:rsidR="00EC7C6A" w:rsidRPr="00553AB0" w:rsidRDefault="00EC7C6A" w:rsidP="0002056C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7035FFB" w14:textId="77777777" w:rsidR="00EC7C6A" w:rsidRPr="00553AB0" w:rsidRDefault="00EC7C6A" w:rsidP="00EC7C6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785DC47" w14:textId="77777777" w:rsidR="00EC7C6A" w:rsidRPr="00553AB0" w:rsidRDefault="00EC7C6A" w:rsidP="0002056C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5605D31" w14:textId="77777777" w:rsidR="00EC7C6A" w:rsidRPr="00553AB0" w:rsidRDefault="00EC7C6A" w:rsidP="00EC7C6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6CE412FD" w14:textId="71BA7064" w:rsidR="00EC7C6A" w:rsidRPr="00553AB0" w:rsidRDefault="00012299" w:rsidP="00EC7C6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676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618</w:t>
            </w:r>
          </w:p>
        </w:tc>
        <w:tc>
          <w:tcPr>
            <w:tcW w:w="132" w:type="pct"/>
          </w:tcPr>
          <w:p w14:paraId="04B96D39" w14:textId="77777777" w:rsidR="00EC7C6A" w:rsidRPr="00553AB0" w:rsidRDefault="00EC7C6A" w:rsidP="00EC7C6A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89FDA2E" w14:textId="1D868D83" w:rsidR="00EC7C6A" w:rsidRPr="00553AB0" w:rsidRDefault="00012299" w:rsidP="00EC7C6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913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702</w:t>
            </w:r>
          </w:p>
        </w:tc>
      </w:tr>
      <w:tr w:rsidR="00EC7C6A" w:rsidRPr="00553AB0" w14:paraId="6C62125B" w14:textId="77777777" w:rsidTr="009F7E66">
        <w:tblPrEx>
          <w:tblLook w:val="0000" w:firstRow="0" w:lastRow="0" w:firstColumn="0" w:lastColumn="0" w:noHBand="0" w:noVBand="0"/>
        </w:tblPrEx>
        <w:tc>
          <w:tcPr>
            <w:tcW w:w="2231" w:type="pct"/>
          </w:tcPr>
          <w:p w14:paraId="1F43BF68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  <w:gridSpan w:val="2"/>
          </w:tcPr>
          <w:p w14:paraId="0512AFA2" w14:textId="1C5848A3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152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378</w:t>
            </w:r>
          </w:p>
        </w:tc>
        <w:tc>
          <w:tcPr>
            <w:tcW w:w="127" w:type="pct"/>
          </w:tcPr>
          <w:p w14:paraId="38E88BD4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4C4923C6" w14:textId="7B6065E1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933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310</w:t>
            </w:r>
          </w:p>
        </w:tc>
        <w:tc>
          <w:tcPr>
            <w:tcW w:w="127" w:type="pct"/>
          </w:tcPr>
          <w:p w14:paraId="2CEE4204" w14:textId="77777777" w:rsidR="00EC7C6A" w:rsidRPr="00553AB0" w:rsidRDefault="00EC7C6A" w:rsidP="00EC7C6A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4B675A2F" w14:textId="4A3386A5" w:rsidR="00EC7C6A" w:rsidRPr="00553AB0" w:rsidRDefault="00012299" w:rsidP="00EC7C6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67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650</w:t>
            </w:r>
          </w:p>
        </w:tc>
        <w:tc>
          <w:tcPr>
            <w:tcW w:w="132" w:type="pct"/>
          </w:tcPr>
          <w:p w14:paraId="56FBA8E5" w14:textId="77777777" w:rsidR="00EC7C6A" w:rsidRPr="00553AB0" w:rsidRDefault="00EC7C6A" w:rsidP="00EC7C6A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0F8B41A5" w14:textId="5147AFDD" w:rsidR="00EC7C6A" w:rsidRPr="00553AB0" w:rsidRDefault="00012299" w:rsidP="00EC7C6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32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764</w:t>
            </w:r>
          </w:p>
        </w:tc>
      </w:tr>
      <w:tr w:rsidR="00EC7C6A" w:rsidRPr="00553AB0" w14:paraId="2D4F075B" w14:textId="77777777" w:rsidTr="009F7E66">
        <w:tblPrEx>
          <w:tblLook w:val="0000" w:firstRow="0" w:lastRow="0" w:firstColumn="0" w:lastColumn="0" w:noHBand="0" w:noVBand="0"/>
        </w:tblPrEx>
        <w:tc>
          <w:tcPr>
            <w:tcW w:w="2231" w:type="pct"/>
          </w:tcPr>
          <w:p w14:paraId="09672ED7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7C924B" w14:textId="2021A862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152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127" w:type="pct"/>
          </w:tcPr>
          <w:p w14:paraId="04053D30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8090A2A" w14:textId="4B0D1FE8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933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27" w:type="pct"/>
          </w:tcPr>
          <w:p w14:paraId="6DD7E225" w14:textId="77777777" w:rsidR="00EC7C6A" w:rsidRPr="00553AB0" w:rsidRDefault="00EC7C6A" w:rsidP="00EC7C6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E0B8D12" w14:textId="6FFEA8E1" w:rsidR="00EC7C6A" w:rsidRPr="00553AB0" w:rsidRDefault="00012299" w:rsidP="00EC7C6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b/>
                <w:bCs/>
                <w:sz w:val="30"/>
                <w:szCs w:val="30"/>
              </w:rPr>
              <w:t>744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132" w:type="pct"/>
          </w:tcPr>
          <w:p w14:paraId="6C2FA71B" w14:textId="77777777" w:rsidR="00EC7C6A" w:rsidRPr="00553AB0" w:rsidRDefault="00EC7C6A" w:rsidP="00EC7C6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B2AA028" w14:textId="4A6F9A87" w:rsidR="00EC7C6A" w:rsidRPr="00553AB0" w:rsidRDefault="00012299" w:rsidP="00EC7C6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946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466</w:t>
            </w:r>
          </w:p>
        </w:tc>
      </w:tr>
      <w:tr w:rsidR="00EC7C6A" w:rsidRPr="00553AB0" w14:paraId="679287E3" w14:textId="77777777" w:rsidTr="009F7E66">
        <w:trPr>
          <w:trHeight w:val="283"/>
        </w:trPr>
        <w:tc>
          <w:tcPr>
            <w:tcW w:w="2231" w:type="pct"/>
          </w:tcPr>
          <w:p w14:paraId="4BDA0C65" w14:textId="77777777" w:rsidR="00EC7C6A" w:rsidRPr="00553AB0" w:rsidRDefault="00EC7C6A" w:rsidP="00EC7C6A">
            <w:pPr>
              <w:spacing w:line="340" w:lineRule="exact"/>
              <w:jc w:val="thaiDistribute"/>
            </w:pPr>
          </w:p>
        </w:tc>
        <w:tc>
          <w:tcPr>
            <w:tcW w:w="602" w:type="pct"/>
            <w:gridSpan w:val="2"/>
          </w:tcPr>
          <w:p w14:paraId="071A4C79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127" w:type="pct"/>
          </w:tcPr>
          <w:p w14:paraId="16F45FE7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603" w:type="pct"/>
          </w:tcPr>
          <w:p w14:paraId="380FDF42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27" w:type="pct"/>
          </w:tcPr>
          <w:p w14:paraId="53F4C59C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597" w:type="pct"/>
          </w:tcPr>
          <w:p w14:paraId="704DDB51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32" w:type="pct"/>
          </w:tcPr>
          <w:p w14:paraId="75E3B6F9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81" w:type="pct"/>
          </w:tcPr>
          <w:p w14:paraId="3BEF54BC" w14:textId="77777777" w:rsidR="00EC7C6A" w:rsidRPr="00553AB0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EC7C6A" w:rsidRPr="00553AB0" w14:paraId="6F525899" w14:textId="77777777" w:rsidTr="009F7E66">
        <w:tc>
          <w:tcPr>
            <w:tcW w:w="2231" w:type="pct"/>
          </w:tcPr>
          <w:p w14:paraId="7B73F643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2" w:type="pct"/>
            <w:gridSpan w:val="2"/>
          </w:tcPr>
          <w:p w14:paraId="2ABB70A3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73DCE046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7B94CD12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68C1E42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1871810D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5570969B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5B4E8BB4" w14:textId="77777777" w:rsidR="00EC7C6A" w:rsidRPr="00553AB0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7C6A" w:rsidRPr="00553AB0" w14:paraId="7B97EC2F" w14:textId="77777777" w:rsidTr="009F7E66">
        <w:tc>
          <w:tcPr>
            <w:tcW w:w="2231" w:type="pct"/>
          </w:tcPr>
          <w:p w14:paraId="451DC81D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  <w:vAlign w:val="bottom"/>
          </w:tcPr>
          <w:p w14:paraId="2292D4FB" w14:textId="77777777" w:rsidR="00EC7C6A" w:rsidRPr="00553AB0" w:rsidRDefault="00EC7C6A" w:rsidP="0002056C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6016FDB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302D1A1F" w14:textId="77777777" w:rsidR="00EC7C6A" w:rsidRPr="00553AB0" w:rsidRDefault="00EC7C6A" w:rsidP="0002056C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D4FF0F3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0EDB8461" w14:textId="1E2BDEDE" w:rsidR="00EC7C6A" w:rsidRPr="00553AB0" w:rsidRDefault="00012299" w:rsidP="00EC7C6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220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698</w:t>
            </w:r>
          </w:p>
        </w:tc>
        <w:tc>
          <w:tcPr>
            <w:tcW w:w="132" w:type="pct"/>
          </w:tcPr>
          <w:p w14:paraId="16723882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36EEA0B4" w14:textId="6DDC6262" w:rsidR="00EC7C6A" w:rsidRPr="00553AB0" w:rsidRDefault="00012299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132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333</w:t>
            </w:r>
          </w:p>
        </w:tc>
      </w:tr>
      <w:tr w:rsidR="00EC7C6A" w:rsidRPr="00553AB0" w14:paraId="1E6FE32B" w14:textId="77777777" w:rsidTr="009F7E66">
        <w:tc>
          <w:tcPr>
            <w:tcW w:w="2231" w:type="pct"/>
          </w:tcPr>
          <w:p w14:paraId="0E4CBC44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  <w:gridSpan w:val="2"/>
          </w:tcPr>
          <w:p w14:paraId="30DF337A" w14:textId="7CD456B1" w:rsidR="00EC7C6A" w:rsidRPr="00553AB0" w:rsidRDefault="00EC7C6A" w:rsidP="0002056C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DC6A0B0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480F8A2E" w14:textId="520F6521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100</w:t>
            </w:r>
          </w:p>
        </w:tc>
        <w:tc>
          <w:tcPr>
            <w:tcW w:w="127" w:type="pct"/>
          </w:tcPr>
          <w:p w14:paraId="1734E57F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63550A5B" w14:textId="101C95DC" w:rsidR="00EC7C6A" w:rsidRPr="00553AB0" w:rsidRDefault="00EC7C6A" w:rsidP="006B77AA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07B415D" w14:textId="77777777" w:rsidR="00EC7C6A" w:rsidRPr="00553AB0" w:rsidRDefault="00EC7C6A" w:rsidP="00EC7C6A">
            <w:pPr>
              <w:pStyle w:val="BodyText"/>
              <w:tabs>
                <w:tab w:val="decimal" w:pos="696"/>
                <w:tab w:val="decimal" w:pos="8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238773BD" w14:textId="77777777" w:rsidR="00EC7C6A" w:rsidRPr="00553AB0" w:rsidRDefault="00EC7C6A" w:rsidP="00BB02DA">
            <w:pPr>
              <w:pStyle w:val="BodyText"/>
              <w:tabs>
                <w:tab w:val="decimal" w:pos="56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EC7C6A" w:rsidRPr="00553AB0" w14:paraId="10B01A8A" w14:textId="77777777" w:rsidTr="009F7E66">
        <w:tc>
          <w:tcPr>
            <w:tcW w:w="2231" w:type="pct"/>
          </w:tcPr>
          <w:p w14:paraId="456AA35D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2" w:type="pct"/>
            <w:gridSpan w:val="2"/>
          </w:tcPr>
          <w:p w14:paraId="270A1036" w14:textId="23F63CD4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031</w:t>
            </w:r>
          </w:p>
        </w:tc>
        <w:tc>
          <w:tcPr>
            <w:tcW w:w="127" w:type="pct"/>
          </w:tcPr>
          <w:p w14:paraId="481CB0E6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0FBB33C3" w14:textId="65058B18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185</w:t>
            </w:r>
          </w:p>
        </w:tc>
        <w:tc>
          <w:tcPr>
            <w:tcW w:w="127" w:type="pct"/>
          </w:tcPr>
          <w:p w14:paraId="1BBD68E7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4C6E2E13" w14:textId="48BFC6E3" w:rsidR="00EC7C6A" w:rsidRPr="00553AB0" w:rsidRDefault="00012299" w:rsidP="00EC7C6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025</w:t>
            </w:r>
          </w:p>
        </w:tc>
        <w:tc>
          <w:tcPr>
            <w:tcW w:w="132" w:type="pct"/>
          </w:tcPr>
          <w:p w14:paraId="39EA65AC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704B37FF" w14:textId="024546FE" w:rsidR="00EC7C6A" w:rsidRPr="00553AB0" w:rsidRDefault="00012299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185</w:t>
            </w:r>
          </w:p>
        </w:tc>
      </w:tr>
      <w:tr w:rsidR="00EC7C6A" w:rsidRPr="00553AB0" w14:paraId="153D0515" w14:textId="77777777" w:rsidTr="009F7E66">
        <w:tc>
          <w:tcPr>
            <w:tcW w:w="2231" w:type="pct"/>
          </w:tcPr>
          <w:p w14:paraId="4EF6DEFF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</w:tcPr>
          <w:p w14:paraId="6FD5C5AF" w14:textId="2B0ED667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781</w:t>
            </w:r>
          </w:p>
        </w:tc>
        <w:tc>
          <w:tcPr>
            <w:tcW w:w="127" w:type="pct"/>
          </w:tcPr>
          <w:p w14:paraId="770DBDBC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6534DC8A" w14:textId="1F777C08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27</w:t>
            </w:r>
          </w:p>
        </w:tc>
        <w:tc>
          <w:tcPr>
            <w:tcW w:w="127" w:type="pct"/>
          </w:tcPr>
          <w:p w14:paraId="37FD9517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64D6FF8" w14:textId="11142077" w:rsidR="00EC7C6A" w:rsidRPr="00553AB0" w:rsidRDefault="00012299" w:rsidP="00EC7C6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EC7C6A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781</w:t>
            </w:r>
          </w:p>
        </w:tc>
        <w:tc>
          <w:tcPr>
            <w:tcW w:w="132" w:type="pct"/>
          </w:tcPr>
          <w:p w14:paraId="33CD440D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4B88116" w14:textId="7BDC64DA" w:rsidR="00EC7C6A" w:rsidRPr="00553AB0" w:rsidRDefault="00012299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</w:t>
            </w:r>
          </w:p>
        </w:tc>
      </w:tr>
      <w:tr w:rsidR="00EC7C6A" w:rsidRPr="00553AB0" w14:paraId="2645E4AF" w14:textId="77777777" w:rsidTr="009F7E66">
        <w:tc>
          <w:tcPr>
            <w:tcW w:w="2231" w:type="pct"/>
          </w:tcPr>
          <w:p w14:paraId="60F8B32B" w14:textId="77777777" w:rsidR="00EC7C6A" w:rsidRPr="00553AB0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FE6FD5" w14:textId="243DDE03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2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812</w:t>
            </w:r>
          </w:p>
        </w:tc>
        <w:tc>
          <w:tcPr>
            <w:tcW w:w="127" w:type="pct"/>
          </w:tcPr>
          <w:p w14:paraId="1F1517D8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07408EAA" w14:textId="5FC97B28" w:rsidR="00EC7C6A" w:rsidRPr="00553AB0" w:rsidRDefault="00012299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127" w:type="pct"/>
          </w:tcPr>
          <w:p w14:paraId="52ADD763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22CE3AD" w14:textId="53AEC0E8" w:rsidR="00EC7C6A" w:rsidRPr="00553AB0" w:rsidRDefault="00012299" w:rsidP="00EC7C6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223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132" w:type="pct"/>
          </w:tcPr>
          <w:p w14:paraId="3F276792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5BD3277" w14:textId="0353CD9F" w:rsidR="00EC7C6A" w:rsidRPr="00553AB0" w:rsidRDefault="00012299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133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543</w:t>
            </w:r>
          </w:p>
        </w:tc>
      </w:tr>
      <w:tr w:rsidR="00EC7C6A" w:rsidRPr="00553AB0" w14:paraId="3076D028" w14:textId="77777777" w:rsidTr="009F7E66">
        <w:tc>
          <w:tcPr>
            <w:tcW w:w="2231" w:type="pct"/>
          </w:tcPr>
          <w:p w14:paraId="6262E52A" w14:textId="77777777" w:rsidR="00EC7C6A" w:rsidRPr="00553AB0" w:rsidRDefault="00EC7C6A" w:rsidP="00EC7C6A">
            <w:pPr>
              <w:spacing w:line="340" w:lineRule="exact"/>
              <w:jc w:val="thaiDistribute"/>
              <w:rPr>
                <w:cs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</w:tcPr>
          <w:p w14:paraId="06FE6310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127" w:type="pct"/>
          </w:tcPr>
          <w:p w14:paraId="682B1861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603" w:type="pct"/>
            <w:tcBorders>
              <w:top w:val="double" w:sz="4" w:space="0" w:color="auto"/>
            </w:tcBorders>
            <w:vAlign w:val="bottom"/>
          </w:tcPr>
          <w:p w14:paraId="58532A96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27" w:type="pct"/>
          </w:tcPr>
          <w:p w14:paraId="0995A52C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597" w:type="pct"/>
            <w:tcBorders>
              <w:top w:val="double" w:sz="4" w:space="0" w:color="auto"/>
            </w:tcBorders>
            <w:vAlign w:val="bottom"/>
          </w:tcPr>
          <w:p w14:paraId="4CEE32F2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32" w:type="pct"/>
          </w:tcPr>
          <w:p w14:paraId="69253CF6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54A09B68" w14:textId="77777777" w:rsidR="00EC7C6A" w:rsidRPr="00553AB0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EC7C6A" w:rsidRPr="00553AB0" w14:paraId="2F45B78F" w14:textId="77777777" w:rsidTr="009F7E66">
        <w:tc>
          <w:tcPr>
            <w:tcW w:w="2231" w:type="pct"/>
          </w:tcPr>
          <w:p w14:paraId="591C4D2C" w14:textId="77777777" w:rsidR="00EC7C6A" w:rsidRPr="00553AB0" w:rsidRDefault="00EC7C6A" w:rsidP="00EC7C6A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02" w:type="pct"/>
            <w:gridSpan w:val="2"/>
          </w:tcPr>
          <w:p w14:paraId="2DC96521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22397C28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125CC3DB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0BD25A51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1FDF79EB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5B54F174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4BFDB1C" w14:textId="77777777" w:rsidR="00EC7C6A" w:rsidRPr="00553AB0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7C6A" w:rsidRPr="00553AB0" w14:paraId="0BA7FE25" w14:textId="77777777" w:rsidTr="009F7E66">
        <w:tc>
          <w:tcPr>
            <w:tcW w:w="2231" w:type="pct"/>
          </w:tcPr>
          <w:p w14:paraId="209FC27E" w14:textId="77777777" w:rsidR="00EC7C6A" w:rsidRPr="00553AB0" w:rsidRDefault="00EC7C6A" w:rsidP="00EC7C6A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  <w:tcBorders>
              <w:bottom w:val="double" w:sz="4" w:space="0" w:color="auto"/>
            </w:tcBorders>
            <w:vAlign w:val="bottom"/>
          </w:tcPr>
          <w:p w14:paraId="2BF51193" w14:textId="77777777" w:rsidR="00EC7C6A" w:rsidRPr="00553AB0" w:rsidRDefault="00EC7C6A" w:rsidP="0002056C">
            <w:pPr>
              <w:pStyle w:val="BodyText"/>
              <w:tabs>
                <w:tab w:val="decimal" w:pos="1329"/>
              </w:tabs>
              <w:spacing w:after="0"/>
              <w:ind w:left="-196" w:right="275" w:hanging="8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3AFF7E9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40C698BC" w14:textId="77777777" w:rsidR="00EC7C6A" w:rsidRPr="00553AB0" w:rsidRDefault="00EC7C6A" w:rsidP="0002056C">
            <w:pPr>
              <w:pStyle w:val="BodyText"/>
              <w:tabs>
                <w:tab w:val="decimal" w:pos="1329"/>
              </w:tabs>
              <w:spacing w:after="0"/>
              <w:ind w:left="-196" w:right="275" w:hanging="8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DDE3E23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vAlign w:val="bottom"/>
          </w:tcPr>
          <w:p w14:paraId="72029662" w14:textId="2742DA20" w:rsidR="00EC7C6A" w:rsidRPr="00553AB0" w:rsidRDefault="00012299" w:rsidP="00EC7C6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2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177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132" w:type="pct"/>
          </w:tcPr>
          <w:p w14:paraId="68502D5A" w14:textId="77777777" w:rsidR="00EC7C6A" w:rsidRPr="00553AB0" w:rsidRDefault="00EC7C6A" w:rsidP="00EC7C6A">
            <w:pPr>
              <w:pStyle w:val="BodyText"/>
              <w:tabs>
                <w:tab w:val="decimal" w:pos="892"/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66E8CA5B" w14:textId="04BACE7B" w:rsidR="00EC7C6A" w:rsidRPr="00553AB0" w:rsidRDefault="00012299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902</w:t>
            </w:r>
            <w:r w:rsidR="00EC7C6A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377</w:t>
            </w:r>
          </w:p>
        </w:tc>
      </w:tr>
      <w:tr w:rsidR="00EC7C6A" w:rsidRPr="00553AB0" w14:paraId="6AD8CD39" w14:textId="77777777" w:rsidTr="009F7E66">
        <w:tc>
          <w:tcPr>
            <w:tcW w:w="2231" w:type="pct"/>
          </w:tcPr>
          <w:p w14:paraId="46CD994C" w14:textId="77777777" w:rsidR="00EC7C6A" w:rsidRPr="00553AB0" w:rsidRDefault="00EC7C6A" w:rsidP="00EC7C6A">
            <w:pPr>
              <w:spacing w:line="340" w:lineRule="exact"/>
              <w:jc w:val="thaiDistribute"/>
              <w:rPr>
                <w:cs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</w:tcPr>
          <w:p w14:paraId="587ED9DD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</w:pPr>
          </w:p>
        </w:tc>
        <w:tc>
          <w:tcPr>
            <w:tcW w:w="127" w:type="pct"/>
          </w:tcPr>
          <w:p w14:paraId="1578EAA6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603" w:type="pct"/>
            <w:tcBorders>
              <w:top w:val="double" w:sz="4" w:space="0" w:color="auto"/>
            </w:tcBorders>
            <w:vAlign w:val="bottom"/>
          </w:tcPr>
          <w:p w14:paraId="5ACEA357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27" w:type="pct"/>
          </w:tcPr>
          <w:p w14:paraId="445D33EC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597" w:type="pct"/>
            <w:tcBorders>
              <w:top w:val="double" w:sz="4" w:space="0" w:color="auto"/>
            </w:tcBorders>
            <w:vAlign w:val="bottom"/>
          </w:tcPr>
          <w:p w14:paraId="469DAD1D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32" w:type="pct"/>
          </w:tcPr>
          <w:p w14:paraId="2A071D35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6DF854C4" w14:textId="77777777" w:rsidR="00EC7C6A" w:rsidRPr="00553AB0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EC7C6A" w:rsidRPr="00553AB0" w14:paraId="09CB4476" w14:textId="77777777" w:rsidTr="009F7E66">
        <w:tc>
          <w:tcPr>
            <w:tcW w:w="2231" w:type="pct"/>
          </w:tcPr>
          <w:p w14:paraId="1A4604D0" w14:textId="77777777" w:rsidR="00EC7C6A" w:rsidRPr="00553AB0" w:rsidRDefault="00EC7C6A" w:rsidP="00EC7C6A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53AB0">
              <w:rPr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02" w:type="pct"/>
            <w:gridSpan w:val="2"/>
          </w:tcPr>
          <w:p w14:paraId="0B3351D8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4AD77A60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477E837A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5B86A78D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57D6A9F5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6142FEC2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23441C0" w14:textId="77777777" w:rsidR="00EC7C6A" w:rsidRPr="00553AB0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44AB" w:rsidRPr="00553AB0" w14:paraId="4AA472F9" w14:textId="77777777" w:rsidTr="00D92B38">
        <w:tc>
          <w:tcPr>
            <w:tcW w:w="2231" w:type="pct"/>
          </w:tcPr>
          <w:p w14:paraId="560E10F2" w14:textId="77777777" w:rsidR="00C144AB" w:rsidRPr="00553AB0" w:rsidRDefault="00C144AB" w:rsidP="00C144AB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</w:tcPr>
          <w:p w14:paraId="74AD08F3" w14:textId="77777777" w:rsidR="00C144AB" w:rsidRPr="00FC5506" w:rsidRDefault="00C144AB" w:rsidP="00FC5506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FC5506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D3D47D7" w14:textId="77777777" w:rsidR="00C144AB" w:rsidRPr="00553AB0" w:rsidRDefault="00C144AB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2F9DCCC" w14:textId="77777777" w:rsidR="00C144AB" w:rsidRPr="00553AB0" w:rsidRDefault="00C144AB" w:rsidP="003E1AE2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69841D8" w14:textId="77777777" w:rsidR="00C144AB" w:rsidRPr="00553AB0" w:rsidRDefault="00C144AB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7A22DD19" w14:textId="656CC2DE" w:rsidR="00C144AB" w:rsidRPr="00553AB0" w:rsidRDefault="00012299" w:rsidP="00C144AB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62</w:t>
            </w:r>
            <w:r w:rsidR="00C144A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049</w:t>
            </w:r>
          </w:p>
        </w:tc>
        <w:tc>
          <w:tcPr>
            <w:tcW w:w="132" w:type="pct"/>
          </w:tcPr>
          <w:p w14:paraId="2688FBEC" w14:textId="77777777" w:rsidR="00C144AB" w:rsidRPr="00553AB0" w:rsidRDefault="00C144AB" w:rsidP="00C144AB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0355FAD" w14:textId="77777777" w:rsidR="00C144AB" w:rsidRPr="00FC5506" w:rsidRDefault="00C144AB" w:rsidP="00FC5506">
            <w:pPr>
              <w:pStyle w:val="BodyText"/>
              <w:tabs>
                <w:tab w:val="decimal" w:pos="56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506">
              <w:rPr>
                <w:sz w:val="30"/>
                <w:szCs w:val="30"/>
              </w:rPr>
              <w:t>-</w:t>
            </w:r>
          </w:p>
        </w:tc>
      </w:tr>
      <w:tr w:rsidR="00C144AB" w:rsidRPr="00553AB0" w14:paraId="304CF480" w14:textId="77777777" w:rsidTr="00D92B38">
        <w:tc>
          <w:tcPr>
            <w:tcW w:w="2231" w:type="pct"/>
          </w:tcPr>
          <w:p w14:paraId="21DB8F81" w14:textId="77777777" w:rsidR="00C144AB" w:rsidRPr="00553AB0" w:rsidRDefault="00C144AB" w:rsidP="00C144AB">
            <w:pPr>
              <w:spacing w:line="340" w:lineRule="exact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7F1D018E" w14:textId="77777777" w:rsidR="00C144AB" w:rsidRPr="007D5834" w:rsidRDefault="00C144AB" w:rsidP="00FC5506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7D5834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6D19F8C" w14:textId="77777777" w:rsidR="00C144AB" w:rsidRPr="00553AB0" w:rsidRDefault="00C144AB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02E27430" w14:textId="01372E4F" w:rsidR="00C144AB" w:rsidRPr="00553AB0" w:rsidRDefault="00012299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35</w:t>
            </w:r>
            <w:r w:rsidR="00C144AB" w:rsidRPr="00553AB0">
              <w:rPr>
                <w:sz w:val="30"/>
                <w:szCs w:val="30"/>
              </w:rPr>
              <w:t>,</w:t>
            </w:r>
            <w:r w:rsidRPr="00553AB0">
              <w:rPr>
                <w:rFonts w:hint="cs"/>
                <w:sz w:val="30"/>
                <w:szCs w:val="30"/>
              </w:rPr>
              <w:t>999</w:t>
            </w:r>
          </w:p>
        </w:tc>
        <w:tc>
          <w:tcPr>
            <w:tcW w:w="127" w:type="pct"/>
          </w:tcPr>
          <w:p w14:paraId="448FFD00" w14:textId="77777777" w:rsidR="00C144AB" w:rsidRPr="00553AB0" w:rsidRDefault="00C144AB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2E9BF3E" w14:textId="1F73AFA3" w:rsidR="00C144AB" w:rsidRPr="00553AB0" w:rsidRDefault="00C144AB" w:rsidP="006B77AA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C5AA0FD" w14:textId="77777777" w:rsidR="00C144AB" w:rsidRPr="00553AB0" w:rsidRDefault="00C144AB" w:rsidP="00C144AB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7BDEE039" w14:textId="626C2AB7" w:rsidR="00C144AB" w:rsidRPr="00553AB0" w:rsidRDefault="00012299" w:rsidP="00C144AB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35</w:t>
            </w:r>
            <w:r w:rsidR="00C144A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999</w:t>
            </w:r>
          </w:p>
        </w:tc>
      </w:tr>
      <w:tr w:rsidR="00C144AB" w:rsidRPr="00553AB0" w14:paraId="6F80ED92" w14:textId="77777777" w:rsidTr="00D92B38">
        <w:tc>
          <w:tcPr>
            <w:tcW w:w="2231" w:type="pct"/>
          </w:tcPr>
          <w:p w14:paraId="134CADD7" w14:textId="77777777" w:rsidR="00C144AB" w:rsidRPr="00553AB0" w:rsidRDefault="00C144AB" w:rsidP="00C144AB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5D4B0" w14:textId="77777777" w:rsidR="00C144AB" w:rsidRPr="00553AB0" w:rsidRDefault="00C144AB" w:rsidP="00FC5506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DAD5DFE" w14:textId="77777777" w:rsidR="00C144AB" w:rsidRPr="00553AB0" w:rsidRDefault="00C144AB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BD56D" w14:textId="3E3EA85B" w:rsidR="00C144AB" w:rsidRPr="00553AB0" w:rsidRDefault="00012299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</w:rPr>
              <w:t>35</w:t>
            </w:r>
            <w:r w:rsidR="00C144AB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hint="cs"/>
                <w:b/>
                <w:bCs/>
                <w:sz w:val="30"/>
                <w:szCs w:val="30"/>
              </w:rPr>
              <w:t>999</w:t>
            </w:r>
          </w:p>
        </w:tc>
        <w:tc>
          <w:tcPr>
            <w:tcW w:w="127" w:type="pct"/>
          </w:tcPr>
          <w:p w14:paraId="1E37B60E" w14:textId="77777777" w:rsidR="00C144AB" w:rsidRPr="00553AB0" w:rsidRDefault="00C144AB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A4FE983" w14:textId="5B399FAF" w:rsidR="00C144AB" w:rsidRPr="00553AB0" w:rsidRDefault="00012299" w:rsidP="00C144AB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62</w:t>
            </w:r>
            <w:r w:rsidR="00C144AB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049</w:t>
            </w:r>
          </w:p>
        </w:tc>
        <w:tc>
          <w:tcPr>
            <w:tcW w:w="132" w:type="pct"/>
          </w:tcPr>
          <w:p w14:paraId="46BE29CB" w14:textId="77777777" w:rsidR="00C144AB" w:rsidRPr="00553AB0" w:rsidRDefault="00C144AB" w:rsidP="00C144AB">
            <w:pPr>
              <w:pStyle w:val="BodyText"/>
              <w:tabs>
                <w:tab w:val="decimal" w:pos="892"/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63D79" w14:textId="61A538BB" w:rsidR="00C144AB" w:rsidRPr="00553AB0" w:rsidRDefault="00012299" w:rsidP="00C144AB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35</w:t>
            </w:r>
            <w:r w:rsidR="00C144AB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999</w:t>
            </w:r>
          </w:p>
        </w:tc>
      </w:tr>
      <w:tr w:rsidR="00EC7C6A" w:rsidRPr="00553AB0" w14:paraId="77126ED4" w14:textId="77777777" w:rsidTr="009F7E66">
        <w:tc>
          <w:tcPr>
            <w:tcW w:w="2231" w:type="pct"/>
          </w:tcPr>
          <w:p w14:paraId="4026F718" w14:textId="77777777" w:rsidR="00EC7C6A" w:rsidRPr="00553AB0" w:rsidRDefault="00EC7C6A" w:rsidP="00EC7C6A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</w:tcPr>
          <w:p w14:paraId="31E233B4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DE64E04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vAlign w:val="bottom"/>
          </w:tcPr>
          <w:p w14:paraId="174BD030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527E8805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vAlign w:val="bottom"/>
          </w:tcPr>
          <w:p w14:paraId="5B3505B3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1C2894B9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5BDE37E0" w14:textId="77777777" w:rsidR="00EC7C6A" w:rsidRPr="00553AB0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7C6A" w:rsidRPr="00553AB0" w14:paraId="72346D20" w14:textId="77777777" w:rsidTr="00C144AB">
        <w:tc>
          <w:tcPr>
            <w:tcW w:w="2231" w:type="pct"/>
          </w:tcPr>
          <w:p w14:paraId="1932AEC8" w14:textId="77777777" w:rsidR="00EC7C6A" w:rsidRPr="00553AB0" w:rsidRDefault="00EC7C6A" w:rsidP="00EC7C6A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02" w:type="pct"/>
            <w:gridSpan w:val="2"/>
          </w:tcPr>
          <w:p w14:paraId="4867FA8F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580419DD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30610BED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613585E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7F31DCBF" w14:textId="77777777" w:rsidR="00EC7C6A" w:rsidRPr="00553AB0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36EE79FB" w14:textId="77777777" w:rsidR="00EC7C6A" w:rsidRPr="00553AB0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5CA6FEA" w14:textId="77777777" w:rsidR="00EC7C6A" w:rsidRPr="00553AB0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44AB" w:rsidRPr="00553AB0" w14:paraId="0C06847B" w14:textId="77777777" w:rsidTr="00D92B38">
        <w:tc>
          <w:tcPr>
            <w:tcW w:w="2231" w:type="pct"/>
          </w:tcPr>
          <w:p w14:paraId="09994AC6" w14:textId="57C6C6A7" w:rsidR="00C144AB" w:rsidRPr="00553AB0" w:rsidRDefault="00C144AB" w:rsidP="00C144AB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</w:tcPr>
          <w:p w14:paraId="58D64DFE" w14:textId="01E51F92" w:rsidR="00C144AB" w:rsidRPr="00553AB0" w:rsidRDefault="00C144AB" w:rsidP="003E1AE2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07AFA3B" w14:textId="77777777" w:rsidR="00C144AB" w:rsidRPr="00553AB0" w:rsidRDefault="00C144AB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78DE6945" w14:textId="4DF8E7EC" w:rsidR="00C144AB" w:rsidRPr="00553AB0" w:rsidRDefault="00C144AB" w:rsidP="003E1AE2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77972FB" w14:textId="77777777" w:rsidR="00C144AB" w:rsidRPr="00553AB0" w:rsidRDefault="00C144AB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593CC4D9" w14:textId="7C729BF2" w:rsidR="00C144AB" w:rsidRPr="00553AB0" w:rsidRDefault="00012299" w:rsidP="00C144AB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4</w:t>
            </w:r>
            <w:r w:rsidR="00C144A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946</w:t>
            </w:r>
          </w:p>
        </w:tc>
        <w:tc>
          <w:tcPr>
            <w:tcW w:w="132" w:type="pct"/>
          </w:tcPr>
          <w:p w14:paraId="0B58A57B" w14:textId="77777777" w:rsidR="00C144AB" w:rsidRPr="00553AB0" w:rsidRDefault="00C144AB" w:rsidP="00C144AB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2D121B2" w14:textId="4137F1B7" w:rsidR="00C144AB" w:rsidRPr="00553AB0" w:rsidRDefault="00012299" w:rsidP="00C144AB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4</w:t>
            </w:r>
            <w:r w:rsidR="00C144A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946</w:t>
            </w:r>
          </w:p>
        </w:tc>
      </w:tr>
      <w:tr w:rsidR="00C144AB" w:rsidRPr="00553AB0" w14:paraId="7FE0883E" w14:textId="77777777" w:rsidTr="00D92B38">
        <w:tc>
          <w:tcPr>
            <w:tcW w:w="2231" w:type="pct"/>
          </w:tcPr>
          <w:p w14:paraId="683267B7" w14:textId="36DB4100" w:rsidR="00C144AB" w:rsidRPr="00553AB0" w:rsidRDefault="00C144AB" w:rsidP="00C144AB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</w:tcPr>
          <w:p w14:paraId="70C1C95E" w14:textId="506FA8B0" w:rsidR="00C144AB" w:rsidRPr="00553AB0" w:rsidRDefault="00012299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55571EF2" w14:textId="77777777" w:rsidR="00C144AB" w:rsidRPr="00553AB0" w:rsidRDefault="00C144AB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A4B173D" w14:textId="7B0AE492" w:rsidR="00C144AB" w:rsidRPr="00553AB0" w:rsidRDefault="00C144AB" w:rsidP="00BB02DA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DC73328" w14:textId="77777777" w:rsidR="00C144AB" w:rsidRPr="00553AB0" w:rsidRDefault="00C144AB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E0287FB" w14:textId="3C67A060" w:rsidR="00C144AB" w:rsidRPr="00553AB0" w:rsidRDefault="00012299" w:rsidP="00C144AB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</w:t>
            </w:r>
          </w:p>
        </w:tc>
        <w:tc>
          <w:tcPr>
            <w:tcW w:w="132" w:type="pct"/>
          </w:tcPr>
          <w:p w14:paraId="22278B2A" w14:textId="77777777" w:rsidR="00C144AB" w:rsidRPr="00553AB0" w:rsidRDefault="00C144AB" w:rsidP="00C144AB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6212A212" w14:textId="48206618" w:rsidR="00C144AB" w:rsidRPr="00553AB0" w:rsidRDefault="00C144AB" w:rsidP="00BB02DA">
            <w:pPr>
              <w:pStyle w:val="BodyText"/>
              <w:tabs>
                <w:tab w:val="decimal" w:pos="584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144AB" w:rsidRPr="00553AB0" w14:paraId="30FAD823" w14:textId="77777777" w:rsidTr="00D92B38">
        <w:tc>
          <w:tcPr>
            <w:tcW w:w="2231" w:type="pct"/>
          </w:tcPr>
          <w:p w14:paraId="604B4E0C" w14:textId="224741C5" w:rsidR="00C144AB" w:rsidRPr="00553AB0" w:rsidRDefault="00C144AB" w:rsidP="00C144AB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E1214" w14:textId="4CF8EF95" w:rsidR="00C144AB" w:rsidRPr="00553AB0" w:rsidRDefault="00012299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05085C71" w14:textId="77777777" w:rsidR="00C144AB" w:rsidRPr="00553AB0" w:rsidRDefault="00C144AB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EFFFE" w14:textId="77777777" w:rsidR="00C144AB" w:rsidRPr="00553AB0" w:rsidRDefault="00C144AB" w:rsidP="00BB02DA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C3F7BCE" w14:textId="77777777" w:rsidR="00C144AB" w:rsidRPr="00553AB0" w:rsidRDefault="00C144AB" w:rsidP="00C144A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A7D6115" w14:textId="43A46636" w:rsidR="00C144AB" w:rsidRPr="00553AB0" w:rsidRDefault="00012299" w:rsidP="00C144AB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4</w:t>
            </w:r>
            <w:r w:rsidR="00C144AB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32" w:type="pct"/>
          </w:tcPr>
          <w:p w14:paraId="470234E6" w14:textId="77777777" w:rsidR="00C144AB" w:rsidRPr="00553AB0" w:rsidRDefault="00C144AB" w:rsidP="00C144AB">
            <w:pPr>
              <w:pStyle w:val="BodyText"/>
              <w:tabs>
                <w:tab w:val="decimal" w:pos="892"/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44654" w14:textId="237A5653" w:rsidR="00C144AB" w:rsidRPr="00553AB0" w:rsidRDefault="00012299" w:rsidP="00C144AB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4</w:t>
            </w:r>
            <w:r w:rsidR="00C144AB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946</w:t>
            </w:r>
          </w:p>
        </w:tc>
      </w:tr>
    </w:tbl>
    <w:p w14:paraId="38251272" w14:textId="77777777" w:rsidR="00C60218" w:rsidRPr="00553AB0" w:rsidRDefault="00C60218"/>
    <w:p w14:paraId="5AC203A9" w14:textId="77777777" w:rsidR="002A2E78" w:rsidRPr="00553AB0" w:rsidRDefault="002A2E78" w:rsidP="00207C4D">
      <w:pPr>
        <w:spacing w:line="240" w:lineRule="auto"/>
        <w:ind w:left="540" w:hanging="18"/>
        <w:rPr>
          <w:b/>
          <w:bCs/>
          <w:sz w:val="30"/>
          <w:szCs w:val="30"/>
        </w:rPr>
      </w:pPr>
    </w:p>
    <w:p w14:paraId="7CA4C9B3" w14:textId="193F1D54" w:rsidR="00207C4D" w:rsidRPr="00553AB0" w:rsidRDefault="00207C4D" w:rsidP="00207C4D">
      <w:pPr>
        <w:spacing w:line="240" w:lineRule="auto"/>
        <w:ind w:left="540" w:hanging="18"/>
        <w:rPr>
          <w:b/>
          <w:bCs/>
          <w:sz w:val="30"/>
          <w:szCs w:val="30"/>
        </w:rPr>
      </w:pPr>
      <w:r w:rsidRPr="00553AB0">
        <w:rPr>
          <w:rFonts w:hint="cs"/>
          <w:b/>
          <w:bCs/>
          <w:sz w:val="30"/>
          <w:szCs w:val="30"/>
          <w:cs/>
        </w:rPr>
        <w:lastRenderedPageBreak/>
        <w:t>สัญญาบริหารจัดการโรงงาน</w:t>
      </w:r>
    </w:p>
    <w:p w14:paraId="58DADE39" w14:textId="77777777" w:rsidR="00207C4D" w:rsidRPr="00553AB0" w:rsidRDefault="00207C4D" w:rsidP="00207C4D">
      <w:pPr>
        <w:spacing w:line="240" w:lineRule="auto"/>
        <w:ind w:left="540" w:hanging="18"/>
        <w:rPr>
          <w:b/>
          <w:bCs/>
          <w:sz w:val="22"/>
          <w:szCs w:val="22"/>
        </w:rPr>
      </w:pPr>
    </w:p>
    <w:p w14:paraId="466C1FA3" w14:textId="5AFDB988" w:rsidR="00FA7579" w:rsidRPr="00553AB0" w:rsidRDefault="001B59B3" w:rsidP="004E677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บริษัทได้ทำสัญญาว่าจ้างบริษัทย่อยแห่งหนึ่งให้บริหารงานการผลิตขวดแก้ว ให้คำปรึกษาแนะนำด้านการบริหารโรงงานผลิตขวดแก้ว เริ่มตั้งแต่วันที่ </w:t>
      </w:r>
      <w:r w:rsidR="00012299" w:rsidRPr="00553AB0">
        <w:rPr>
          <w:rFonts w:asciiTheme="majorBidi" w:hAnsiTheme="majorBidi" w:cstheme="majorBidi"/>
          <w:sz w:val="30"/>
          <w:szCs w:val="30"/>
        </w:rPr>
        <w:t>1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012299" w:rsidRPr="00553AB0">
        <w:rPr>
          <w:rFonts w:asciiTheme="majorBidi" w:hAnsiTheme="majorBidi" w:cstheme="majorBidi"/>
          <w:sz w:val="30"/>
          <w:szCs w:val="30"/>
        </w:rPr>
        <w:t>2565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012299" w:rsidRPr="00553AB0">
        <w:rPr>
          <w:rFonts w:asciiTheme="majorBidi" w:hAnsiTheme="majorBidi" w:cstheme="majorBidi"/>
          <w:sz w:val="30"/>
          <w:szCs w:val="30"/>
        </w:rPr>
        <w:t>31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12299" w:rsidRPr="00553AB0">
        <w:rPr>
          <w:rFonts w:asciiTheme="majorBidi" w:hAnsiTheme="majorBidi" w:cstheme="majorBidi"/>
          <w:sz w:val="30"/>
          <w:szCs w:val="30"/>
        </w:rPr>
        <w:t>2565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</w:t>
      </w:r>
      <w:r w:rsidR="00572E49" w:rsidRPr="00553AB0">
        <w:rPr>
          <w:rFonts w:asciiTheme="majorBidi" w:hAnsiTheme="majorBidi" w:cstheme="majorBidi" w:hint="cs"/>
          <w:sz w:val="30"/>
          <w:szCs w:val="30"/>
          <w:cs/>
        </w:rPr>
        <w:t>ี</w:t>
      </w:r>
    </w:p>
    <w:p w14:paraId="21008EF2" w14:textId="77777777" w:rsidR="004E6772" w:rsidRPr="00553AB0" w:rsidRDefault="004E6772" w:rsidP="004E677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206DC" w14:textId="77777777" w:rsidR="00207C4D" w:rsidRPr="00553AB0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553AB0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7A6E3196" w14:textId="77777777" w:rsidR="00207C4D" w:rsidRPr="00553AB0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08056246" w14:textId="30B2BBAB" w:rsidR="006E0731" w:rsidRPr="00553AB0" w:rsidRDefault="006E0731" w:rsidP="00700838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53AB0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Pr="00553AB0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Pr="00553AB0">
        <w:rPr>
          <w:rFonts w:asciiTheme="majorBidi" w:hAnsiTheme="majorBidi" w:hint="cs"/>
          <w:spacing w:val="-4"/>
          <w:sz w:val="30"/>
          <w:szCs w:val="30"/>
          <w:cs/>
        </w:rPr>
        <w:t>ที่เกิด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>จากการบริหารคำนวณจากอัตราดอกเบี้ย</w:t>
      </w:r>
      <w:r w:rsidRPr="00553AB0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="00012299" w:rsidRPr="00553AB0">
        <w:rPr>
          <w:rFonts w:asciiTheme="majorBidi" w:hAnsiTheme="majorBidi"/>
          <w:spacing w:val="-4"/>
          <w:sz w:val="30"/>
          <w:szCs w:val="30"/>
        </w:rPr>
        <w:t>1</w:t>
      </w:r>
      <w:r w:rsidRPr="00553AB0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 xml:space="preserve">จากธนาคารพาณิชย์เฉลี่ยบวกร้อยละ </w:t>
      </w:r>
      <w:r w:rsidR="00012299" w:rsidRPr="00553AB0">
        <w:rPr>
          <w:rFonts w:asciiTheme="majorBidi" w:hAnsiTheme="majorBidi"/>
          <w:spacing w:val="-4"/>
          <w:sz w:val="30"/>
          <w:szCs w:val="30"/>
        </w:rPr>
        <w:t>0</w:t>
      </w:r>
      <w:r w:rsidRPr="00553AB0">
        <w:rPr>
          <w:rFonts w:asciiTheme="majorBidi" w:hAnsiTheme="majorBidi"/>
          <w:spacing w:val="-4"/>
          <w:sz w:val="30"/>
          <w:szCs w:val="30"/>
        </w:rPr>
        <w:t>.</w:t>
      </w:r>
      <w:r w:rsidR="00012299" w:rsidRPr="00553AB0">
        <w:rPr>
          <w:rFonts w:asciiTheme="majorBidi" w:hAnsiTheme="majorBidi"/>
          <w:spacing w:val="-4"/>
          <w:sz w:val="30"/>
          <w:szCs w:val="30"/>
        </w:rPr>
        <w:t>5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 xml:space="preserve"> หรืออัตราดอกเบี้ยเงินกู้ยืมเฉลี่ยที่ต้องชำระคืนเมื่อทวงถามบวกร้อยละ </w:t>
      </w:r>
      <w:r w:rsidR="00012299" w:rsidRPr="00553AB0">
        <w:rPr>
          <w:rFonts w:asciiTheme="majorBidi" w:hAnsiTheme="majorBidi"/>
          <w:spacing w:val="-4"/>
          <w:sz w:val="30"/>
          <w:szCs w:val="30"/>
        </w:rPr>
        <w:t>0</w:t>
      </w:r>
      <w:r w:rsidRPr="00553AB0">
        <w:rPr>
          <w:rFonts w:asciiTheme="majorBidi" w:hAnsiTheme="majorBidi"/>
          <w:spacing w:val="-4"/>
          <w:sz w:val="30"/>
          <w:szCs w:val="30"/>
        </w:rPr>
        <w:t>.</w:t>
      </w:r>
      <w:r w:rsidR="00012299" w:rsidRPr="00553AB0">
        <w:rPr>
          <w:rFonts w:asciiTheme="majorBidi" w:hAnsiTheme="majorBidi"/>
          <w:spacing w:val="-4"/>
          <w:sz w:val="30"/>
          <w:szCs w:val="30"/>
        </w:rPr>
        <w:t>6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 xml:space="preserve"> และอัตราดอกเบี้ยเงินฝากประจำ </w:t>
      </w:r>
      <w:r w:rsidR="00012299" w:rsidRPr="00553AB0">
        <w:rPr>
          <w:rFonts w:asciiTheme="majorBidi" w:hAnsiTheme="majorBidi"/>
          <w:spacing w:val="-4"/>
          <w:sz w:val="30"/>
          <w:szCs w:val="30"/>
        </w:rPr>
        <w:t>1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 xml:space="preserve"> เดือนหรือ </w:t>
      </w:r>
      <w:r w:rsidR="00012299" w:rsidRPr="00553AB0">
        <w:rPr>
          <w:rFonts w:asciiTheme="majorBidi" w:hAnsiTheme="majorBidi"/>
          <w:spacing w:val="-4"/>
          <w:sz w:val="30"/>
          <w:szCs w:val="30"/>
        </w:rPr>
        <w:t>1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</w:t>
      </w:r>
      <w:r w:rsidRPr="00553AB0">
        <w:rPr>
          <w:rFonts w:asciiTheme="majorBidi" w:hAnsiTheme="majorBidi"/>
          <w:sz w:val="30"/>
          <w:szCs w:val="30"/>
          <w:cs/>
        </w:rPr>
        <w:t>พาณิชย์ ตามลำดับ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553AB0">
        <w:rPr>
          <w:rFonts w:asciiTheme="majorBidi" w:hAnsiTheme="majorBidi" w:cstheme="majorBidi"/>
          <w:sz w:val="30"/>
          <w:szCs w:val="30"/>
        </w:rPr>
        <w:t>“</w:t>
      </w:r>
      <w:r w:rsidRPr="00553AB0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553AB0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553AB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553AB0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494AD80A" w14:textId="22D3FC2C" w:rsidR="00A32ED9" w:rsidRPr="00553AB0" w:rsidRDefault="000334CC" w:rsidP="00312A70">
      <w:pPr>
        <w:numPr>
          <w:ilvl w:val="0"/>
          <w:numId w:val="9"/>
        </w:numPr>
        <w:spacing w:before="240" w:after="120" w:line="240" w:lineRule="auto"/>
        <w:ind w:left="539" w:right="-45" w:hanging="539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53AB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tbl>
      <w:tblPr>
        <w:tblW w:w="95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7"/>
        <w:gridCol w:w="237"/>
        <w:gridCol w:w="1129"/>
        <w:gridCol w:w="269"/>
        <w:gridCol w:w="1226"/>
        <w:gridCol w:w="237"/>
        <w:gridCol w:w="1194"/>
      </w:tblGrid>
      <w:tr w:rsidR="00A32ED9" w:rsidRPr="00553AB0" w14:paraId="095A0DB3" w14:textId="77777777" w:rsidTr="00E83591">
        <w:trPr>
          <w:tblHeader/>
        </w:trPr>
        <w:tc>
          <w:tcPr>
            <w:tcW w:w="2121" w:type="pct"/>
          </w:tcPr>
          <w:p w14:paraId="574ED1EC" w14:textId="77777777" w:rsidR="00A32ED9" w:rsidRPr="00553AB0" w:rsidRDefault="00A32ED9" w:rsidP="00D4729E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05D81FDB" w14:textId="77777777" w:rsidR="00A32ED9" w:rsidRPr="00553AB0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F4AD539" w14:textId="77777777" w:rsidR="00A32ED9" w:rsidRPr="00553AB0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04E2BC2F" w14:textId="77777777" w:rsidR="00A32ED9" w:rsidRPr="00553AB0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1D34" w:rsidRPr="00553AB0" w14:paraId="487E2962" w14:textId="77777777" w:rsidTr="00512F23">
        <w:trPr>
          <w:tblHeader/>
        </w:trPr>
        <w:tc>
          <w:tcPr>
            <w:tcW w:w="2121" w:type="pct"/>
          </w:tcPr>
          <w:p w14:paraId="5ECC4F76" w14:textId="77777777" w:rsidR="00C21D34" w:rsidRPr="00553AB0" w:rsidRDefault="00C21D34" w:rsidP="00C21D3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center"/>
          </w:tcPr>
          <w:p w14:paraId="5F114DFD" w14:textId="636018B8" w:rsidR="00C21D34" w:rsidRPr="00553AB0" w:rsidRDefault="00012299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24" w:type="pct"/>
            <w:vAlign w:val="center"/>
          </w:tcPr>
          <w:p w14:paraId="35E9C0DF" w14:textId="77777777" w:rsidR="00C21D34" w:rsidRPr="00553AB0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6398FC4F" w14:textId="5B3F65C4" w:rsidR="00C21D34" w:rsidRPr="00553AB0" w:rsidRDefault="00012299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7F143F9B" w14:textId="77777777" w:rsidR="00C21D34" w:rsidRPr="00553AB0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42" w:type="pct"/>
            <w:vAlign w:val="center"/>
          </w:tcPr>
          <w:p w14:paraId="46D92681" w14:textId="0FF542D6" w:rsidR="00C21D34" w:rsidRPr="00553AB0" w:rsidRDefault="00012299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24" w:type="pct"/>
            <w:vAlign w:val="center"/>
          </w:tcPr>
          <w:p w14:paraId="13A6ECD2" w14:textId="77777777" w:rsidR="00C21D34" w:rsidRPr="00553AB0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05D7F27C" w14:textId="796B3BC9" w:rsidR="00C21D34" w:rsidRPr="00553AB0" w:rsidRDefault="00012299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</w:tr>
      <w:tr w:rsidR="00C21D34" w:rsidRPr="00553AB0" w14:paraId="3230AF7B" w14:textId="77777777" w:rsidTr="00E83591">
        <w:trPr>
          <w:tblHeader/>
        </w:trPr>
        <w:tc>
          <w:tcPr>
            <w:tcW w:w="2121" w:type="pct"/>
          </w:tcPr>
          <w:p w14:paraId="2B066022" w14:textId="77777777" w:rsidR="00C21D34" w:rsidRPr="00553AB0" w:rsidRDefault="00C21D34" w:rsidP="00C21D3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9" w:type="pct"/>
            <w:gridSpan w:val="7"/>
          </w:tcPr>
          <w:p w14:paraId="2EA2AF6D" w14:textId="77777777" w:rsidR="00C21D34" w:rsidRPr="00553AB0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53AB0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100B" w:rsidRPr="00553AB0" w14:paraId="51F6B13C" w14:textId="77777777" w:rsidTr="00307932">
        <w:tc>
          <w:tcPr>
            <w:tcW w:w="2121" w:type="pct"/>
          </w:tcPr>
          <w:p w14:paraId="10C8D515" w14:textId="77777777" w:rsidR="0035100B" w:rsidRPr="00553AB0" w:rsidRDefault="0035100B" w:rsidP="0035100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2" w:type="pct"/>
          </w:tcPr>
          <w:p w14:paraId="03A3407A" w14:textId="6749B37F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4</w:t>
            </w:r>
            <w:r w:rsidR="0035100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450</w:t>
            </w:r>
          </w:p>
        </w:tc>
        <w:tc>
          <w:tcPr>
            <w:tcW w:w="124" w:type="pct"/>
          </w:tcPr>
          <w:p w14:paraId="28ED447D" w14:textId="77777777" w:rsidR="0035100B" w:rsidRPr="00553AB0" w:rsidRDefault="0035100B" w:rsidP="0035100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16943C8" w14:textId="73284F93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22</w:t>
            </w:r>
            <w:r w:rsidR="0035100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577</w:t>
            </w:r>
          </w:p>
        </w:tc>
        <w:tc>
          <w:tcPr>
            <w:tcW w:w="141" w:type="pct"/>
          </w:tcPr>
          <w:p w14:paraId="2E5A175D" w14:textId="77777777" w:rsidR="0035100B" w:rsidRPr="00553AB0" w:rsidRDefault="0035100B" w:rsidP="0035100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513F1E1B" w14:textId="66E13942" w:rsidR="0035100B" w:rsidRPr="00553AB0" w:rsidRDefault="0035100B" w:rsidP="00704FA7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D72CB0B" w14:textId="77777777" w:rsidR="0035100B" w:rsidRPr="00553AB0" w:rsidRDefault="0035100B" w:rsidP="0035100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37E47203" w14:textId="0CA3AB85" w:rsidR="0035100B" w:rsidRPr="00553AB0" w:rsidRDefault="0035100B" w:rsidP="0035100B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35100B" w:rsidRPr="00553AB0" w14:paraId="160D531E" w14:textId="77777777" w:rsidTr="00307932">
        <w:tc>
          <w:tcPr>
            <w:tcW w:w="2121" w:type="pct"/>
          </w:tcPr>
          <w:p w14:paraId="7FFA23F5" w14:textId="77777777" w:rsidR="0035100B" w:rsidRPr="00553AB0" w:rsidRDefault="0035100B" w:rsidP="0035100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2" w:type="pct"/>
          </w:tcPr>
          <w:p w14:paraId="3A42740D" w14:textId="06B63BA3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291</w:t>
            </w:r>
            <w:r w:rsidR="0035100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014</w:t>
            </w:r>
          </w:p>
        </w:tc>
        <w:tc>
          <w:tcPr>
            <w:tcW w:w="124" w:type="pct"/>
          </w:tcPr>
          <w:p w14:paraId="226AEEEA" w14:textId="77777777" w:rsidR="0035100B" w:rsidRPr="00553AB0" w:rsidRDefault="0035100B" w:rsidP="0035100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B5C58D4" w14:textId="415E09EE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329</w:t>
            </w:r>
            <w:r w:rsidR="0035100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459</w:t>
            </w:r>
          </w:p>
        </w:tc>
        <w:tc>
          <w:tcPr>
            <w:tcW w:w="141" w:type="pct"/>
          </w:tcPr>
          <w:p w14:paraId="20C8A458" w14:textId="77777777" w:rsidR="0035100B" w:rsidRPr="00553AB0" w:rsidRDefault="0035100B" w:rsidP="0035100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4C558A07" w14:textId="62A62EC5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10</w:t>
            </w:r>
            <w:r w:rsidR="0035100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223</w:t>
            </w:r>
          </w:p>
        </w:tc>
        <w:tc>
          <w:tcPr>
            <w:tcW w:w="124" w:type="pct"/>
          </w:tcPr>
          <w:p w14:paraId="089D0204" w14:textId="77777777" w:rsidR="0035100B" w:rsidRPr="00553AB0" w:rsidRDefault="0035100B" w:rsidP="0035100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0A631445" w14:textId="233DDE01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1</w:t>
            </w:r>
            <w:r w:rsidR="0035100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439</w:t>
            </w:r>
          </w:p>
        </w:tc>
      </w:tr>
      <w:tr w:rsidR="0035100B" w:rsidRPr="00553AB0" w14:paraId="7C65C353" w14:textId="77777777" w:rsidTr="00307932">
        <w:tc>
          <w:tcPr>
            <w:tcW w:w="2121" w:type="pct"/>
          </w:tcPr>
          <w:p w14:paraId="183A5448" w14:textId="77777777" w:rsidR="0035100B" w:rsidRPr="00553AB0" w:rsidRDefault="0035100B" w:rsidP="0035100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2" w:type="pct"/>
          </w:tcPr>
          <w:p w14:paraId="10C01258" w14:textId="53AC3413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791</w:t>
            </w:r>
            <w:r w:rsidR="0035100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130</w:t>
            </w:r>
          </w:p>
        </w:tc>
        <w:tc>
          <w:tcPr>
            <w:tcW w:w="124" w:type="pct"/>
          </w:tcPr>
          <w:p w14:paraId="338C78AF" w14:textId="77777777" w:rsidR="0035100B" w:rsidRPr="00553AB0" w:rsidRDefault="0035100B" w:rsidP="0035100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EFEACB0" w14:textId="67968987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1</w:t>
            </w:r>
            <w:r w:rsidR="0035100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890</w:t>
            </w:r>
            <w:r w:rsidR="0035100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280</w:t>
            </w:r>
          </w:p>
        </w:tc>
        <w:tc>
          <w:tcPr>
            <w:tcW w:w="141" w:type="pct"/>
          </w:tcPr>
          <w:p w14:paraId="7B33B0FA" w14:textId="77777777" w:rsidR="0035100B" w:rsidRPr="00553AB0" w:rsidRDefault="0035100B" w:rsidP="0035100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09196D3F" w14:textId="2821467A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511</w:t>
            </w:r>
            <w:r w:rsidR="0035100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340</w:t>
            </w:r>
          </w:p>
        </w:tc>
        <w:tc>
          <w:tcPr>
            <w:tcW w:w="124" w:type="pct"/>
          </w:tcPr>
          <w:p w14:paraId="2F80B845" w14:textId="77777777" w:rsidR="0035100B" w:rsidRPr="00553AB0" w:rsidRDefault="0035100B" w:rsidP="0035100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7829F340" w14:textId="514BCCD5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35100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760</w:t>
            </w:r>
            <w:r w:rsidR="0035100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771</w:t>
            </w:r>
          </w:p>
        </w:tc>
      </w:tr>
      <w:tr w:rsidR="0035100B" w:rsidRPr="00553AB0" w14:paraId="0833C637" w14:textId="77777777" w:rsidTr="0035100B">
        <w:tc>
          <w:tcPr>
            <w:tcW w:w="2121" w:type="pct"/>
          </w:tcPr>
          <w:p w14:paraId="6D88AE28" w14:textId="3CBB9968" w:rsidR="0035100B" w:rsidRPr="00553AB0" w:rsidRDefault="0035100B" w:rsidP="0035100B">
            <w:pPr>
              <w:spacing w:line="240" w:lineRule="auto"/>
              <w:ind w:left="162" w:right="-45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/>
                <w:sz w:val="30"/>
                <w:szCs w:val="30"/>
                <w:cs/>
              </w:rPr>
              <w:t xml:space="preserve">เงินฝากธนาคารประเภทประจำ </w:t>
            </w:r>
            <w:r w:rsidRPr="00553AB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553AB0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553AB0">
              <w:rPr>
                <w:rFonts w:asciiTheme="majorBidi" w:hAnsiTheme="majorBidi"/>
                <w:sz w:val="30"/>
                <w:szCs w:val="30"/>
                <w:cs/>
              </w:rPr>
              <w:t xml:space="preserve">ระยะสั้นกว่า </w:t>
            </w:r>
            <w:r w:rsidR="00012299" w:rsidRPr="00553AB0">
              <w:rPr>
                <w:rFonts w:asciiTheme="majorBidi" w:hAnsiTheme="majorBidi"/>
                <w:sz w:val="30"/>
                <w:szCs w:val="30"/>
              </w:rPr>
              <w:t>3</w:t>
            </w:r>
            <w:r w:rsidRPr="00553AB0">
              <w:rPr>
                <w:rFonts w:asciiTheme="majorBidi" w:hAnsiTheme="majorBidi"/>
                <w:sz w:val="30"/>
                <w:szCs w:val="30"/>
                <w:cs/>
              </w:rPr>
              <w:t xml:space="preserve"> เดือนนับตั้งแต่วันที่ลงทุน</w:t>
            </w:r>
            <w:r w:rsidRPr="00553AB0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632" w:type="pct"/>
            <w:vAlign w:val="bottom"/>
          </w:tcPr>
          <w:p w14:paraId="2F8E2DB1" w14:textId="480FBA52" w:rsidR="0035100B" w:rsidRPr="00553AB0" w:rsidRDefault="0035100B" w:rsidP="00F259AB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C7BAE32" w14:textId="77777777" w:rsidR="0035100B" w:rsidRPr="00553AB0" w:rsidRDefault="0035100B" w:rsidP="0035100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5CF97F29" w14:textId="77777777" w:rsidR="0035100B" w:rsidRPr="00553AB0" w:rsidRDefault="0035100B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2FD6BEA2" w14:textId="0F141E2E" w:rsidR="0035100B" w:rsidRPr="00553AB0" w:rsidRDefault="00012299" w:rsidP="0035100B">
            <w:pPr>
              <w:pStyle w:val="BodyText"/>
              <w:tabs>
                <w:tab w:val="decimal" w:pos="716"/>
              </w:tabs>
              <w:spacing w:after="0"/>
              <w:ind w:left="-235" w:firstLine="127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250</w:t>
            </w:r>
            <w:r w:rsidR="0035100B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649</w:t>
            </w:r>
          </w:p>
        </w:tc>
        <w:tc>
          <w:tcPr>
            <w:tcW w:w="141" w:type="pct"/>
          </w:tcPr>
          <w:p w14:paraId="5C5C1A1A" w14:textId="77777777" w:rsidR="0035100B" w:rsidRPr="00553AB0" w:rsidRDefault="0035100B" w:rsidP="0035100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54623BB3" w14:textId="09B7171F" w:rsidR="0035100B" w:rsidRPr="00553AB0" w:rsidRDefault="0035100B" w:rsidP="00F259AB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7991D37" w14:textId="77777777" w:rsidR="0035100B" w:rsidRPr="00553AB0" w:rsidRDefault="0035100B" w:rsidP="0035100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64874441" w14:textId="77777777" w:rsidR="0035100B" w:rsidRPr="00553AB0" w:rsidRDefault="0035100B" w:rsidP="00F259AB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</w:p>
          <w:p w14:paraId="2802A2FF" w14:textId="3452581E" w:rsidR="0035100B" w:rsidRPr="00553AB0" w:rsidRDefault="0035100B" w:rsidP="0035100B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35100B" w:rsidRPr="00553AB0" w14:paraId="231E0CA3" w14:textId="77777777" w:rsidTr="0035100B">
        <w:tc>
          <w:tcPr>
            <w:tcW w:w="2121" w:type="pct"/>
          </w:tcPr>
          <w:p w14:paraId="198D5CF6" w14:textId="77777777" w:rsidR="0035100B" w:rsidRPr="00553AB0" w:rsidRDefault="0035100B" w:rsidP="0035100B">
            <w:pPr>
              <w:spacing w:line="240" w:lineRule="auto"/>
              <w:ind w:right="-45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เงินฝากธนาคารประเภทออมทรัพย์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4BDEF00F" w14:textId="5F340B01" w:rsidR="0035100B" w:rsidRPr="00553AB0" w:rsidRDefault="0035100B" w:rsidP="0035100B">
            <w:pPr>
              <w:spacing w:line="240" w:lineRule="auto"/>
              <w:ind w:left="293" w:right="-45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2" w:type="pct"/>
            <w:vAlign w:val="bottom"/>
          </w:tcPr>
          <w:p w14:paraId="42AC54D4" w14:textId="1E6BAEBD" w:rsidR="0035100B" w:rsidRPr="00553AB0" w:rsidRDefault="0035100B" w:rsidP="00F259AB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83F19A3" w14:textId="77777777" w:rsidR="0035100B" w:rsidRPr="00553AB0" w:rsidRDefault="0035100B" w:rsidP="0035100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35E249C" w14:textId="77777777" w:rsidR="0035100B" w:rsidRPr="00553AB0" w:rsidRDefault="0035100B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57C76D23" w14:textId="201477BB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170</w:t>
            </w:r>
          </w:p>
        </w:tc>
        <w:tc>
          <w:tcPr>
            <w:tcW w:w="141" w:type="pct"/>
          </w:tcPr>
          <w:p w14:paraId="18B2B946" w14:textId="77777777" w:rsidR="0035100B" w:rsidRPr="00553AB0" w:rsidRDefault="0035100B" w:rsidP="0035100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1B7A78F1" w14:textId="4FFEAB32" w:rsidR="0035100B" w:rsidRPr="00553AB0" w:rsidRDefault="0035100B" w:rsidP="00F259AB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47E661B" w14:textId="77777777" w:rsidR="0035100B" w:rsidRPr="00553AB0" w:rsidRDefault="0035100B" w:rsidP="0035100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082E567A" w14:textId="77777777" w:rsidR="0035100B" w:rsidRPr="00553AB0" w:rsidRDefault="0035100B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01FE842" w14:textId="1B247C7B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170</w:t>
            </w:r>
          </w:p>
        </w:tc>
      </w:tr>
      <w:tr w:rsidR="0035100B" w:rsidRPr="00553AB0" w14:paraId="508A4203" w14:textId="77777777" w:rsidTr="00307932">
        <w:tc>
          <w:tcPr>
            <w:tcW w:w="2121" w:type="pct"/>
          </w:tcPr>
          <w:p w14:paraId="670348B4" w14:textId="77777777" w:rsidR="0035100B" w:rsidRPr="00553AB0" w:rsidRDefault="0035100B" w:rsidP="0035100B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408FD7B" w14:textId="6FA2075A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</w:t>
            </w:r>
            <w:r w:rsidR="0035100B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086</w:t>
            </w:r>
            <w:r w:rsidR="0035100B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124" w:type="pct"/>
          </w:tcPr>
          <w:p w14:paraId="67F11439" w14:textId="77777777" w:rsidR="0035100B" w:rsidRPr="00553AB0" w:rsidRDefault="0035100B" w:rsidP="0035100B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6A1C5EB" w14:textId="6050F79C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2</w:t>
            </w:r>
            <w:r w:rsidR="0035100B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493</w:t>
            </w:r>
            <w:r w:rsidR="0035100B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41" w:type="pct"/>
          </w:tcPr>
          <w:p w14:paraId="2732A1D6" w14:textId="77777777" w:rsidR="0035100B" w:rsidRPr="00553AB0" w:rsidRDefault="0035100B" w:rsidP="0035100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5C7763EF" w14:textId="132586D3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521</w:t>
            </w:r>
            <w:r w:rsidR="0035100B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24" w:type="pct"/>
          </w:tcPr>
          <w:p w14:paraId="6B41B5D1" w14:textId="77777777" w:rsidR="0035100B" w:rsidRPr="00553AB0" w:rsidRDefault="0035100B" w:rsidP="0035100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52E905A4" w14:textId="2FA68835" w:rsidR="0035100B" w:rsidRPr="00553AB0" w:rsidRDefault="00012299" w:rsidP="0035100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</w:t>
            </w:r>
            <w:r w:rsidR="0035100B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762</w:t>
            </w:r>
            <w:r w:rsidR="0035100B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380</w:t>
            </w:r>
          </w:p>
        </w:tc>
      </w:tr>
    </w:tbl>
    <w:p w14:paraId="74E49392" w14:textId="5E476B4F" w:rsidR="00447F1C" w:rsidRPr="00553AB0" w:rsidRDefault="00447F1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EC9C93" w14:textId="343F9C4E" w:rsidR="00700838" w:rsidRPr="00553AB0" w:rsidRDefault="0070083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75C1B34" w14:textId="738C5C93" w:rsidR="00700838" w:rsidRPr="00553AB0" w:rsidRDefault="0070083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C86691" w14:textId="2513A98F" w:rsidR="00700838" w:rsidRPr="00553AB0" w:rsidRDefault="0070083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5CA78A" w14:textId="43945C1C" w:rsidR="00700838" w:rsidRPr="00553AB0" w:rsidRDefault="0070083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D9E6521" w14:textId="309A7D5A" w:rsidR="00700838" w:rsidRPr="00553AB0" w:rsidRDefault="0070083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C7C1C9" w14:textId="77777777" w:rsidR="00700838" w:rsidRPr="00553AB0" w:rsidRDefault="0070083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97EDF0" w14:textId="4EF648FB" w:rsidR="001C5D85" w:rsidRPr="00553AB0" w:rsidRDefault="00AE7C3E" w:rsidP="001C5D85">
      <w:pPr>
        <w:numPr>
          <w:ilvl w:val="0"/>
          <w:numId w:val="9"/>
        </w:numPr>
        <w:spacing w:after="120" w:line="240" w:lineRule="auto"/>
        <w:ind w:left="539" w:right="-45" w:hanging="539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53AB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="000334CC" w:rsidRPr="00553AB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อื่น</w:t>
      </w:r>
    </w:p>
    <w:tbl>
      <w:tblPr>
        <w:tblW w:w="87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9"/>
        <w:gridCol w:w="1699"/>
        <w:gridCol w:w="239"/>
        <w:gridCol w:w="1689"/>
        <w:gridCol w:w="9"/>
      </w:tblGrid>
      <w:tr w:rsidR="006B0EB0" w:rsidRPr="00553AB0" w14:paraId="7690B436" w14:textId="77777777" w:rsidTr="006B0EB0">
        <w:trPr>
          <w:gridAfter w:val="1"/>
          <w:wAfter w:w="5" w:type="pct"/>
          <w:tblHeader/>
        </w:trPr>
        <w:tc>
          <w:tcPr>
            <w:tcW w:w="2914" w:type="pct"/>
          </w:tcPr>
          <w:p w14:paraId="4956B2C4" w14:textId="77777777" w:rsidR="006B0EB0" w:rsidRPr="00553AB0" w:rsidRDefault="006B0EB0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1" w:type="pct"/>
            <w:gridSpan w:val="3"/>
            <w:vAlign w:val="bottom"/>
          </w:tcPr>
          <w:p w14:paraId="1E14DDA6" w14:textId="77E13E72" w:rsidR="006B0EB0" w:rsidRPr="00553AB0" w:rsidRDefault="006B0EB0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53AB0">
              <w:rPr>
                <w:b/>
                <w:bCs/>
                <w:sz w:val="30"/>
                <w:szCs w:val="30"/>
              </w:rPr>
              <w:t xml:space="preserve"> / </w:t>
            </w: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EB0" w:rsidRPr="00553AB0" w14:paraId="1C00CF6D" w14:textId="77777777" w:rsidTr="006B0EB0">
        <w:trPr>
          <w:tblHeader/>
        </w:trPr>
        <w:tc>
          <w:tcPr>
            <w:tcW w:w="2914" w:type="pct"/>
          </w:tcPr>
          <w:p w14:paraId="285E851D" w14:textId="77777777" w:rsidR="006B0EB0" w:rsidRPr="00553AB0" w:rsidRDefault="006B0EB0" w:rsidP="00ED2FF9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5" w:type="pct"/>
            <w:vAlign w:val="center"/>
          </w:tcPr>
          <w:p w14:paraId="4D256900" w14:textId="658C0F8F" w:rsidR="006B0EB0" w:rsidRPr="00553AB0" w:rsidRDefault="00012299" w:rsidP="00ED2FF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37" w:type="pct"/>
            <w:vAlign w:val="center"/>
          </w:tcPr>
          <w:p w14:paraId="2F39F912" w14:textId="77777777" w:rsidR="006B0EB0" w:rsidRPr="00553AB0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74" w:type="pct"/>
            <w:gridSpan w:val="2"/>
            <w:vAlign w:val="center"/>
          </w:tcPr>
          <w:p w14:paraId="5E14F9BC" w14:textId="65EDBE19" w:rsidR="006B0EB0" w:rsidRPr="00553AB0" w:rsidRDefault="00012299" w:rsidP="00ED2FF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6B0EB0" w:rsidRPr="00553AB0" w14:paraId="5E489449" w14:textId="77777777" w:rsidTr="006B0EB0">
        <w:trPr>
          <w:tblHeader/>
        </w:trPr>
        <w:tc>
          <w:tcPr>
            <w:tcW w:w="2914" w:type="pct"/>
          </w:tcPr>
          <w:p w14:paraId="4EE82676" w14:textId="77777777" w:rsidR="006B0EB0" w:rsidRPr="00553AB0" w:rsidRDefault="006B0EB0" w:rsidP="00ED2FF9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6" w:type="pct"/>
            <w:gridSpan w:val="4"/>
            <w:vAlign w:val="center"/>
          </w:tcPr>
          <w:p w14:paraId="25703FB4" w14:textId="13AA8420" w:rsidR="006B0EB0" w:rsidRPr="00553AB0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0EB0" w:rsidRPr="00553AB0" w14:paraId="4FB60728" w14:textId="77777777" w:rsidTr="006B0EB0">
        <w:trPr>
          <w:tblHeader/>
        </w:trPr>
        <w:tc>
          <w:tcPr>
            <w:tcW w:w="2914" w:type="pct"/>
          </w:tcPr>
          <w:p w14:paraId="1B9EB363" w14:textId="5CC08FC7" w:rsidR="006B0EB0" w:rsidRPr="00553AB0" w:rsidRDefault="006B0EB0" w:rsidP="00ED2FF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5" w:type="pct"/>
          </w:tcPr>
          <w:p w14:paraId="32548C3F" w14:textId="77777777" w:rsidR="006B0EB0" w:rsidRPr="00553AB0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0952659" w14:textId="77777777" w:rsidR="006B0EB0" w:rsidRPr="00553AB0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4" w:type="pct"/>
            <w:gridSpan w:val="2"/>
          </w:tcPr>
          <w:p w14:paraId="24ED1FE4" w14:textId="77777777" w:rsidR="006B0EB0" w:rsidRPr="00553AB0" w:rsidRDefault="006B0EB0" w:rsidP="00ED2FF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D43238" w:rsidRPr="00553AB0" w14:paraId="404DDFDB" w14:textId="77777777" w:rsidTr="006B0EB0">
        <w:trPr>
          <w:tblHeader/>
        </w:trPr>
        <w:tc>
          <w:tcPr>
            <w:tcW w:w="2914" w:type="pct"/>
          </w:tcPr>
          <w:p w14:paraId="2AD9F32D" w14:textId="4A4ACD0B" w:rsidR="00D43238" w:rsidRPr="00553AB0" w:rsidRDefault="00D43238" w:rsidP="00D43238">
            <w:pPr>
              <w:spacing w:line="240" w:lineRule="auto"/>
              <w:ind w:left="162" w:right="-43" w:hanging="162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ตราสารหนี้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 (</w:t>
            </w:r>
            <w:r w:rsidRPr="00553AB0">
              <w:rPr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975" w:type="pct"/>
            <w:vAlign w:val="bottom"/>
          </w:tcPr>
          <w:p w14:paraId="0652E137" w14:textId="7C431E55" w:rsidR="00D43238" w:rsidRPr="00553AB0" w:rsidRDefault="00D43238" w:rsidP="00D43238">
            <w:pPr>
              <w:pStyle w:val="BodyText"/>
              <w:tabs>
                <w:tab w:val="decimal" w:pos="1026"/>
              </w:tabs>
              <w:spacing w:after="0"/>
              <w:ind w:left="-235" w:right="19" w:firstLine="127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3496B99F" w14:textId="77777777" w:rsidR="00D43238" w:rsidRPr="00553AB0" w:rsidRDefault="00D43238" w:rsidP="00D43238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974" w:type="pct"/>
            <w:gridSpan w:val="2"/>
            <w:vAlign w:val="bottom"/>
          </w:tcPr>
          <w:p w14:paraId="155BDCE9" w14:textId="5C33AE07" w:rsidR="00D43238" w:rsidRPr="00553AB0" w:rsidRDefault="00012299" w:rsidP="00D43238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4</w:t>
            </w:r>
            <w:r w:rsidR="00D43238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028</w:t>
            </w:r>
          </w:p>
        </w:tc>
      </w:tr>
      <w:tr w:rsidR="00D43238" w:rsidRPr="00553AB0" w14:paraId="09F77E59" w14:textId="77777777" w:rsidTr="006B0EB0">
        <w:trPr>
          <w:tblHeader/>
        </w:trPr>
        <w:tc>
          <w:tcPr>
            <w:tcW w:w="2914" w:type="pct"/>
          </w:tcPr>
          <w:p w14:paraId="0691A88F" w14:textId="7EBC8FE8" w:rsidR="00D43238" w:rsidRPr="00553AB0" w:rsidRDefault="00D43238" w:rsidP="00D43238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75" w:type="pct"/>
            <w:vAlign w:val="bottom"/>
          </w:tcPr>
          <w:p w14:paraId="1CFC1AD1" w14:textId="5E752057" w:rsidR="00D43238" w:rsidRPr="00553AB0" w:rsidRDefault="00012299" w:rsidP="00D43238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</w:t>
            </w:r>
            <w:r w:rsidR="00D43238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378</w:t>
            </w:r>
            <w:r w:rsidR="00D43238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550</w:t>
            </w:r>
          </w:p>
        </w:tc>
        <w:tc>
          <w:tcPr>
            <w:tcW w:w="137" w:type="pct"/>
          </w:tcPr>
          <w:p w14:paraId="0E9D857E" w14:textId="77777777" w:rsidR="00D43238" w:rsidRPr="00553AB0" w:rsidRDefault="00D43238" w:rsidP="00D43238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4" w:type="pct"/>
            <w:gridSpan w:val="2"/>
            <w:vAlign w:val="bottom"/>
          </w:tcPr>
          <w:p w14:paraId="4C16E3C7" w14:textId="09C52233" w:rsidR="00D43238" w:rsidRPr="00553AB0" w:rsidRDefault="00012299" w:rsidP="00D43238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</w:t>
            </w:r>
            <w:r w:rsidR="00D43238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413</w:t>
            </w:r>
            <w:r w:rsidR="00D43238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550</w:t>
            </w:r>
          </w:p>
        </w:tc>
      </w:tr>
      <w:tr w:rsidR="00D43238" w:rsidRPr="00553AB0" w14:paraId="744BC505" w14:textId="77777777" w:rsidTr="006B0EB0">
        <w:trPr>
          <w:tblHeader/>
        </w:trPr>
        <w:tc>
          <w:tcPr>
            <w:tcW w:w="2914" w:type="pct"/>
          </w:tcPr>
          <w:p w14:paraId="2237444F" w14:textId="085515E2" w:rsidR="00D43238" w:rsidRPr="00553AB0" w:rsidRDefault="00D43238" w:rsidP="00D43238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75" w:type="pct"/>
            <w:tcBorders>
              <w:top w:val="single" w:sz="4" w:space="0" w:color="auto"/>
              <w:bottom w:val="double" w:sz="4" w:space="0" w:color="auto"/>
            </w:tcBorders>
          </w:tcPr>
          <w:p w14:paraId="3D445D6C" w14:textId="4F37ADCA" w:rsidR="00D43238" w:rsidRPr="00553AB0" w:rsidRDefault="00012299" w:rsidP="00D432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2</w:t>
            </w:r>
            <w:r w:rsidR="00D43238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378</w:t>
            </w:r>
            <w:r w:rsidR="00D43238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137" w:type="pct"/>
          </w:tcPr>
          <w:p w14:paraId="02C0C018" w14:textId="77777777" w:rsidR="00D43238" w:rsidRPr="00553AB0" w:rsidRDefault="00D43238" w:rsidP="00D4323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96139D" w14:textId="43645660" w:rsidR="00D43238" w:rsidRPr="00553AB0" w:rsidRDefault="00012299" w:rsidP="00D432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2</w:t>
            </w:r>
            <w:r w:rsidR="00D43238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417</w:t>
            </w:r>
            <w:r w:rsidR="00D43238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578</w:t>
            </w:r>
          </w:p>
        </w:tc>
      </w:tr>
    </w:tbl>
    <w:p w14:paraId="00FFBB15" w14:textId="77777777" w:rsidR="00EF2EB5" w:rsidRPr="00553AB0" w:rsidRDefault="00EF2EB5" w:rsidP="001B05B2">
      <w:pPr>
        <w:tabs>
          <w:tab w:val="left" w:pos="360"/>
        </w:tabs>
        <w:spacing w:line="240" w:lineRule="auto"/>
        <w:ind w:left="540" w:right="-43"/>
        <w:jc w:val="thaiDistribute"/>
        <w:rPr>
          <w:sz w:val="30"/>
          <w:szCs w:val="30"/>
          <w:cs/>
        </w:rPr>
      </w:pPr>
    </w:p>
    <w:p w14:paraId="70D0BDAB" w14:textId="7703B1E9" w:rsidR="00156D47" w:rsidRPr="00553AB0" w:rsidRDefault="00156D47" w:rsidP="0019796D">
      <w:pPr>
        <w:spacing w:line="240" w:lineRule="auto"/>
        <w:ind w:left="567"/>
      </w:pPr>
      <w:r w:rsidRPr="00553AB0">
        <w:rPr>
          <w:rFonts w:hint="cs"/>
          <w:sz w:val="30"/>
          <w:szCs w:val="30"/>
          <w:cs/>
        </w:rPr>
        <w:t>รายการเคลื่อนไหวของตรา</w:t>
      </w:r>
      <w:r w:rsidRPr="00553AB0">
        <w:rPr>
          <w:rFonts w:asciiTheme="majorBidi" w:hAnsiTheme="majorBidi" w:hint="cs"/>
          <w:sz w:val="30"/>
          <w:szCs w:val="30"/>
          <w:cs/>
        </w:rPr>
        <w:t>สาร</w:t>
      </w:r>
      <w:r w:rsidRPr="00553AB0">
        <w:rPr>
          <w:rFonts w:hint="cs"/>
          <w:sz w:val="30"/>
          <w:szCs w:val="30"/>
          <w:cs/>
        </w:rPr>
        <w:t>หนี</w:t>
      </w:r>
      <w:r w:rsidR="00B23531" w:rsidRPr="00553AB0">
        <w:rPr>
          <w:rFonts w:hint="cs"/>
          <w:sz w:val="30"/>
          <w:szCs w:val="30"/>
          <w:cs/>
        </w:rPr>
        <w:t>้</w:t>
      </w:r>
      <w:r w:rsidRPr="00553AB0">
        <w:rPr>
          <w:rFonts w:hint="cs"/>
          <w:sz w:val="30"/>
          <w:szCs w:val="30"/>
          <w:cs/>
        </w:rPr>
        <w:t xml:space="preserve"> (ในกองทุนส่วนบุคคล) สำหรับแต่ละปีสิ้นสุดวันที่</w:t>
      </w:r>
      <w:r w:rsidR="007F22EF" w:rsidRPr="00553AB0">
        <w:rPr>
          <w:rFonts w:hint="cs"/>
          <w:sz w:val="30"/>
          <w:szCs w:val="30"/>
          <w:cs/>
        </w:rPr>
        <w:t xml:space="preserve"> </w:t>
      </w:r>
      <w:r w:rsidR="00012299" w:rsidRPr="00553AB0">
        <w:rPr>
          <w:rFonts w:hint="cs"/>
          <w:sz w:val="30"/>
          <w:szCs w:val="30"/>
        </w:rPr>
        <w:t>31</w:t>
      </w:r>
      <w:r w:rsidR="00F40B6C"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rFonts w:hint="cs"/>
          <w:sz w:val="30"/>
          <w:szCs w:val="30"/>
          <w:cs/>
        </w:rPr>
        <w:t>ธันวาคม มีดังนี้</w:t>
      </w:r>
      <w:r w:rsidRPr="00553AB0">
        <w:rPr>
          <w:rFonts w:hint="cs"/>
          <w:color w:val="000000"/>
          <w:cs/>
        </w:rPr>
        <w:t xml:space="preserve"> </w:t>
      </w:r>
    </w:p>
    <w:p w14:paraId="1FDFCA8B" w14:textId="2A71F11B" w:rsidR="00156D47" w:rsidRPr="00553AB0" w:rsidRDefault="00156D47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723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060"/>
        <w:gridCol w:w="1063"/>
        <w:gridCol w:w="236"/>
        <w:gridCol w:w="1134"/>
        <w:gridCol w:w="270"/>
        <w:gridCol w:w="1260"/>
        <w:gridCol w:w="270"/>
        <w:gridCol w:w="1167"/>
        <w:gridCol w:w="237"/>
        <w:gridCol w:w="1026"/>
      </w:tblGrid>
      <w:tr w:rsidR="00156D47" w:rsidRPr="00553AB0" w14:paraId="028EADC1" w14:textId="77777777" w:rsidTr="000764AC">
        <w:tc>
          <w:tcPr>
            <w:tcW w:w="3060" w:type="dxa"/>
            <w:shd w:val="clear" w:color="auto" w:fill="auto"/>
            <w:hideMark/>
          </w:tcPr>
          <w:p w14:paraId="32877A2B" w14:textId="77777777" w:rsidR="00156D47" w:rsidRPr="00553AB0" w:rsidRDefault="00156D47" w:rsidP="00156D47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6663" w:type="dxa"/>
            <w:gridSpan w:val="9"/>
            <w:shd w:val="clear" w:color="auto" w:fill="auto"/>
            <w:hideMark/>
          </w:tcPr>
          <w:p w14:paraId="1266887C" w14:textId="29BA44B5" w:rsidR="00156D47" w:rsidRPr="00553AB0" w:rsidRDefault="007F22EF" w:rsidP="005910F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553AB0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  <w:r w:rsidR="00043AE6" w:rsidRPr="00553AB0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 xml:space="preserve"> </w:t>
            </w:r>
            <w:r w:rsidRPr="00553AB0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/</w:t>
            </w:r>
            <w:r w:rsidR="00043AE6" w:rsidRPr="00553AB0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764AC" w:rsidRPr="00553AB0" w14:paraId="751A8F03" w14:textId="77777777" w:rsidTr="000764AC">
        <w:tc>
          <w:tcPr>
            <w:tcW w:w="3060" w:type="dxa"/>
            <w:shd w:val="clear" w:color="auto" w:fill="auto"/>
            <w:vAlign w:val="bottom"/>
          </w:tcPr>
          <w:p w14:paraId="36AC7B23" w14:textId="340EB774" w:rsidR="007F22EF" w:rsidRPr="00553AB0" w:rsidRDefault="007F22EF" w:rsidP="007F22EF">
            <w:pPr>
              <w:ind w:left="156" w:right="-108" w:hanging="1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1FCC623" w14:textId="77777777" w:rsidR="007F22EF" w:rsidRPr="00553AB0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949DDB8" w14:textId="34DF8285" w:rsidR="007F22EF" w:rsidRPr="00553AB0" w:rsidRDefault="00012299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F22EF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22EF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11CBADBE" w14:textId="77777777" w:rsidR="007F22EF" w:rsidRPr="00553AB0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D519F4" w14:textId="77777777" w:rsidR="007F22EF" w:rsidRPr="00553AB0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18DDF" w14:textId="77777777" w:rsidR="007F22EF" w:rsidRPr="00553AB0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BC4A86" w14:textId="00976B1A" w:rsidR="007F22EF" w:rsidRPr="00553AB0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="0022713E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83DE75" w14:textId="77777777" w:rsidR="007F22EF" w:rsidRPr="00553AB0" w:rsidRDefault="007F22EF" w:rsidP="007F22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1FA0EEF" w14:textId="538BF7ED" w:rsidR="007F22EF" w:rsidRPr="00553AB0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รายการปรับปรุงจากมูลค่ายุติธรรมและอื่น</w:t>
            </w:r>
            <w:r w:rsidR="00D0427B"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1BDE42" w14:textId="77777777" w:rsidR="007F22EF" w:rsidRPr="00553AB0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52A7859" w14:textId="77777777" w:rsidR="007F22EF" w:rsidRPr="00553AB0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957B72A" w14:textId="5393A99D" w:rsidR="007F22EF" w:rsidRPr="00553AB0" w:rsidRDefault="00012299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31</w:t>
            </w:r>
            <w:r w:rsidR="007F22EF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22EF" w:rsidRPr="00553AB0" w14:paraId="1D6F359A" w14:textId="77777777" w:rsidTr="000764AC">
        <w:tblPrEx>
          <w:shd w:val="clear" w:color="auto" w:fill="auto"/>
        </w:tblPrEx>
        <w:trPr>
          <w:trHeight w:val="254"/>
        </w:trPr>
        <w:tc>
          <w:tcPr>
            <w:tcW w:w="3060" w:type="dxa"/>
            <w:shd w:val="clear" w:color="auto" w:fill="auto"/>
          </w:tcPr>
          <w:p w14:paraId="16ED4E3E" w14:textId="77777777" w:rsidR="007F22EF" w:rsidRPr="00553AB0" w:rsidRDefault="007F22EF" w:rsidP="007F22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63" w:type="dxa"/>
            <w:gridSpan w:val="9"/>
          </w:tcPr>
          <w:p w14:paraId="28DF6695" w14:textId="2113B5EA" w:rsidR="007F22EF" w:rsidRPr="00553AB0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7F22EF" w:rsidRPr="00553AB0" w14:paraId="45448635" w14:textId="77777777" w:rsidTr="000764AC">
        <w:tblPrEx>
          <w:shd w:val="clear" w:color="auto" w:fill="auto"/>
        </w:tblPrEx>
        <w:trPr>
          <w:trHeight w:val="254"/>
        </w:trPr>
        <w:tc>
          <w:tcPr>
            <w:tcW w:w="3060" w:type="dxa"/>
            <w:shd w:val="clear" w:color="auto" w:fill="auto"/>
          </w:tcPr>
          <w:p w14:paraId="4E6815C2" w14:textId="3B467564" w:rsidR="007F22EF" w:rsidRPr="00553AB0" w:rsidRDefault="00012299" w:rsidP="007F22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663" w:type="dxa"/>
            <w:gridSpan w:val="9"/>
          </w:tcPr>
          <w:p w14:paraId="0A1791E4" w14:textId="77777777" w:rsidR="007F22EF" w:rsidRPr="00553AB0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764AC" w:rsidRPr="00553AB0" w14:paraId="4194CA7F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4F1F340C" w14:textId="0447E20D" w:rsidR="007F22EF" w:rsidRPr="00553AB0" w:rsidRDefault="007F22EF" w:rsidP="0082492F">
            <w:pPr>
              <w:ind w:left="118" w:hanging="11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063" w:type="dxa"/>
            <w:tcBorders>
              <w:bottom w:val="double" w:sz="4" w:space="0" w:color="auto"/>
            </w:tcBorders>
            <w:vAlign w:val="bottom"/>
          </w:tcPr>
          <w:p w14:paraId="7B1C845A" w14:textId="269C4BC2" w:rsidR="007F22EF" w:rsidRPr="00553AB0" w:rsidRDefault="00012299" w:rsidP="00FF439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4</w:t>
            </w:r>
            <w:r w:rsidR="00EA39AC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028</w:t>
            </w:r>
          </w:p>
        </w:tc>
        <w:tc>
          <w:tcPr>
            <w:tcW w:w="236" w:type="dxa"/>
            <w:vAlign w:val="bottom"/>
          </w:tcPr>
          <w:p w14:paraId="100E624A" w14:textId="77777777" w:rsidR="007F22EF" w:rsidRPr="00553AB0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DD7273" w14:textId="642B134F" w:rsidR="007F22EF" w:rsidRPr="00553AB0" w:rsidRDefault="00D43238" w:rsidP="008B283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7C56C8" w14:textId="77777777" w:rsidR="007F22EF" w:rsidRPr="00553AB0" w:rsidRDefault="007F22EF" w:rsidP="007F22E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1A088E" w14:textId="57A04011" w:rsidR="007F22EF" w:rsidRPr="00553AB0" w:rsidRDefault="00D43238" w:rsidP="002F372D">
            <w:pPr>
              <w:pStyle w:val="acctfourfigures"/>
              <w:tabs>
                <w:tab w:val="clear" w:pos="765"/>
                <w:tab w:val="left" w:pos="101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058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C6F785" w14:textId="77777777" w:rsidR="007F22EF" w:rsidRPr="00553AB0" w:rsidRDefault="007F22EF" w:rsidP="007F22E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2126B2D" w14:textId="19DAF736" w:rsidR="007F22EF" w:rsidRPr="00553AB0" w:rsidRDefault="00012299" w:rsidP="00E97DE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A69097" w14:textId="77777777" w:rsidR="007F22EF" w:rsidRPr="00553AB0" w:rsidRDefault="007F22EF" w:rsidP="007F22E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05B245" w14:textId="35CC0F34" w:rsidR="007F22EF" w:rsidRPr="00553AB0" w:rsidRDefault="00D43238" w:rsidP="00D4323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764AC" w:rsidRPr="00553AB0" w14:paraId="0B21FC15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4C38336F" w14:textId="77777777" w:rsidR="00CD10CE" w:rsidRPr="00553AB0" w:rsidRDefault="00CD10CE" w:rsidP="0082492F">
            <w:pPr>
              <w:ind w:left="118" w:hanging="118"/>
              <w:rPr>
                <w:sz w:val="20"/>
                <w:szCs w:val="20"/>
                <w:cs/>
              </w:rPr>
            </w:pPr>
          </w:p>
        </w:tc>
        <w:tc>
          <w:tcPr>
            <w:tcW w:w="1063" w:type="dxa"/>
            <w:vAlign w:val="bottom"/>
          </w:tcPr>
          <w:p w14:paraId="231A0FAE" w14:textId="77777777" w:rsidR="00CD10CE" w:rsidRPr="00553AB0" w:rsidRDefault="00CD10CE" w:rsidP="00FF439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9D83E55" w14:textId="77777777" w:rsidR="00CD10CE" w:rsidRPr="00553AB0" w:rsidRDefault="00CD10CE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DC1E98" w14:textId="77777777" w:rsidR="00CD10CE" w:rsidRPr="00553AB0" w:rsidRDefault="00CD10CE" w:rsidP="002F372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E6D49" w14:textId="77777777" w:rsidR="00CD10CE" w:rsidRPr="00553AB0" w:rsidRDefault="00CD10CE" w:rsidP="007F22EF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03489B" w14:textId="77777777" w:rsidR="00CD10CE" w:rsidRPr="00553AB0" w:rsidRDefault="00CD10CE" w:rsidP="002F372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056044" w14:textId="77777777" w:rsidR="00CD10CE" w:rsidRPr="00553AB0" w:rsidRDefault="00CD10CE" w:rsidP="007F22EF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34AD138" w14:textId="77777777" w:rsidR="00CD10CE" w:rsidRPr="00553AB0" w:rsidRDefault="00CD10CE" w:rsidP="002F372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GB" w:eastAsia="en-GB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84913E3" w14:textId="77777777" w:rsidR="00CD10CE" w:rsidRPr="00553AB0" w:rsidRDefault="00CD10CE" w:rsidP="007F22EF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68C9AF7" w14:textId="77777777" w:rsidR="00CD10CE" w:rsidRPr="00553AB0" w:rsidRDefault="00CD10CE" w:rsidP="007F22E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GB" w:eastAsia="en-GB"/>
              </w:rPr>
            </w:pPr>
          </w:p>
        </w:tc>
      </w:tr>
      <w:tr w:rsidR="000764AC" w:rsidRPr="00553AB0" w14:paraId="3D97BB70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3EA3B558" w14:textId="6E98AA72" w:rsidR="007F22EF" w:rsidRPr="00553AB0" w:rsidRDefault="00012299" w:rsidP="007F22EF">
            <w:pPr>
              <w:rPr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063" w:type="dxa"/>
          </w:tcPr>
          <w:p w14:paraId="2970BB00" w14:textId="77777777" w:rsidR="007F22EF" w:rsidRPr="00553AB0" w:rsidRDefault="007F22EF" w:rsidP="00FF439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64C2B428" w14:textId="77777777" w:rsidR="007F22EF" w:rsidRPr="00553AB0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865579" w14:textId="77777777" w:rsidR="007F22EF" w:rsidRPr="00553AB0" w:rsidRDefault="007F22EF" w:rsidP="002F372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889CEDB" w14:textId="77777777" w:rsidR="007F22EF" w:rsidRPr="00553AB0" w:rsidRDefault="007F22EF" w:rsidP="007F22E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1A7D7" w14:textId="77777777" w:rsidR="007F22EF" w:rsidRPr="00553AB0" w:rsidRDefault="007F22EF" w:rsidP="002F372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B209562" w14:textId="77777777" w:rsidR="007F22EF" w:rsidRPr="00553AB0" w:rsidRDefault="007F22EF" w:rsidP="007F22E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3C0FA5DF" w14:textId="77777777" w:rsidR="007F22EF" w:rsidRPr="00553AB0" w:rsidRDefault="007F22EF" w:rsidP="002F372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3F5B2A9D" w14:textId="77777777" w:rsidR="007F22EF" w:rsidRPr="00553AB0" w:rsidRDefault="007F22EF" w:rsidP="007F22E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77E9145" w14:textId="77777777" w:rsidR="007F22EF" w:rsidRPr="00553AB0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317229" w:rsidRPr="00553AB0" w14:paraId="34BA214F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04294448" w14:textId="6C530D55" w:rsidR="00317229" w:rsidRPr="00553AB0" w:rsidRDefault="00317229" w:rsidP="00317229">
            <w:pPr>
              <w:ind w:left="118" w:hanging="11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063" w:type="dxa"/>
            <w:tcBorders>
              <w:bottom w:val="double" w:sz="4" w:space="0" w:color="auto"/>
            </w:tcBorders>
            <w:vAlign w:val="bottom"/>
          </w:tcPr>
          <w:p w14:paraId="3E2D1EFA" w14:textId="070911CF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7</w:t>
            </w:r>
            <w:r w:rsidR="00317229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927</w:t>
            </w:r>
          </w:p>
        </w:tc>
        <w:tc>
          <w:tcPr>
            <w:tcW w:w="236" w:type="dxa"/>
            <w:vAlign w:val="bottom"/>
          </w:tcPr>
          <w:p w14:paraId="640A25B9" w14:textId="77777777" w:rsidR="00317229" w:rsidRPr="00553AB0" w:rsidRDefault="00317229" w:rsidP="0031722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56204B" w14:textId="3ECBB0BC" w:rsidR="00317229" w:rsidRPr="00553AB0" w:rsidRDefault="00317229" w:rsidP="0031722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1C147" w14:textId="77777777" w:rsidR="00317229" w:rsidRPr="00553AB0" w:rsidRDefault="00317229" w:rsidP="0031722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008726" w14:textId="5DB65303" w:rsidR="00317229" w:rsidRPr="00553AB0" w:rsidRDefault="00317229" w:rsidP="00317229">
            <w:pPr>
              <w:pStyle w:val="acctfourfigures"/>
              <w:tabs>
                <w:tab w:val="clear" w:pos="765"/>
                <w:tab w:val="left" w:pos="101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903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DAC27" w14:textId="77777777" w:rsidR="00317229" w:rsidRPr="00553AB0" w:rsidRDefault="00317229" w:rsidP="0031722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ED20480" w14:textId="1BCE7E26" w:rsidR="00317229" w:rsidRPr="00553AB0" w:rsidRDefault="00012299" w:rsidP="00317229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A035C0C" w14:textId="77777777" w:rsidR="00317229" w:rsidRPr="00553AB0" w:rsidRDefault="00317229" w:rsidP="0031722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EEFF04" w14:textId="17CCD73F" w:rsidR="00317229" w:rsidRPr="00553AB0" w:rsidRDefault="00012299" w:rsidP="003172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4</w:t>
            </w:r>
            <w:r w:rsidR="00317229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028</w:t>
            </w:r>
          </w:p>
        </w:tc>
      </w:tr>
    </w:tbl>
    <w:p w14:paraId="65FFB529" w14:textId="531C88E6" w:rsidR="00447F1C" w:rsidRPr="00553AB0" w:rsidRDefault="00447F1C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08BCC2D7" w14:textId="4C8B5911" w:rsidR="00891DFC" w:rsidRPr="00553AB0" w:rsidRDefault="00891DFC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18E4CC67" w14:textId="1C823C20" w:rsidR="00891DFC" w:rsidRPr="00553AB0" w:rsidRDefault="00891DFC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4B494DA6" w14:textId="5634B1B8" w:rsidR="00891DFC" w:rsidRPr="005A247E" w:rsidRDefault="00891DFC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3E92C692" w14:textId="1FD8AA01" w:rsidR="00891DFC" w:rsidRPr="00553AB0" w:rsidRDefault="00891DFC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55FEAF78" w14:textId="269E76E5" w:rsidR="00891DFC" w:rsidRPr="00553AB0" w:rsidRDefault="00891DFC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2844030A" w14:textId="543553EC" w:rsidR="00891DFC" w:rsidRPr="00553AB0" w:rsidRDefault="00891DFC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1CE174E8" w14:textId="104E988A" w:rsidR="00891DFC" w:rsidRPr="00553AB0" w:rsidRDefault="00891DFC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323E98B6" w14:textId="380F8D20" w:rsidR="00891DFC" w:rsidRPr="00553AB0" w:rsidRDefault="00891DFC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47A5CEF4" w14:textId="3F0147AC" w:rsidR="0035100B" w:rsidRPr="00553AB0" w:rsidRDefault="0035100B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2F2773F1" w14:textId="1797B1F4" w:rsidR="0035100B" w:rsidRPr="00553AB0" w:rsidRDefault="0035100B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3192A978" w14:textId="627C338A" w:rsidR="0035100B" w:rsidRPr="00553AB0" w:rsidRDefault="0035100B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51D211E5" w14:textId="03055317" w:rsidR="0035100B" w:rsidRPr="00553AB0" w:rsidRDefault="0035100B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7E51451C" w14:textId="77777777" w:rsidR="0035100B" w:rsidRPr="00553AB0" w:rsidRDefault="0035100B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7C7A5DAB" w14:textId="77777777" w:rsidR="00891DFC" w:rsidRPr="00553AB0" w:rsidRDefault="00891DFC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0960B896" w14:textId="5D63F041" w:rsidR="00A9741F" w:rsidRPr="00553AB0" w:rsidRDefault="00A9741F" w:rsidP="001C5D85">
      <w:pPr>
        <w:numPr>
          <w:ilvl w:val="0"/>
          <w:numId w:val="9"/>
        </w:numPr>
        <w:spacing w:after="120" w:line="240" w:lineRule="auto"/>
        <w:ind w:left="539" w:right="-45" w:hanging="539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53AB0"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762"/>
        <w:gridCol w:w="1080"/>
        <w:gridCol w:w="270"/>
        <w:gridCol w:w="1170"/>
        <w:gridCol w:w="270"/>
        <w:gridCol w:w="1170"/>
        <w:gridCol w:w="270"/>
        <w:gridCol w:w="1170"/>
      </w:tblGrid>
      <w:tr w:rsidR="009734CD" w:rsidRPr="00553AB0" w14:paraId="7C7CA7B0" w14:textId="77777777" w:rsidTr="00C921E9">
        <w:tc>
          <w:tcPr>
            <w:tcW w:w="3762" w:type="dxa"/>
          </w:tcPr>
          <w:p w14:paraId="3A816303" w14:textId="77777777" w:rsidR="009734CD" w:rsidRPr="00553AB0" w:rsidRDefault="009734CD" w:rsidP="00CB4874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color w:val="0000FF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10C02F67" w14:textId="77777777" w:rsidR="009734CD" w:rsidRPr="00553AB0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E73692" w14:textId="77777777" w:rsidR="009734CD" w:rsidRPr="00553AB0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3C2542B3" w14:textId="77777777" w:rsidR="009734CD" w:rsidRPr="00553AB0" w:rsidRDefault="009734CD" w:rsidP="009734CD">
            <w:pPr>
              <w:tabs>
                <w:tab w:val="left" w:pos="720"/>
              </w:tabs>
              <w:ind w:lef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2F6" w:rsidRPr="00553AB0" w14:paraId="0F9B153B" w14:textId="77777777" w:rsidTr="00512F23">
        <w:tc>
          <w:tcPr>
            <w:tcW w:w="3762" w:type="dxa"/>
          </w:tcPr>
          <w:p w14:paraId="553A02E6" w14:textId="77777777" w:rsidR="00A812F6" w:rsidRPr="00553AB0" w:rsidRDefault="00A812F6" w:rsidP="00A812F6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2D8E040D" w14:textId="4E0E1474" w:rsidR="00A812F6" w:rsidRPr="00553AB0" w:rsidRDefault="00012299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3C3E400A" w14:textId="77777777" w:rsidR="00A812F6" w:rsidRPr="00553AB0" w:rsidRDefault="00A812F6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3B2B86E4" w14:textId="0E50F45F" w:rsidR="00A812F6" w:rsidRPr="00553AB0" w:rsidRDefault="00012299" w:rsidP="00A812F6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FE2A8B4" w14:textId="77777777" w:rsidR="00A812F6" w:rsidRPr="00553AB0" w:rsidRDefault="00A812F6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056ECCFF" w14:textId="040341BD" w:rsidR="00A812F6" w:rsidRPr="00553AB0" w:rsidRDefault="00012299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6BB10AE" w14:textId="77777777" w:rsidR="00A812F6" w:rsidRPr="00553AB0" w:rsidRDefault="00A812F6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517BA5F9" w14:textId="1AB35B0C" w:rsidR="00A812F6" w:rsidRPr="00553AB0" w:rsidRDefault="00012299" w:rsidP="00A812F6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</w:tr>
      <w:tr w:rsidR="00A812F6" w:rsidRPr="00553AB0" w14:paraId="5606C3A9" w14:textId="77777777" w:rsidTr="00C921E9">
        <w:tc>
          <w:tcPr>
            <w:tcW w:w="3762" w:type="dxa"/>
          </w:tcPr>
          <w:p w14:paraId="4B8A2EC2" w14:textId="77777777" w:rsidR="00A812F6" w:rsidRPr="00553AB0" w:rsidRDefault="00A812F6" w:rsidP="00A812F6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0F309668" w14:textId="77777777" w:rsidR="00A812F6" w:rsidRPr="00553AB0" w:rsidRDefault="00A812F6" w:rsidP="00A812F6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</w:rPr>
            </w:pPr>
            <w:r w:rsidRPr="00553AB0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553AB0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53AB0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119B9" w:rsidRPr="00553AB0" w14:paraId="2FDC7916" w14:textId="77777777" w:rsidTr="00C921E9">
        <w:tc>
          <w:tcPr>
            <w:tcW w:w="3762" w:type="dxa"/>
            <w:hideMark/>
          </w:tcPr>
          <w:p w14:paraId="5C8D06DB" w14:textId="77777777" w:rsidR="00E119B9" w:rsidRPr="00553AB0" w:rsidRDefault="00E119B9" w:rsidP="00E119B9">
            <w:pPr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294CDEF2" w14:textId="5E1E2476" w:rsidR="00E119B9" w:rsidRPr="00553AB0" w:rsidRDefault="00E119B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562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403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11A629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027DF" w14:textId="2F8F1032" w:rsidR="00E119B9" w:rsidRPr="00553AB0" w:rsidRDefault="0001229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E119B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224</w:t>
            </w:r>
            <w:r w:rsidR="00E119B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088</w:t>
            </w:r>
          </w:p>
        </w:tc>
        <w:tc>
          <w:tcPr>
            <w:tcW w:w="270" w:type="dxa"/>
          </w:tcPr>
          <w:p w14:paraId="19A6599A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81648" w14:textId="04178183" w:rsidR="00E119B9" w:rsidRPr="00553AB0" w:rsidRDefault="00E119B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691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121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200B7783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4AEA2" w14:textId="5C820196" w:rsidR="00E119B9" w:rsidRPr="00553AB0" w:rsidRDefault="0001229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572</w:t>
            </w:r>
            <w:r w:rsidR="00E119B9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568</w:t>
            </w:r>
          </w:p>
        </w:tc>
      </w:tr>
      <w:tr w:rsidR="00E119B9" w:rsidRPr="00553AB0" w14:paraId="52614556" w14:textId="77777777" w:rsidTr="00C921E9">
        <w:tc>
          <w:tcPr>
            <w:tcW w:w="3762" w:type="dxa"/>
            <w:hideMark/>
          </w:tcPr>
          <w:p w14:paraId="381DFAC3" w14:textId="77777777" w:rsidR="00E119B9" w:rsidRPr="00553AB0" w:rsidRDefault="00E119B9" w:rsidP="00E119B9">
            <w:pPr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7129E666" w14:textId="21E76BBE" w:rsidR="00E119B9" w:rsidRPr="00553AB0" w:rsidRDefault="00E119B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50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244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F78D5E8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3130E" w14:textId="1A057EEC" w:rsidR="00E119B9" w:rsidRPr="00553AB0" w:rsidRDefault="0001229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62</w:t>
            </w:r>
            <w:r w:rsidR="00E119B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772</w:t>
            </w:r>
          </w:p>
        </w:tc>
        <w:tc>
          <w:tcPr>
            <w:tcW w:w="270" w:type="dxa"/>
          </w:tcPr>
          <w:p w14:paraId="35EEB79C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6A601" w14:textId="68AAC661" w:rsidR="00E119B9" w:rsidRPr="00553AB0" w:rsidRDefault="00E119B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30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611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741B2F07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8285C" w14:textId="12CF0931" w:rsidR="00E119B9" w:rsidRPr="00553AB0" w:rsidRDefault="0001229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38</w:t>
            </w:r>
            <w:r w:rsidR="00E119B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400</w:t>
            </w:r>
          </w:p>
        </w:tc>
      </w:tr>
      <w:tr w:rsidR="00E119B9" w:rsidRPr="00553AB0" w14:paraId="0C3FF1FE" w14:textId="77777777" w:rsidTr="00C921E9">
        <w:tc>
          <w:tcPr>
            <w:tcW w:w="3762" w:type="dxa"/>
            <w:hideMark/>
          </w:tcPr>
          <w:p w14:paraId="78ADCE01" w14:textId="77777777" w:rsidR="00E119B9" w:rsidRPr="00553AB0" w:rsidRDefault="00E119B9" w:rsidP="00E119B9">
            <w:pPr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3EC4ED6E" w14:textId="11659021" w:rsidR="00E119B9" w:rsidRPr="00553AB0" w:rsidRDefault="00E119B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597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540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3D5728C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839AD" w14:textId="224A70F5" w:rsidR="00E119B9" w:rsidRPr="00553AB0" w:rsidRDefault="0001229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551</w:t>
            </w:r>
            <w:r w:rsidR="00E119B9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129</w:t>
            </w:r>
          </w:p>
        </w:tc>
        <w:tc>
          <w:tcPr>
            <w:tcW w:w="270" w:type="dxa"/>
          </w:tcPr>
          <w:p w14:paraId="40E9935D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737BE" w14:textId="3EADAE0E" w:rsidR="00E119B9" w:rsidRPr="00553AB0" w:rsidRDefault="00E119B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318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671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04B24F84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A1261D" w14:textId="45DC1F1E" w:rsidR="00E119B9" w:rsidRPr="00553AB0" w:rsidRDefault="0001229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221</w:t>
            </w:r>
            <w:r w:rsidR="00E119B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809</w:t>
            </w:r>
          </w:p>
        </w:tc>
      </w:tr>
      <w:tr w:rsidR="00E119B9" w:rsidRPr="00553AB0" w14:paraId="70DE2845" w14:textId="77777777" w:rsidTr="00C921E9">
        <w:tc>
          <w:tcPr>
            <w:tcW w:w="3762" w:type="dxa"/>
            <w:hideMark/>
          </w:tcPr>
          <w:p w14:paraId="0C334D62" w14:textId="12398C39" w:rsidR="00E119B9" w:rsidRPr="00553AB0" w:rsidRDefault="00E119B9" w:rsidP="00E119B9">
            <w:pPr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วัสดุบรรจุและหีบห่อ</w:t>
            </w:r>
          </w:p>
        </w:tc>
        <w:tc>
          <w:tcPr>
            <w:tcW w:w="1080" w:type="dxa"/>
          </w:tcPr>
          <w:p w14:paraId="272C4D3E" w14:textId="4978B3D6" w:rsidR="00E119B9" w:rsidRPr="00553AB0" w:rsidRDefault="00E119B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654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065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99C168B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9B63A" w14:textId="686D057C" w:rsidR="00E119B9" w:rsidRPr="00553AB0" w:rsidRDefault="0001229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499</w:t>
            </w:r>
            <w:r w:rsidR="00E119B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919</w:t>
            </w:r>
          </w:p>
        </w:tc>
        <w:tc>
          <w:tcPr>
            <w:tcW w:w="270" w:type="dxa"/>
          </w:tcPr>
          <w:p w14:paraId="09709FD9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0F3F7" w14:textId="431539DA" w:rsidR="00E119B9" w:rsidRPr="00553AB0" w:rsidRDefault="00E119B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275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316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5F8C240B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FA79E" w14:textId="1CA209D2" w:rsidR="00E119B9" w:rsidRPr="00553AB0" w:rsidRDefault="0001229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243</w:t>
            </w:r>
            <w:r w:rsidR="00E119B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605</w:t>
            </w:r>
          </w:p>
        </w:tc>
      </w:tr>
      <w:tr w:rsidR="00E119B9" w:rsidRPr="00553AB0" w14:paraId="4DAE8627" w14:textId="77777777" w:rsidTr="00C921E9">
        <w:tc>
          <w:tcPr>
            <w:tcW w:w="3762" w:type="dxa"/>
            <w:hideMark/>
          </w:tcPr>
          <w:p w14:paraId="15BBD109" w14:textId="77777777" w:rsidR="00E119B9" w:rsidRPr="00553AB0" w:rsidRDefault="00E119B9" w:rsidP="00E119B9">
            <w:pPr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อะไหล่</w:t>
            </w:r>
            <w:r w:rsidRPr="00553AB0">
              <w:rPr>
                <w:rFonts w:hint="cs"/>
                <w:sz w:val="30"/>
                <w:szCs w:val="30"/>
                <w:cs/>
              </w:rPr>
              <w:t>และ</w:t>
            </w:r>
            <w:r w:rsidRPr="00553AB0">
              <w:rPr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080" w:type="dxa"/>
          </w:tcPr>
          <w:p w14:paraId="614F0462" w14:textId="55ECD0FD" w:rsidR="00E119B9" w:rsidRPr="00553AB0" w:rsidRDefault="00E119B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381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719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F6813B2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86350" w14:textId="1EEFC89C" w:rsidR="00E119B9" w:rsidRPr="00553AB0" w:rsidRDefault="0001229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373</w:t>
            </w:r>
            <w:r w:rsidR="00E119B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745</w:t>
            </w:r>
          </w:p>
        </w:tc>
        <w:tc>
          <w:tcPr>
            <w:tcW w:w="270" w:type="dxa"/>
          </w:tcPr>
          <w:p w14:paraId="1096D120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E18308" w14:textId="5F445508" w:rsidR="00E119B9" w:rsidRPr="00553AB0" w:rsidRDefault="00E119B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155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063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5A6C8B8B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231D6" w14:textId="03508FD0" w:rsidR="00E119B9" w:rsidRPr="00553AB0" w:rsidRDefault="0001229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170</w:t>
            </w:r>
            <w:r w:rsidR="00E119B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669</w:t>
            </w:r>
          </w:p>
        </w:tc>
      </w:tr>
      <w:tr w:rsidR="00E119B9" w:rsidRPr="00553AB0" w14:paraId="205961A1" w14:textId="77777777" w:rsidTr="00C921E9">
        <w:tc>
          <w:tcPr>
            <w:tcW w:w="3762" w:type="dxa"/>
            <w:hideMark/>
          </w:tcPr>
          <w:p w14:paraId="3B5D74D6" w14:textId="77777777" w:rsidR="00E119B9" w:rsidRPr="00553AB0" w:rsidRDefault="00E119B9" w:rsidP="00E119B9">
            <w:pPr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81A73" w14:textId="7F7828E3" w:rsidR="00E119B9" w:rsidRPr="00553AB0" w:rsidRDefault="00E119B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17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378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FB660C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6C402" w14:textId="434F33E4" w:rsidR="00E119B9" w:rsidRPr="00553AB0" w:rsidRDefault="0001229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57</w:t>
            </w:r>
            <w:r w:rsidR="00E119B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241</w:t>
            </w:r>
          </w:p>
        </w:tc>
        <w:tc>
          <w:tcPr>
            <w:tcW w:w="270" w:type="dxa"/>
          </w:tcPr>
          <w:p w14:paraId="0D1A5EEA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7F6D9" w14:textId="5F999D2A" w:rsidR="00E119B9" w:rsidRPr="00553AB0" w:rsidRDefault="00E119B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7785B360" w14:textId="77777777" w:rsidR="00E119B9" w:rsidRPr="00553AB0" w:rsidRDefault="00E119B9" w:rsidP="00E119B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F7431" w14:textId="37646991" w:rsidR="00E119B9" w:rsidRPr="00553AB0" w:rsidRDefault="0001229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14</w:t>
            </w:r>
            <w:r w:rsidR="00E119B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214</w:t>
            </w:r>
          </w:p>
        </w:tc>
      </w:tr>
      <w:tr w:rsidR="00317229" w:rsidRPr="00553AB0" w14:paraId="5B0251D1" w14:textId="77777777" w:rsidTr="00C921E9">
        <w:tc>
          <w:tcPr>
            <w:tcW w:w="3762" w:type="dxa"/>
            <w:hideMark/>
          </w:tcPr>
          <w:p w14:paraId="2003318F" w14:textId="77777777" w:rsidR="00317229" w:rsidRPr="00553AB0" w:rsidRDefault="00317229" w:rsidP="00317229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5910D26" w14:textId="41112523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E119B9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263</w:t>
            </w:r>
            <w:r w:rsidR="00E119B9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349</w:t>
            </w:r>
          </w:p>
        </w:tc>
        <w:tc>
          <w:tcPr>
            <w:tcW w:w="270" w:type="dxa"/>
          </w:tcPr>
          <w:p w14:paraId="18B22840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BED0A2" w14:textId="789ECEAE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317229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768</w:t>
            </w:r>
            <w:r w:rsidR="00317229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894</w:t>
            </w:r>
          </w:p>
        </w:tc>
        <w:tc>
          <w:tcPr>
            <w:tcW w:w="270" w:type="dxa"/>
          </w:tcPr>
          <w:p w14:paraId="04567EDE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4DBDFA" w14:textId="08679AB0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E119B9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470</w:t>
            </w:r>
            <w:r w:rsidR="00E119B9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784</w:t>
            </w:r>
          </w:p>
        </w:tc>
        <w:tc>
          <w:tcPr>
            <w:tcW w:w="270" w:type="dxa"/>
          </w:tcPr>
          <w:p w14:paraId="127DE38F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28FA039" w14:textId="306801D3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317229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261</w:t>
            </w:r>
            <w:r w:rsidR="00317229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265</w:t>
            </w:r>
          </w:p>
        </w:tc>
      </w:tr>
      <w:tr w:rsidR="00317229" w:rsidRPr="00553AB0" w14:paraId="663B0ADA" w14:textId="77777777" w:rsidTr="00C921E9">
        <w:tc>
          <w:tcPr>
            <w:tcW w:w="3762" w:type="dxa"/>
          </w:tcPr>
          <w:p w14:paraId="0309B817" w14:textId="77777777" w:rsidR="00317229" w:rsidRPr="00553AB0" w:rsidRDefault="00317229" w:rsidP="00317229">
            <w:pPr>
              <w:rPr>
                <w:b/>
                <w:bCs/>
                <w:sz w:val="14"/>
                <w:szCs w:val="14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E809D2" w14:textId="07F673BE" w:rsidR="00317229" w:rsidRPr="00553AB0" w:rsidRDefault="00E119B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116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567</w:t>
            </w:r>
            <w:r w:rsidRPr="00553AB0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CD915D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F4E5FA0" w14:textId="67C711C5" w:rsidR="00317229" w:rsidRPr="00553AB0" w:rsidRDefault="0031722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110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934</w:t>
            </w:r>
            <w:r w:rsidRPr="00553AB0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B73181" w14:textId="77777777" w:rsidR="00317229" w:rsidRPr="00553AB0" w:rsidRDefault="00317229" w:rsidP="00317229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F2D411" w14:textId="159CCBD5" w:rsidR="00317229" w:rsidRPr="00553AB0" w:rsidRDefault="00E119B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47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536</w:t>
            </w:r>
            <w:r w:rsidRPr="00553AB0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BE5E7B" w14:textId="77777777" w:rsidR="00317229" w:rsidRPr="00553AB0" w:rsidRDefault="00317229" w:rsidP="00317229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3B410A" w14:textId="5E896FA4" w:rsidR="00317229" w:rsidRPr="00553AB0" w:rsidRDefault="0031722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45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125</w:t>
            </w:r>
            <w:r w:rsidRPr="00553AB0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317229" w:rsidRPr="00553AB0" w14:paraId="02BBE926" w14:textId="77777777" w:rsidTr="00C921E9">
        <w:tc>
          <w:tcPr>
            <w:tcW w:w="3762" w:type="dxa"/>
            <w:hideMark/>
          </w:tcPr>
          <w:p w14:paraId="021C2E88" w14:textId="77777777" w:rsidR="00317229" w:rsidRPr="00553AB0" w:rsidRDefault="00317229" w:rsidP="00317229">
            <w:pPr>
              <w:ind w:left="252" w:hanging="252"/>
              <w:rPr>
                <w:b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1C903" w14:textId="3F223C97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E119B9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146</w:t>
            </w:r>
            <w:r w:rsidR="00E119B9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782</w:t>
            </w:r>
          </w:p>
        </w:tc>
        <w:tc>
          <w:tcPr>
            <w:tcW w:w="270" w:type="dxa"/>
          </w:tcPr>
          <w:p w14:paraId="26F93503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73720E" w14:textId="693A17FF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317229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657</w:t>
            </w:r>
            <w:r w:rsidR="00317229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960</w:t>
            </w:r>
          </w:p>
        </w:tc>
        <w:tc>
          <w:tcPr>
            <w:tcW w:w="270" w:type="dxa"/>
          </w:tcPr>
          <w:p w14:paraId="04EB653F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7D36A" w14:textId="540F71F8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E119B9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423</w:t>
            </w:r>
            <w:r w:rsidR="00E119B9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248</w:t>
            </w:r>
          </w:p>
        </w:tc>
        <w:tc>
          <w:tcPr>
            <w:tcW w:w="270" w:type="dxa"/>
          </w:tcPr>
          <w:p w14:paraId="3C9665D2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CFABC" w14:textId="22022923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317229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216</w:t>
            </w:r>
            <w:r w:rsidR="00317229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140</w:t>
            </w:r>
          </w:p>
        </w:tc>
      </w:tr>
      <w:tr w:rsidR="00A812F6" w:rsidRPr="00553AB0" w14:paraId="4C83F0DA" w14:textId="77777777" w:rsidTr="00C921E9">
        <w:tc>
          <w:tcPr>
            <w:tcW w:w="3762" w:type="dxa"/>
          </w:tcPr>
          <w:p w14:paraId="7DEC0B2D" w14:textId="77777777" w:rsidR="00A812F6" w:rsidRPr="00553AB0" w:rsidRDefault="00A812F6" w:rsidP="00A812F6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6375BC47" w14:textId="77777777" w:rsidR="00A812F6" w:rsidRPr="00553AB0" w:rsidRDefault="00A812F6" w:rsidP="00A812F6">
            <w:pPr>
              <w:tabs>
                <w:tab w:val="left" w:pos="720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36C4D52C" w14:textId="77777777" w:rsidR="00A812F6" w:rsidRPr="00553AB0" w:rsidRDefault="00A812F6" w:rsidP="00A812F6">
            <w:pPr>
              <w:tabs>
                <w:tab w:val="left" w:pos="720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3832C99C" w14:textId="77777777" w:rsidR="00A812F6" w:rsidRPr="00553AB0" w:rsidRDefault="00A812F6" w:rsidP="00A812F6">
            <w:pPr>
              <w:tabs>
                <w:tab w:val="left" w:pos="720"/>
              </w:tabs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F6D2A3C" w14:textId="77777777" w:rsidR="00A812F6" w:rsidRPr="00553AB0" w:rsidRDefault="00A812F6" w:rsidP="00A812F6">
            <w:pPr>
              <w:tabs>
                <w:tab w:val="left" w:pos="720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69F9FAFD" w14:textId="77777777" w:rsidR="00A812F6" w:rsidRPr="00553AB0" w:rsidRDefault="00A812F6" w:rsidP="00A812F6">
            <w:pPr>
              <w:tabs>
                <w:tab w:val="left" w:pos="720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361EA8C8" w14:textId="77777777" w:rsidR="00A812F6" w:rsidRPr="00553AB0" w:rsidRDefault="00A812F6" w:rsidP="00A812F6">
            <w:pPr>
              <w:tabs>
                <w:tab w:val="left" w:pos="720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513DD793" w14:textId="77777777" w:rsidR="00A812F6" w:rsidRPr="00553AB0" w:rsidRDefault="00A812F6" w:rsidP="00A812F6">
            <w:pPr>
              <w:tabs>
                <w:tab w:val="left" w:pos="720"/>
              </w:tabs>
              <w:jc w:val="center"/>
              <w:rPr>
                <w:bCs/>
                <w:sz w:val="14"/>
                <w:szCs w:val="14"/>
              </w:rPr>
            </w:pPr>
          </w:p>
        </w:tc>
      </w:tr>
      <w:tr w:rsidR="00A812F6" w:rsidRPr="00553AB0" w14:paraId="6C12A6D7" w14:textId="77777777" w:rsidTr="00D97CDB">
        <w:tc>
          <w:tcPr>
            <w:tcW w:w="4842" w:type="dxa"/>
            <w:gridSpan w:val="2"/>
            <w:hideMark/>
          </w:tcPr>
          <w:p w14:paraId="4922802C" w14:textId="299B812F" w:rsidR="00A812F6" w:rsidRPr="00553AB0" w:rsidRDefault="00A812F6" w:rsidP="00A812F6">
            <w:pPr>
              <w:rPr>
                <w:b/>
                <w:bCs/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ต้นทุน</w:t>
            </w:r>
            <w:r w:rsidRPr="00553AB0">
              <w:rPr>
                <w:b/>
                <w:sz w:val="30"/>
                <w:szCs w:val="30"/>
                <w:cs/>
              </w:rPr>
              <w:t>ของสินค้าคงเหลือที่บันทึกรวมใ</w:t>
            </w:r>
            <w:r w:rsidRPr="00553AB0">
              <w:rPr>
                <w:rFonts w:hint="cs"/>
                <w:b/>
                <w:sz w:val="30"/>
                <w:szCs w:val="30"/>
                <w:cs/>
              </w:rPr>
              <w:t>น</w:t>
            </w:r>
            <w:r w:rsidRPr="00553AB0">
              <w:rPr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270" w:type="dxa"/>
          </w:tcPr>
          <w:p w14:paraId="4B9BFA11" w14:textId="77777777" w:rsidR="00A812F6" w:rsidRPr="00553AB0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D52F19" w14:textId="77777777" w:rsidR="00A812F6" w:rsidRPr="00553AB0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CB284" w14:textId="77777777" w:rsidR="00A812F6" w:rsidRPr="00553AB0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94307" w14:textId="77777777" w:rsidR="00A812F6" w:rsidRPr="00553AB0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D2B8C" w14:textId="77777777" w:rsidR="00A812F6" w:rsidRPr="00553AB0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C890D" w14:textId="77777777" w:rsidR="00A812F6" w:rsidRPr="00553AB0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317229" w:rsidRPr="00553AB0" w14:paraId="221051BA" w14:textId="77777777" w:rsidTr="00BF3B0D">
        <w:tc>
          <w:tcPr>
            <w:tcW w:w="3762" w:type="dxa"/>
            <w:hideMark/>
          </w:tcPr>
          <w:p w14:paraId="22976E55" w14:textId="77777777" w:rsidR="00317229" w:rsidRPr="00553AB0" w:rsidRDefault="00317229" w:rsidP="00317229">
            <w:pPr>
              <w:numPr>
                <w:ilvl w:val="0"/>
                <w:numId w:val="19"/>
              </w:numPr>
              <w:tabs>
                <w:tab w:val="clear" w:pos="70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627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26707FD5" w14:textId="40C77DC3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18</w:t>
            </w:r>
            <w:r w:rsidR="00E119B9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776</w:t>
            </w:r>
            <w:r w:rsidR="00E119B9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890</w:t>
            </w:r>
          </w:p>
        </w:tc>
        <w:tc>
          <w:tcPr>
            <w:tcW w:w="270" w:type="dxa"/>
          </w:tcPr>
          <w:p w14:paraId="44E4D6C2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0FBC27" w14:textId="0558A7AA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17</w:t>
            </w:r>
            <w:r w:rsidR="00317229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551</w:t>
            </w:r>
            <w:r w:rsidR="00317229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866</w:t>
            </w:r>
          </w:p>
        </w:tc>
        <w:tc>
          <w:tcPr>
            <w:tcW w:w="270" w:type="dxa"/>
          </w:tcPr>
          <w:p w14:paraId="68B1D851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48574" w14:textId="1DCF21DA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14</w:t>
            </w:r>
            <w:r w:rsidR="00962D40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894</w:t>
            </w:r>
            <w:r w:rsidR="00962D40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551</w:t>
            </w:r>
          </w:p>
        </w:tc>
        <w:tc>
          <w:tcPr>
            <w:tcW w:w="270" w:type="dxa"/>
          </w:tcPr>
          <w:p w14:paraId="53406771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D2BA5" w14:textId="798EDDC6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15</w:t>
            </w:r>
            <w:r w:rsidR="0031722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044</w:t>
            </w:r>
            <w:r w:rsidR="0031722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111</w:t>
            </w:r>
          </w:p>
        </w:tc>
      </w:tr>
      <w:tr w:rsidR="00317229" w:rsidRPr="00553AB0" w14:paraId="08EDF34B" w14:textId="77777777" w:rsidTr="007F77B0">
        <w:tc>
          <w:tcPr>
            <w:tcW w:w="3762" w:type="dxa"/>
            <w:hideMark/>
          </w:tcPr>
          <w:p w14:paraId="671C1EEA" w14:textId="1169990B" w:rsidR="00317229" w:rsidRPr="00553AB0" w:rsidRDefault="00317229" w:rsidP="00317229">
            <w:pPr>
              <w:numPr>
                <w:ilvl w:val="0"/>
                <w:numId w:val="19"/>
              </w:numPr>
              <w:tabs>
                <w:tab w:val="clear" w:pos="700"/>
                <w:tab w:val="left" w:pos="227"/>
                <w:tab w:val="left" w:pos="4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23" w:hanging="450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การปรับลดมูลค่าเป็นมูลค่าสุทธิ</w:t>
            </w:r>
            <w:r w:rsidRPr="00553AB0">
              <w:rPr>
                <w:sz w:val="30"/>
                <w:szCs w:val="30"/>
              </w:rPr>
              <w:br/>
            </w:r>
            <w:r w:rsidRPr="00553AB0">
              <w:rPr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080" w:type="dxa"/>
            <w:vAlign w:val="bottom"/>
          </w:tcPr>
          <w:p w14:paraId="351FDD40" w14:textId="5F7994FA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F63088">
              <w:rPr>
                <w:rFonts w:cs="Angsana New"/>
                <w:sz w:val="30"/>
                <w:szCs w:val="30"/>
                <w:lang w:bidi="th-TH"/>
              </w:rPr>
              <w:t>38,553</w:t>
            </w:r>
          </w:p>
        </w:tc>
        <w:tc>
          <w:tcPr>
            <w:tcW w:w="270" w:type="dxa"/>
          </w:tcPr>
          <w:p w14:paraId="2277AF60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0C7D90" w14:textId="09AFF387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67</w:t>
            </w:r>
            <w:r w:rsidR="0031722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261</w:t>
            </w:r>
          </w:p>
        </w:tc>
        <w:tc>
          <w:tcPr>
            <w:tcW w:w="270" w:type="dxa"/>
          </w:tcPr>
          <w:p w14:paraId="293A090E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61A08D" w14:textId="2BF7C01A" w:rsidR="00317229" w:rsidRPr="00553AB0" w:rsidRDefault="00012299" w:rsidP="00E119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32</w:t>
            </w:r>
            <w:r w:rsidR="00E119B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329</w:t>
            </w:r>
          </w:p>
        </w:tc>
        <w:tc>
          <w:tcPr>
            <w:tcW w:w="270" w:type="dxa"/>
          </w:tcPr>
          <w:p w14:paraId="0058F84D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15AF2D" w14:textId="4C6ECBD9" w:rsidR="00317229" w:rsidRPr="00553AB0" w:rsidRDefault="0031722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4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564</w:t>
            </w:r>
            <w:r w:rsidRPr="00553AB0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317229" w:rsidRPr="00553AB0" w14:paraId="7C06F66A" w14:textId="77777777" w:rsidTr="005F2AF5">
        <w:tc>
          <w:tcPr>
            <w:tcW w:w="3762" w:type="dxa"/>
            <w:hideMark/>
          </w:tcPr>
          <w:p w14:paraId="2B9B4297" w14:textId="77777777" w:rsidR="00317229" w:rsidRPr="00553AB0" w:rsidRDefault="00317229" w:rsidP="00317229">
            <w:pPr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65320" w14:textId="18320333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18</w:t>
            </w:r>
            <w:r w:rsidR="00E119B9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915</w:t>
            </w:r>
            <w:r w:rsidR="00E119B9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443</w:t>
            </w:r>
          </w:p>
        </w:tc>
        <w:tc>
          <w:tcPr>
            <w:tcW w:w="270" w:type="dxa"/>
          </w:tcPr>
          <w:p w14:paraId="50BFDC46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247C3" w14:textId="1E7810FD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17</w:t>
            </w:r>
            <w:r w:rsidR="00317229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619</w:t>
            </w:r>
            <w:r w:rsidR="00317229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127</w:t>
            </w:r>
          </w:p>
        </w:tc>
        <w:tc>
          <w:tcPr>
            <w:tcW w:w="270" w:type="dxa"/>
          </w:tcPr>
          <w:p w14:paraId="1A37F7FB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120A3" w14:textId="7F79C54A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14</w:t>
            </w:r>
            <w:r w:rsidR="00962D40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926</w:t>
            </w:r>
            <w:r w:rsidR="00962D40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880</w:t>
            </w:r>
          </w:p>
        </w:tc>
        <w:tc>
          <w:tcPr>
            <w:tcW w:w="270" w:type="dxa"/>
          </w:tcPr>
          <w:p w14:paraId="27BDFFDB" w14:textId="77777777" w:rsidR="00317229" w:rsidRPr="00553AB0" w:rsidRDefault="00317229" w:rsidP="0031722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D4B1A" w14:textId="7D782F0C" w:rsidR="00317229" w:rsidRPr="00553AB0" w:rsidRDefault="00012299" w:rsidP="0031722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15</w:t>
            </w:r>
            <w:r w:rsidR="00317229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039</w:t>
            </w:r>
            <w:r w:rsidR="00317229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547</w:t>
            </w:r>
          </w:p>
        </w:tc>
      </w:tr>
    </w:tbl>
    <w:p w14:paraId="1ACAC1D3" w14:textId="6FF51C94" w:rsidR="00E029D3" w:rsidRPr="00553AB0" w:rsidRDefault="00E029D3" w:rsidP="00660CB6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p w14:paraId="29563FF8" w14:textId="77777777" w:rsidR="00E029D3" w:rsidRPr="00553AB0" w:rsidRDefault="00E029D3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53AB0">
        <w:rPr>
          <w:rFonts w:asciiTheme="majorBidi" w:hAnsiTheme="majorBidi"/>
          <w:i/>
          <w:iCs/>
          <w:cs/>
        </w:rPr>
        <w:br w:type="page"/>
      </w:r>
    </w:p>
    <w:p w14:paraId="1CC0034E" w14:textId="6F4A91DD" w:rsidR="00092727" w:rsidRPr="00553AB0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lastRenderedPageBreak/>
        <w:t>เงินลงทุนในบริษัทร่วมและการร่วมค้า</w:t>
      </w:r>
    </w:p>
    <w:p w14:paraId="0D4B8CDF" w14:textId="77777777" w:rsidR="00092727" w:rsidRPr="00553AB0" w:rsidRDefault="00092727" w:rsidP="00092727">
      <w:pPr>
        <w:spacing w:line="240" w:lineRule="auto"/>
        <w:ind w:left="187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77"/>
        <w:gridCol w:w="1007"/>
        <w:gridCol w:w="272"/>
        <w:gridCol w:w="990"/>
        <w:gridCol w:w="272"/>
        <w:gridCol w:w="1078"/>
        <w:gridCol w:w="275"/>
        <w:gridCol w:w="986"/>
      </w:tblGrid>
      <w:tr w:rsidR="00092727" w:rsidRPr="00553AB0" w14:paraId="3A4D27F8" w14:textId="77777777" w:rsidTr="00B8030C">
        <w:trPr>
          <w:tblHeader/>
        </w:trPr>
        <w:tc>
          <w:tcPr>
            <w:tcW w:w="2172" w:type="pct"/>
          </w:tcPr>
          <w:p w14:paraId="26681012" w14:textId="77777777" w:rsidR="00092727" w:rsidRPr="00553AB0" w:rsidRDefault="00092727" w:rsidP="00092727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14:paraId="013D39D7" w14:textId="77777777" w:rsidR="00092727" w:rsidRPr="00553AB0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pct"/>
            <w:gridSpan w:val="3"/>
          </w:tcPr>
          <w:p w14:paraId="24E0A288" w14:textId="77777777" w:rsidR="00092727" w:rsidRPr="00553AB0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8C80270" w14:textId="77777777" w:rsidR="00092727" w:rsidRPr="00553AB0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83" w:type="pct"/>
            <w:gridSpan w:val="3"/>
          </w:tcPr>
          <w:p w14:paraId="0C126F86" w14:textId="77777777" w:rsidR="00092727" w:rsidRPr="00553AB0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225" w:rsidRPr="00553AB0" w14:paraId="5E16DA4B" w14:textId="77777777" w:rsidTr="00B8030C">
        <w:trPr>
          <w:tblHeader/>
        </w:trPr>
        <w:tc>
          <w:tcPr>
            <w:tcW w:w="2172" w:type="pct"/>
          </w:tcPr>
          <w:p w14:paraId="3D032917" w14:textId="77777777" w:rsidR="00BB5225" w:rsidRPr="00553AB0" w:rsidRDefault="00BB5225" w:rsidP="00BB5225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3D4C2295" w14:textId="77777777" w:rsidR="00BB5225" w:rsidRPr="00553AB0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2CD7960E" w14:textId="2B627E35" w:rsidR="00BB5225" w:rsidRPr="00553AB0" w:rsidRDefault="00012299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</w:t>
            </w:r>
            <w:r w:rsidRPr="00553AB0">
              <w:rPr>
                <w:rFonts w:hint="cs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65A46E73" w14:textId="77777777" w:rsidR="00BB5225" w:rsidRPr="00553AB0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702E2A09" w14:textId="4FFE8431" w:rsidR="00BB5225" w:rsidRPr="00553AB0" w:rsidRDefault="00012299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360F8991" w14:textId="77777777" w:rsidR="00BB5225" w:rsidRPr="00553AB0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D1D418B" w14:textId="26A2ACDE" w:rsidR="00BB5225" w:rsidRPr="00553AB0" w:rsidRDefault="00012299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36681803" w14:textId="77777777" w:rsidR="00BB5225" w:rsidRPr="00553AB0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526DEC80" w14:textId="13D6186F" w:rsidR="00BB5225" w:rsidRPr="00553AB0" w:rsidRDefault="00012299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2564</w:t>
            </w:r>
          </w:p>
        </w:tc>
      </w:tr>
      <w:tr w:rsidR="00092727" w:rsidRPr="00553AB0" w14:paraId="0E6019EB" w14:textId="77777777" w:rsidTr="00B8030C">
        <w:trPr>
          <w:tblHeader/>
        </w:trPr>
        <w:tc>
          <w:tcPr>
            <w:tcW w:w="2172" w:type="pct"/>
          </w:tcPr>
          <w:p w14:paraId="2DC14963" w14:textId="77777777" w:rsidR="00092727" w:rsidRPr="00553AB0" w:rsidRDefault="00092727" w:rsidP="00092727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6B292225" w14:textId="77777777" w:rsidR="00092727" w:rsidRPr="00553AB0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6" w:type="pct"/>
            <w:gridSpan w:val="7"/>
          </w:tcPr>
          <w:p w14:paraId="240FD4B6" w14:textId="77777777" w:rsidR="00092727" w:rsidRPr="00553AB0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53AB0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727" w:rsidRPr="00553AB0" w14:paraId="71F482CF" w14:textId="77777777" w:rsidTr="00B8030C">
        <w:tc>
          <w:tcPr>
            <w:tcW w:w="2172" w:type="pct"/>
          </w:tcPr>
          <w:p w14:paraId="17CF1102" w14:textId="77777777" w:rsidR="00092727" w:rsidRPr="00553AB0" w:rsidRDefault="00092727" w:rsidP="00092727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2" w:type="pct"/>
          </w:tcPr>
          <w:p w14:paraId="7DCC3BE3" w14:textId="77777777" w:rsidR="00092727" w:rsidRPr="00553AB0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1F225C38" w14:textId="77777777" w:rsidR="00092727" w:rsidRPr="00553AB0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438816D" w14:textId="77777777" w:rsidR="00092727" w:rsidRPr="00553AB0" w:rsidRDefault="00092727" w:rsidP="00092727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06C9E51A" w14:textId="77777777" w:rsidR="00092727" w:rsidRPr="00553AB0" w:rsidRDefault="00092727" w:rsidP="00092727">
            <w:pPr>
              <w:pStyle w:val="BodyText"/>
              <w:tabs>
                <w:tab w:val="decimal" w:pos="821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A66DA42" w14:textId="77777777" w:rsidR="00092727" w:rsidRPr="00553AB0" w:rsidRDefault="00092727" w:rsidP="00092727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6CFD837" w14:textId="77777777" w:rsidR="00092727" w:rsidRPr="00553AB0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0EA67F57" w14:textId="77777777" w:rsidR="00092727" w:rsidRPr="00553AB0" w:rsidRDefault="00092727" w:rsidP="00092727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246FD96A" w14:textId="77777777" w:rsidR="00092727" w:rsidRPr="00553AB0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317229" w:rsidRPr="00553AB0" w14:paraId="704EC0A8" w14:textId="77777777" w:rsidTr="00ED08DB">
        <w:tc>
          <w:tcPr>
            <w:tcW w:w="2172" w:type="pct"/>
          </w:tcPr>
          <w:p w14:paraId="4C4B2E18" w14:textId="1843FB11" w:rsidR="00317229" w:rsidRPr="00553AB0" w:rsidRDefault="00317229" w:rsidP="00317229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 xml:space="preserve">ณ วันที่ </w:t>
            </w:r>
            <w:r w:rsidR="00012299" w:rsidRPr="00553AB0">
              <w:rPr>
                <w:sz w:val="30"/>
                <w:szCs w:val="30"/>
              </w:rPr>
              <w:t>1</w:t>
            </w:r>
            <w:r w:rsidRPr="00553AB0">
              <w:rPr>
                <w:sz w:val="30"/>
                <w:szCs w:val="30"/>
              </w:rPr>
              <w:t xml:space="preserve"> </w:t>
            </w:r>
            <w:r w:rsidRPr="00553AB0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</w:tcPr>
          <w:p w14:paraId="7B3421F6" w14:textId="77777777" w:rsidR="00317229" w:rsidRPr="00553AB0" w:rsidRDefault="00317229" w:rsidP="0031722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1A07D301" w14:textId="4883B021" w:rsidR="00317229" w:rsidRPr="00553AB0" w:rsidRDefault="00012299" w:rsidP="00ED08D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381</w:t>
            </w:r>
            <w:r w:rsidR="00BD7D9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883</w:t>
            </w:r>
          </w:p>
        </w:tc>
        <w:tc>
          <w:tcPr>
            <w:tcW w:w="149" w:type="pct"/>
            <w:vAlign w:val="bottom"/>
          </w:tcPr>
          <w:p w14:paraId="393691EC" w14:textId="77777777" w:rsidR="00317229" w:rsidRPr="00553AB0" w:rsidRDefault="00317229" w:rsidP="00ED08DB">
            <w:pPr>
              <w:pStyle w:val="BodyText"/>
              <w:tabs>
                <w:tab w:val="decimal" w:pos="821"/>
                <w:tab w:val="decimal" w:pos="892"/>
              </w:tabs>
              <w:spacing w:after="0" w:line="38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D88EC4A" w14:textId="0416CCF6" w:rsidR="00317229" w:rsidRPr="00553AB0" w:rsidRDefault="00012299" w:rsidP="00ED08DB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389</w:t>
            </w:r>
            <w:r w:rsidR="0031722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099</w:t>
            </w:r>
          </w:p>
        </w:tc>
        <w:tc>
          <w:tcPr>
            <w:tcW w:w="149" w:type="pct"/>
          </w:tcPr>
          <w:p w14:paraId="08DDBFC2" w14:textId="77777777" w:rsidR="00317229" w:rsidRPr="00553AB0" w:rsidRDefault="00317229" w:rsidP="0031722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E12261B" w14:textId="7AEFEA61" w:rsidR="00317229" w:rsidRPr="00553AB0" w:rsidRDefault="002F6EE6" w:rsidP="0025403D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594CAF3A" w14:textId="77777777" w:rsidR="00317229" w:rsidRPr="00553AB0" w:rsidRDefault="00317229" w:rsidP="00ED08DB">
            <w:pPr>
              <w:pStyle w:val="BodyText"/>
              <w:tabs>
                <w:tab w:val="decimal" w:pos="626"/>
              </w:tabs>
              <w:spacing w:after="0" w:line="380" w:lineRule="exact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DEB209B" w14:textId="066BE2F8" w:rsidR="00317229" w:rsidRPr="00553AB0" w:rsidRDefault="00317229" w:rsidP="0025403D">
            <w:pPr>
              <w:pStyle w:val="BodyText"/>
              <w:tabs>
                <w:tab w:val="decimal" w:pos="44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317229" w:rsidRPr="00553AB0" w14:paraId="165CE005" w14:textId="77777777" w:rsidTr="00ED08DB">
        <w:tc>
          <w:tcPr>
            <w:tcW w:w="2172" w:type="pct"/>
          </w:tcPr>
          <w:p w14:paraId="142F9964" w14:textId="07BF2E67" w:rsidR="00317229" w:rsidRPr="00553AB0" w:rsidRDefault="00317229" w:rsidP="00317229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ส่วนแบ่ง</w:t>
            </w:r>
            <w:r w:rsidRPr="00553AB0">
              <w:rPr>
                <w:rFonts w:hint="cs"/>
                <w:sz w:val="30"/>
                <w:szCs w:val="30"/>
                <w:cs/>
              </w:rPr>
              <w:t>ขาดทุน</w:t>
            </w:r>
            <w:r w:rsidRPr="00553AB0">
              <w:rPr>
                <w:sz w:val="30"/>
                <w:szCs w:val="30"/>
                <w:cs/>
              </w:rPr>
              <w:t>สุทธิจากเงินลงทุน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                          ในบริษัทร่วม</w:t>
            </w:r>
          </w:p>
        </w:tc>
        <w:tc>
          <w:tcPr>
            <w:tcW w:w="152" w:type="pct"/>
          </w:tcPr>
          <w:p w14:paraId="011C5E35" w14:textId="77777777" w:rsidR="00317229" w:rsidRPr="00553AB0" w:rsidRDefault="00317229" w:rsidP="0031722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3856D8AB" w14:textId="092FC6DD" w:rsidR="00317229" w:rsidRPr="00553AB0" w:rsidRDefault="005846B0" w:rsidP="00ED08DB">
            <w:pPr>
              <w:pStyle w:val="BodyText"/>
              <w:tabs>
                <w:tab w:val="decimal" w:pos="927"/>
              </w:tabs>
              <w:spacing w:after="0" w:line="380" w:lineRule="exact"/>
              <w:ind w:left="-108" w:right="-52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3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442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49" w:type="pct"/>
            <w:vAlign w:val="bottom"/>
          </w:tcPr>
          <w:p w14:paraId="76C2E18D" w14:textId="77777777" w:rsidR="00317229" w:rsidRPr="00553AB0" w:rsidRDefault="00317229" w:rsidP="00ED08DB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D53C3D4" w14:textId="3ABF8D11" w:rsidR="00317229" w:rsidRPr="00553AB0" w:rsidRDefault="00317229" w:rsidP="00ED08DB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10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662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018C5B2F" w14:textId="77777777" w:rsidR="00317229" w:rsidRPr="00553AB0" w:rsidRDefault="00317229" w:rsidP="0031722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970C035" w14:textId="77777777" w:rsidR="00317229" w:rsidRPr="00553AB0" w:rsidRDefault="00317229" w:rsidP="0025403D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0092D246" w14:textId="058A98CF" w:rsidR="00D43238" w:rsidRPr="00553AB0" w:rsidRDefault="00D43238" w:rsidP="0025403D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1B9983C0" w14:textId="77777777" w:rsidR="00317229" w:rsidRPr="00553AB0" w:rsidRDefault="00317229" w:rsidP="00ED08DB">
            <w:pPr>
              <w:pStyle w:val="BodyText"/>
              <w:tabs>
                <w:tab w:val="decimal" w:pos="445"/>
                <w:tab w:val="decimal" w:pos="88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2D79E9C9" w14:textId="77777777" w:rsidR="00317229" w:rsidRPr="00553AB0" w:rsidRDefault="00317229" w:rsidP="0025403D">
            <w:pPr>
              <w:pStyle w:val="BodyText"/>
              <w:tabs>
                <w:tab w:val="decimal" w:pos="446"/>
                <w:tab w:val="decimal" w:pos="523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62594946" w14:textId="390A87D5" w:rsidR="00317229" w:rsidRPr="0025403D" w:rsidRDefault="00317229" w:rsidP="0025403D">
            <w:pPr>
              <w:pStyle w:val="BodyText"/>
              <w:tabs>
                <w:tab w:val="decimal" w:pos="44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317229" w:rsidRPr="00553AB0" w14:paraId="1DF6BE9B" w14:textId="77777777" w:rsidTr="00ED08DB">
        <w:tc>
          <w:tcPr>
            <w:tcW w:w="2172" w:type="pct"/>
          </w:tcPr>
          <w:p w14:paraId="5631D4DA" w14:textId="33C89C93" w:rsidR="00317229" w:rsidRPr="00553AB0" w:rsidRDefault="00317229" w:rsidP="00317229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</w:p>
          <w:p w14:paraId="72300DF2" w14:textId="0A861EC5" w:rsidR="00317229" w:rsidRPr="00553AB0" w:rsidRDefault="00317229" w:rsidP="00317229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 xml:space="preserve">    เงินลงทุนในบริษัทร่วม</w:t>
            </w:r>
          </w:p>
        </w:tc>
        <w:tc>
          <w:tcPr>
            <w:tcW w:w="152" w:type="pct"/>
          </w:tcPr>
          <w:p w14:paraId="3893F6AC" w14:textId="77777777" w:rsidR="00317229" w:rsidRPr="00553AB0" w:rsidRDefault="00317229" w:rsidP="0031722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1F6B04C5" w14:textId="2F8BBC14" w:rsidR="00317229" w:rsidRPr="00553AB0" w:rsidRDefault="005846B0" w:rsidP="00A954C4">
            <w:pPr>
              <w:pStyle w:val="BodyText"/>
              <w:tabs>
                <w:tab w:val="left" w:pos="692"/>
                <w:tab w:val="decimal" w:pos="927"/>
              </w:tabs>
              <w:spacing w:after="0" w:line="380" w:lineRule="exact"/>
              <w:ind w:right="-37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1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588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49" w:type="pct"/>
            <w:vAlign w:val="bottom"/>
          </w:tcPr>
          <w:p w14:paraId="67A2BCB3" w14:textId="77777777" w:rsidR="00317229" w:rsidRPr="00553AB0" w:rsidRDefault="00317229" w:rsidP="00ED08DB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92E15A3" w14:textId="750F07BB" w:rsidR="00317229" w:rsidRPr="00553AB0" w:rsidRDefault="00012299" w:rsidP="00ED08DB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3</w:t>
            </w:r>
            <w:r w:rsidR="0031722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446</w:t>
            </w:r>
          </w:p>
        </w:tc>
        <w:tc>
          <w:tcPr>
            <w:tcW w:w="149" w:type="pct"/>
          </w:tcPr>
          <w:p w14:paraId="2800FCA9" w14:textId="77777777" w:rsidR="00317229" w:rsidRPr="00553AB0" w:rsidRDefault="00317229" w:rsidP="0031722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B8A2CB6" w14:textId="77777777" w:rsidR="00317229" w:rsidRPr="00553AB0" w:rsidRDefault="00317229" w:rsidP="0025403D">
            <w:pPr>
              <w:pStyle w:val="BodyText"/>
              <w:tabs>
                <w:tab w:val="decimal" w:pos="25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  <w:p w14:paraId="48E9AF31" w14:textId="4EE2082D" w:rsidR="00D43238" w:rsidRPr="00553AB0" w:rsidRDefault="00D43238" w:rsidP="0025403D">
            <w:pPr>
              <w:pStyle w:val="BodyText"/>
              <w:tabs>
                <w:tab w:val="decimal" w:pos="25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47F2D5CC" w14:textId="77777777" w:rsidR="00317229" w:rsidRPr="00553AB0" w:rsidRDefault="00317229" w:rsidP="00ED08DB">
            <w:pPr>
              <w:pStyle w:val="BodyText"/>
              <w:tabs>
                <w:tab w:val="decimal" w:pos="445"/>
                <w:tab w:val="decimal" w:pos="608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133A1DDA" w14:textId="77777777" w:rsidR="00317229" w:rsidRPr="00553AB0" w:rsidRDefault="00317229" w:rsidP="0025403D">
            <w:pPr>
              <w:pStyle w:val="BodyText"/>
              <w:tabs>
                <w:tab w:val="decimal" w:pos="44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A00DBA2" w14:textId="63FC4EC0" w:rsidR="00317229" w:rsidRPr="0025403D" w:rsidRDefault="00317229" w:rsidP="0025403D">
            <w:pPr>
              <w:pStyle w:val="BodyText"/>
              <w:tabs>
                <w:tab w:val="decimal" w:pos="44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D43238" w:rsidRPr="00553AB0" w14:paraId="18EA1B31" w14:textId="77777777" w:rsidTr="00ED08DB">
        <w:tc>
          <w:tcPr>
            <w:tcW w:w="2172" w:type="pct"/>
          </w:tcPr>
          <w:p w14:paraId="17890523" w14:textId="2D3727D4" w:rsidR="00D43238" w:rsidRPr="00553AB0" w:rsidRDefault="00D43238" w:rsidP="00D43238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2299" w:rsidRPr="00553AB0">
              <w:rPr>
                <w:b/>
                <w:bCs/>
                <w:sz w:val="30"/>
                <w:szCs w:val="30"/>
              </w:rPr>
              <w:t>31</w:t>
            </w:r>
            <w:r w:rsidRPr="00553AB0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7E96DA44" w14:textId="77777777" w:rsidR="00D43238" w:rsidRPr="00553AB0" w:rsidRDefault="00D43238" w:rsidP="00D43238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058A3" w14:textId="0C772F64" w:rsidR="00D43238" w:rsidRPr="00553AB0" w:rsidRDefault="00012299" w:rsidP="00ED08D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376</w:t>
            </w:r>
            <w:r w:rsidR="005846B0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49" w:type="pct"/>
            <w:vAlign w:val="bottom"/>
          </w:tcPr>
          <w:p w14:paraId="4B9561D2" w14:textId="77777777" w:rsidR="00D43238" w:rsidRPr="00553AB0" w:rsidRDefault="00D43238" w:rsidP="00ED08DB">
            <w:pPr>
              <w:pStyle w:val="BodyText"/>
              <w:tabs>
                <w:tab w:val="decimal" w:pos="628"/>
                <w:tab w:val="decimal" w:pos="892"/>
              </w:tabs>
              <w:spacing w:after="0" w:line="38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91D3" w14:textId="72CFD328" w:rsidR="00D43238" w:rsidRPr="00553AB0" w:rsidRDefault="00012299" w:rsidP="00ED08D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381</w:t>
            </w:r>
            <w:r w:rsidR="00D43238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149" w:type="pct"/>
          </w:tcPr>
          <w:p w14:paraId="0EA53202" w14:textId="77777777" w:rsidR="00D43238" w:rsidRPr="00553AB0" w:rsidRDefault="00D43238" w:rsidP="00D43238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C2ED8" w14:textId="6659E936" w:rsidR="00D43238" w:rsidRPr="00553AB0" w:rsidRDefault="00D43238" w:rsidP="0025403D">
            <w:pPr>
              <w:pStyle w:val="BodyText"/>
              <w:tabs>
                <w:tab w:val="decimal" w:pos="245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211E168C" w14:textId="77777777" w:rsidR="00D43238" w:rsidRPr="00553AB0" w:rsidRDefault="00D43238" w:rsidP="00ED08DB">
            <w:pPr>
              <w:tabs>
                <w:tab w:val="decimal" w:pos="882"/>
              </w:tabs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3B8ED" w14:textId="244B5CD3" w:rsidR="00D43238" w:rsidRPr="0025403D" w:rsidRDefault="00D43238" w:rsidP="0025403D">
            <w:pPr>
              <w:pStyle w:val="BodyText"/>
              <w:tabs>
                <w:tab w:val="decimal" w:pos="44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25403D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621949" w:rsidRPr="00553AB0" w14:paraId="4CDFDB3C" w14:textId="77777777" w:rsidTr="00ED08DB">
        <w:tc>
          <w:tcPr>
            <w:tcW w:w="2172" w:type="pct"/>
          </w:tcPr>
          <w:p w14:paraId="6821D807" w14:textId="77777777" w:rsidR="00621949" w:rsidRPr="00553AB0" w:rsidRDefault="00621949" w:rsidP="00621949">
            <w:pPr>
              <w:spacing w:line="240" w:lineRule="auto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" w:type="pct"/>
          </w:tcPr>
          <w:p w14:paraId="75696B57" w14:textId="77777777" w:rsidR="00621949" w:rsidRPr="00553AB0" w:rsidRDefault="00621949" w:rsidP="00621949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6847F0E6" w14:textId="77777777" w:rsidR="00621949" w:rsidRPr="00553AB0" w:rsidRDefault="00621949" w:rsidP="00ED08DB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20"/>
                <w:szCs w:val="20"/>
              </w:rPr>
            </w:pPr>
          </w:p>
        </w:tc>
        <w:tc>
          <w:tcPr>
            <w:tcW w:w="149" w:type="pct"/>
            <w:vAlign w:val="bottom"/>
          </w:tcPr>
          <w:p w14:paraId="2AF190FB" w14:textId="77777777" w:rsidR="00621949" w:rsidRPr="00553AB0" w:rsidRDefault="00621949" w:rsidP="00ED08D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1053B677" w14:textId="77777777" w:rsidR="00621949" w:rsidRPr="00553AB0" w:rsidRDefault="00621949" w:rsidP="00ED08DB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20"/>
                <w:szCs w:val="20"/>
              </w:rPr>
            </w:pPr>
          </w:p>
        </w:tc>
        <w:tc>
          <w:tcPr>
            <w:tcW w:w="149" w:type="pct"/>
          </w:tcPr>
          <w:p w14:paraId="768BBF6E" w14:textId="77777777" w:rsidR="00621949" w:rsidRPr="00553AB0" w:rsidRDefault="00621949" w:rsidP="0062194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6A3BD4BF" w14:textId="77777777" w:rsidR="00621949" w:rsidRPr="00553AB0" w:rsidRDefault="00621949" w:rsidP="0062194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145D91E9" w14:textId="77777777" w:rsidR="00621949" w:rsidRPr="00553AB0" w:rsidRDefault="00621949" w:rsidP="0062194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64B3480C" w14:textId="77777777" w:rsidR="00621949" w:rsidRPr="00553AB0" w:rsidRDefault="00621949" w:rsidP="0062194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</w:tr>
      <w:tr w:rsidR="00621949" w:rsidRPr="00553AB0" w14:paraId="09ECCDFE" w14:textId="77777777" w:rsidTr="00B8030C">
        <w:tc>
          <w:tcPr>
            <w:tcW w:w="2172" w:type="pct"/>
          </w:tcPr>
          <w:p w14:paraId="4A816CBF" w14:textId="77777777" w:rsidR="00621949" w:rsidRPr="00553AB0" w:rsidRDefault="00621949" w:rsidP="0062194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2" w:type="pct"/>
          </w:tcPr>
          <w:p w14:paraId="6235C363" w14:textId="77777777" w:rsidR="00621949" w:rsidRPr="00553AB0" w:rsidRDefault="00621949" w:rsidP="00621949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43958B4D" w14:textId="77777777" w:rsidR="00621949" w:rsidRPr="00553AB0" w:rsidRDefault="00621949" w:rsidP="00621949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5B0DD6BF" w14:textId="77777777" w:rsidR="00621949" w:rsidRPr="00553AB0" w:rsidRDefault="00621949" w:rsidP="0062194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3CF44C0E" w14:textId="77777777" w:rsidR="00621949" w:rsidRPr="00553AB0" w:rsidRDefault="00621949" w:rsidP="00621949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31699CB" w14:textId="77777777" w:rsidR="00621949" w:rsidRPr="00553AB0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1516B905" w14:textId="77777777" w:rsidR="00621949" w:rsidRPr="00553AB0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23C4B81B" w14:textId="77777777" w:rsidR="00621949" w:rsidRPr="00553AB0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4CD7B2A2" w14:textId="77777777" w:rsidR="00621949" w:rsidRPr="00553AB0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317229" w:rsidRPr="00553AB0" w14:paraId="1879FF9D" w14:textId="77777777" w:rsidTr="00B8030C">
        <w:tc>
          <w:tcPr>
            <w:tcW w:w="2172" w:type="pct"/>
          </w:tcPr>
          <w:p w14:paraId="5CA73448" w14:textId="322A2958" w:rsidR="00317229" w:rsidRPr="00553AB0" w:rsidRDefault="00317229" w:rsidP="00317229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 xml:space="preserve">ณ วันที่ </w:t>
            </w:r>
            <w:r w:rsidR="00012299" w:rsidRPr="00553AB0">
              <w:rPr>
                <w:sz w:val="30"/>
                <w:szCs w:val="30"/>
              </w:rPr>
              <w:t>1</w:t>
            </w:r>
            <w:r w:rsidRPr="00553AB0">
              <w:rPr>
                <w:sz w:val="30"/>
                <w:szCs w:val="30"/>
              </w:rPr>
              <w:t xml:space="preserve"> </w:t>
            </w:r>
            <w:r w:rsidRPr="00553AB0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</w:tcPr>
          <w:p w14:paraId="158D920A" w14:textId="77777777" w:rsidR="00317229" w:rsidRPr="00553AB0" w:rsidRDefault="00317229" w:rsidP="0031722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732841FA" w14:textId="505D086C" w:rsidR="00317229" w:rsidRPr="00553AB0" w:rsidRDefault="00012299" w:rsidP="0031722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47270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017</w:t>
            </w:r>
            <w:r w:rsidR="00472703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343</w:t>
            </w:r>
          </w:p>
        </w:tc>
        <w:tc>
          <w:tcPr>
            <w:tcW w:w="149" w:type="pct"/>
          </w:tcPr>
          <w:p w14:paraId="6A78046F" w14:textId="77777777" w:rsidR="00317229" w:rsidRPr="00553AB0" w:rsidRDefault="00317229" w:rsidP="00317229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194F16D4" w14:textId="23B3C620" w:rsidR="00317229" w:rsidRPr="00553AB0" w:rsidRDefault="00012299" w:rsidP="0031722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31722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052</w:t>
            </w:r>
            <w:r w:rsidR="0031722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161</w:t>
            </w:r>
          </w:p>
        </w:tc>
        <w:tc>
          <w:tcPr>
            <w:tcW w:w="149" w:type="pct"/>
          </w:tcPr>
          <w:p w14:paraId="0A2B8A33" w14:textId="77777777" w:rsidR="00317229" w:rsidRPr="00553AB0" w:rsidRDefault="00317229" w:rsidP="0031722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3618F6F" w14:textId="17EAF6CE" w:rsidR="00317229" w:rsidRPr="00553AB0" w:rsidRDefault="00012299" w:rsidP="00466CF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108</w:t>
            </w:r>
            <w:r w:rsidR="00590521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829</w:t>
            </w:r>
          </w:p>
        </w:tc>
        <w:tc>
          <w:tcPr>
            <w:tcW w:w="151" w:type="pct"/>
          </w:tcPr>
          <w:p w14:paraId="10C8650D" w14:textId="77777777" w:rsidR="00317229" w:rsidRPr="00553AB0" w:rsidRDefault="00317229" w:rsidP="0031722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72D96163" w14:textId="3C38ED26" w:rsidR="00317229" w:rsidRPr="00553AB0" w:rsidRDefault="00012299" w:rsidP="0031722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108</w:t>
            </w:r>
            <w:r w:rsidR="00317229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829</w:t>
            </w:r>
          </w:p>
        </w:tc>
      </w:tr>
      <w:tr w:rsidR="00D43238" w:rsidRPr="00553AB0" w14:paraId="0EE19835" w14:textId="77777777" w:rsidTr="00B8030C">
        <w:tc>
          <w:tcPr>
            <w:tcW w:w="2172" w:type="pct"/>
          </w:tcPr>
          <w:p w14:paraId="72B8EE0A" w14:textId="7F98DAA1" w:rsidR="00D43238" w:rsidRPr="00553AB0" w:rsidRDefault="00D43238" w:rsidP="00D43238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52" w:type="pct"/>
          </w:tcPr>
          <w:p w14:paraId="3B90E700" w14:textId="77777777" w:rsidR="00D43238" w:rsidRPr="00553AB0" w:rsidRDefault="00D43238" w:rsidP="00D43238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40FABE19" w14:textId="3084EFFE" w:rsidR="00D43238" w:rsidRPr="00553AB0" w:rsidRDefault="00012299" w:rsidP="00D43238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55</w:t>
            </w:r>
            <w:r w:rsidR="00D43238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000</w:t>
            </w:r>
          </w:p>
        </w:tc>
        <w:tc>
          <w:tcPr>
            <w:tcW w:w="149" w:type="pct"/>
          </w:tcPr>
          <w:p w14:paraId="6E5B896A" w14:textId="77777777" w:rsidR="00D43238" w:rsidRPr="00553AB0" w:rsidRDefault="00D43238" w:rsidP="00D43238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48B39A86" w14:textId="1B22E723" w:rsidR="00D43238" w:rsidRPr="00553AB0" w:rsidRDefault="00D43238" w:rsidP="00504327">
            <w:pPr>
              <w:pStyle w:val="BodyText"/>
              <w:tabs>
                <w:tab w:val="decimal" w:pos="46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D3BD9A0" w14:textId="77777777" w:rsidR="00D43238" w:rsidRPr="00553AB0" w:rsidRDefault="00D43238" w:rsidP="00D43238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6C18ABE2" w14:textId="528BB497" w:rsidR="00D43238" w:rsidRPr="00553AB0" w:rsidRDefault="00D43238" w:rsidP="00504327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986F85D" w14:textId="77777777" w:rsidR="00D43238" w:rsidRPr="00553AB0" w:rsidRDefault="00D43238" w:rsidP="00ED08DB">
            <w:pPr>
              <w:pStyle w:val="BodyText"/>
              <w:tabs>
                <w:tab w:val="decimal" w:pos="445"/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19F2B39F" w14:textId="63CFB61D" w:rsidR="00D43238" w:rsidRPr="00553AB0" w:rsidRDefault="00D43238" w:rsidP="00504327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D43238" w:rsidRPr="00553AB0" w14:paraId="722AA510" w14:textId="77777777" w:rsidTr="00851751">
        <w:trPr>
          <w:trHeight w:val="408"/>
        </w:trPr>
        <w:tc>
          <w:tcPr>
            <w:tcW w:w="2172" w:type="pct"/>
          </w:tcPr>
          <w:p w14:paraId="1B4FEC33" w14:textId="215196D0" w:rsidR="00D43238" w:rsidRPr="00553AB0" w:rsidRDefault="00D43238" w:rsidP="00D43238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553AB0">
              <w:rPr>
                <w:rFonts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52" w:type="pct"/>
          </w:tcPr>
          <w:p w14:paraId="642522E9" w14:textId="77777777" w:rsidR="00D43238" w:rsidRPr="00553AB0" w:rsidRDefault="00D43238" w:rsidP="00D43238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7FB9424C" w14:textId="4447CCAB" w:rsidR="00D43238" w:rsidRPr="00553AB0" w:rsidRDefault="00012299" w:rsidP="00D43238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318</w:t>
            </w:r>
            <w:r w:rsidR="005846B0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335</w:t>
            </w:r>
          </w:p>
        </w:tc>
        <w:tc>
          <w:tcPr>
            <w:tcW w:w="149" w:type="pct"/>
          </w:tcPr>
          <w:p w14:paraId="01314EE8" w14:textId="77777777" w:rsidR="00D43238" w:rsidRPr="00553AB0" w:rsidRDefault="00D43238" w:rsidP="00D43238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BACBFF8" w14:textId="7A3688FD" w:rsidR="00D43238" w:rsidRPr="00553AB0" w:rsidRDefault="00012299" w:rsidP="00D43238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274</w:t>
            </w:r>
            <w:r w:rsidR="00D43238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067</w:t>
            </w:r>
          </w:p>
        </w:tc>
        <w:tc>
          <w:tcPr>
            <w:tcW w:w="149" w:type="pct"/>
          </w:tcPr>
          <w:p w14:paraId="0D4D74F3" w14:textId="77777777" w:rsidR="00D43238" w:rsidRPr="00553AB0" w:rsidRDefault="00D43238" w:rsidP="00D43238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F8C43C6" w14:textId="549BD375" w:rsidR="00D43238" w:rsidRPr="00553AB0" w:rsidRDefault="00D43238" w:rsidP="00504327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310F74A" w14:textId="77777777" w:rsidR="00D43238" w:rsidRPr="00553AB0" w:rsidRDefault="00D43238" w:rsidP="00ED08DB">
            <w:pPr>
              <w:pStyle w:val="BodyText"/>
              <w:tabs>
                <w:tab w:val="decimal" w:pos="445"/>
                <w:tab w:val="decimal" w:pos="88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2E6BA1CB" w14:textId="7F7F4171" w:rsidR="00D43238" w:rsidRPr="00553AB0" w:rsidRDefault="00D43238" w:rsidP="00504327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D43238" w:rsidRPr="00553AB0" w14:paraId="786A0719" w14:textId="77777777" w:rsidTr="00851751">
        <w:tc>
          <w:tcPr>
            <w:tcW w:w="2172" w:type="pct"/>
          </w:tcPr>
          <w:p w14:paraId="51794B93" w14:textId="77777777" w:rsidR="00D43238" w:rsidRPr="00553AB0" w:rsidRDefault="00D43238" w:rsidP="00D43238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2" w:type="pct"/>
          </w:tcPr>
          <w:p w14:paraId="35551E25" w14:textId="77777777" w:rsidR="00D43238" w:rsidRPr="00553AB0" w:rsidRDefault="00D43238" w:rsidP="00D43238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1D723FD2" w14:textId="509D08BD" w:rsidR="00D43238" w:rsidRPr="00553AB0" w:rsidRDefault="00D43238" w:rsidP="00D43238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507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309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43070E9D" w14:textId="77777777" w:rsidR="00D43238" w:rsidRPr="00553AB0" w:rsidRDefault="00D43238" w:rsidP="00D43238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00C88723" w14:textId="7E45653F" w:rsidR="00D43238" w:rsidRPr="00553AB0" w:rsidRDefault="00D43238" w:rsidP="00D43238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285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474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27F504FC" w14:textId="77777777" w:rsidR="00D43238" w:rsidRPr="00553AB0" w:rsidRDefault="00D43238" w:rsidP="00D43238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vAlign w:val="bottom"/>
          </w:tcPr>
          <w:p w14:paraId="7DCD0505" w14:textId="790C061E" w:rsidR="00D43238" w:rsidRPr="00553AB0" w:rsidRDefault="00D43238" w:rsidP="00504327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D46957A" w14:textId="77777777" w:rsidR="00D43238" w:rsidRPr="00553AB0" w:rsidRDefault="00D43238" w:rsidP="00ED08DB">
            <w:pPr>
              <w:pStyle w:val="BodyText"/>
              <w:tabs>
                <w:tab w:val="decimal" w:pos="445"/>
                <w:tab w:val="decimal" w:pos="60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57E146E8" w14:textId="6FF3526A" w:rsidR="00D43238" w:rsidRPr="00553AB0" w:rsidRDefault="00D43238" w:rsidP="00504327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D43238" w:rsidRPr="00553AB0" w14:paraId="1D6E2D31" w14:textId="77777777" w:rsidTr="00851751">
        <w:tc>
          <w:tcPr>
            <w:tcW w:w="2172" w:type="pct"/>
          </w:tcPr>
          <w:p w14:paraId="252BAEFA" w14:textId="77777777" w:rsidR="00D43238" w:rsidRPr="00553AB0" w:rsidRDefault="00D43238" w:rsidP="00D43238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</w:p>
          <w:p w14:paraId="75BE3D9C" w14:textId="46007B69" w:rsidR="00D43238" w:rsidRPr="00553AB0" w:rsidRDefault="00D43238" w:rsidP="00D43238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 xml:space="preserve">    เงินลงทุนในการร่วมค้า</w:t>
            </w:r>
          </w:p>
        </w:tc>
        <w:tc>
          <w:tcPr>
            <w:tcW w:w="152" w:type="pct"/>
          </w:tcPr>
          <w:p w14:paraId="1E4E927E" w14:textId="77777777" w:rsidR="00D43238" w:rsidRPr="00553AB0" w:rsidRDefault="00D43238" w:rsidP="00D43238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4756B953" w14:textId="7FC5F839" w:rsidR="00D43238" w:rsidRPr="00553AB0" w:rsidRDefault="005846B0" w:rsidP="00D43238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14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183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65107EEA" w14:textId="77777777" w:rsidR="00D43238" w:rsidRPr="00553AB0" w:rsidRDefault="00D43238" w:rsidP="00D43238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43" w:type="pct"/>
            <w:vAlign w:val="bottom"/>
          </w:tcPr>
          <w:p w14:paraId="44E1C813" w14:textId="5C84366B" w:rsidR="00D43238" w:rsidRPr="00553AB0" w:rsidRDefault="00D43238" w:rsidP="00D43238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23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411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24C55E6A" w14:textId="77777777" w:rsidR="00D43238" w:rsidRPr="00553AB0" w:rsidRDefault="00D43238" w:rsidP="00D43238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vAlign w:val="bottom"/>
          </w:tcPr>
          <w:p w14:paraId="42C3D65C" w14:textId="5D53AC33" w:rsidR="00D43238" w:rsidRPr="00553AB0" w:rsidRDefault="00D43238" w:rsidP="00504327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E0356B2" w14:textId="77777777" w:rsidR="00D43238" w:rsidRPr="00553AB0" w:rsidRDefault="00D43238" w:rsidP="00ED08DB">
            <w:pPr>
              <w:pStyle w:val="BodyText"/>
              <w:tabs>
                <w:tab w:val="decimal" w:pos="445"/>
                <w:tab w:val="decimal" w:pos="608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587F0EF8" w14:textId="4E2F72F4" w:rsidR="00D43238" w:rsidRPr="00553AB0" w:rsidRDefault="00D43238" w:rsidP="00504327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466CFE" w:rsidRPr="00553AB0" w14:paraId="2A5F0948" w14:textId="77777777" w:rsidTr="005831DE">
        <w:tc>
          <w:tcPr>
            <w:tcW w:w="2172" w:type="pct"/>
          </w:tcPr>
          <w:p w14:paraId="05B10D9D" w14:textId="0F0AF6C3" w:rsidR="00466CFE" w:rsidRPr="00553AB0" w:rsidRDefault="00466CFE" w:rsidP="00466CFE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52" w:type="pct"/>
          </w:tcPr>
          <w:p w14:paraId="7463E8A5" w14:textId="77777777" w:rsidR="00466CFE" w:rsidRPr="00553AB0" w:rsidRDefault="00466CFE" w:rsidP="00466CF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37E0ED04" w14:textId="4735EF5B" w:rsidR="00466CFE" w:rsidRPr="00553AB0" w:rsidRDefault="00466CFE" w:rsidP="00504327">
            <w:pPr>
              <w:pStyle w:val="BodyText"/>
              <w:tabs>
                <w:tab w:val="decimal" w:pos="49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AF17BA8" w14:textId="77777777" w:rsidR="00466CFE" w:rsidRPr="00553AB0" w:rsidRDefault="00466CFE" w:rsidP="00466CFE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43" w:type="pct"/>
          </w:tcPr>
          <w:p w14:paraId="2D21C7A1" w14:textId="31194C4B" w:rsidR="00466CFE" w:rsidRPr="00553AB0" w:rsidRDefault="00466CFE" w:rsidP="00504327">
            <w:pPr>
              <w:pStyle w:val="BodyText"/>
              <w:tabs>
                <w:tab w:val="decimal" w:pos="46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3F43F0A" w14:textId="77777777" w:rsidR="00466CFE" w:rsidRPr="00553AB0" w:rsidRDefault="00466CFE" w:rsidP="00466CFE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vAlign w:val="bottom"/>
          </w:tcPr>
          <w:p w14:paraId="4C23040D" w14:textId="2645FEFC" w:rsidR="00466CFE" w:rsidRPr="00553AB0" w:rsidRDefault="00012299" w:rsidP="00504327">
            <w:pPr>
              <w:pStyle w:val="acctfourfigures"/>
              <w:tabs>
                <w:tab w:val="clear" w:pos="765"/>
                <w:tab w:val="left" w:pos="655"/>
                <w:tab w:val="left" w:pos="76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466CFE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871</w:t>
            </w:r>
          </w:p>
        </w:tc>
        <w:tc>
          <w:tcPr>
            <w:tcW w:w="151" w:type="pct"/>
          </w:tcPr>
          <w:p w14:paraId="765F4102" w14:textId="77777777" w:rsidR="00466CFE" w:rsidRPr="00553AB0" w:rsidRDefault="00466CFE" w:rsidP="00ED08DB">
            <w:pPr>
              <w:pStyle w:val="BodyText"/>
              <w:tabs>
                <w:tab w:val="decimal" w:pos="445"/>
                <w:tab w:val="decimal" w:pos="608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3F4DE535" w14:textId="4677930C" w:rsidR="00466CFE" w:rsidRPr="00553AB0" w:rsidRDefault="00466CFE" w:rsidP="00504327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  <w:tr w:rsidR="00466CFE" w:rsidRPr="00553AB0" w14:paraId="677E2458" w14:textId="77777777" w:rsidTr="00851751">
        <w:tc>
          <w:tcPr>
            <w:tcW w:w="2172" w:type="pct"/>
          </w:tcPr>
          <w:p w14:paraId="24BF9B7C" w14:textId="63777C34" w:rsidR="00466CFE" w:rsidRPr="00553AB0" w:rsidRDefault="00466CFE" w:rsidP="00466CFE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2299" w:rsidRPr="00553AB0">
              <w:rPr>
                <w:b/>
                <w:bCs/>
                <w:sz w:val="30"/>
                <w:szCs w:val="30"/>
              </w:rPr>
              <w:t>31</w:t>
            </w:r>
            <w:r w:rsidRPr="00553AB0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65BCA60F" w14:textId="77777777" w:rsidR="00466CFE" w:rsidRPr="00553AB0" w:rsidRDefault="00466CFE" w:rsidP="00466CF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B6844" w14:textId="48AABA58" w:rsidR="00466CFE" w:rsidRPr="00553AB0" w:rsidRDefault="00012299" w:rsidP="00466CF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869</w:t>
            </w:r>
            <w:r w:rsidR="00466CFE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149" w:type="pct"/>
          </w:tcPr>
          <w:p w14:paraId="2F1BB1E0" w14:textId="77777777" w:rsidR="00466CFE" w:rsidRPr="00553AB0" w:rsidRDefault="00466CFE" w:rsidP="00466CFE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3A88E" w14:textId="29A83C79" w:rsidR="00466CFE" w:rsidRPr="00553AB0" w:rsidRDefault="00012299" w:rsidP="00466CF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</w:t>
            </w:r>
            <w:r w:rsidR="00466CFE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017</w:t>
            </w:r>
            <w:r w:rsidR="00466CFE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149" w:type="pct"/>
          </w:tcPr>
          <w:p w14:paraId="59E622AE" w14:textId="77777777" w:rsidR="00466CFE" w:rsidRPr="00553AB0" w:rsidRDefault="00466CFE" w:rsidP="00466CF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D57E8" w14:textId="38011D99" w:rsidR="00466CFE" w:rsidRPr="00553AB0" w:rsidRDefault="00012299" w:rsidP="00466CF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110</w:t>
            </w:r>
            <w:r w:rsidR="00466CFE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51" w:type="pct"/>
          </w:tcPr>
          <w:p w14:paraId="1CB2524C" w14:textId="77777777" w:rsidR="00466CFE" w:rsidRPr="00553AB0" w:rsidRDefault="00466CFE" w:rsidP="00466CF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C008F" w14:textId="2F527183" w:rsidR="00466CFE" w:rsidRPr="00553AB0" w:rsidRDefault="00012299" w:rsidP="00466CF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108</w:t>
            </w:r>
            <w:r w:rsidR="00466CFE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829</w:t>
            </w:r>
          </w:p>
        </w:tc>
      </w:tr>
      <w:tr w:rsidR="00466CFE" w:rsidRPr="00553AB0" w14:paraId="1C1529BA" w14:textId="77777777" w:rsidTr="00B8030C">
        <w:trPr>
          <w:trHeight w:val="171"/>
        </w:trPr>
        <w:tc>
          <w:tcPr>
            <w:tcW w:w="2172" w:type="pct"/>
          </w:tcPr>
          <w:p w14:paraId="6D453F3A" w14:textId="77777777" w:rsidR="00466CFE" w:rsidRPr="00553AB0" w:rsidRDefault="00466CFE" w:rsidP="00466CFE">
            <w:pPr>
              <w:spacing w:line="276" w:lineRule="auto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" w:type="pct"/>
          </w:tcPr>
          <w:p w14:paraId="149773D5" w14:textId="77777777" w:rsidR="00466CFE" w:rsidRPr="00553AB0" w:rsidRDefault="00466CFE" w:rsidP="00466CFE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11436B41" w14:textId="77777777" w:rsidR="00466CFE" w:rsidRPr="00553AB0" w:rsidRDefault="00466CFE" w:rsidP="00466CFE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149" w:type="pct"/>
          </w:tcPr>
          <w:p w14:paraId="62764AEB" w14:textId="77777777" w:rsidR="00466CFE" w:rsidRPr="00553AB0" w:rsidRDefault="00466CFE" w:rsidP="00466CFE">
            <w:pPr>
              <w:pStyle w:val="BodyText"/>
              <w:tabs>
                <w:tab w:val="decimal" w:pos="892"/>
              </w:tabs>
              <w:spacing w:after="0" w:line="276" w:lineRule="auto"/>
              <w:ind w:left="-108" w:right="-131"/>
              <w:jc w:val="both"/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6F24FCF3" w14:textId="77777777" w:rsidR="00466CFE" w:rsidRPr="00553AB0" w:rsidRDefault="00466CFE" w:rsidP="00466CFE">
            <w:pPr>
              <w:pStyle w:val="BodyText"/>
              <w:tabs>
                <w:tab w:val="decimal" w:pos="882"/>
              </w:tabs>
              <w:spacing w:after="0" w:line="276" w:lineRule="auto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</w:tcPr>
          <w:p w14:paraId="7908DF79" w14:textId="77777777" w:rsidR="00466CFE" w:rsidRPr="00553AB0" w:rsidRDefault="00466CFE" w:rsidP="00466CFE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6472260E" w14:textId="77777777" w:rsidR="00466CFE" w:rsidRPr="00553AB0" w:rsidRDefault="00466CFE" w:rsidP="00466CFE">
            <w:pPr>
              <w:pStyle w:val="BodyText"/>
              <w:tabs>
                <w:tab w:val="decimal" w:pos="1244"/>
              </w:tabs>
              <w:spacing w:after="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</w:tcPr>
          <w:p w14:paraId="0A2AE618" w14:textId="77777777" w:rsidR="00466CFE" w:rsidRPr="00553AB0" w:rsidRDefault="00466CFE" w:rsidP="00466CFE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2AC9D5A0" w14:textId="77777777" w:rsidR="00466CFE" w:rsidRPr="00553AB0" w:rsidRDefault="00466CFE" w:rsidP="00466CFE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</w:tr>
      <w:tr w:rsidR="00466CFE" w:rsidRPr="00553AB0" w14:paraId="02D8633E" w14:textId="77777777" w:rsidTr="00B8030C">
        <w:trPr>
          <w:trHeight w:val="74"/>
        </w:trPr>
        <w:tc>
          <w:tcPr>
            <w:tcW w:w="2172" w:type="pct"/>
            <w:vAlign w:val="bottom"/>
          </w:tcPr>
          <w:p w14:paraId="449C7235" w14:textId="7EDA09DD" w:rsidR="00466CFE" w:rsidRPr="00553AB0" w:rsidRDefault="00466CFE" w:rsidP="00466CFE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52" w:type="pct"/>
          </w:tcPr>
          <w:p w14:paraId="40D63E16" w14:textId="77777777" w:rsidR="00466CFE" w:rsidRPr="00553AB0" w:rsidRDefault="00466CFE" w:rsidP="00466CF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vAlign w:val="bottom"/>
          </w:tcPr>
          <w:p w14:paraId="76189BDE" w14:textId="1A59CC66" w:rsidR="00466CFE" w:rsidRPr="00553AB0" w:rsidRDefault="00012299" w:rsidP="00466CF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b/>
                <w:bCs/>
                <w:sz w:val="30"/>
                <w:szCs w:val="30"/>
              </w:rPr>
              <w:t>1</w:t>
            </w:r>
            <w:r w:rsidR="00466CFE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246</w:t>
            </w:r>
            <w:r w:rsidR="00466CFE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039</w:t>
            </w:r>
          </w:p>
        </w:tc>
        <w:tc>
          <w:tcPr>
            <w:tcW w:w="149" w:type="pct"/>
            <w:vAlign w:val="bottom"/>
          </w:tcPr>
          <w:p w14:paraId="29209799" w14:textId="77777777" w:rsidR="00466CFE" w:rsidRPr="00553AB0" w:rsidRDefault="00466CFE" w:rsidP="00466CFE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vAlign w:val="bottom"/>
          </w:tcPr>
          <w:p w14:paraId="62649D79" w14:textId="31662250" w:rsidR="00466CFE" w:rsidRPr="00553AB0" w:rsidRDefault="00012299" w:rsidP="00466CFE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</w:t>
            </w:r>
            <w:r w:rsidR="00466CFE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399</w:t>
            </w:r>
            <w:r w:rsidR="00466CFE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149" w:type="pct"/>
            <w:vAlign w:val="bottom"/>
          </w:tcPr>
          <w:p w14:paraId="48FA2371" w14:textId="77777777" w:rsidR="00466CFE" w:rsidRPr="00553AB0" w:rsidRDefault="00466CFE" w:rsidP="00466CF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3F2E82E3" w14:textId="3437192F" w:rsidR="00466CFE" w:rsidRPr="00553AB0" w:rsidRDefault="00012299" w:rsidP="00466CF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110</w:t>
            </w:r>
            <w:r w:rsidR="00466CFE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51" w:type="pct"/>
            <w:vAlign w:val="bottom"/>
          </w:tcPr>
          <w:p w14:paraId="76601A53" w14:textId="77777777" w:rsidR="00466CFE" w:rsidRPr="00553AB0" w:rsidRDefault="00466CFE" w:rsidP="00466CF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bottom"/>
          </w:tcPr>
          <w:p w14:paraId="5FDED684" w14:textId="2D8C6A66" w:rsidR="00466CFE" w:rsidRPr="00553AB0" w:rsidRDefault="00012299" w:rsidP="00466CF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108</w:t>
            </w:r>
            <w:r w:rsidR="00466CFE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829</w:t>
            </w:r>
          </w:p>
        </w:tc>
      </w:tr>
    </w:tbl>
    <w:p w14:paraId="4263FA78" w14:textId="77777777" w:rsidR="00092727" w:rsidRPr="00553AB0" w:rsidRDefault="00092727" w:rsidP="00092727">
      <w:pPr>
        <w:spacing w:line="240" w:lineRule="auto"/>
        <w:jc w:val="thaiDistribute"/>
        <w:rPr>
          <w:sz w:val="30"/>
          <w:szCs w:val="30"/>
        </w:rPr>
        <w:sectPr w:rsidR="00092727" w:rsidRPr="00553AB0" w:rsidSect="00564844">
          <w:headerReference w:type="default" r:id="rId8"/>
          <w:footerReference w:type="default" r:id="rId9"/>
          <w:pgSz w:w="11909" w:h="16834" w:code="9"/>
          <w:pgMar w:top="691" w:right="1109" w:bottom="576" w:left="1152" w:header="720" w:footer="651" w:gutter="0"/>
          <w:paperSrc w:first="15" w:other="15"/>
          <w:pgNumType w:start="19"/>
          <w:cols w:space="737"/>
          <w:docGrid w:linePitch="299"/>
        </w:sectPr>
      </w:pPr>
    </w:p>
    <w:p w14:paraId="108CA93D" w14:textId="270B76C4" w:rsidR="00092727" w:rsidRPr="00553AB0" w:rsidRDefault="00092727" w:rsidP="00092727">
      <w:pPr>
        <w:pStyle w:val="a"/>
        <w:tabs>
          <w:tab w:val="clear" w:pos="1080"/>
        </w:tabs>
        <w:ind w:right="-25" w:firstLine="90"/>
        <w:jc w:val="both"/>
        <w:rPr>
          <w:rFonts w:cs="Angsana New"/>
          <w:cs/>
        </w:rPr>
      </w:pPr>
      <w:r w:rsidRPr="00553AB0">
        <w:rPr>
          <w:rFonts w:cs="Angsana New"/>
          <w:cs/>
        </w:rPr>
        <w:lastRenderedPageBreak/>
        <w:t>เงินลงทุนใน</w:t>
      </w:r>
      <w:r w:rsidRPr="00553AB0">
        <w:rPr>
          <w:rFonts w:cs="Angsana New" w:hint="cs"/>
          <w:cs/>
        </w:rPr>
        <w:t>บริษัทร่วมและการร่วมค้า</w:t>
      </w:r>
      <w:r w:rsidRPr="00553AB0">
        <w:rPr>
          <w:rFonts w:cs="Angsana New"/>
          <w:spacing w:val="-6"/>
          <w:cs/>
        </w:rPr>
        <w:t xml:space="preserve"> </w:t>
      </w:r>
      <w:r w:rsidR="00E06F5E" w:rsidRPr="00553AB0">
        <w:rPr>
          <w:rFonts w:cs="Angsana New"/>
          <w:cs/>
        </w:rPr>
        <w:t>ณ วันที่</w:t>
      </w:r>
      <w:r w:rsidRPr="00553AB0">
        <w:rPr>
          <w:rFonts w:cs="Angsana New"/>
          <w:cs/>
        </w:rPr>
        <w:t xml:space="preserve"> </w:t>
      </w:r>
      <w:r w:rsidR="00012299" w:rsidRPr="00553AB0">
        <w:rPr>
          <w:rFonts w:cs="Angsana New"/>
          <w:lang w:val="en-US"/>
        </w:rPr>
        <w:t>31</w:t>
      </w:r>
      <w:r w:rsidRPr="00553AB0">
        <w:rPr>
          <w:rFonts w:cs="Angsana New"/>
          <w:cs/>
        </w:rPr>
        <w:t xml:space="preserve"> ธันวาคม และ</w:t>
      </w:r>
      <w:r w:rsidR="0014790A" w:rsidRPr="00553AB0">
        <w:rPr>
          <w:rFonts w:cs="Angsana New" w:hint="cs"/>
          <w:cs/>
        </w:rPr>
        <w:t>รายได้เงินปันผล</w:t>
      </w:r>
      <w:r w:rsidRPr="00553AB0">
        <w:rPr>
          <w:rFonts w:cs="Angsana New"/>
          <w:cs/>
        </w:rPr>
        <w:t xml:space="preserve">สำหรับแต่ละปี มีดังนี้ </w:t>
      </w:r>
    </w:p>
    <w:tbl>
      <w:tblPr>
        <w:tblpPr w:leftFromText="180" w:rightFromText="180" w:vertAnchor="text" w:horzAnchor="margin" w:tblpX="-426" w:tblpY="308"/>
        <w:tblW w:w="156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43"/>
        <w:gridCol w:w="1785"/>
        <w:gridCol w:w="992"/>
        <w:gridCol w:w="629"/>
        <w:gridCol w:w="180"/>
        <w:gridCol w:w="540"/>
        <w:gridCol w:w="180"/>
        <w:gridCol w:w="797"/>
        <w:gridCol w:w="180"/>
        <w:gridCol w:w="812"/>
        <w:gridCol w:w="180"/>
        <w:gridCol w:w="731"/>
        <w:gridCol w:w="180"/>
        <w:gridCol w:w="720"/>
        <w:gridCol w:w="180"/>
        <w:gridCol w:w="720"/>
        <w:gridCol w:w="180"/>
        <w:gridCol w:w="810"/>
        <w:gridCol w:w="180"/>
        <w:gridCol w:w="824"/>
        <w:gridCol w:w="180"/>
        <w:gridCol w:w="810"/>
        <w:gridCol w:w="178"/>
        <w:gridCol w:w="810"/>
        <w:gridCol w:w="202"/>
        <w:gridCol w:w="810"/>
      </w:tblGrid>
      <w:tr w:rsidR="0014790A" w:rsidRPr="00553AB0" w14:paraId="2A333C1A" w14:textId="1D3B9820" w:rsidTr="002D5303">
        <w:trPr>
          <w:cantSplit/>
          <w:trHeight w:val="20"/>
        </w:trPr>
        <w:tc>
          <w:tcPr>
            <w:tcW w:w="5969" w:type="dxa"/>
            <w:gridSpan w:val="6"/>
          </w:tcPr>
          <w:p w14:paraId="0AABA2D9" w14:textId="6A65E272" w:rsidR="0014790A" w:rsidRPr="00553AB0" w:rsidRDefault="0014790A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59305DE" w14:textId="77777777" w:rsidR="0014790A" w:rsidRPr="00553AB0" w:rsidRDefault="0014790A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245507D7" w14:textId="67175E69" w:rsidR="0014790A" w:rsidRPr="00553AB0" w:rsidRDefault="0014790A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D1A960C" w14:textId="77777777" w:rsidR="0014790A" w:rsidRPr="00553AB0" w:rsidRDefault="0014790A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515" w:type="dxa"/>
            <w:gridSpan w:val="15"/>
          </w:tcPr>
          <w:p w14:paraId="1247D6E0" w14:textId="2E6ED524" w:rsidR="0014790A" w:rsidRPr="00553AB0" w:rsidRDefault="0014790A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14A84" w:rsidRPr="00553AB0" w14:paraId="6D840B91" w14:textId="690AFB48" w:rsidTr="002D5303">
        <w:trPr>
          <w:cantSplit/>
          <w:trHeight w:val="20"/>
        </w:trPr>
        <w:tc>
          <w:tcPr>
            <w:tcW w:w="1843" w:type="dxa"/>
            <w:vAlign w:val="bottom"/>
          </w:tcPr>
          <w:p w14:paraId="0A958E0F" w14:textId="77777777" w:rsidR="00A14A84" w:rsidRPr="00553AB0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785" w:type="dxa"/>
          </w:tcPr>
          <w:p w14:paraId="26779C68" w14:textId="77777777" w:rsidR="00A14A84" w:rsidRPr="00553AB0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B81C25" w14:textId="77777777" w:rsidR="00A14A84" w:rsidRPr="00553AB0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131C9388" w14:textId="77777777" w:rsidR="00A14A84" w:rsidRPr="00553AB0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  <w:p w14:paraId="4A5484F3" w14:textId="62A72B27" w:rsidR="00A14A84" w:rsidRPr="00553AB0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349" w:type="dxa"/>
            <w:gridSpan w:val="3"/>
          </w:tcPr>
          <w:p w14:paraId="277D2F20" w14:textId="77777777" w:rsidR="00A14A84" w:rsidRPr="00553AB0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0885B818" w14:textId="77777777" w:rsidR="00A14A84" w:rsidRPr="00553AB0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0CF41F8D" w14:textId="77777777" w:rsidR="00A14A84" w:rsidRPr="00553AB0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0C6B2BDC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067E3CEA" w14:textId="77777777" w:rsidR="00A14A84" w:rsidRPr="00553AB0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33F39402" w14:textId="77777777" w:rsidR="00A14A84" w:rsidRPr="00553AB0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2281D0A4" w14:textId="77777777" w:rsidR="00A14A84" w:rsidRPr="00553AB0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92DFB18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406A78E" w14:textId="77777777" w:rsidR="00A14A84" w:rsidRPr="00553AB0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E56B247" w14:textId="77777777" w:rsidR="00A14A84" w:rsidRPr="00553AB0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14" w:type="dxa"/>
            <w:gridSpan w:val="3"/>
            <w:vAlign w:val="bottom"/>
          </w:tcPr>
          <w:p w14:paraId="4F021067" w14:textId="77777777" w:rsidR="00A14A84" w:rsidRPr="00553AB0" w:rsidRDefault="00A14A84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ราคาทุน-สุทธิ</w:t>
            </w:r>
          </w:p>
        </w:tc>
        <w:tc>
          <w:tcPr>
            <w:tcW w:w="178" w:type="dxa"/>
          </w:tcPr>
          <w:p w14:paraId="5D50F07E" w14:textId="77777777" w:rsidR="00A14A84" w:rsidRPr="00553AB0" w:rsidRDefault="00A14A84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2" w:type="dxa"/>
            <w:gridSpan w:val="3"/>
            <w:vAlign w:val="bottom"/>
          </w:tcPr>
          <w:p w14:paraId="6DAE3889" w14:textId="77777777" w:rsidR="00F8094B" w:rsidRPr="00553AB0" w:rsidRDefault="00A14A84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6556E3ED" w14:textId="4FBBDF86" w:rsidR="00A14A84" w:rsidRPr="00553AB0" w:rsidRDefault="00F8094B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A14A84" w:rsidRPr="00553AB0" w14:paraId="2D95F6F9" w14:textId="5172F515" w:rsidTr="002D5303">
        <w:trPr>
          <w:cantSplit/>
          <w:trHeight w:val="20"/>
        </w:trPr>
        <w:tc>
          <w:tcPr>
            <w:tcW w:w="1843" w:type="dxa"/>
          </w:tcPr>
          <w:p w14:paraId="7DBC98FB" w14:textId="77777777" w:rsidR="00A14A84" w:rsidRPr="00553AB0" w:rsidRDefault="00A14A84" w:rsidP="00E3342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745D72F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5D059B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vAlign w:val="center"/>
          </w:tcPr>
          <w:p w14:paraId="54ACFBDA" w14:textId="33140C6A" w:rsidR="00A14A84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0B46AD4B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14:paraId="3172DA95" w14:textId="14E3764F" w:rsidR="00A14A84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</w:tcPr>
          <w:p w14:paraId="1E3852C8" w14:textId="77777777" w:rsidR="00A14A84" w:rsidRPr="00553AB0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97" w:type="dxa"/>
            <w:vAlign w:val="center"/>
          </w:tcPr>
          <w:p w14:paraId="71CC9586" w14:textId="75CABC8B" w:rsidR="00A14A84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09131D6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6D31B7D4" w14:textId="67735553" w:rsidR="00A14A84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</w:tcPr>
          <w:p w14:paraId="27663F19" w14:textId="77777777" w:rsidR="00A14A84" w:rsidRPr="00553AB0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14:paraId="188F57F5" w14:textId="03D3E6E8" w:rsidR="00A14A84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E2E1C7B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A0789A7" w14:textId="14E36245" w:rsidR="00A14A84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</w:tcPr>
          <w:p w14:paraId="6E38A5E1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0E409D41" w14:textId="439EA5FE" w:rsidR="00A14A84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FDD8B79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13C7806" w14:textId="5F05A9B0" w:rsidR="00A14A84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</w:tcPr>
          <w:p w14:paraId="17D55A92" w14:textId="77777777" w:rsidR="00A14A84" w:rsidRPr="00553AB0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6F004517" w14:textId="2BA6C380" w:rsidR="00A14A84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8676A14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25D82AB" w14:textId="159F77A1" w:rsidR="00A14A84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78" w:type="dxa"/>
          </w:tcPr>
          <w:p w14:paraId="436B7DB6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CA26A1D" w14:textId="6D33288E" w:rsidR="00A14A84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02" w:type="dxa"/>
          </w:tcPr>
          <w:p w14:paraId="12D615A6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230F561" w14:textId="64B362F5" w:rsidR="00A14A84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</w:tr>
      <w:tr w:rsidR="0014790A" w:rsidRPr="00553AB0" w14:paraId="26516AC8" w14:textId="6B426067" w:rsidTr="002D5303">
        <w:trPr>
          <w:cantSplit/>
          <w:trHeight w:val="20"/>
        </w:trPr>
        <w:tc>
          <w:tcPr>
            <w:tcW w:w="1843" w:type="dxa"/>
          </w:tcPr>
          <w:p w14:paraId="570A7B41" w14:textId="77777777" w:rsidR="0014790A" w:rsidRPr="00553AB0" w:rsidRDefault="0014790A" w:rsidP="00E3342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8274FD1" w14:textId="77777777" w:rsidR="0014790A" w:rsidRPr="00553AB0" w:rsidRDefault="0014790A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2DF1A6" w14:textId="77777777" w:rsidR="0014790A" w:rsidRPr="00553AB0" w:rsidRDefault="0014790A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3"/>
            <w:vAlign w:val="center"/>
          </w:tcPr>
          <w:p w14:paraId="7AC6A886" w14:textId="49B1C7F2" w:rsidR="0014790A" w:rsidRPr="00553AB0" w:rsidRDefault="0014790A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(</w:t>
            </w:r>
            <w:r w:rsidRPr="00553AB0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553AB0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323C09B4" w14:textId="77777777" w:rsidR="0014790A" w:rsidRPr="00553AB0" w:rsidRDefault="0014790A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484" w:type="dxa"/>
            <w:gridSpan w:val="19"/>
          </w:tcPr>
          <w:p w14:paraId="6C794B46" w14:textId="0DC2982C" w:rsidR="0014790A" w:rsidRPr="00553AB0" w:rsidRDefault="0014790A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553AB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A14A84" w:rsidRPr="00553AB0" w14:paraId="3067FD68" w14:textId="0449A003" w:rsidTr="00621949">
        <w:trPr>
          <w:cantSplit/>
          <w:trHeight w:val="20"/>
        </w:trPr>
        <w:tc>
          <w:tcPr>
            <w:tcW w:w="1843" w:type="dxa"/>
          </w:tcPr>
          <w:p w14:paraId="1486EF47" w14:textId="77777777" w:rsidR="00A14A84" w:rsidRPr="00553AB0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85" w:type="dxa"/>
          </w:tcPr>
          <w:p w14:paraId="17964279" w14:textId="77777777" w:rsidR="00A14A84" w:rsidRPr="00553AB0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A80E0F6" w14:textId="77777777" w:rsidR="00A14A84" w:rsidRPr="00553AB0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29" w:type="dxa"/>
          </w:tcPr>
          <w:p w14:paraId="3D4348BC" w14:textId="77777777" w:rsidR="00A14A84" w:rsidRPr="00553AB0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94A2871" w14:textId="77777777" w:rsidR="00A14A84" w:rsidRPr="00553AB0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CFE5038" w14:textId="77777777" w:rsidR="00A14A84" w:rsidRPr="00553AB0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3582DAB" w14:textId="77777777" w:rsidR="00A14A84" w:rsidRPr="00553AB0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97" w:type="dxa"/>
          </w:tcPr>
          <w:p w14:paraId="38DCAAE0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941E3B" w14:textId="77777777" w:rsidR="00A14A84" w:rsidRPr="00553AB0" w:rsidRDefault="00A14A84" w:rsidP="00E33428">
            <w:pPr>
              <w:pStyle w:val="acctfourfigures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41588285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B93EDEC" w14:textId="77777777" w:rsidR="00A14A84" w:rsidRPr="00553AB0" w:rsidRDefault="00A14A84" w:rsidP="00E33428">
            <w:pPr>
              <w:pStyle w:val="acctfourfigures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751B6D1E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3617CD" w14:textId="77777777" w:rsidR="00A14A84" w:rsidRPr="00553AB0" w:rsidRDefault="00A14A84" w:rsidP="00E33428">
            <w:pPr>
              <w:pStyle w:val="acctfourfigures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E3BEFB6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C67E399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8932D30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3964A7" w14:textId="77777777" w:rsidR="00A14A84" w:rsidRPr="00553AB0" w:rsidRDefault="00A14A84" w:rsidP="00E33428">
            <w:pPr>
              <w:pStyle w:val="acctfourfigures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728D3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45C513" w14:textId="77777777" w:rsidR="00A14A84" w:rsidRPr="00553AB0" w:rsidRDefault="00A14A84" w:rsidP="00E33428">
            <w:pPr>
              <w:pStyle w:val="acctfourfigures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</w:tcPr>
          <w:p w14:paraId="2DA63A01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D0C0982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D5B591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16BE98D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0199A4" w14:textId="2C4FEE0B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2" w:type="dxa"/>
          </w:tcPr>
          <w:p w14:paraId="03ABAA71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8C5601" w14:textId="77777777" w:rsidR="00A14A84" w:rsidRPr="00553AB0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3238" w:rsidRPr="00553AB0" w14:paraId="6283C3BC" w14:textId="7DCC1FB4" w:rsidTr="002D5303">
        <w:trPr>
          <w:cantSplit/>
          <w:trHeight w:val="20"/>
        </w:trPr>
        <w:tc>
          <w:tcPr>
            <w:tcW w:w="1843" w:type="dxa"/>
          </w:tcPr>
          <w:p w14:paraId="20715C98" w14:textId="77BB5DC5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Basecamp Brews Ltd</w:t>
            </w:r>
          </w:p>
        </w:tc>
        <w:tc>
          <w:tcPr>
            <w:tcW w:w="1785" w:type="dxa"/>
          </w:tcPr>
          <w:p w14:paraId="37F9F695" w14:textId="2526D69B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จัดจำหน่ายเครื่องดื่ม</w:t>
            </w:r>
          </w:p>
        </w:tc>
        <w:tc>
          <w:tcPr>
            <w:tcW w:w="992" w:type="dxa"/>
          </w:tcPr>
          <w:p w14:paraId="0B7570EC" w14:textId="1040B612" w:rsidR="00D43238" w:rsidRPr="00553AB0" w:rsidRDefault="00D43238" w:rsidP="00E3342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629" w:type="dxa"/>
            <w:vAlign w:val="bottom"/>
          </w:tcPr>
          <w:p w14:paraId="3379C974" w14:textId="7A525D80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62323810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B9D9E3F" w14:textId="7A8A5457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28CCA7F6" w14:textId="77777777" w:rsidR="00D43238" w:rsidRPr="00553AB0" w:rsidRDefault="00D43238" w:rsidP="00E33428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4E54505F" w14:textId="7DD2BFD8" w:rsidR="00D43238" w:rsidRPr="00553AB0" w:rsidRDefault="00012299" w:rsidP="00E33428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376</w:t>
            </w:r>
            <w:r w:rsidR="005846B0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853</w:t>
            </w:r>
          </w:p>
        </w:tc>
        <w:tc>
          <w:tcPr>
            <w:tcW w:w="180" w:type="dxa"/>
            <w:vAlign w:val="bottom"/>
          </w:tcPr>
          <w:p w14:paraId="139C3BB5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BAB5782" w14:textId="4CD1C5D9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381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883</w:t>
            </w:r>
          </w:p>
        </w:tc>
        <w:tc>
          <w:tcPr>
            <w:tcW w:w="180" w:type="dxa"/>
            <w:vAlign w:val="bottom"/>
          </w:tcPr>
          <w:p w14:paraId="2748FE61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3653954C" w14:textId="77B9DB24" w:rsidR="00D43238" w:rsidRPr="00553AB0" w:rsidRDefault="00D43238" w:rsidP="00147A7A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935814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2A6DE72" w14:textId="1C5332E4" w:rsidR="00D43238" w:rsidRPr="00553AB0" w:rsidRDefault="00D43238" w:rsidP="00147A7A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07376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A4A4A9C" w14:textId="7032CD3F" w:rsidR="00D43238" w:rsidRPr="00553AB0" w:rsidRDefault="00D43238" w:rsidP="00147A7A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1D2D38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D5CA26C" w14:textId="0BCD4043" w:rsidR="00D43238" w:rsidRPr="00553AB0" w:rsidRDefault="00D43238" w:rsidP="00147A7A">
            <w:pPr>
              <w:pStyle w:val="acctfourfigures"/>
              <w:tabs>
                <w:tab w:val="clear" w:pos="765"/>
                <w:tab w:val="decimal" w:pos="33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CFE46B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437ADF3F" w14:textId="70C0C4AC" w:rsidR="00D43238" w:rsidRPr="00553AB0" w:rsidRDefault="00D43238" w:rsidP="00147A7A">
            <w:pPr>
              <w:pStyle w:val="acctfourfigures"/>
              <w:tabs>
                <w:tab w:val="clear" w:pos="765"/>
                <w:tab w:val="decimal" w:pos="30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D34FD3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4AA269F" w14:textId="1A2241C9" w:rsidR="00D43238" w:rsidRPr="00553AB0" w:rsidRDefault="00D43238" w:rsidP="00147A7A">
            <w:pPr>
              <w:pStyle w:val="acctfourfigures"/>
              <w:tabs>
                <w:tab w:val="clear" w:pos="765"/>
                <w:tab w:val="decimal" w:pos="3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2BA5B9D5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E8BE155" w14:textId="711D8B1C" w:rsidR="00D43238" w:rsidRPr="00553AB0" w:rsidRDefault="00D43238" w:rsidP="00147A7A">
            <w:pPr>
              <w:pStyle w:val="acctfourfigures"/>
              <w:tabs>
                <w:tab w:val="clear" w:pos="765"/>
                <w:tab w:val="decimal" w:pos="32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  <w:vAlign w:val="bottom"/>
          </w:tcPr>
          <w:p w14:paraId="4F46E032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AE93733" w14:textId="5DF80935" w:rsidR="00D43238" w:rsidRPr="00553AB0" w:rsidRDefault="00D43238" w:rsidP="00147A7A">
            <w:pPr>
              <w:pStyle w:val="acctfourfigures"/>
              <w:tabs>
                <w:tab w:val="clear" w:pos="765"/>
                <w:tab w:val="decimal" w:pos="31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D43238" w:rsidRPr="00553AB0" w14:paraId="2647B18C" w14:textId="7FF76E46" w:rsidTr="00621949">
        <w:trPr>
          <w:cantSplit/>
          <w:trHeight w:val="20"/>
        </w:trPr>
        <w:tc>
          <w:tcPr>
            <w:tcW w:w="1843" w:type="dxa"/>
          </w:tcPr>
          <w:p w14:paraId="74334ED9" w14:textId="77777777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5" w:type="dxa"/>
          </w:tcPr>
          <w:p w14:paraId="6F64D689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0A8741C8" w14:textId="77777777" w:rsidR="00D43238" w:rsidRPr="00553AB0" w:rsidRDefault="00D43238" w:rsidP="00E33428">
            <w:pPr>
              <w:tabs>
                <w:tab w:val="decimal" w:pos="461"/>
                <w:tab w:val="left" w:pos="720"/>
                <w:tab w:val="decimal" w:pos="82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01F33A73" w14:textId="77777777" w:rsidR="00D43238" w:rsidRPr="00553AB0" w:rsidRDefault="00D43238" w:rsidP="00E33428">
            <w:pPr>
              <w:tabs>
                <w:tab w:val="decimal" w:pos="461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B16085E" w14:textId="77777777" w:rsidR="00D43238" w:rsidRPr="00553AB0" w:rsidRDefault="00D43238" w:rsidP="00E33428">
            <w:pPr>
              <w:tabs>
                <w:tab w:val="decimal" w:pos="461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74C0000" w14:textId="77777777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9A8E886" w14:textId="77777777" w:rsidR="00D43238" w:rsidRPr="00553AB0" w:rsidRDefault="00D43238" w:rsidP="00E33428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6FED456D" w14:textId="61F69CEE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376</w:t>
            </w:r>
            <w:r w:rsidR="005846B0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853</w:t>
            </w:r>
          </w:p>
        </w:tc>
        <w:tc>
          <w:tcPr>
            <w:tcW w:w="180" w:type="dxa"/>
          </w:tcPr>
          <w:p w14:paraId="7C8D6440" w14:textId="77777777" w:rsidR="00D43238" w:rsidRPr="00553AB0" w:rsidRDefault="00D43238" w:rsidP="00E33428">
            <w:pPr>
              <w:pStyle w:val="acctfourfigures"/>
              <w:tabs>
                <w:tab w:val="decimal" w:pos="654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574BDC9E" w14:textId="02C13810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381</w:t>
            </w:r>
            <w:r w:rsidR="00D43238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883</w:t>
            </w:r>
          </w:p>
        </w:tc>
        <w:tc>
          <w:tcPr>
            <w:tcW w:w="180" w:type="dxa"/>
          </w:tcPr>
          <w:p w14:paraId="145B6C7F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14:paraId="125E0879" w14:textId="3018F76E" w:rsidR="00D43238" w:rsidRPr="00553AB0" w:rsidRDefault="00D43238" w:rsidP="00147A7A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C77D69C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C70F18B" w14:textId="46432328" w:rsidR="00D43238" w:rsidRPr="00553AB0" w:rsidRDefault="00D43238" w:rsidP="00147A7A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3EF3749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B28EAE6" w14:textId="67F8EC7C" w:rsidR="00D43238" w:rsidRPr="00553AB0" w:rsidRDefault="00D43238" w:rsidP="00147A7A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BC84B4E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FDA955" w14:textId="5C2713EB" w:rsidR="00D43238" w:rsidRPr="00553AB0" w:rsidRDefault="00D43238" w:rsidP="00147A7A">
            <w:pPr>
              <w:pStyle w:val="acctfourfigures"/>
              <w:tabs>
                <w:tab w:val="clear" w:pos="765"/>
                <w:tab w:val="decimal" w:pos="33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755EBFC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464AEEAD" w14:textId="2E45DC6B" w:rsidR="00D43238" w:rsidRPr="00553AB0" w:rsidRDefault="00D43238" w:rsidP="00147A7A">
            <w:pPr>
              <w:pStyle w:val="acctfourfigures"/>
              <w:tabs>
                <w:tab w:val="clear" w:pos="765"/>
                <w:tab w:val="decimal" w:pos="30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3B32B4E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B911B9D" w14:textId="2F4288AC" w:rsidR="00D43238" w:rsidRPr="00553AB0" w:rsidRDefault="00D43238" w:rsidP="00147A7A">
            <w:pPr>
              <w:pStyle w:val="acctfourfigures"/>
              <w:tabs>
                <w:tab w:val="clear" w:pos="765"/>
                <w:tab w:val="decimal" w:pos="3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401A03C4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C83AFB9" w14:textId="156E9EF2" w:rsidR="00D43238" w:rsidRPr="00553AB0" w:rsidRDefault="00D43238" w:rsidP="00147A7A">
            <w:pPr>
              <w:pStyle w:val="acctfourfigures"/>
              <w:tabs>
                <w:tab w:val="clear" w:pos="765"/>
                <w:tab w:val="decimal" w:pos="32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2BC2AACA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4E6FF6" w14:textId="286B94A1" w:rsidR="00D43238" w:rsidRPr="00553AB0" w:rsidRDefault="00D43238" w:rsidP="00147A7A">
            <w:pPr>
              <w:pStyle w:val="acctfourfigures"/>
              <w:tabs>
                <w:tab w:val="clear" w:pos="765"/>
                <w:tab w:val="decimal" w:pos="31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D43238" w:rsidRPr="00553AB0" w14:paraId="714BCA8D" w14:textId="262A0603" w:rsidTr="00621949">
        <w:trPr>
          <w:cantSplit/>
          <w:trHeight w:val="20"/>
        </w:trPr>
        <w:tc>
          <w:tcPr>
            <w:tcW w:w="1843" w:type="dxa"/>
          </w:tcPr>
          <w:p w14:paraId="27730B85" w14:textId="77777777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85" w:type="dxa"/>
          </w:tcPr>
          <w:p w14:paraId="038DC7FC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713DB9C7" w14:textId="77777777" w:rsidR="00D43238" w:rsidRPr="00553AB0" w:rsidRDefault="00D43238" w:rsidP="00E33428">
            <w:pPr>
              <w:tabs>
                <w:tab w:val="decimal" w:pos="461"/>
                <w:tab w:val="left" w:pos="720"/>
                <w:tab w:val="decimal" w:pos="821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29" w:type="dxa"/>
          </w:tcPr>
          <w:p w14:paraId="680D0013" w14:textId="77777777" w:rsidR="00D43238" w:rsidRPr="00553AB0" w:rsidRDefault="00D43238" w:rsidP="00E33428">
            <w:pPr>
              <w:tabs>
                <w:tab w:val="decimal" w:pos="461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C8D19C" w14:textId="77777777" w:rsidR="00D43238" w:rsidRPr="00553AB0" w:rsidRDefault="00D43238" w:rsidP="00E33428">
            <w:pPr>
              <w:tabs>
                <w:tab w:val="decimal" w:pos="461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41E3F6B" w14:textId="77777777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7739501" w14:textId="77777777" w:rsidR="00D43238" w:rsidRPr="00553AB0" w:rsidRDefault="00D43238" w:rsidP="00E33428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58283CDA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AB349D8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6B24A45B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C21C6F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6CC9C562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3A63292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9EEC927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8A7CD44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287A52FE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CE90F8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A9C6ADC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DBC61FF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6F0858F0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E48DF35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CA7BD03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14B2105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156E580" w14:textId="410F415B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</w:tcPr>
          <w:p w14:paraId="4A0395C2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5356C2B" w14:textId="77777777" w:rsidR="00D43238" w:rsidRPr="00553AB0" w:rsidRDefault="00D43238" w:rsidP="00147A7A">
            <w:pPr>
              <w:pStyle w:val="acctfourfigures"/>
              <w:tabs>
                <w:tab w:val="clear" w:pos="765"/>
                <w:tab w:val="decimal" w:pos="311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43238" w:rsidRPr="00553AB0" w14:paraId="5D202D30" w14:textId="5D83879C" w:rsidTr="002D5303">
        <w:trPr>
          <w:cantSplit/>
          <w:trHeight w:val="20"/>
        </w:trPr>
        <w:tc>
          <w:tcPr>
            <w:tcW w:w="1843" w:type="dxa"/>
          </w:tcPr>
          <w:p w14:paraId="70BA52B6" w14:textId="2C1D2832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1785" w:type="dxa"/>
          </w:tcPr>
          <w:p w14:paraId="3704139E" w14:textId="759BC0FB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ผลิตภัณฑ์อาหารและ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เครื่องดื่ม</w:t>
            </w:r>
          </w:p>
        </w:tc>
        <w:tc>
          <w:tcPr>
            <w:tcW w:w="992" w:type="dxa"/>
            <w:vAlign w:val="bottom"/>
          </w:tcPr>
          <w:p w14:paraId="327165D9" w14:textId="73474D93" w:rsidR="00D43238" w:rsidRPr="00553AB0" w:rsidRDefault="00D43238" w:rsidP="00E3342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435CFA51" w14:textId="7D9005B6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60FBD003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767F415" w14:textId="1696058A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2A0BA02C" w14:textId="77777777" w:rsidR="00D43238" w:rsidRPr="00553AB0" w:rsidRDefault="00D43238" w:rsidP="00E33428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1B0C89F5" w14:textId="23AB9AFC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543</w:t>
            </w:r>
            <w:r w:rsidR="0041720E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073</w:t>
            </w:r>
          </w:p>
        </w:tc>
        <w:tc>
          <w:tcPr>
            <w:tcW w:w="180" w:type="dxa"/>
          </w:tcPr>
          <w:p w14:paraId="4B154AE7" w14:textId="77777777" w:rsidR="00D43238" w:rsidRPr="00553AB0" w:rsidRDefault="00D43238" w:rsidP="00E33428">
            <w:pPr>
              <w:pStyle w:val="acctfourfigures"/>
              <w:tabs>
                <w:tab w:val="decimal" w:pos="654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AE76407" w14:textId="35BE3403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709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229</w:t>
            </w:r>
          </w:p>
        </w:tc>
        <w:tc>
          <w:tcPr>
            <w:tcW w:w="180" w:type="dxa"/>
          </w:tcPr>
          <w:p w14:paraId="69F5076E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782AEB36" w14:textId="425A57F5" w:rsidR="00D43238" w:rsidRPr="00553AB0" w:rsidRDefault="00012299" w:rsidP="00E33428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80" w:type="dxa"/>
          </w:tcPr>
          <w:p w14:paraId="218E782C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1A4E5B5" w14:textId="0CA66469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80" w:type="dxa"/>
          </w:tcPr>
          <w:p w14:paraId="5E0D33A8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83AB3E" w14:textId="69A66730" w:rsidR="00D43238" w:rsidRPr="00553AB0" w:rsidRDefault="00D43238" w:rsidP="00147A7A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4D42FD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00FB91B" w14:textId="12A8E14C" w:rsidR="00D43238" w:rsidRPr="00553AB0" w:rsidRDefault="00D43238" w:rsidP="00147A7A">
            <w:pPr>
              <w:pStyle w:val="acctfourfigures"/>
              <w:tabs>
                <w:tab w:val="clear" w:pos="765"/>
                <w:tab w:val="decimal" w:pos="33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3D0871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5E79A367" w14:textId="0FD5D7A7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7B7E83C6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924F92" w14:textId="4917DD35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78" w:type="dxa"/>
          </w:tcPr>
          <w:p w14:paraId="08A5FC14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0BEA3861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B1D270" w14:textId="576262A5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399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463</w:t>
            </w:r>
          </w:p>
        </w:tc>
        <w:tc>
          <w:tcPr>
            <w:tcW w:w="202" w:type="dxa"/>
          </w:tcPr>
          <w:p w14:paraId="1F0FEF65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38E40DAF" w14:textId="77777777" w:rsidR="00D43238" w:rsidRPr="00553AB0" w:rsidRDefault="00D43238" w:rsidP="00147A7A">
            <w:pPr>
              <w:pStyle w:val="acctfourfigures"/>
              <w:tabs>
                <w:tab w:val="clear" w:pos="765"/>
                <w:tab w:val="decimal" w:pos="311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9F64B48" w14:textId="1FEDD435" w:rsidR="00D43238" w:rsidRPr="00553AB0" w:rsidRDefault="00D43238" w:rsidP="00147A7A">
            <w:pPr>
              <w:pStyle w:val="acctfourfigures"/>
              <w:tabs>
                <w:tab w:val="clear" w:pos="765"/>
                <w:tab w:val="decimal" w:pos="31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D43238" w:rsidRPr="00553AB0" w14:paraId="3E04D532" w14:textId="18B2DA4E" w:rsidTr="00731021">
        <w:trPr>
          <w:cantSplit/>
          <w:trHeight w:val="20"/>
        </w:trPr>
        <w:tc>
          <w:tcPr>
            <w:tcW w:w="1843" w:type="dxa"/>
          </w:tcPr>
          <w:p w14:paraId="50826EE2" w14:textId="15AA0D3B" w:rsidR="00D43238" w:rsidRPr="00553AB0" w:rsidRDefault="00731021" w:rsidP="00E33428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/>
                <w:sz w:val="26"/>
                <w:szCs w:val="26"/>
                <w:cs/>
              </w:rPr>
            </w:pPr>
            <w:r w:rsidRPr="00553AB0">
              <w:rPr>
                <w:color w:val="000000"/>
                <w:cs/>
              </w:rPr>
              <w:t>บริษัท โอสถสภา ไทโช จำกัด</w:t>
            </w:r>
            <w:r w:rsidRPr="00553AB0">
              <w:rPr>
                <w:rFonts w:hint="cs"/>
                <w:color w:val="000000"/>
                <w:cs/>
              </w:rPr>
              <w:t xml:space="preserve"> (เดิมชื่อ </w:t>
            </w:r>
            <w:r w:rsidR="00BB0554">
              <w:rPr>
                <w:color w:val="000000"/>
              </w:rPr>
              <w:t>“</w:t>
            </w:r>
            <w:r w:rsidRPr="00553AB0">
              <w:rPr>
                <w:color w:val="000000"/>
                <w:cs/>
              </w:rPr>
              <w:t>บริษัท โอสถสภา</w:t>
            </w:r>
            <w:r w:rsidRPr="00553AB0">
              <w:rPr>
                <w:rFonts w:hint="cs"/>
                <w:color w:val="000000"/>
                <w:cs/>
              </w:rPr>
              <w:t xml:space="preserve"> </w:t>
            </w:r>
            <w:r w:rsidRPr="00553AB0">
              <w:rPr>
                <w:color w:val="000000"/>
                <w:cs/>
              </w:rPr>
              <w:t xml:space="preserve">ไทโช </w:t>
            </w:r>
            <w:r w:rsidRPr="00553AB0">
              <w:rPr>
                <w:color w:val="000000"/>
                <w:cs/>
              </w:rPr>
              <w:br/>
              <w:t>ฟาร์มาซูติคอล จำกัด</w:t>
            </w:r>
            <w:r w:rsidR="00BB0554">
              <w:rPr>
                <w:color w:val="000000"/>
              </w:rPr>
              <w:t>”</w:t>
            </w:r>
            <w:r w:rsidRPr="00553AB0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785" w:type="dxa"/>
          </w:tcPr>
          <w:p w14:paraId="36E4A8D9" w14:textId="40A2AFC0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จัดจำหน่ายยา เครื่องดื่มเพื่อสุขภาพ และอาหารเพื่อสุขภาพ</w:t>
            </w:r>
          </w:p>
        </w:tc>
        <w:tc>
          <w:tcPr>
            <w:tcW w:w="992" w:type="dxa"/>
            <w:vAlign w:val="bottom"/>
          </w:tcPr>
          <w:p w14:paraId="7D2E5103" w14:textId="3C3D2B9F" w:rsidR="00D43238" w:rsidRPr="00553AB0" w:rsidRDefault="00D43238" w:rsidP="00E3342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74E6EB87" w14:textId="7DB6CA34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59E69B98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7EEBF24D" w14:textId="6524A65D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3CBB7D3E" w14:textId="77777777" w:rsidR="00D43238" w:rsidRPr="00553AB0" w:rsidRDefault="00D43238" w:rsidP="00E33428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FC0845E" w14:textId="686FE100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109</w:t>
            </w:r>
            <w:r w:rsidR="0041720E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076</w:t>
            </w:r>
          </w:p>
        </w:tc>
        <w:tc>
          <w:tcPr>
            <w:tcW w:w="180" w:type="dxa"/>
          </w:tcPr>
          <w:p w14:paraId="17A309FB" w14:textId="77777777" w:rsidR="00D43238" w:rsidRPr="00553AB0" w:rsidRDefault="00D43238" w:rsidP="00E33428">
            <w:pPr>
              <w:pStyle w:val="acctfourfigures"/>
              <w:tabs>
                <w:tab w:val="decimal" w:pos="654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4C29129" w14:textId="168AD893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150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121</w:t>
            </w:r>
          </w:p>
        </w:tc>
        <w:tc>
          <w:tcPr>
            <w:tcW w:w="180" w:type="dxa"/>
          </w:tcPr>
          <w:p w14:paraId="1747CDD4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38B00220" w14:textId="42ADA868" w:rsidR="00D43238" w:rsidRPr="00553AB0" w:rsidRDefault="00012299" w:rsidP="00E33428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80" w:type="dxa"/>
          </w:tcPr>
          <w:p w14:paraId="534E63BC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1550289" w14:textId="12DB5161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80" w:type="dxa"/>
          </w:tcPr>
          <w:p w14:paraId="354EF014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05CEC7C" w14:textId="2FD196A6" w:rsidR="00D43238" w:rsidRPr="00553AB0" w:rsidRDefault="00D43238" w:rsidP="00147A7A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E91F62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65DBFD" w14:textId="3974873A" w:rsidR="00D43238" w:rsidRPr="00553AB0" w:rsidRDefault="00D43238" w:rsidP="00147A7A">
            <w:pPr>
              <w:pStyle w:val="acctfourfigures"/>
              <w:tabs>
                <w:tab w:val="clear" w:pos="765"/>
                <w:tab w:val="decimal" w:pos="33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B551FF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1A17A2B8" w14:textId="274DBF25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80" w:type="dxa"/>
          </w:tcPr>
          <w:p w14:paraId="17CA22B8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A2B753" w14:textId="6CDB5176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</w:tcPr>
          <w:p w14:paraId="1D37B5BE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096145B" w14:textId="6E017EBD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107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846</w:t>
            </w:r>
          </w:p>
        </w:tc>
        <w:tc>
          <w:tcPr>
            <w:tcW w:w="202" w:type="dxa"/>
            <w:vAlign w:val="bottom"/>
          </w:tcPr>
          <w:p w14:paraId="0E45A428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06DB150" w14:textId="168048C2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285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474</w:t>
            </w:r>
          </w:p>
        </w:tc>
      </w:tr>
      <w:tr w:rsidR="00D43238" w:rsidRPr="00553AB0" w14:paraId="4D2DB705" w14:textId="2B380EC6" w:rsidTr="002D5303">
        <w:trPr>
          <w:cantSplit/>
          <w:trHeight w:val="20"/>
        </w:trPr>
        <w:tc>
          <w:tcPr>
            <w:tcW w:w="1843" w:type="dxa"/>
          </w:tcPr>
          <w:p w14:paraId="23F6CF3C" w14:textId="13085CE6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บริษัท ยามามูระ </w:t>
            </w:r>
            <w:r w:rsidRPr="00553AB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553AB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อินเตอร์เนชั่น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แนล (ประเทศไทย) จำกัด</w:t>
            </w:r>
          </w:p>
        </w:tc>
        <w:tc>
          <w:tcPr>
            <w:tcW w:w="1785" w:type="dxa"/>
            <w:vAlign w:val="bottom"/>
          </w:tcPr>
          <w:p w14:paraId="4E78EFBC" w14:textId="3BB31BA2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จัดจำหน่ายบรรจุภัณฑ์ เครื่องจักร ชิ้นส่วนและอุปกรณ์ต่าง ๆ</w:t>
            </w:r>
          </w:p>
        </w:tc>
        <w:tc>
          <w:tcPr>
            <w:tcW w:w="992" w:type="dxa"/>
            <w:vAlign w:val="bottom"/>
          </w:tcPr>
          <w:p w14:paraId="1091EF51" w14:textId="27BAC45C" w:rsidR="00D43238" w:rsidRPr="00553AB0" w:rsidRDefault="00D43238" w:rsidP="00E3342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4996BF1B" w14:textId="6D31EB89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372E4FFE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6BF8D4E" w14:textId="5A90E1FF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7D9CAE7E" w14:textId="77777777" w:rsidR="00D43238" w:rsidRPr="00553AB0" w:rsidRDefault="00D43238" w:rsidP="00E33428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EDF0AB6" w14:textId="43D8A2AF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12</w:t>
            </w:r>
            <w:r w:rsidR="0041720E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48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</w:tcPr>
          <w:p w14:paraId="4DAADA88" w14:textId="77777777" w:rsidR="00D43238" w:rsidRPr="00553AB0" w:rsidRDefault="00D43238" w:rsidP="00E33428">
            <w:pPr>
              <w:pStyle w:val="acctfourfigures"/>
              <w:tabs>
                <w:tab w:val="decimal" w:pos="654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E8E7B55" w14:textId="034B7534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202</w:t>
            </w:r>
          </w:p>
        </w:tc>
        <w:tc>
          <w:tcPr>
            <w:tcW w:w="180" w:type="dxa"/>
          </w:tcPr>
          <w:p w14:paraId="2B1E433F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430699C9" w14:textId="4F530428" w:rsidR="00D43238" w:rsidRPr="00553AB0" w:rsidRDefault="00012299" w:rsidP="00E33428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0" w:type="dxa"/>
          </w:tcPr>
          <w:p w14:paraId="6F467BF3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E0E0180" w14:textId="4B08EB7A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0" w:type="dxa"/>
          </w:tcPr>
          <w:p w14:paraId="7A5C7ED0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979E062" w14:textId="739F0CB3" w:rsidR="00D43238" w:rsidRPr="00553AB0" w:rsidRDefault="00AD4A95" w:rsidP="00147A7A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3A1DBF4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7FFD00" w14:textId="5875A5CF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871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019CF46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2931AE50" w14:textId="6949CF6D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E6330D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0" w:type="dxa"/>
          </w:tcPr>
          <w:p w14:paraId="71F8EC88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970375" w14:textId="66A2CFE3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029</w:t>
            </w:r>
          </w:p>
        </w:tc>
        <w:tc>
          <w:tcPr>
            <w:tcW w:w="178" w:type="dxa"/>
          </w:tcPr>
          <w:p w14:paraId="3300AD68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A7A5858" w14:textId="77777777" w:rsidR="00D43238" w:rsidRPr="00553AB0" w:rsidRDefault="00D43238" w:rsidP="00147A7A">
            <w:pPr>
              <w:pStyle w:val="acctfourfigures"/>
              <w:tabs>
                <w:tab w:val="clear" w:pos="765"/>
                <w:tab w:val="decimal" w:pos="31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3F02B8A" w14:textId="77777777" w:rsidR="00D43238" w:rsidRPr="00553AB0" w:rsidRDefault="00D43238" w:rsidP="00147A7A">
            <w:pPr>
              <w:pStyle w:val="acctfourfigures"/>
              <w:tabs>
                <w:tab w:val="clear" w:pos="765"/>
                <w:tab w:val="decimal" w:pos="31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D61FFD" w14:textId="6FC31968" w:rsidR="00D43238" w:rsidRPr="00553AB0" w:rsidRDefault="00D43238" w:rsidP="00147A7A">
            <w:pPr>
              <w:pStyle w:val="acctfourfigures"/>
              <w:tabs>
                <w:tab w:val="clear" w:pos="765"/>
                <w:tab w:val="decimal" w:pos="31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353027EE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33E7067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6D6B14AE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209B8B10" w14:textId="31802509" w:rsidR="00D43238" w:rsidRPr="00553AB0" w:rsidRDefault="00D43238" w:rsidP="00147A7A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D43238" w:rsidRPr="00553AB0" w14:paraId="73A47466" w14:textId="0A32A315" w:rsidTr="00B63A94">
        <w:trPr>
          <w:cantSplit/>
          <w:trHeight w:val="20"/>
        </w:trPr>
        <w:tc>
          <w:tcPr>
            <w:tcW w:w="1843" w:type="dxa"/>
          </w:tcPr>
          <w:p w14:paraId="1C1F6EDE" w14:textId="430BCBDF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 xml:space="preserve">PT </w:t>
            </w:r>
            <w:proofErr w:type="spellStart"/>
            <w:r w:rsidRPr="00553AB0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553AB0">
              <w:rPr>
                <w:rFonts w:asciiTheme="majorBidi" w:hAnsiTheme="majorBidi" w:cstheme="majorBidi"/>
                <w:sz w:val="26"/>
                <w:szCs w:val="26"/>
              </w:rPr>
              <w:t xml:space="preserve"> ABC Indonesia</w:t>
            </w:r>
          </w:p>
        </w:tc>
        <w:tc>
          <w:tcPr>
            <w:tcW w:w="1785" w:type="dxa"/>
          </w:tcPr>
          <w:p w14:paraId="7CECF28B" w14:textId="36990AAC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หยุดดำเนินกิจการ</w:t>
            </w:r>
          </w:p>
        </w:tc>
        <w:tc>
          <w:tcPr>
            <w:tcW w:w="992" w:type="dxa"/>
            <w:vAlign w:val="bottom"/>
          </w:tcPr>
          <w:p w14:paraId="2921ABAB" w14:textId="283B281A" w:rsidR="00D43238" w:rsidRPr="00553AB0" w:rsidRDefault="00D43238" w:rsidP="00E3342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อินโดนีเซีย</w:t>
            </w:r>
          </w:p>
        </w:tc>
        <w:tc>
          <w:tcPr>
            <w:tcW w:w="629" w:type="dxa"/>
            <w:vAlign w:val="bottom"/>
          </w:tcPr>
          <w:p w14:paraId="0BC38BA0" w14:textId="17E1A63B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67D03E0F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AE9A37C" w14:textId="56A56F67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3031A450" w14:textId="77777777" w:rsidR="00D43238" w:rsidRPr="00553AB0" w:rsidRDefault="00D43238" w:rsidP="00E33428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B7969D9" w14:textId="0EAB4091" w:rsidR="00D43238" w:rsidRPr="00553AB0" w:rsidRDefault="0041720E" w:rsidP="00147A7A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BDEB366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9953CC7" w14:textId="2F81651B" w:rsidR="00D43238" w:rsidRPr="00553AB0" w:rsidRDefault="00D43238" w:rsidP="00147A7A">
            <w:pPr>
              <w:pStyle w:val="acctfourfigures"/>
              <w:tabs>
                <w:tab w:val="clear" w:pos="765"/>
                <w:tab w:val="decimal" w:pos="38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D496759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640E9EFE" w14:textId="7CB51D2F" w:rsidR="00D43238" w:rsidRPr="00553AB0" w:rsidRDefault="00D43238" w:rsidP="00147A7A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F65210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7B6F6D8" w14:textId="3285A4DE" w:rsidR="00D43238" w:rsidRPr="00553AB0" w:rsidRDefault="00D43238" w:rsidP="00147A7A">
            <w:pPr>
              <w:pStyle w:val="acctfourfigures"/>
              <w:tabs>
                <w:tab w:val="clear" w:pos="765"/>
                <w:tab w:val="decimal" w:pos="31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289DCD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3A9971" w14:textId="3E688663" w:rsidR="00D43238" w:rsidRPr="00553AB0" w:rsidRDefault="00D43238" w:rsidP="00147A7A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1D40F8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52376D" w14:textId="02900B85" w:rsidR="00D43238" w:rsidRPr="00553AB0" w:rsidRDefault="00D43238" w:rsidP="00147A7A">
            <w:pPr>
              <w:pStyle w:val="acctfourfigures"/>
              <w:tabs>
                <w:tab w:val="clear" w:pos="765"/>
                <w:tab w:val="decimal" w:pos="33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24EF18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4EF542CA" w14:textId="1F3301E5" w:rsidR="00D43238" w:rsidRPr="00553AB0" w:rsidRDefault="00D43238" w:rsidP="00147A7A">
            <w:pPr>
              <w:pStyle w:val="acctfourfigures"/>
              <w:tabs>
                <w:tab w:val="clear" w:pos="765"/>
                <w:tab w:val="decimal" w:pos="32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100C69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CB8E77F" w14:textId="5DE9E001" w:rsidR="00D43238" w:rsidRPr="00553AB0" w:rsidRDefault="00D43238" w:rsidP="00E648CB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46B0416C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5837316" w14:textId="77777777" w:rsidR="00D43238" w:rsidRPr="00553AB0" w:rsidRDefault="00D43238" w:rsidP="00147A7A">
            <w:pPr>
              <w:pStyle w:val="acctfourfigures"/>
              <w:tabs>
                <w:tab w:val="clear" w:pos="765"/>
                <w:tab w:val="decimal" w:pos="31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0F28C68" w14:textId="2EE2E7BD" w:rsidR="00D43238" w:rsidRPr="00553AB0" w:rsidRDefault="00D43238" w:rsidP="00147A7A">
            <w:pPr>
              <w:pStyle w:val="acctfourfigures"/>
              <w:tabs>
                <w:tab w:val="clear" w:pos="765"/>
                <w:tab w:val="decimal" w:pos="31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162982D2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785D45F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A70DEE" w14:textId="44312943" w:rsidR="00D43238" w:rsidRPr="00553AB0" w:rsidRDefault="00D43238" w:rsidP="00147A7A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33428" w:rsidRPr="00553AB0" w14:paraId="684EE56E" w14:textId="77777777" w:rsidTr="00B63A94">
        <w:trPr>
          <w:cantSplit/>
          <w:trHeight w:val="20"/>
        </w:trPr>
        <w:tc>
          <w:tcPr>
            <w:tcW w:w="1843" w:type="dxa"/>
          </w:tcPr>
          <w:p w14:paraId="349800DE" w14:textId="77777777" w:rsidR="00E33428" w:rsidRPr="00553AB0" w:rsidRDefault="00E33428" w:rsidP="00E33428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66617E5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5AF7E76" w14:textId="77777777" w:rsidR="00E33428" w:rsidRPr="00553AB0" w:rsidRDefault="00E33428" w:rsidP="00E3342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8935FA4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C8EA32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2ECD7547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18FAF7" w14:textId="77777777" w:rsidR="00E33428" w:rsidRPr="00553AB0" w:rsidRDefault="00E33428" w:rsidP="00E33428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286084DD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D5CF6E" w14:textId="77777777" w:rsidR="00E33428" w:rsidRPr="00553AB0" w:rsidRDefault="00E3342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A836AD4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A625E0" w14:textId="77777777" w:rsidR="00E33428" w:rsidRPr="00553AB0" w:rsidRDefault="00E3342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2707DA91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58BE7F" w14:textId="77777777" w:rsidR="00E33428" w:rsidRPr="00553AB0" w:rsidRDefault="00E3342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E90F577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A259C4B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FE9965A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39E1E0" w14:textId="77777777" w:rsidR="00E33428" w:rsidRPr="00553AB0" w:rsidRDefault="00E3342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9B066D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5231FA" w14:textId="77777777" w:rsidR="00E33428" w:rsidRPr="00553AB0" w:rsidRDefault="00E3342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04542E5F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45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83B161" w14:textId="77777777" w:rsidR="00E33428" w:rsidRPr="00553AB0" w:rsidRDefault="00E3342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3898EC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3D4F88E6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F43C05D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</w:tcPr>
          <w:p w14:paraId="55377D56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4CD02601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33428" w:rsidRPr="00553AB0" w14:paraId="60DABABA" w14:textId="77777777" w:rsidTr="00B63A94">
        <w:trPr>
          <w:cantSplit/>
          <w:trHeight w:val="20"/>
        </w:trPr>
        <w:tc>
          <w:tcPr>
            <w:tcW w:w="1843" w:type="dxa"/>
          </w:tcPr>
          <w:p w14:paraId="2ABF95E3" w14:textId="77777777" w:rsidR="00E33428" w:rsidRPr="00553AB0" w:rsidRDefault="00E33428" w:rsidP="00E33428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12E6018E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CD66121" w14:textId="77777777" w:rsidR="00E33428" w:rsidRPr="00553AB0" w:rsidRDefault="00E33428" w:rsidP="00E3342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758FFD5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C5B8E35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F6B5C73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4C66F69" w14:textId="77777777" w:rsidR="00E33428" w:rsidRPr="00553AB0" w:rsidRDefault="00E33428" w:rsidP="00E33428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1BACDB80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16D747F" w14:textId="77777777" w:rsidR="00E33428" w:rsidRPr="00553AB0" w:rsidRDefault="00E3342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F1B1269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C9E4405" w14:textId="77777777" w:rsidR="00E33428" w:rsidRPr="00553AB0" w:rsidRDefault="00E3342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5EA47A03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E9AB37" w14:textId="77777777" w:rsidR="00E33428" w:rsidRPr="00553AB0" w:rsidRDefault="00E3342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D5A4CED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45E1CE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FF4A781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CAC986" w14:textId="77777777" w:rsidR="00E33428" w:rsidRPr="00553AB0" w:rsidRDefault="00E3342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A1BC00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B606D2" w14:textId="77777777" w:rsidR="00E33428" w:rsidRPr="00553AB0" w:rsidRDefault="00E3342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0E307052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45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51BEF2" w14:textId="77777777" w:rsidR="00E33428" w:rsidRPr="00553AB0" w:rsidRDefault="00E3342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2173CDB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086699C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6F8E6D85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</w:tcPr>
          <w:p w14:paraId="460C7E3A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68535B19" w14:textId="77777777" w:rsidR="00E33428" w:rsidRPr="00553AB0" w:rsidRDefault="00E3342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43238" w:rsidRPr="00553AB0" w14:paraId="38F8CEEC" w14:textId="27A18E40" w:rsidTr="002D5303">
        <w:trPr>
          <w:cantSplit/>
          <w:trHeight w:val="20"/>
        </w:trPr>
        <w:tc>
          <w:tcPr>
            <w:tcW w:w="5969" w:type="dxa"/>
            <w:gridSpan w:val="6"/>
          </w:tcPr>
          <w:p w14:paraId="489D1BBE" w14:textId="77777777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E3E22D6" w14:textId="77777777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40CB4B47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213ACF9" w14:textId="77777777" w:rsidR="00D43238" w:rsidRPr="00553AB0" w:rsidRDefault="00D43238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515" w:type="dxa"/>
            <w:gridSpan w:val="15"/>
          </w:tcPr>
          <w:p w14:paraId="7BDAEC09" w14:textId="42EE5F52" w:rsidR="00D43238" w:rsidRPr="00553AB0" w:rsidRDefault="00D43238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43238" w:rsidRPr="00553AB0" w14:paraId="4336446A" w14:textId="189E1DB7" w:rsidTr="002D5303">
        <w:trPr>
          <w:cantSplit/>
          <w:trHeight w:val="20"/>
        </w:trPr>
        <w:tc>
          <w:tcPr>
            <w:tcW w:w="1843" w:type="dxa"/>
            <w:vAlign w:val="bottom"/>
          </w:tcPr>
          <w:p w14:paraId="3C270063" w14:textId="77777777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785" w:type="dxa"/>
          </w:tcPr>
          <w:p w14:paraId="3F46A8D6" w14:textId="77777777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C7EF8A" w14:textId="77777777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553D33C9" w14:textId="77777777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  <w:p w14:paraId="27F877C5" w14:textId="77777777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349" w:type="dxa"/>
            <w:gridSpan w:val="3"/>
          </w:tcPr>
          <w:p w14:paraId="02177A91" w14:textId="77777777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59C5B06A" w14:textId="77777777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100DC501" w14:textId="77777777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7B4B7075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18262215" w14:textId="77777777" w:rsidR="00D43238" w:rsidRPr="00553AB0" w:rsidRDefault="00D43238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9F63090" w14:textId="77777777" w:rsidR="00D43238" w:rsidRPr="00553AB0" w:rsidRDefault="00D43238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44B1A8E1" w14:textId="77777777" w:rsidR="00D43238" w:rsidRPr="00553AB0" w:rsidRDefault="00D43238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EA88BCA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307AC3C" w14:textId="77777777" w:rsidR="00D43238" w:rsidRPr="00553AB0" w:rsidRDefault="00D43238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8674A58" w14:textId="77777777" w:rsidR="00D43238" w:rsidRPr="00553AB0" w:rsidRDefault="00D43238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14" w:type="dxa"/>
            <w:gridSpan w:val="3"/>
            <w:vAlign w:val="bottom"/>
          </w:tcPr>
          <w:p w14:paraId="5D9BF5EC" w14:textId="77777777" w:rsidR="00D43238" w:rsidRPr="00553AB0" w:rsidRDefault="00D43238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ราคาทุน-สุทธิ</w:t>
            </w:r>
          </w:p>
        </w:tc>
        <w:tc>
          <w:tcPr>
            <w:tcW w:w="178" w:type="dxa"/>
          </w:tcPr>
          <w:p w14:paraId="129748C5" w14:textId="77777777" w:rsidR="00D43238" w:rsidRPr="00553AB0" w:rsidRDefault="00D43238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2" w:type="dxa"/>
            <w:gridSpan w:val="3"/>
            <w:vAlign w:val="bottom"/>
          </w:tcPr>
          <w:p w14:paraId="3559B75F" w14:textId="77777777" w:rsidR="00D43238" w:rsidRPr="00553AB0" w:rsidRDefault="00D43238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04E6C67B" w14:textId="4DDC982B" w:rsidR="00D43238" w:rsidRPr="00553AB0" w:rsidRDefault="00D43238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D43238" w:rsidRPr="00553AB0" w14:paraId="437472F0" w14:textId="24591DB9" w:rsidTr="002D5303">
        <w:trPr>
          <w:cantSplit/>
          <w:trHeight w:val="20"/>
        </w:trPr>
        <w:tc>
          <w:tcPr>
            <w:tcW w:w="1843" w:type="dxa"/>
          </w:tcPr>
          <w:p w14:paraId="13EB5CA5" w14:textId="77777777" w:rsidR="00D43238" w:rsidRPr="00553AB0" w:rsidRDefault="00D43238" w:rsidP="00E3342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74DDA04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B1AE83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vAlign w:val="center"/>
          </w:tcPr>
          <w:p w14:paraId="0B809004" w14:textId="024E2E78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5E219450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14:paraId="49439701" w14:textId="5DD79D14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</w:tcPr>
          <w:p w14:paraId="4104E851" w14:textId="77777777" w:rsidR="00D43238" w:rsidRPr="00553AB0" w:rsidRDefault="00D43238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97" w:type="dxa"/>
            <w:vAlign w:val="center"/>
          </w:tcPr>
          <w:p w14:paraId="745134ED" w14:textId="4A25B077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6A686F91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438CF71A" w14:textId="5C6BB615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</w:tcPr>
          <w:p w14:paraId="11F069BA" w14:textId="77777777" w:rsidR="00D43238" w:rsidRPr="00553AB0" w:rsidRDefault="00D43238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14:paraId="4F14D0C6" w14:textId="31AF5FA2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6C9A0B5A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CB26A36" w14:textId="584F626D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</w:tcPr>
          <w:p w14:paraId="13A196D3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3923E436" w14:textId="5CA419B9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0F6B101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2F12E7C" w14:textId="0D1DB5AB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</w:tcPr>
          <w:p w14:paraId="79910A95" w14:textId="77777777" w:rsidR="00D43238" w:rsidRPr="00553AB0" w:rsidRDefault="00D43238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4C4FF788" w14:textId="6D420FAB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2D8017C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3BDCD29" w14:textId="6ECD1732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78" w:type="dxa"/>
          </w:tcPr>
          <w:p w14:paraId="407FA103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1F7B8D0A" w14:textId="0C1DB586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02" w:type="dxa"/>
            <w:vAlign w:val="center"/>
          </w:tcPr>
          <w:p w14:paraId="25400B30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09D60F29" w14:textId="538813B5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</w:tr>
      <w:tr w:rsidR="00D43238" w:rsidRPr="00553AB0" w14:paraId="0985C8C1" w14:textId="74106046" w:rsidTr="006A2541">
        <w:trPr>
          <w:cantSplit/>
          <w:trHeight w:val="247"/>
        </w:trPr>
        <w:tc>
          <w:tcPr>
            <w:tcW w:w="1843" w:type="dxa"/>
          </w:tcPr>
          <w:p w14:paraId="656A413E" w14:textId="77777777" w:rsidR="00D43238" w:rsidRPr="00553AB0" w:rsidRDefault="00D43238" w:rsidP="00E3342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3855E27B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DE654B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3"/>
            <w:vAlign w:val="center"/>
          </w:tcPr>
          <w:p w14:paraId="5BE0DB91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(</w:t>
            </w:r>
            <w:r w:rsidRPr="00553AB0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553AB0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5C54240A" w14:textId="77777777" w:rsidR="00D43238" w:rsidRPr="00553AB0" w:rsidRDefault="00D43238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484" w:type="dxa"/>
            <w:gridSpan w:val="19"/>
          </w:tcPr>
          <w:p w14:paraId="334A491A" w14:textId="7B50BCE3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553AB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2612E6" w:rsidRPr="00553AB0" w14:paraId="641670AF" w14:textId="77777777" w:rsidTr="006A2541">
        <w:trPr>
          <w:cantSplit/>
          <w:trHeight w:val="202"/>
        </w:trPr>
        <w:tc>
          <w:tcPr>
            <w:tcW w:w="1843" w:type="dxa"/>
          </w:tcPr>
          <w:p w14:paraId="77E2EB34" w14:textId="4BEDCCEE" w:rsidR="002612E6" w:rsidRPr="00553AB0" w:rsidRDefault="002612E6" w:rsidP="006A2541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85" w:type="dxa"/>
          </w:tcPr>
          <w:p w14:paraId="57661D34" w14:textId="77777777" w:rsidR="002612E6" w:rsidRPr="00553AB0" w:rsidRDefault="002612E6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7B42B7" w14:textId="77777777" w:rsidR="002612E6" w:rsidRPr="00553AB0" w:rsidRDefault="002612E6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3"/>
            <w:vAlign w:val="center"/>
          </w:tcPr>
          <w:p w14:paraId="2ABB0C65" w14:textId="77777777" w:rsidR="002612E6" w:rsidRPr="00553AB0" w:rsidRDefault="002612E6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</w:tcPr>
          <w:p w14:paraId="64D75515" w14:textId="77777777" w:rsidR="002612E6" w:rsidRPr="00553AB0" w:rsidRDefault="002612E6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484" w:type="dxa"/>
            <w:gridSpan w:val="19"/>
          </w:tcPr>
          <w:p w14:paraId="33E7F107" w14:textId="77777777" w:rsidR="002612E6" w:rsidRPr="00553AB0" w:rsidRDefault="002612E6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</w:tr>
      <w:tr w:rsidR="0041720E" w:rsidRPr="00553AB0" w14:paraId="099FA2F7" w14:textId="43E34509" w:rsidTr="00621949">
        <w:trPr>
          <w:cantSplit/>
          <w:trHeight w:val="20"/>
        </w:trPr>
        <w:tc>
          <w:tcPr>
            <w:tcW w:w="1843" w:type="dxa"/>
          </w:tcPr>
          <w:p w14:paraId="16E66F9F" w14:textId="007E2918" w:rsidR="0041720E" w:rsidRPr="00553AB0" w:rsidRDefault="0041720E" w:rsidP="00E33428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sz w:val="26"/>
                <w:szCs w:val="26"/>
              </w:rPr>
              <w:t>MYANMAR GOLDEN EAGLE COMPANY LIMITED</w:t>
            </w:r>
          </w:p>
        </w:tc>
        <w:tc>
          <w:tcPr>
            <w:tcW w:w="1785" w:type="dxa"/>
          </w:tcPr>
          <w:p w14:paraId="2154F61D" w14:textId="6ADCE71F" w:rsidR="0041720E" w:rsidRPr="00553AB0" w:rsidRDefault="0041720E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ผลิตและจัดจำหน่าย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ขวดแก้ว</w:t>
            </w:r>
          </w:p>
        </w:tc>
        <w:tc>
          <w:tcPr>
            <w:tcW w:w="992" w:type="dxa"/>
            <w:vAlign w:val="bottom"/>
          </w:tcPr>
          <w:p w14:paraId="537277B9" w14:textId="7739B840" w:rsidR="0041720E" w:rsidRPr="00553AB0" w:rsidRDefault="0041720E" w:rsidP="00E3342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สาธารณรัฐแห่งสหภาพเมียนมาร์</w:t>
            </w:r>
          </w:p>
        </w:tc>
        <w:tc>
          <w:tcPr>
            <w:tcW w:w="629" w:type="dxa"/>
            <w:vAlign w:val="bottom"/>
          </w:tcPr>
          <w:p w14:paraId="6967CF18" w14:textId="5F0A0D9B" w:rsidR="0041720E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</w:t>
            </w:r>
            <w:r w:rsidR="0041720E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4E80B238" w14:textId="77777777" w:rsidR="0041720E" w:rsidRPr="00553AB0" w:rsidRDefault="0041720E" w:rsidP="00E3342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A41FAC4" w14:textId="12381EBC" w:rsidR="0041720E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</w:t>
            </w:r>
            <w:r w:rsidR="0041720E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103E04AD" w14:textId="77777777" w:rsidR="0041720E" w:rsidRPr="00553AB0" w:rsidRDefault="0041720E" w:rsidP="00E33428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364621A9" w14:textId="2D762182" w:rsidR="0041720E" w:rsidRPr="00553AB0" w:rsidRDefault="0041720E" w:rsidP="00B346A7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B862ECE" w14:textId="77777777" w:rsidR="0041720E" w:rsidRPr="00553AB0" w:rsidRDefault="0041720E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5BE6995" w14:textId="13CDE5AB" w:rsidR="0041720E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41720E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345</w:t>
            </w:r>
          </w:p>
        </w:tc>
        <w:tc>
          <w:tcPr>
            <w:tcW w:w="180" w:type="dxa"/>
          </w:tcPr>
          <w:p w14:paraId="14E53D51" w14:textId="77777777" w:rsidR="0041720E" w:rsidRPr="00553AB0" w:rsidRDefault="0041720E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396E0B24" w14:textId="0EF323E5" w:rsidR="0041720E" w:rsidRPr="00553AB0" w:rsidRDefault="0041720E" w:rsidP="00B346A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AE3F31" w14:textId="77777777" w:rsidR="0041720E" w:rsidRPr="00553AB0" w:rsidRDefault="0041720E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0BB0FD8" w14:textId="70183507" w:rsidR="0041720E" w:rsidRPr="00553AB0" w:rsidRDefault="0041720E" w:rsidP="00B346A7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5BB188" w14:textId="77777777" w:rsidR="0041720E" w:rsidRPr="00553AB0" w:rsidRDefault="0041720E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FB65CA3" w14:textId="50F55699" w:rsidR="0041720E" w:rsidRPr="00553AB0" w:rsidRDefault="0041720E" w:rsidP="00B346A7">
            <w:pPr>
              <w:pStyle w:val="acctfourfigures"/>
              <w:tabs>
                <w:tab w:val="clear" w:pos="765"/>
                <w:tab w:val="decimal" w:pos="3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0CB5D3" w14:textId="77777777" w:rsidR="0041720E" w:rsidRPr="00553AB0" w:rsidRDefault="0041720E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A84CF9" w14:textId="6D68C12B" w:rsidR="0041720E" w:rsidRPr="00553AB0" w:rsidRDefault="0041720E" w:rsidP="00B346A7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9DC6D1" w14:textId="77777777" w:rsidR="0041720E" w:rsidRPr="00553AB0" w:rsidRDefault="0041720E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12E14261" w14:textId="44D4AAD3" w:rsidR="0041720E" w:rsidRPr="00553AB0" w:rsidRDefault="0041720E" w:rsidP="00B346A7">
            <w:pPr>
              <w:pStyle w:val="acctfourfigures"/>
              <w:tabs>
                <w:tab w:val="clear" w:pos="765"/>
                <w:tab w:val="decimal" w:pos="32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BC3FDA" w14:textId="77777777" w:rsidR="0041720E" w:rsidRPr="00553AB0" w:rsidRDefault="0041720E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EA8C5F" w14:textId="10CA85E3" w:rsidR="0041720E" w:rsidRPr="00553AB0" w:rsidRDefault="0041720E" w:rsidP="00B346A7">
            <w:pPr>
              <w:pStyle w:val="acctfourfigures"/>
              <w:tabs>
                <w:tab w:val="clear" w:pos="765"/>
                <w:tab w:val="decimal" w:pos="30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35CE99F8" w14:textId="77777777" w:rsidR="0041720E" w:rsidRPr="00553AB0" w:rsidRDefault="0041720E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5D12123" w14:textId="77777777" w:rsidR="0041720E" w:rsidRPr="00553AB0" w:rsidRDefault="0041720E" w:rsidP="00B346A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2F10092" w14:textId="77777777" w:rsidR="0041720E" w:rsidRPr="00553AB0" w:rsidRDefault="0041720E" w:rsidP="00B346A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1606652" w14:textId="52AFDE78" w:rsidR="0041720E" w:rsidRPr="00553AB0" w:rsidRDefault="0041720E" w:rsidP="00B346A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64CAD372" w14:textId="77777777" w:rsidR="0041720E" w:rsidRPr="00553AB0" w:rsidRDefault="0041720E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2E12759" w14:textId="77777777" w:rsidR="0041720E" w:rsidRPr="00553AB0" w:rsidRDefault="0041720E" w:rsidP="00B346A7">
            <w:pPr>
              <w:pStyle w:val="acctfourfigures"/>
              <w:tabs>
                <w:tab w:val="clear" w:pos="765"/>
                <w:tab w:val="decimal" w:pos="29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AF612A" w14:textId="77777777" w:rsidR="0041720E" w:rsidRPr="00553AB0" w:rsidRDefault="0041720E" w:rsidP="00B346A7">
            <w:pPr>
              <w:pStyle w:val="acctfourfigures"/>
              <w:tabs>
                <w:tab w:val="clear" w:pos="765"/>
                <w:tab w:val="decimal" w:pos="29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0DC34E7" w14:textId="205047DA" w:rsidR="0041720E" w:rsidRPr="00553AB0" w:rsidRDefault="0041720E" w:rsidP="00B346A7">
            <w:pPr>
              <w:pStyle w:val="acctfourfigures"/>
              <w:tabs>
                <w:tab w:val="clear" w:pos="765"/>
                <w:tab w:val="decimal" w:pos="29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D43238" w:rsidRPr="00553AB0" w14:paraId="3E2BCE79" w14:textId="1AE63219" w:rsidTr="002D5303">
        <w:trPr>
          <w:cantSplit/>
          <w:trHeight w:val="20"/>
        </w:trPr>
        <w:tc>
          <w:tcPr>
            <w:tcW w:w="1843" w:type="dxa"/>
          </w:tcPr>
          <w:p w14:paraId="43E11EB5" w14:textId="36F00BA2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ind w:left="186" w:hanging="180"/>
              <w:rPr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MYANMAR GOLDEN GLASS COMPANY LIMITED</w:t>
            </w:r>
          </w:p>
        </w:tc>
        <w:tc>
          <w:tcPr>
            <w:tcW w:w="1785" w:type="dxa"/>
          </w:tcPr>
          <w:p w14:paraId="2E63EF08" w14:textId="31FB1859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จัดจำหน่ายขวดแก้ว</w:t>
            </w:r>
          </w:p>
        </w:tc>
        <w:tc>
          <w:tcPr>
            <w:tcW w:w="992" w:type="dxa"/>
            <w:vAlign w:val="bottom"/>
          </w:tcPr>
          <w:p w14:paraId="4AD5C140" w14:textId="08E1E7A6" w:rsidR="00D43238" w:rsidRPr="00553AB0" w:rsidRDefault="00D43238" w:rsidP="00E3342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สาธารณรัฐแห่งสหภาพเมียนมาร์</w:t>
            </w:r>
          </w:p>
        </w:tc>
        <w:tc>
          <w:tcPr>
            <w:tcW w:w="629" w:type="dxa"/>
            <w:vAlign w:val="bottom"/>
          </w:tcPr>
          <w:p w14:paraId="056388B3" w14:textId="66818A3A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</w:t>
            </w:r>
          </w:p>
        </w:tc>
        <w:tc>
          <w:tcPr>
            <w:tcW w:w="180" w:type="dxa"/>
            <w:vAlign w:val="bottom"/>
          </w:tcPr>
          <w:p w14:paraId="567FE356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3414FCF" w14:textId="3B637DCE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</w:t>
            </w:r>
          </w:p>
        </w:tc>
        <w:tc>
          <w:tcPr>
            <w:tcW w:w="180" w:type="dxa"/>
          </w:tcPr>
          <w:p w14:paraId="7B9F6B72" w14:textId="77777777" w:rsidR="00D43238" w:rsidRPr="00553AB0" w:rsidRDefault="00D43238" w:rsidP="00E33428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2DE9FDE9" w14:textId="4E8DDDB8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158</w:t>
            </w:r>
            <w:r w:rsidR="0041720E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80" w:type="dxa"/>
          </w:tcPr>
          <w:p w14:paraId="04BEAA0A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18E05AB" w14:textId="21742DC5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142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446</w:t>
            </w:r>
          </w:p>
        </w:tc>
        <w:tc>
          <w:tcPr>
            <w:tcW w:w="180" w:type="dxa"/>
          </w:tcPr>
          <w:p w14:paraId="607C4843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1AED15B3" w14:textId="20B4D273" w:rsidR="00D43238" w:rsidRPr="00553AB0" w:rsidRDefault="00D43238" w:rsidP="00B346A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6621F6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D319B1B" w14:textId="3938556F" w:rsidR="00D43238" w:rsidRPr="00553AB0" w:rsidRDefault="00D43238" w:rsidP="00B346A7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183240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24C9A1E" w14:textId="6F07FF0D" w:rsidR="00D43238" w:rsidRPr="00553AB0" w:rsidRDefault="00D43238" w:rsidP="00B346A7">
            <w:pPr>
              <w:pStyle w:val="acctfourfigures"/>
              <w:tabs>
                <w:tab w:val="clear" w:pos="765"/>
                <w:tab w:val="decimal" w:pos="3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C134B5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0FEC5A" w14:textId="41C5C19B" w:rsidR="00D43238" w:rsidRPr="00553AB0" w:rsidRDefault="00D43238" w:rsidP="00B346A7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EB2869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437A3DC1" w14:textId="2DAA32A0" w:rsidR="00D43238" w:rsidRPr="00553AB0" w:rsidRDefault="00D43238" w:rsidP="00B346A7">
            <w:pPr>
              <w:pStyle w:val="acctfourfigures"/>
              <w:tabs>
                <w:tab w:val="clear" w:pos="765"/>
                <w:tab w:val="decimal" w:pos="32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9FE762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7C855F" w14:textId="74C4D207" w:rsidR="00D43238" w:rsidRPr="00553AB0" w:rsidRDefault="00D43238" w:rsidP="00B346A7">
            <w:pPr>
              <w:pStyle w:val="acctfourfigures"/>
              <w:tabs>
                <w:tab w:val="clear" w:pos="765"/>
                <w:tab w:val="decimal" w:pos="30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53B4349E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3FF67DFB" w14:textId="77777777" w:rsidR="00D43238" w:rsidRPr="00553AB0" w:rsidRDefault="00D43238" w:rsidP="00B346A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E4BDE99" w14:textId="77777777" w:rsidR="00D43238" w:rsidRPr="00553AB0" w:rsidRDefault="00D43238" w:rsidP="00B346A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B1A40C4" w14:textId="6FA77A4E" w:rsidR="00D43238" w:rsidRPr="00553AB0" w:rsidRDefault="00D43238" w:rsidP="00B346A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3711EF48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1D5EBBE7" w14:textId="77777777" w:rsidR="00D43238" w:rsidRPr="00553AB0" w:rsidRDefault="00D43238" w:rsidP="00B346A7">
            <w:pPr>
              <w:pStyle w:val="acctfourfigures"/>
              <w:tabs>
                <w:tab w:val="clear" w:pos="765"/>
                <w:tab w:val="decimal" w:pos="29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65B45F0" w14:textId="77777777" w:rsidR="00D43238" w:rsidRPr="00553AB0" w:rsidRDefault="00D43238" w:rsidP="00B346A7">
            <w:pPr>
              <w:pStyle w:val="acctfourfigures"/>
              <w:tabs>
                <w:tab w:val="clear" w:pos="765"/>
                <w:tab w:val="decimal" w:pos="29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1CBB0F" w14:textId="74849540" w:rsidR="00D43238" w:rsidRPr="00553AB0" w:rsidRDefault="00D43238" w:rsidP="00B346A7">
            <w:pPr>
              <w:pStyle w:val="acctfourfigures"/>
              <w:tabs>
                <w:tab w:val="clear" w:pos="765"/>
                <w:tab w:val="decimal" w:pos="29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D43238" w:rsidRPr="00553AB0" w14:paraId="7E58B4A4" w14:textId="77777777" w:rsidTr="002D5303">
        <w:trPr>
          <w:cantSplit/>
          <w:trHeight w:val="20"/>
        </w:trPr>
        <w:tc>
          <w:tcPr>
            <w:tcW w:w="1843" w:type="dxa"/>
          </w:tcPr>
          <w:p w14:paraId="5C05EB1B" w14:textId="077D3771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53AB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บริษัท โอสถสภา ยันฮี เบฟเวอเรจ จำกัด</w:t>
            </w:r>
          </w:p>
        </w:tc>
        <w:tc>
          <w:tcPr>
            <w:tcW w:w="1785" w:type="dxa"/>
          </w:tcPr>
          <w:p w14:paraId="6A196218" w14:textId="0134B7D6" w:rsidR="00D43238" w:rsidRPr="00553AB0" w:rsidRDefault="007A530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วิจัย พัฒนา และทำการตลาดสำหรับผลิตภัณฑ์เครื่องดื่ม</w:t>
            </w:r>
          </w:p>
        </w:tc>
        <w:tc>
          <w:tcPr>
            <w:tcW w:w="992" w:type="dxa"/>
            <w:vAlign w:val="bottom"/>
          </w:tcPr>
          <w:p w14:paraId="6AD51326" w14:textId="63D5DBE5" w:rsidR="00D43238" w:rsidRPr="00553AB0" w:rsidRDefault="00D43238" w:rsidP="00E3342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0B4C903E" w14:textId="3B814A77" w:rsidR="00D43238" w:rsidRPr="00553AB0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</w:t>
            </w:r>
            <w:r w:rsidR="00D43238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134662AF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E4483FB" w14:textId="3D43127A" w:rsidR="00D43238" w:rsidRPr="00553AB0" w:rsidRDefault="00D43238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587F4B2" w14:textId="77777777" w:rsidR="00D43238" w:rsidRPr="00553AB0" w:rsidRDefault="00D43238" w:rsidP="00E33428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BC3398F" w14:textId="5E9B5001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</w:t>
            </w:r>
            <w:r w:rsidR="0041720E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350</w:t>
            </w:r>
          </w:p>
        </w:tc>
        <w:tc>
          <w:tcPr>
            <w:tcW w:w="180" w:type="dxa"/>
          </w:tcPr>
          <w:p w14:paraId="0B842E8B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8FA4D41" w14:textId="2EB62F28" w:rsidR="00D43238" w:rsidRPr="00553AB0" w:rsidRDefault="0067382B" w:rsidP="00E33428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572B0BF" w14:textId="77777777" w:rsidR="00D43238" w:rsidRPr="00553AB0" w:rsidRDefault="00D43238" w:rsidP="00E33428">
            <w:pPr>
              <w:pStyle w:val="acctfourfigures"/>
              <w:tabs>
                <w:tab w:val="decimal" w:pos="372"/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7BF36C12" w14:textId="53FA397A" w:rsidR="00D43238" w:rsidRPr="00553AB0" w:rsidRDefault="00D43238" w:rsidP="00B346A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85E2D4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F5BB542" w14:textId="7694938F" w:rsidR="00D43238" w:rsidRPr="00553AB0" w:rsidRDefault="00D43238" w:rsidP="00B346A7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458170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1838512" w14:textId="20D07CE7" w:rsidR="00D43238" w:rsidRPr="00553AB0" w:rsidRDefault="00D43238" w:rsidP="00B346A7">
            <w:pPr>
              <w:pStyle w:val="acctfourfigures"/>
              <w:tabs>
                <w:tab w:val="clear" w:pos="765"/>
                <w:tab w:val="decimal" w:pos="3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94E625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4DF4C8" w14:textId="3CEDCD49" w:rsidR="00D43238" w:rsidRPr="00553AB0" w:rsidRDefault="00D43238" w:rsidP="00B346A7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B4603E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7BDCFE37" w14:textId="7564F306" w:rsidR="00D43238" w:rsidRPr="00553AB0" w:rsidRDefault="00D43238" w:rsidP="00B346A7">
            <w:pPr>
              <w:pStyle w:val="acctfourfigures"/>
              <w:tabs>
                <w:tab w:val="clear" w:pos="765"/>
                <w:tab w:val="decimal" w:pos="32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11800F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6AB7DD" w14:textId="09E93893" w:rsidR="00D43238" w:rsidRPr="00553AB0" w:rsidRDefault="00D43238" w:rsidP="00B346A7">
            <w:pPr>
              <w:pStyle w:val="acctfourfigures"/>
              <w:tabs>
                <w:tab w:val="clear" w:pos="765"/>
                <w:tab w:val="decimal" w:pos="30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531C48CA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070C03BE" w14:textId="77777777" w:rsidR="00D43238" w:rsidRPr="00553AB0" w:rsidRDefault="00D43238" w:rsidP="00B346A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BA546F7" w14:textId="77777777" w:rsidR="0067382B" w:rsidRPr="00553AB0" w:rsidRDefault="0067382B" w:rsidP="00B346A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F214D5D" w14:textId="67B7A797" w:rsidR="00D43238" w:rsidRPr="00553AB0" w:rsidRDefault="00D43238" w:rsidP="00B346A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3BA1F3C7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10E52BAD" w14:textId="77777777" w:rsidR="00D43238" w:rsidRPr="00553AB0" w:rsidRDefault="00D43238" w:rsidP="00B346A7">
            <w:pPr>
              <w:pStyle w:val="acctfourfigures"/>
              <w:tabs>
                <w:tab w:val="clear" w:pos="765"/>
                <w:tab w:val="decimal" w:pos="29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3413716" w14:textId="77777777" w:rsidR="0067382B" w:rsidRPr="00553AB0" w:rsidRDefault="0067382B" w:rsidP="00B346A7">
            <w:pPr>
              <w:pStyle w:val="acctfourfigures"/>
              <w:tabs>
                <w:tab w:val="clear" w:pos="765"/>
                <w:tab w:val="decimal" w:pos="29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F11F109" w14:textId="5EA035EA" w:rsidR="00D43238" w:rsidRPr="00553AB0" w:rsidRDefault="00D43238" w:rsidP="00B346A7">
            <w:pPr>
              <w:pStyle w:val="acctfourfigures"/>
              <w:tabs>
                <w:tab w:val="clear" w:pos="765"/>
                <w:tab w:val="decimal" w:pos="29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D43238" w:rsidRPr="00553AB0" w14:paraId="30C7829D" w14:textId="4540E27D" w:rsidTr="00621949">
        <w:trPr>
          <w:cantSplit/>
          <w:trHeight w:val="20"/>
        </w:trPr>
        <w:tc>
          <w:tcPr>
            <w:tcW w:w="1843" w:type="dxa"/>
          </w:tcPr>
          <w:p w14:paraId="2136B9C0" w14:textId="0FA7B5AD" w:rsidR="00D43238" w:rsidRPr="00553AB0" w:rsidRDefault="00D43238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5" w:type="dxa"/>
          </w:tcPr>
          <w:p w14:paraId="4B80CFDE" w14:textId="77777777" w:rsidR="00D43238" w:rsidRPr="00553AB0" w:rsidRDefault="00D43238" w:rsidP="00E33428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27B35EAD" w14:textId="77777777" w:rsidR="00D43238" w:rsidRPr="00553AB0" w:rsidRDefault="00D43238" w:rsidP="00E33428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2743E353" w14:textId="77777777" w:rsidR="00D43238" w:rsidRPr="00553AB0" w:rsidRDefault="00D43238" w:rsidP="00E33428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749DC6" w14:textId="77777777" w:rsidR="00D43238" w:rsidRPr="00553AB0" w:rsidRDefault="00D43238" w:rsidP="00E33428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ED59EBA" w14:textId="77777777" w:rsidR="00D43238" w:rsidRPr="00553AB0" w:rsidRDefault="00D43238" w:rsidP="00E33428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43731B1" w14:textId="77777777" w:rsidR="00D43238" w:rsidRPr="00553AB0" w:rsidRDefault="00D43238" w:rsidP="00E33428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347A3156" w14:textId="2DBA00F8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869</w:t>
            </w:r>
            <w:r w:rsidR="00E71CD0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186</w:t>
            </w:r>
          </w:p>
        </w:tc>
        <w:tc>
          <w:tcPr>
            <w:tcW w:w="180" w:type="dxa"/>
          </w:tcPr>
          <w:p w14:paraId="4EC38882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E58BC04" w14:textId="5B987C8D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="00D43238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017</w:t>
            </w:r>
            <w:r w:rsidR="00D43238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343</w:t>
            </w:r>
          </w:p>
        </w:tc>
        <w:tc>
          <w:tcPr>
            <w:tcW w:w="180" w:type="dxa"/>
          </w:tcPr>
          <w:p w14:paraId="6D31C8A8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14:paraId="29EBC1C1" w14:textId="07081ECB" w:rsidR="00D43238" w:rsidRPr="00553AB0" w:rsidRDefault="00012299" w:rsidP="00E33428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="00D43238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80" w:type="dxa"/>
          </w:tcPr>
          <w:p w14:paraId="5474D22B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0AF9949" w14:textId="47D356E0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="00D43238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80" w:type="dxa"/>
          </w:tcPr>
          <w:p w14:paraId="0B983AF2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A1A1CF2" w14:textId="3A2B75A9" w:rsidR="00D43238" w:rsidRPr="00553AB0" w:rsidRDefault="00AD4A95" w:rsidP="00B346A7">
            <w:pPr>
              <w:pStyle w:val="acctfourfigures"/>
              <w:tabs>
                <w:tab w:val="clear" w:pos="765"/>
                <w:tab w:val="decimal" w:pos="3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6D55140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09AB5DA" w14:textId="2A691AD0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871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0A3F4F7B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39D8C8A6" w14:textId="74A02091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="00E71CD0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80" w:type="dxa"/>
          </w:tcPr>
          <w:p w14:paraId="4C964D2A" w14:textId="77777777" w:rsidR="00D43238" w:rsidRPr="00553AB0" w:rsidRDefault="00D43238" w:rsidP="00E33428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1B1B53" w14:textId="20620A50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108</w:t>
            </w:r>
            <w:r w:rsidR="00D43238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829</w:t>
            </w:r>
          </w:p>
        </w:tc>
        <w:tc>
          <w:tcPr>
            <w:tcW w:w="178" w:type="dxa"/>
          </w:tcPr>
          <w:p w14:paraId="7639A74E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B017B43" w14:textId="61504CE8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507</w:t>
            </w:r>
            <w:r w:rsidR="00D43238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309</w:t>
            </w:r>
          </w:p>
        </w:tc>
        <w:tc>
          <w:tcPr>
            <w:tcW w:w="202" w:type="dxa"/>
          </w:tcPr>
          <w:p w14:paraId="40E4A1E9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53DA1CC" w14:textId="6463C6D2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285</w:t>
            </w:r>
            <w:r w:rsidR="00D43238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474</w:t>
            </w:r>
          </w:p>
        </w:tc>
      </w:tr>
      <w:tr w:rsidR="00D43238" w:rsidRPr="00553AB0" w14:paraId="13DFB6C3" w14:textId="0875031A" w:rsidTr="00621949">
        <w:trPr>
          <w:cantSplit/>
          <w:trHeight w:val="20"/>
        </w:trPr>
        <w:tc>
          <w:tcPr>
            <w:tcW w:w="1843" w:type="dxa"/>
          </w:tcPr>
          <w:p w14:paraId="70EA82F8" w14:textId="77777777" w:rsidR="00D43238" w:rsidRPr="00553AB0" w:rsidRDefault="00D43238" w:rsidP="00E3342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5" w:type="dxa"/>
          </w:tcPr>
          <w:p w14:paraId="6FAF5E4D" w14:textId="77777777" w:rsidR="00D43238" w:rsidRPr="00553AB0" w:rsidRDefault="00D43238" w:rsidP="00E33428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5C193B4" w14:textId="77777777" w:rsidR="00D43238" w:rsidRPr="00553AB0" w:rsidRDefault="00D43238" w:rsidP="00E33428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5E4C313D" w14:textId="77777777" w:rsidR="00D43238" w:rsidRPr="00553AB0" w:rsidRDefault="00D43238" w:rsidP="00E33428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09CAA0" w14:textId="77777777" w:rsidR="00D43238" w:rsidRPr="00553AB0" w:rsidRDefault="00D43238" w:rsidP="00E33428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EAF3152" w14:textId="77777777" w:rsidR="00D43238" w:rsidRPr="00553AB0" w:rsidRDefault="00D43238" w:rsidP="00E33428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03DE6B" w14:textId="77777777" w:rsidR="00D43238" w:rsidRPr="00553AB0" w:rsidRDefault="00D43238" w:rsidP="00E33428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8A197" w14:textId="7440E32B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="00E71CD0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246</w:t>
            </w:r>
            <w:r w:rsidR="00E71CD0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</w:t>
            </w: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39</w:t>
            </w:r>
          </w:p>
        </w:tc>
        <w:tc>
          <w:tcPr>
            <w:tcW w:w="180" w:type="dxa"/>
          </w:tcPr>
          <w:p w14:paraId="43DBD4EE" w14:textId="77777777" w:rsidR="00D43238" w:rsidRPr="00553AB0" w:rsidRDefault="00D43238" w:rsidP="00E33428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47557" w14:textId="16272226" w:rsidR="00D43238" w:rsidRPr="00553AB0" w:rsidRDefault="00012299" w:rsidP="00E3342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="00D43238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399</w:t>
            </w:r>
            <w:r w:rsidR="00D43238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226</w:t>
            </w:r>
          </w:p>
        </w:tc>
        <w:tc>
          <w:tcPr>
            <w:tcW w:w="180" w:type="dxa"/>
          </w:tcPr>
          <w:p w14:paraId="6B96845D" w14:textId="77777777" w:rsidR="00D43238" w:rsidRPr="00553AB0" w:rsidRDefault="00D43238" w:rsidP="00E33428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0860C3FF" w14:textId="2CF4C4F3" w:rsidR="00D43238" w:rsidRPr="00553AB0" w:rsidRDefault="00012299" w:rsidP="00E33428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="00D43238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80" w:type="dxa"/>
          </w:tcPr>
          <w:p w14:paraId="034BC9CF" w14:textId="77777777" w:rsidR="00D43238" w:rsidRPr="00553AB0" w:rsidRDefault="00D43238" w:rsidP="00E33428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D89B835" w14:textId="07501B54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="00D43238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80" w:type="dxa"/>
          </w:tcPr>
          <w:p w14:paraId="776C90F6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B0217B1" w14:textId="304D99B4" w:rsidR="00D43238" w:rsidRPr="00553AB0" w:rsidRDefault="00AD4A95" w:rsidP="00B346A7">
            <w:pPr>
              <w:pStyle w:val="acctfourfigures"/>
              <w:tabs>
                <w:tab w:val="clear" w:pos="765"/>
                <w:tab w:val="decimal" w:pos="3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A53B18D" w14:textId="77777777" w:rsidR="00D43238" w:rsidRPr="00553AB0" w:rsidRDefault="00D43238" w:rsidP="00E33428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7CF364E" w14:textId="440441DA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871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23631E23" w14:textId="77777777" w:rsidR="00D43238" w:rsidRPr="00553AB0" w:rsidRDefault="00D43238" w:rsidP="00E33428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2C87E95A" w14:textId="379D4B58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="00E71CD0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80" w:type="dxa"/>
          </w:tcPr>
          <w:p w14:paraId="750FE3DB" w14:textId="77777777" w:rsidR="00D43238" w:rsidRPr="00553AB0" w:rsidRDefault="00D43238" w:rsidP="00E33428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A5314E" w14:textId="5491E811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108</w:t>
            </w:r>
            <w:r w:rsidR="00D43238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829</w:t>
            </w:r>
          </w:p>
        </w:tc>
        <w:tc>
          <w:tcPr>
            <w:tcW w:w="178" w:type="dxa"/>
          </w:tcPr>
          <w:p w14:paraId="1ACB433E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EAFDE59" w14:textId="701F1B6F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507</w:t>
            </w:r>
            <w:r w:rsidR="00D43238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309</w:t>
            </w:r>
          </w:p>
        </w:tc>
        <w:tc>
          <w:tcPr>
            <w:tcW w:w="202" w:type="dxa"/>
          </w:tcPr>
          <w:p w14:paraId="71DF6D79" w14:textId="77777777" w:rsidR="00D43238" w:rsidRPr="00553AB0" w:rsidRDefault="00D43238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C04B6D1" w14:textId="64AEB484" w:rsidR="00D43238" w:rsidRPr="00553AB0" w:rsidRDefault="00012299" w:rsidP="00E33428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285</w:t>
            </w:r>
            <w:r w:rsidR="00D43238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474</w:t>
            </w:r>
          </w:p>
        </w:tc>
      </w:tr>
    </w:tbl>
    <w:p w14:paraId="69AA9C72" w14:textId="77777777" w:rsidR="00092727" w:rsidRPr="00553AB0" w:rsidRDefault="00092727" w:rsidP="00092727">
      <w:pPr>
        <w:framePr w:hSpace="180" w:wrap="around" w:vAnchor="text" w:hAnchor="margin" w:y="16"/>
      </w:pPr>
    </w:p>
    <w:p w14:paraId="3AA7007D" w14:textId="77777777" w:rsidR="009A53B0" w:rsidRPr="00553AB0" w:rsidRDefault="009A53B0" w:rsidP="009A53B0">
      <w:pPr>
        <w:pStyle w:val="block"/>
        <w:spacing w:after="0" w:line="240" w:lineRule="auto"/>
        <w:ind w:left="0"/>
        <w:jc w:val="thaiDistribute"/>
        <w:rPr>
          <w:rFonts w:cs="Angsana New"/>
          <w:sz w:val="12"/>
          <w:szCs w:val="12"/>
          <w:lang w:bidi="th-TH"/>
        </w:rPr>
      </w:pPr>
    </w:p>
    <w:p w14:paraId="443F9935" w14:textId="3278ED0D" w:rsidR="002612E6" w:rsidRDefault="00BA35DD" w:rsidP="006A2541">
      <w:pPr>
        <w:pStyle w:val="block"/>
        <w:spacing w:after="12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  <w:r w:rsidRPr="00553AB0">
        <w:rPr>
          <w:rFonts w:cs="Angsana New"/>
          <w:sz w:val="30"/>
          <w:szCs w:val="30"/>
          <w:cs/>
          <w:lang w:bidi="th-TH"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42AE290" w14:textId="5C429C28" w:rsidR="006A2541" w:rsidRDefault="006A2541" w:rsidP="006A2541">
      <w:pPr>
        <w:pStyle w:val="block"/>
        <w:spacing w:after="12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</w:p>
    <w:p w14:paraId="026D8F50" w14:textId="401FAF4D" w:rsidR="006A2541" w:rsidRDefault="006A2541" w:rsidP="006A2541">
      <w:pPr>
        <w:pStyle w:val="block"/>
        <w:spacing w:after="12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</w:p>
    <w:p w14:paraId="1A950281" w14:textId="618DDE10" w:rsidR="006A2541" w:rsidRDefault="006A2541" w:rsidP="006A2541">
      <w:pPr>
        <w:pStyle w:val="block"/>
        <w:spacing w:after="12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</w:p>
    <w:p w14:paraId="1A8CE56E" w14:textId="77777777" w:rsidR="006A2541" w:rsidRDefault="006A2541" w:rsidP="006A2541">
      <w:pPr>
        <w:pStyle w:val="block"/>
        <w:spacing w:after="12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</w:p>
    <w:p w14:paraId="6A733F2F" w14:textId="68299D1D" w:rsidR="00E33428" w:rsidRPr="00553AB0" w:rsidRDefault="00E33428" w:rsidP="00E33428">
      <w:pPr>
        <w:pStyle w:val="block"/>
        <w:spacing w:after="120" w:line="240" w:lineRule="atLeast"/>
        <w:ind w:left="142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553AB0">
        <w:rPr>
          <w:rFonts w:cs="Angsana New"/>
          <w:i/>
          <w:iCs/>
          <w:sz w:val="30"/>
          <w:szCs w:val="30"/>
          <w:cs/>
          <w:lang w:bidi="th-TH"/>
        </w:rPr>
        <w:lastRenderedPageBreak/>
        <w:t xml:space="preserve">ปี </w:t>
      </w:r>
      <w:r w:rsidR="00012299" w:rsidRPr="00553AB0">
        <w:rPr>
          <w:rFonts w:asciiTheme="majorBidi" w:hAnsiTheme="majorBidi" w:cstheme="majorBidi"/>
          <w:i/>
          <w:iCs/>
          <w:sz w:val="30"/>
          <w:szCs w:val="30"/>
          <w:lang w:bidi="th-TH"/>
        </w:rPr>
        <w:t>2565</w:t>
      </w:r>
    </w:p>
    <w:p w14:paraId="1257ECA2" w14:textId="67F77B1D" w:rsidR="00E33428" w:rsidRPr="00553AB0" w:rsidRDefault="00E33428" w:rsidP="00E33428">
      <w:pPr>
        <w:pStyle w:val="block"/>
        <w:spacing w:after="120" w:line="240" w:lineRule="atLeast"/>
        <w:ind w:left="142" w:right="-45"/>
        <w:jc w:val="thaiDistribute"/>
        <w:rPr>
          <w:rFonts w:cs="Angsana New"/>
          <w:i/>
          <w:iCs/>
          <w:sz w:val="30"/>
          <w:szCs w:val="30"/>
          <w:u w:val="single"/>
          <w:lang w:bidi="th-TH"/>
        </w:rPr>
      </w:pPr>
      <w:r w:rsidRPr="00553AB0">
        <w:rPr>
          <w:rFonts w:cs="Angsana New"/>
          <w:i/>
          <w:iCs/>
          <w:sz w:val="30"/>
          <w:szCs w:val="30"/>
          <w:u w:val="single"/>
          <w:cs/>
          <w:lang w:bidi="th-TH"/>
        </w:rPr>
        <w:t>การซื้อเงินลงทุน</w:t>
      </w:r>
      <w:r w:rsidRPr="00553AB0">
        <w:rPr>
          <w:rFonts w:cs="Angsana New" w:hint="cs"/>
          <w:i/>
          <w:iCs/>
          <w:sz w:val="30"/>
          <w:szCs w:val="30"/>
          <w:u w:val="single"/>
          <w:cs/>
          <w:lang w:bidi="th-TH"/>
        </w:rPr>
        <w:t>ใน</w:t>
      </w:r>
      <w:r w:rsidRPr="00553AB0">
        <w:rPr>
          <w:rFonts w:cs="Angsana New"/>
          <w:i/>
          <w:iCs/>
          <w:sz w:val="30"/>
          <w:szCs w:val="30"/>
          <w:u w:val="single"/>
          <w:cs/>
          <w:lang w:bidi="th-TH"/>
        </w:rPr>
        <w:t>การร่วมค้า</w:t>
      </w:r>
    </w:p>
    <w:p w14:paraId="521DAD8F" w14:textId="715B4CA3" w:rsidR="00E33428" w:rsidRDefault="00E33428" w:rsidP="000E4EBE">
      <w:pPr>
        <w:pStyle w:val="block"/>
        <w:spacing w:after="0" w:line="240" w:lineRule="auto"/>
        <w:ind w:left="153" w:right="17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ในเดือนมกราคม </w:t>
      </w:r>
      <w:r w:rsidR="00012299" w:rsidRPr="00553AB0">
        <w:rPr>
          <w:rFonts w:asciiTheme="majorBidi" w:hAnsiTheme="majorBidi" w:cstheme="majorBidi" w:hint="cs"/>
          <w:spacing w:val="-4"/>
          <w:sz w:val="30"/>
          <w:szCs w:val="30"/>
        </w:rPr>
        <w:t>2565</w:t>
      </w:r>
      <w:r w:rsidRPr="00553AB0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บริษัทย่อยได้ลงทุนในบริษัท โอสถสภา ยันฮี เบฟเวอเรจ จำกัด </w:t>
      </w:r>
      <w:r w:rsidRPr="00553AB0">
        <w:rPr>
          <w:rFonts w:asciiTheme="majorBidi" w:hAnsiTheme="majorBidi" w:cstheme="majorBidi"/>
          <w:spacing w:val="-4"/>
          <w:sz w:val="30"/>
          <w:szCs w:val="30"/>
        </w:rPr>
        <w:t xml:space="preserve">(OYB) 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เพื่อวิจัย พัฒนา และทำการตลาดสำหรับผลิตภัณฑ์เครื่องดื่มที่มีส่วนผสมที่ทำจากกัญชาหรือกัญชง เป็นจำนวนเงิน </w:t>
      </w:r>
      <w:r w:rsidR="00012299" w:rsidRPr="00553AB0">
        <w:rPr>
          <w:rFonts w:asciiTheme="majorBidi" w:hAnsiTheme="majorBidi" w:cstheme="majorBidi" w:hint="cs"/>
          <w:spacing w:val="-4"/>
          <w:sz w:val="30"/>
          <w:szCs w:val="30"/>
        </w:rPr>
        <w:t>110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 ซึ่งคิดเป็นร้อยละ </w:t>
      </w:r>
      <w:r w:rsidR="00012299" w:rsidRPr="00553AB0">
        <w:rPr>
          <w:rFonts w:asciiTheme="majorBidi" w:hAnsiTheme="majorBidi" w:cstheme="majorBidi" w:hint="cs"/>
          <w:spacing w:val="-4"/>
          <w:sz w:val="30"/>
          <w:szCs w:val="30"/>
        </w:rPr>
        <w:t>55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ของทุนที่ออกและชำระแล้วของ</w:t>
      </w:r>
      <w:r w:rsidRPr="00553AB0">
        <w:rPr>
          <w:rFonts w:asciiTheme="majorBidi" w:hAnsiTheme="majorBidi" w:cstheme="majorBidi"/>
          <w:spacing w:val="-4"/>
          <w:sz w:val="30"/>
          <w:szCs w:val="30"/>
        </w:rPr>
        <w:t xml:space="preserve"> OYB 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>ในการลงทุนดังกล่าว</w:t>
      </w:r>
      <w:r w:rsidRPr="00553AB0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>ได้</w:t>
      </w:r>
      <w:r w:rsidRPr="00553AB0">
        <w:rPr>
          <w:rFonts w:asciiTheme="majorBidi" w:hAnsiTheme="majorBidi" w:hint="cs"/>
          <w:spacing w:val="-4"/>
          <w:sz w:val="30"/>
          <w:szCs w:val="30"/>
          <w:cs/>
        </w:rPr>
        <w:t>ทยอย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 xml:space="preserve">จ่ายชำระค่าหุ้นจำนวน </w:t>
      </w:r>
      <w:r w:rsidR="00012299" w:rsidRPr="00553AB0">
        <w:rPr>
          <w:rFonts w:asciiTheme="majorBidi" w:hAnsiTheme="majorBidi"/>
          <w:sz w:val="30"/>
          <w:szCs w:val="30"/>
        </w:rPr>
        <w:t>55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>ล้านบาท</w:t>
      </w:r>
      <w:r w:rsidR="000E4EBE">
        <w:rPr>
          <w:rFonts w:asciiTheme="majorBidi" w:hAnsiTheme="majorBidi"/>
          <w:sz w:val="30"/>
          <w:szCs w:val="30"/>
          <w:cs/>
        </w:rPr>
        <w:br/>
      </w:r>
      <w:r w:rsidRPr="00553AB0">
        <w:rPr>
          <w:rFonts w:asciiTheme="majorBidi" w:hAnsiTheme="majorBidi" w:hint="cs"/>
          <w:sz w:val="30"/>
          <w:szCs w:val="30"/>
          <w:cs/>
        </w:rPr>
        <w:t xml:space="preserve">แล้วเสร็จในเดือนมิถุนายน </w:t>
      </w:r>
      <w:r w:rsidR="00012299" w:rsidRPr="00553AB0">
        <w:rPr>
          <w:rFonts w:asciiTheme="majorBidi" w:hAnsiTheme="majorBidi"/>
          <w:sz w:val="30"/>
          <w:szCs w:val="30"/>
        </w:rPr>
        <w:t>2565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 xml:space="preserve">และจะจ่ายชำระอีกจำนวน </w:t>
      </w:r>
      <w:r w:rsidR="00012299" w:rsidRPr="00553AB0">
        <w:rPr>
          <w:rFonts w:asciiTheme="majorBidi" w:hAnsiTheme="majorBidi" w:cstheme="majorBidi"/>
          <w:spacing w:val="-4"/>
          <w:sz w:val="30"/>
          <w:szCs w:val="30"/>
        </w:rPr>
        <w:t>55</w:t>
      </w:r>
      <w:r w:rsidRPr="00553A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>ล้าน</w:t>
      </w:r>
      <w:r w:rsidRPr="00553AB0">
        <w:rPr>
          <w:rFonts w:asciiTheme="majorBidi" w:hAnsiTheme="majorBidi" w:hint="cs"/>
          <w:spacing w:val="-4"/>
          <w:sz w:val="30"/>
          <w:szCs w:val="30"/>
          <w:cs/>
        </w:rPr>
        <w:t xml:space="preserve">บาทภายในเดือนธันวาคม </w:t>
      </w:r>
      <w:r w:rsidR="00012299" w:rsidRPr="00553AB0">
        <w:rPr>
          <w:rFonts w:asciiTheme="majorBidi" w:hAnsiTheme="majorBidi"/>
          <w:spacing w:val="-4"/>
          <w:sz w:val="30"/>
          <w:szCs w:val="30"/>
        </w:rPr>
        <w:t>2566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บริษัทย่อยมีการควบคุมร่วมใน </w:t>
      </w:r>
      <w:r w:rsidRPr="00553AB0">
        <w:rPr>
          <w:rFonts w:asciiTheme="majorBidi" w:hAnsiTheme="majorBidi" w:cstheme="majorBidi"/>
          <w:spacing w:val="-4"/>
          <w:sz w:val="30"/>
          <w:szCs w:val="30"/>
        </w:rPr>
        <w:t>OYB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ดังนั้น </w:t>
      </w:r>
      <w:r w:rsidRPr="00553AB0">
        <w:rPr>
          <w:rFonts w:asciiTheme="majorBidi" w:hAnsiTheme="majorBidi" w:cstheme="majorBidi"/>
          <w:spacing w:val="-4"/>
          <w:sz w:val="30"/>
          <w:szCs w:val="30"/>
        </w:rPr>
        <w:t>OYB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จึงถูกจัดประเภทเป็นการร่วมค้าของกลุ่มบริษัท</w:t>
      </w:r>
    </w:p>
    <w:p w14:paraId="56980B24" w14:textId="77777777" w:rsidR="000E4EBE" w:rsidRPr="000E4EBE" w:rsidRDefault="000E4EBE" w:rsidP="000E4EBE">
      <w:pPr>
        <w:pStyle w:val="block"/>
        <w:spacing w:after="0" w:line="240" w:lineRule="auto"/>
        <w:ind w:left="153" w:right="177"/>
        <w:jc w:val="thaiDistribute"/>
        <w:rPr>
          <w:rFonts w:asciiTheme="majorBidi" w:hAnsiTheme="majorBidi" w:cstheme="majorBidi"/>
          <w:spacing w:val="-4"/>
          <w:sz w:val="12"/>
          <w:szCs w:val="12"/>
        </w:rPr>
      </w:pPr>
    </w:p>
    <w:p w14:paraId="04C95F00" w14:textId="14C7C9C5" w:rsidR="00092727" w:rsidRPr="00553AB0" w:rsidRDefault="00092727" w:rsidP="00827A0A">
      <w:pPr>
        <w:pStyle w:val="block"/>
        <w:spacing w:after="120" w:line="240" w:lineRule="auto"/>
        <w:ind w:left="153"/>
        <w:jc w:val="both"/>
        <w:rPr>
          <w:rFonts w:cs="Angsana New"/>
          <w:i/>
          <w:iCs/>
          <w:color w:val="0000FF"/>
          <w:sz w:val="30"/>
          <w:szCs w:val="30"/>
          <w:lang w:bidi="th-TH"/>
        </w:rPr>
      </w:pPr>
      <w:r w:rsidRPr="00553AB0">
        <w:rPr>
          <w:rFonts w:cs="Angsana New"/>
          <w:i/>
          <w:iCs/>
          <w:sz w:val="30"/>
          <w:szCs w:val="30"/>
          <w:cs/>
          <w:lang w:bidi="th-TH"/>
        </w:rPr>
        <w:t>บริษัทร่วมและการร่วมค้า</w:t>
      </w:r>
      <w:r w:rsidR="00D957AE" w:rsidRPr="00553AB0">
        <w:rPr>
          <w:rFonts w:cs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3C4E3008" w14:textId="468BA35E" w:rsidR="00092727" w:rsidRPr="00553AB0" w:rsidRDefault="00092727" w:rsidP="00827A0A">
      <w:pPr>
        <w:pStyle w:val="block"/>
        <w:spacing w:after="0" w:line="240" w:lineRule="auto"/>
        <w:ind w:left="153" w:right="17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53AB0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553AB0">
        <w:rPr>
          <w:rFonts w:cs="Angsana New"/>
          <w:sz w:val="30"/>
          <w:szCs w:val="30"/>
          <w:cs/>
          <w:lang w:bidi="th-TH"/>
        </w:rPr>
        <w:t>ข้อมูลทางการเงินของบริษัทร่วมและการร่วมค้า</w:t>
      </w:r>
      <w:r w:rsidR="00D957AE" w:rsidRPr="00553AB0">
        <w:rPr>
          <w:rFonts w:cs="Angsana New" w:hint="cs"/>
          <w:sz w:val="30"/>
          <w:szCs w:val="30"/>
          <w:cs/>
          <w:lang w:bidi="th-TH"/>
        </w:rPr>
        <w:t>ที่มีสาระสำคัญซึ่งนำเสนอ</w:t>
      </w:r>
      <w:r w:rsidRPr="00553AB0">
        <w:rPr>
          <w:rFonts w:cs="Angsana New"/>
          <w:sz w:val="30"/>
          <w:szCs w:val="30"/>
          <w:cs/>
          <w:lang w:bidi="th-TH"/>
        </w:rPr>
        <w:t>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553AB0">
        <w:rPr>
          <w:rFonts w:cs="Angsana New" w:hint="cs"/>
          <w:sz w:val="30"/>
          <w:szCs w:val="30"/>
          <w:cs/>
          <w:lang w:bidi="th-TH"/>
        </w:rPr>
        <w:t>กลุ่มบริษัท</w:t>
      </w:r>
      <w:r w:rsidRPr="00553AB0">
        <w:rPr>
          <w:rFonts w:cs="Angsana New"/>
          <w:sz w:val="30"/>
          <w:szCs w:val="30"/>
          <w:cs/>
          <w:lang w:bidi="th-TH"/>
        </w:rPr>
        <w:t>ในกิจการเหล่านี้</w:t>
      </w:r>
      <w:r w:rsidRPr="00553AB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0D9E4CC9" w14:textId="77777777" w:rsidR="00E06F5E" w:rsidRPr="00553AB0" w:rsidRDefault="00E06F5E" w:rsidP="00827A0A">
      <w:pPr>
        <w:pStyle w:val="block"/>
        <w:spacing w:after="0" w:line="240" w:lineRule="auto"/>
        <w:ind w:left="153" w:right="177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tbl>
      <w:tblPr>
        <w:tblW w:w="4985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3543"/>
        <w:gridCol w:w="806"/>
        <w:gridCol w:w="272"/>
        <w:gridCol w:w="815"/>
        <w:gridCol w:w="237"/>
        <w:gridCol w:w="893"/>
        <w:gridCol w:w="243"/>
        <w:gridCol w:w="887"/>
        <w:gridCol w:w="243"/>
        <w:gridCol w:w="878"/>
        <w:gridCol w:w="243"/>
        <w:gridCol w:w="867"/>
        <w:gridCol w:w="274"/>
        <w:gridCol w:w="861"/>
        <w:gridCol w:w="283"/>
        <w:gridCol w:w="852"/>
        <w:gridCol w:w="283"/>
        <w:gridCol w:w="849"/>
        <w:gridCol w:w="257"/>
        <w:gridCol w:w="861"/>
      </w:tblGrid>
      <w:tr w:rsidR="000F6B2A" w:rsidRPr="00553AB0" w14:paraId="47C3FD90" w14:textId="1036EBE1" w:rsidTr="00277F84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D700" w14:textId="77777777" w:rsidR="00A161CB" w:rsidRPr="00553AB0" w:rsidRDefault="00A161CB" w:rsidP="00724B3E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178DF" w14:textId="15978229" w:rsidR="00A161CB" w:rsidRPr="00553AB0" w:rsidRDefault="00A161CB" w:rsidP="000F186D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Basecamp Brews Ltd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6F547" w14:textId="77777777" w:rsidR="00A161CB" w:rsidRPr="00553AB0" w:rsidRDefault="00A161CB" w:rsidP="000F186D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28660" w14:textId="57303CF7" w:rsidR="00A161CB" w:rsidRPr="00553AB0" w:rsidRDefault="006440E2" w:rsidP="00724B3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9E88B" w14:textId="77777777" w:rsidR="00A161CB" w:rsidRPr="00553AB0" w:rsidRDefault="00A161CB" w:rsidP="000F186D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DB34C" w14:textId="60318F24" w:rsidR="00A161CB" w:rsidRPr="00553AB0" w:rsidRDefault="006440E2" w:rsidP="002360C9">
            <w:pPr>
              <w:spacing w:line="240" w:lineRule="auto"/>
              <w:ind w:left="-85" w:right="-85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  <w:cs/>
              </w:rPr>
              <w:t>บริษัท โอสถสภา ไทโช จำกัด</w:t>
            </w:r>
            <w:r w:rsidR="002360C9" w:rsidRPr="00553AB0">
              <w:rPr>
                <w:rFonts w:hint="cs"/>
                <w:color w:val="000000"/>
                <w:sz w:val="22"/>
                <w:szCs w:val="22"/>
                <w:cs/>
              </w:rPr>
              <w:t xml:space="preserve"> </w:t>
            </w:r>
            <w:r w:rsidR="002360C9" w:rsidRPr="00553AB0">
              <w:rPr>
                <w:color w:val="000000"/>
                <w:sz w:val="22"/>
                <w:szCs w:val="22"/>
                <w:cs/>
              </w:rPr>
              <w:br/>
            </w:r>
            <w:r w:rsidR="002360C9" w:rsidRPr="00553AB0">
              <w:rPr>
                <w:rFonts w:hint="cs"/>
                <w:color w:val="000000"/>
                <w:sz w:val="22"/>
                <w:szCs w:val="22"/>
                <w:cs/>
              </w:rPr>
              <w:t xml:space="preserve">(เดิมชื่อ </w:t>
            </w:r>
            <w:r w:rsidR="00BB0554">
              <w:rPr>
                <w:color w:val="000000"/>
                <w:sz w:val="22"/>
                <w:szCs w:val="22"/>
              </w:rPr>
              <w:t>“</w:t>
            </w:r>
            <w:r w:rsidR="002360C9" w:rsidRPr="00553AB0">
              <w:rPr>
                <w:color w:val="000000"/>
                <w:sz w:val="22"/>
                <w:szCs w:val="22"/>
                <w:cs/>
              </w:rPr>
              <w:t>บริษัท โอสถสภา</w:t>
            </w:r>
            <w:r w:rsidR="002360C9" w:rsidRPr="00553AB0">
              <w:rPr>
                <w:rFonts w:hint="cs"/>
                <w:color w:val="000000"/>
                <w:sz w:val="22"/>
                <w:szCs w:val="22"/>
                <w:cs/>
              </w:rPr>
              <w:t xml:space="preserve"> </w:t>
            </w:r>
            <w:r w:rsidR="002360C9" w:rsidRPr="00553AB0">
              <w:rPr>
                <w:color w:val="000000"/>
                <w:sz w:val="22"/>
                <w:szCs w:val="22"/>
                <w:cs/>
              </w:rPr>
              <w:t>ไทโช ฟาร์มาซูติคอล จำกัด</w:t>
            </w:r>
            <w:r w:rsidR="00BB0554">
              <w:rPr>
                <w:color w:val="000000"/>
                <w:sz w:val="22"/>
                <w:szCs w:val="22"/>
              </w:rPr>
              <w:t>”</w:t>
            </w:r>
            <w:r w:rsidR="002360C9" w:rsidRPr="00553AB0">
              <w:rPr>
                <w:rFonts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42967" w14:textId="77777777" w:rsidR="00A161CB" w:rsidRPr="00553AB0" w:rsidRDefault="00A161CB" w:rsidP="000F186D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85C26" w14:textId="050B6E7B" w:rsidR="00A161CB" w:rsidRPr="00553AB0" w:rsidRDefault="00A161CB" w:rsidP="00724B3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MYANMAR GOLDEN EAGLE COMPANY LIMITED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</w:tcPr>
          <w:p w14:paraId="5F18FAB9" w14:textId="77777777" w:rsidR="00A161CB" w:rsidRPr="00553AB0" w:rsidRDefault="00A161CB" w:rsidP="00724B3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3CE0A" w14:textId="2AF39E9F" w:rsidR="00A161CB" w:rsidRPr="00553AB0" w:rsidRDefault="00A161CB" w:rsidP="00CA388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MYANMAR GOLDEN GLASS COMPANY LIMITED</w:t>
            </w:r>
          </w:p>
        </w:tc>
      </w:tr>
      <w:tr w:rsidR="000F6B2A" w:rsidRPr="00553AB0" w14:paraId="2E92389E" w14:textId="7B040B0E" w:rsidTr="00277F84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B587C" w14:textId="77777777" w:rsidR="00A161CB" w:rsidRPr="00553AB0" w:rsidRDefault="00A161CB" w:rsidP="00C11214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56AC" w14:textId="167CCD01" w:rsidR="00A161CB" w:rsidRPr="00553AB0" w:rsidRDefault="00012299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F375" w14:textId="77777777" w:rsidR="00A161CB" w:rsidRPr="00553AB0" w:rsidRDefault="00A161CB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836E" w14:textId="1866311F" w:rsidR="00A161CB" w:rsidRPr="00553AB0" w:rsidRDefault="00012299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E814" w14:textId="77777777" w:rsidR="00A161CB" w:rsidRPr="00553AB0" w:rsidRDefault="00A161CB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93E4" w14:textId="2E14C824" w:rsidR="00A161CB" w:rsidRPr="00553AB0" w:rsidRDefault="00012299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45E7" w14:textId="77777777" w:rsidR="00A161CB" w:rsidRPr="00553AB0" w:rsidRDefault="00A161CB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91F9" w14:textId="642B94F9" w:rsidR="00A161CB" w:rsidRPr="00553AB0" w:rsidRDefault="00012299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DC3D" w14:textId="77777777" w:rsidR="00A161CB" w:rsidRPr="00553AB0" w:rsidRDefault="00A161CB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07BE" w14:textId="2E9B192D" w:rsidR="00A161CB" w:rsidRPr="00553AB0" w:rsidRDefault="00012299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0054" w14:textId="77777777" w:rsidR="00A161CB" w:rsidRPr="00553AB0" w:rsidRDefault="00A161CB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7D77" w14:textId="19B8DF37" w:rsidR="00A161CB" w:rsidRPr="00553AB0" w:rsidRDefault="00012299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8C494" w14:textId="77777777" w:rsidR="00A161CB" w:rsidRPr="00553AB0" w:rsidRDefault="00A161CB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A0F40" w14:textId="208B98AC" w:rsidR="00A161CB" w:rsidRPr="00553AB0" w:rsidRDefault="00012299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7C78A" w14:textId="77777777" w:rsidR="00A161CB" w:rsidRPr="00553AB0" w:rsidRDefault="00A161CB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EE94D" w14:textId="37C244B0" w:rsidR="00A161CB" w:rsidRPr="00553AB0" w:rsidRDefault="00012299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</w:tcPr>
          <w:p w14:paraId="22924F17" w14:textId="77777777" w:rsidR="00A161CB" w:rsidRPr="00553AB0" w:rsidRDefault="00A161CB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B2669" w14:textId="3AACFC31" w:rsidR="00A161CB" w:rsidRPr="00553AB0" w:rsidRDefault="00012299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2AFEC" w14:textId="77777777" w:rsidR="00A161CB" w:rsidRPr="00553AB0" w:rsidRDefault="00A161CB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9057B" w14:textId="38D939B4" w:rsidR="00A161CB" w:rsidRPr="00553AB0" w:rsidRDefault="00012299" w:rsidP="00C1121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2564</w:t>
            </w:r>
          </w:p>
        </w:tc>
      </w:tr>
      <w:tr w:rsidR="00EE5645" w:rsidRPr="00553AB0" w14:paraId="2364FF5C" w14:textId="77777777" w:rsidTr="000F6B2A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EE90B" w14:textId="77777777" w:rsidR="00EE5645" w:rsidRPr="00553AB0" w:rsidRDefault="00EE5645" w:rsidP="00C11214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74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28E2C" w14:textId="4724985D" w:rsidR="00EE5645" w:rsidRPr="00553AB0" w:rsidRDefault="00EE5645" w:rsidP="00F143C5">
            <w:pPr>
              <w:spacing w:line="24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0F6B2A" w:rsidRPr="00553AB0" w14:paraId="13496D25" w14:textId="2C1FE24D" w:rsidTr="00012299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4C6D" w14:textId="77777777" w:rsidR="009E161A" w:rsidRPr="00553AB0" w:rsidRDefault="009E161A" w:rsidP="009E161A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29553" w14:textId="13578BBA" w:rsidR="009E161A" w:rsidRPr="00553AB0" w:rsidRDefault="00DB2BC7" w:rsidP="00012299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>
              <w:rPr>
                <w:sz w:val="22"/>
                <w:szCs w:val="22"/>
              </w:rPr>
              <w:t>193</w:t>
            </w:r>
            <w:r w:rsidR="009E161A" w:rsidRPr="00553AB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339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7703D" w14:textId="77777777" w:rsidR="009E161A" w:rsidRPr="00553AB0" w:rsidRDefault="009E161A" w:rsidP="009E161A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99AE5" w14:textId="6AFACBAC" w:rsidR="009E161A" w:rsidRPr="00553AB0" w:rsidRDefault="00012299" w:rsidP="009E161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color w:val="000000"/>
                <w:sz w:val="22"/>
                <w:szCs w:val="22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131</w:t>
            </w:r>
            <w:r w:rsidR="009E161A"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563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808A7" w14:textId="77777777" w:rsidR="009E161A" w:rsidRPr="00553AB0" w:rsidRDefault="009E161A" w:rsidP="009E161A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99EDB" w14:textId="517568D5" w:rsidR="009E161A" w:rsidRPr="00553AB0" w:rsidRDefault="009E161A" w:rsidP="00265F30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 xml:space="preserve"> </w:t>
            </w:r>
            <w:r w:rsidR="00012299" w:rsidRPr="00553AB0">
              <w:rPr>
                <w:sz w:val="22"/>
                <w:szCs w:val="22"/>
              </w:rPr>
              <w:t>3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327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979</w:t>
            </w:r>
            <w:r w:rsidRPr="00553A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03404" w14:textId="77777777" w:rsidR="009E161A" w:rsidRPr="00553AB0" w:rsidRDefault="009E161A" w:rsidP="009E161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84C0D" w14:textId="043B5F9A" w:rsidR="009E161A" w:rsidRPr="00553AB0" w:rsidRDefault="00012299" w:rsidP="009E16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3</w:t>
            </w:r>
            <w:r w:rsidR="009E161A"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200</w:t>
            </w:r>
            <w:r w:rsidR="009E161A"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552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A7D50" w14:textId="77777777" w:rsidR="009E161A" w:rsidRPr="00553AB0" w:rsidRDefault="009E161A" w:rsidP="009E161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66A29" w14:textId="76F459F9" w:rsidR="009E161A" w:rsidRPr="00553AB0" w:rsidRDefault="00012299" w:rsidP="009E16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2</w:t>
            </w:r>
            <w:r w:rsidR="009E161A" w:rsidRPr="00553AB0">
              <w:rPr>
                <w:sz w:val="22"/>
                <w:szCs w:val="22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723</w:t>
            </w:r>
            <w:r w:rsidR="009E161A" w:rsidRPr="00553AB0">
              <w:rPr>
                <w:sz w:val="22"/>
                <w:szCs w:val="22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412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389B9" w14:textId="77777777" w:rsidR="009E161A" w:rsidRPr="00553AB0" w:rsidRDefault="009E161A" w:rsidP="009E161A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76E73" w14:textId="5BE37FA0" w:rsidR="009E161A" w:rsidRPr="00553AB0" w:rsidRDefault="00012299" w:rsidP="00012299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</w:rPr>
              <w:t>3</w:t>
            </w:r>
            <w:r w:rsidR="009E161A" w:rsidRPr="00553AB0">
              <w:rPr>
                <w:rFonts w:hint="cs"/>
                <w:sz w:val="22"/>
                <w:szCs w:val="22"/>
              </w:rPr>
              <w:t>,</w:t>
            </w:r>
            <w:r w:rsidRPr="00553AB0">
              <w:rPr>
                <w:rFonts w:hint="cs"/>
                <w:sz w:val="22"/>
                <w:szCs w:val="22"/>
              </w:rPr>
              <w:t>109</w:t>
            </w:r>
            <w:r w:rsidR="009E161A" w:rsidRPr="00553AB0">
              <w:rPr>
                <w:rFonts w:hint="cs"/>
                <w:sz w:val="22"/>
                <w:szCs w:val="22"/>
              </w:rPr>
              <w:t>,</w:t>
            </w:r>
            <w:r w:rsidRPr="00553AB0">
              <w:rPr>
                <w:rFonts w:hint="cs"/>
                <w:sz w:val="22"/>
                <w:szCs w:val="22"/>
              </w:rPr>
              <w:t>413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AE46" w14:textId="77777777" w:rsidR="009E161A" w:rsidRPr="00553AB0" w:rsidRDefault="009E161A" w:rsidP="009E161A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48F12" w14:textId="6697CCB6" w:rsidR="009E161A" w:rsidRPr="00553AB0" w:rsidRDefault="00012299" w:rsidP="00012299">
            <w:pPr>
              <w:pStyle w:val="acctfourfigures"/>
              <w:tabs>
                <w:tab w:val="clear" w:pos="765"/>
              </w:tabs>
              <w:spacing w:line="240" w:lineRule="auto"/>
              <w:ind w:left="-70" w:right="-57"/>
              <w:jc w:val="right"/>
              <w:rPr>
                <w:sz w:val="22"/>
                <w:szCs w:val="22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253</w:t>
            </w:r>
            <w:r w:rsidR="009E161A" w:rsidRPr="00553AB0">
              <w:rPr>
                <w:sz w:val="22"/>
                <w:szCs w:val="22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256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5EA3" w14:textId="77777777" w:rsidR="009E161A" w:rsidRPr="00553AB0" w:rsidRDefault="009E161A" w:rsidP="009E161A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566E" w14:textId="0569A2DC" w:rsidR="009E161A" w:rsidRPr="00553AB0" w:rsidRDefault="009E161A" w:rsidP="004E6F89">
            <w:pPr>
              <w:pStyle w:val="acctfourfigures"/>
              <w:tabs>
                <w:tab w:val="clear" w:pos="765"/>
                <w:tab w:val="left" w:pos="481"/>
              </w:tabs>
              <w:spacing w:line="240" w:lineRule="auto"/>
              <w:ind w:left="-68" w:right="-265"/>
              <w:jc w:val="center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DF28" w14:textId="77777777" w:rsidR="009E161A" w:rsidRPr="00553AB0" w:rsidRDefault="009E161A" w:rsidP="009E161A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</w:tcPr>
          <w:p w14:paraId="371D97A2" w14:textId="44AD83B0" w:rsidR="009E161A" w:rsidRPr="00553AB0" w:rsidRDefault="00012299" w:rsidP="00265F30">
            <w:pPr>
              <w:pStyle w:val="acctfourfigures"/>
              <w:tabs>
                <w:tab w:val="clear" w:pos="765"/>
              </w:tabs>
              <w:spacing w:line="300" w:lineRule="exact"/>
              <w:ind w:right="-57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265</w:t>
            </w:r>
            <w:r w:rsidR="009E161A"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423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545A02AA" w14:textId="77777777" w:rsidR="009E161A" w:rsidRPr="00553AB0" w:rsidRDefault="009E161A" w:rsidP="009E161A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97F3C" w14:textId="5DCD8834" w:rsidR="009E161A" w:rsidRPr="00553AB0" w:rsidRDefault="009E161A" w:rsidP="004E6F89">
            <w:pPr>
              <w:pStyle w:val="acctfourfigures"/>
              <w:tabs>
                <w:tab w:val="clear" w:pos="765"/>
                <w:tab w:val="left" w:pos="481"/>
              </w:tabs>
              <w:spacing w:line="240" w:lineRule="auto"/>
              <w:ind w:left="-68" w:right="-169"/>
              <w:jc w:val="center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</w:tr>
      <w:tr w:rsidR="000F6B2A" w:rsidRPr="00553AB0" w14:paraId="6A774F6B" w14:textId="5ED303C7" w:rsidTr="00012299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CCF9B" w14:textId="353A70C0" w:rsidR="009E161A" w:rsidRPr="00553AB0" w:rsidRDefault="009E161A" w:rsidP="009E161A">
            <w:pPr>
              <w:spacing w:line="240" w:lineRule="auto"/>
              <w:ind w:left="176" w:hanging="176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กำไร (ขาดทุน) จากการดำเนินงาน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46775" w14:textId="069B5C54" w:rsidR="009E161A" w:rsidRPr="00553AB0" w:rsidRDefault="009E161A" w:rsidP="00012299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13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239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1CB3E" w14:textId="77777777" w:rsidR="009E161A" w:rsidRPr="00553AB0" w:rsidRDefault="009E161A" w:rsidP="009E161A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EFE44" w14:textId="3333EBB7" w:rsidR="009E161A" w:rsidRPr="00553AB0" w:rsidRDefault="009E161A" w:rsidP="009E161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color w:val="000000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009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D2A2E" w14:textId="77777777" w:rsidR="009E161A" w:rsidRPr="00553AB0" w:rsidRDefault="009E161A" w:rsidP="009E161A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89C997" w14:textId="50586CD9" w:rsidR="009E161A" w:rsidRPr="00553AB0" w:rsidRDefault="009E161A" w:rsidP="00265F30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 xml:space="preserve"> </w:t>
            </w:r>
            <w:r w:rsidR="00012299" w:rsidRPr="00553AB0">
              <w:rPr>
                <w:sz w:val="22"/>
                <w:szCs w:val="22"/>
              </w:rPr>
              <w:t>583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269</w:t>
            </w:r>
            <w:r w:rsidRPr="00553A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786BD" w14:textId="77777777" w:rsidR="009E161A" w:rsidRPr="00553AB0" w:rsidRDefault="009E161A" w:rsidP="009E161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8D52F" w14:textId="614C0ED0" w:rsidR="009E161A" w:rsidRPr="00553AB0" w:rsidRDefault="00012299" w:rsidP="009E16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566</w:t>
            </w:r>
            <w:r w:rsidR="009E161A"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355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71B5B" w14:textId="77777777" w:rsidR="009E161A" w:rsidRPr="00553AB0" w:rsidRDefault="009E161A" w:rsidP="009E161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13D24" w14:textId="172CA8A9" w:rsidR="009E161A" w:rsidRPr="00553AB0" w:rsidRDefault="00012299" w:rsidP="009E16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cs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167</w:t>
            </w:r>
            <w:r w:rsidR="009E161A" w:rsidRPr="00553AB0">
              <w:rPr>
                <w:sz w:val="22"/>
                <w:szCs w:val="22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001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41B4" w14:textId="77777777" w:rsidR="009E161A" w:rsidRPr="00553AB0" w:rsidRDefault="009E161A" w:rsidP="009E161A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C7600" w14:textId="56F99E86" w:rsidR="009E161A" w:rsidRPr="00553AB0" w:rsidRDefault="00012299" w:rsidP="00012299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</w:rPr>
              <w:t>266</w:t>
            </w:r>
            <w:r w:rsidR="009E161A" w:rsidRPr="00553AB0">
              <w:rPr>
                <w:rFonts w:hint="cs"/>
                <w:sz w:val="22"/>
                <w:szCs w:val="22"/>
              </w:rPr>
              <w:t>,</w:t>
            </w:r>
            <w:r w:rsidRPr="00553AB0">
              <w:rPr>
                <w:rFonts w:hint="cs"/>
                <w:sz w:val="22"/>
                <w:szCs w:val="22"/>
              </w:rPr>
              <w:t>887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697E4" w14:textId="77777777" w:rsidR="009E161A" w:rsidRPr="00553AB0" w:rsidRDefault="009E161A" w:rsidP="009E161A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DAFB6" w14:textId="49A2C121" w:rsidR="009E161A" w:rsidRPr="00553AB0" w:rsidRDefault="009E161A" w:rsidP="00012299">
            <w:pPr>
              <w:pStyle w:val="acctfourfigures"/>
              <w:tabs>
                <w:tab w:val="clear" w:pos="765"/>
              </w:tabs>
              <w:spacing w:line="240" w:lineRule="auto"/>
              <w:ind w:left="-70" w:right="-57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15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148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C790" w14:textId="77777777" w:rsidR="009E161A" w:rsidRPr="00553AB0" w:rsidRDefault="009E161A" w:rsidP="009E161A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C61E" w14:textId="29879598" w:rsidR="009E161A" w:rsidRPr="00553AB0" w:rsidRDefault="009E161A" w:rsidP="00012299">
            <w:pPr>
              <w:pStyle w:val="acctfourfigures"/>
              <w:tabs>
                <w:tab w:val="clear" w:pos="765"/>
              </w:tabs>
              <w:spacing w:line="300" w:lineRule="exact"/>
              <w:ind w:left="-70" w:right="-57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251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497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vAlign w:val="bottom"/>
          </w:tcPr>
          <w:p w14:paraId="1FF6D72E" w14:textId="77777777" w:rsidR="009E161A" w:rsidRPr="00553AB0" w:rsidRDefault="009E161A" w:rsidP="009E161A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</w:tcPr>
          <w:p w14:paraId="41E1098F" w14:textId="1B4F3B4D" w:rsidR="009E161A" w:rsidRPr="00553AB0" w:rsidRDefault="00012299" w:rsidP="00265F30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57</w:t>
            </w:r>
            <w:r w:rsidR="009E161A"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663</w:t>
            </w: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54569A74" w14:textId="77777777" w:rsidR="009E161A" w:rsidRPr="00553AB0" w:rsidRDefault="009E161A" w:rsidP="009E161A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C11B" w14:textId="1FD75113" w:rsidR="009E161A" w:rsidRPr="00553AB0" w:rsidRDefault="00012299" w:rsidP="009E161A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sz w:val="22"/>
                <w:szCs w:val="22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49</w:t>
            </w:r>
            <w:r w:rsidR="009E161A" w:rsidRPr="00553AB0">
              <w:rPr>
                <w:sz w:val="22"/>
                <w:szCs w:val="22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343</w:t>
            </w:r>
          </w:p>
        </w:tc>
      </w:tr>
      <w:tr w:rsidR="000F6B2A" w:rsidRPr="00553AB0" w14:paraId="4B6A5DC0" w14:textId="48B12484" w:rsidTr="00012299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B9E6" w14:textId="77777777" w:rsidR="009E161A" w:rsidRPr="00553AB0" w:rsidRDefault="009E161A" w:rsidP="009E161A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5EC282" w14:textId="7DB79350" w:rsidR="009E161A" w:rsidRPr="00553AB0" w:rsidRDefault="009E161A" w:rsidP="00012299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6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109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8E923" w14:textId="77777777" w:rsidR="009E161A" w:rsidRPr="00553AB0" w:rsidRDefault="009E161A" w:rsidP="009E161A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F4E3EA" w14:textId="152E0867" w:rsidR="009E161A" w:rsidRPr="00553AB0" w:rsidRDefault="00012299" w:rsidP="009E161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color w:val="000000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13</w:t>
            </w:r>
            <w:r w:rsidR="009E161A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8800A" w14:textId="77777777" w:rsidR="009E161A" w:rsidRPr="00553AB0" w:rsidRDefault="009E161A" w:rsidP="009E161A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96F8E0" w14:textId="3141B3D8" w:rsidR="009E161A" w:rsidRPr="00553AB0" w:rsidRDefault="009E161A" w:rsidP="004E6F89">
            <w:pPr>
              <w:pStyle w:val="acctfourfigures"/>
              <w:tabs>
                <w:tab w:val="clear" w:pos="765"/>
              </w:tabs>
              <w:spacing w:line="240" w:lineRule="auto"/>
              <w:ind w:left="-68" w:right="-216"/>
              <w:jc w:val="center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95A6" w14:textId="77777777" w:rsidR="009E161A" w:rsidRPr="00553AB0" w:rsidRDefault="009E161A" w:rsidP="00C1404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37D48C" w14:textId="6CA750E3" w:rsidR="009E161A" w:rsidRPr="004E6F89" w:rsidRDefault="009E161A" w:rsidP="004E6F89">
            <w:pPr>
              <w:pStyle w:val="acctfourfigures"/>
              <w:tabs>
                <w:tab w:val="clear" w:pos="765"/>
              </w:tabs>
              <w:spacing w:line="240" w:lineRule="auto"/>
              <w:ind w:left="-68" w:right="-284"/>
              <w:jc w:val="center"/>
              <w:rPr>
                <w:sz w:val="22"/>
                <w:szCs w:val="22"/>
              </w:rPr>
            </w:pPr>
            <w:r w:rsidRPr="004E6F89">
              <w:rPr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1F77E" w14:textId="77777777" w:rsidR="009E161A" w:rsidRPr="00553AB0" w:rsidRDefault="009E161A" w:rsidP="00C1404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E087B2" w14:textId="2A389348" w:rsidR="009E161A" w:rsidRPr="004E6F89" w:rsidRDefault="009E161A" w:rsidP="004E6F89">
            <w:pPr>
              <w:pStyle w:val="acctfourfigures"/>
              <w:tabs>
                <w:tab w:val="clear" w:pos="765"/>
              </w:tabs>
              <w:spacing w:line="240" w:lineRule="auto"/>
              <w:ind w:left="-68" w:right="-284"/>
              <w:jc w:val="center"/>
              <w:rPr>
                <w:sz w:val="22"/>
                <w:szCs w:val="22"/>
              </w:rPr>
            </w:pPr>
            <w:r w:rsidRPr="004E6F89">
              <w:rPr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29939" w14:textId="77777777" w:rsidR="009E161A" w:rsidRPr="00553AB0" w:rsidRDefault="009E161A" w:rsidP="00C1404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7CE636" w14:textId="0DBE9ED5" w:rsidR="009E161A" w:rsidRPr="00553AB0" w:rsidRDefault="009E161A" w:rsidP="004E6F89">
            <w:pPr>
              <w:pStyle w:val="acctfourfigures"/>
              <w:tabs>
                <w:tab w:val="clear" w:pos="765"/>
              </w:tabs>
              <w:spacing w:line="240" w:lineRule="auto"/>
              <w:ind w:left="-68" w:right="-284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vAlign w:val="bottom"/>
          </w:tcPr>
          <w:p w14:paraId="2ABC4695" w14:textId="77777777" w:rsidR="009E161A" w:rsidRPr="00553AB0" w:rsidRDefault="009E161A" w:rsidP="009E161A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C8498" w14:textId="0C9603FE" w:rsidR="009E161A" w:rsidRPr="00553AB0" w:rsidRDefault="009E161A" w:rsidP="00012299">
            <w:pPr>
              <w:pStyle w:val="acctfourfigures"/>
              <w:tabs>
                <w:tab w:val="clear" w:pos="765"/>
              </w:tabs>
              <w:spacing w:line="240" w:lineRule="auto"/>
              <w:ind w:left="-70" w:right="-57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123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vAlign w:val="bottom"/>
          </w:tcPr>
          <w:p w14:paraId="73A7731D" w14:textId="77777777" w:rsidR="009E161A" w:rsidRPr="00553AB0" w:rsidRDefault="009E161A" w:rsidP="009E161A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80CB4" w14:textId="2E3B964F" w:rsidR="009E161A" w:rsidRPr="00553AB0" w:rsidRDefault="009E161A" w:rsidP="00012299">
            <w:pPr>
              <w:pStyle w:val="acctfourfigures"/>
              <w:tabs>
                <w:tab w:val="clear" w:pos="765"/>
              </w:tabs>
              <w:spacing w:line="300" w:lineRule="exact"/>
              <w:ind w:left="-70" w:right="-57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20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465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vAlign w:val="bottom"/>
          </w:tcPr>
          <w:p w14:paraId="1BA1DAB5" w14:textId="77777777" w:rsidR="009E161A" w:rsidRPr="00553AB0" w:rsidRDefault="009E161A" w:rsidP="009E161A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72A01" w14:textId="07CBA3E5" w:rsidR="009E161A" w:rsidRPr="00553AB0" w:rsidRDefault="009E161A" w:rsidP="00265F30">
            <w:pPr>
              <w:pStyle w:val="acctfourfigures"/>
              <w:tabs>
                <w:tab w:val="clear" w:pos="765"/>
              </w:tabs>
              <w:spacing w:line="300" w:lineRule="exact"/>
              <w:ind w:right="-57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27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275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7E8FB423" w14:textId="77777777" w:rsidR="009E161A" w:rsidRPr="00553AB0" w:rsidRDefault="009E161A" w:rsidP="009E161A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2B185" w14:textId="4077A5BB" w:rsidR="009E161A" w:rsidRPr="00553AB0" w:rsidRDefault="009E161A" w:rsidP="009E161A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31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340</w:t>
            </w:r>
            <w:r w:rsidRPr="00553AB0">
              <w:rPr>
                <w:sz w:val="22"/>
                <w:szCs w:val="22"/>
              </w:rPr>
              <w:t>)</w:t>
            </w:r>
          </w:p>
        </w:tc>
      </w:tr>
      <w:tr w:rsidR="000F6B2A" w:rsidRPr="00553AB0" w14:paraId="1F2893E7" w14:textId="03F125CB" w:rsidTr="00012299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7F11" w14:textId="77777777" w:rsidR="009E161A" w:rsidRPr="00553AB0" w:rsidRDefault="009E161A" w:rsidP="009E161A">
            <w:pPr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8314BB" w14:textId="0CBE9B33" w:rsidR="009E161A" w:rsidRPr="00553AB0" w:rsidRDefault="009E161A" w:rsidP="00012299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 w:rsidRPr="00553AB0">
              <w:rPr>
                <w:b/>
                <w:bCs/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19</w:t>
            </w:r>
            <w:r w:rsidRPr="00553AB0">
              <w:rPr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348</w:t>
            </w:r>
            <w:r w:rsidRPr="00553AB0">
              <w:rPr>
                <w:b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F1D55" w14:textId="77777777" w:rsidR="009E161A" w:rsidRPr="00553AB0" w:rsidRDefault="009E161A" w:rsidP="009E161A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4FFB9" w14:textId="4EF33D45" w:rsidR="009E161A" w:rsidRPr="00553AB0" w:rsidRDefault="009E161A" w:rsidP="009E161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b/>
                <w:bCs/>
                <w:color w:val="000000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27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752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33EBD" w14:textId="77777777" w:rsidR="009E161A" w:rsidRPr="00553AB0" w:rsidRDefault="009E161A" w:rsidP="009E161A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AD6905" w14:textId="4B39A68F" w:rsidR="009E161A" w:rsidRPr="00553AB0" w:rsidRDefault="00012299" w:rsidP="00265F30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583</w:t>
            </w:r>
            <w:r w:rsidR="009E161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269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2DB6D" w14:textId="7D1E5562" w:rsidR="009E161A" w:rsidRPr="00553AB0" w:rsidRDefault="009E161A" w:rsidP="009E161A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53A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C8D30B" w14:textId="4031212C" w:rsidR="009E161A" w:rsidRPr="00553AB0" w:rsidRDefault="00012299" w:rsidP="000122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566</w:t>
            </w:r>
            <w:r w:rsidR="009E161A"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355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51CF2" w14:textId="77777777" w:rsidR="009E161A" w:rsidRPr="00553AB0" w:rsidRDefault="009E161A" w:rsidP="009E161A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44427C" w14:textId="1F4ACF11" w:rsidR="009E161A" w:rsidRPr="00553AB0" w:rsidRDefault="00012299" w:rsidP="009E16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167</w:t>
            </w:r>
            <w:r w:rsidR="009E161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001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6F54" w14:textId="77777777" w:rsidR="009E161A" w:rsidRPr="00553AB0" w:rsidRDefault="009E161A" w:rsidP="009E161A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36D303" w14:textId="12648AB9" w:rsidR="009E161A" w:rsidRPr="00553AB0" w:rsidRDefault="00012299" w:rsidP="00012299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</w:rPr>
              <w:t>266</w:t>
            </w:r>
            <w:r w:rsidR="009E161A" w:rsidRPr="00553AB0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hint="cs"/>
                <w:b/>
                <w:bCs/>
                <w:sz w:val="22"/>
                <w:szCs w:val="22"/>
              </w:rPr>
              <w:t>887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vAlign w:val="bottom"/>
          </w:tcPr>
          <w:p w14:paraId="3E3CD0FC" w14:textId="77777777" w:rsidR="009E161A" w:rsidRPr="00553AB0" w:rsidRDefault="009E161A" w:rsidP="009E161A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A388D" w14:textId="7223E9CF" w:rsidR="009E161A" w:rsidRPr="00553AB0" w:rsidRDefault="009E161A" w:rsidP="00012299">
            <w:pPr>
              <w:pStyle w:val="acctfourfigures"/>
              <w:tabs>
                <w:tab w:val="clear" w:pos="765"/>
              </w:tabs>
              <w:spacing w:line="240" w:lineRule="auto"/>
              <w:ind w:left="-70" w:right="-57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 w:rsidRPr="00553AB0">
              <w:rPr>
                <w:b/>
                <w:bCs/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15</w:t>
            </w:r>
            <w:r w:rsidRPr="00553AB0">
              <w:rPr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271</w:t>
            </w:r>
            <w:r w:rsidRPr="00553AB0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vAlign w:val="bottom"/>
          </w:tcPr>
          <w:p w14:paraId="74C84D5D" w14:textId="77777777" w:rsidR="009E161A" w:rsidRPr="00553AB0" w:rsidRDefault="009E161A" w:rsidP="009E161A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CE850" w14:textId="65964021" w:rsidR="009E161A" w:rsidRPr="00553AB0" w:rsidRDefault="009E161A" w:rsidP="00012299">
            <w:pPr>
              <w:pStyle w:val="acctfourfigures"/>
              <w:tabs>
                <w:tab w:val="clear" w:pos="765"/>
              </w:tabs>
              <w:spacing w:line="240" w:lineRule="auto"/>
              <w:ind w:left="-70" w:right="-5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53AB0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b/>
                <w:bCs/>
                <w:color w:val="000000"/>
                <w:sz w:val="22"/>
                <w:szCs w:val="22"/>
                <w:lang w:bidi="th-TH"/>
              </w:rPr>
              <w:t>271</w:t>
            </w:r>
            <w:r w:rsidRPr="00553AB0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b/>
                <w:bCs/>
                <w:color w:val="000000"/>
                <w:sz w:val="22"/>
                <w:szCs w:val="22"/>
                <w:lang w:bidi="th-TH"/>
              </w:rPr>
              <w:t>962</w:t>
            </w:r>
            <w:r w:rsidRPr="00553AB0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37054432" w14:textId="77777777" w:rsidR="009E161A" w:rsidRPr="00553AB0" w:rsidRDefault="009E161A" w:rsidP="009E161A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1B9BE" w14:textId="31182EE4" w:rsidR="009E161A" w:rsidRPr="00553AB0" w:rsidRDefault="00012299" w:rsidP="00265F30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30</w:t>
            </w:r>
            <w:r w:rsidR="009E161A"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388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69D97663" w14:textId="77777777" w:rsidR="009E161A" w:rsidRPr="00553AB0" w:rsidRDefault="009E161A" w:rsidP="009E161A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43947E" w14:textId="1B53AA6B" w:rsidR="009E161A" w:rsidRPr="00553AB0" w:rsidRDefault="00012299" w:rsidP="009E161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b/>
                <w:bCs/>
                <w:color w:val="000000"/>
                <w:sz w:val="22"/>
                <w:szCs w:val="22"/>
                <w:lang w:bidi="th-TH"/>
              </w:rPr>
              <w:t>18</w:t>
            </w:r>
            <w:r w:rsidR="009E161A" w:rsidRPr="00553AB0">
              <w:rPr>
                <w:rFonts w:cs="Angsana New"/>
                <w:b/>
                <w:bCs/>
                <w:color w:val="000000"/>
                <w:sz w:val="22"/>
                <w:szCs w:val="22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color w:val="000000"/>
                <w:sz w:val="22"/>
                <w:szCs w:val="22"/>
                <w:lang w:bidi="th-TH"/>
              </w:rPr>
              <w:t>003</w:t>
            </w:r>
          </w:p>
        </w:tc>
      </w:tr>
      <w:tr w:rsidR="000F6B2A" w:rsidRPr="000E4EBE" w14:paraId="5062101A" w14:textId="1CA48503" w:rsidTr="00012299">
        <w:trPr>
          <w:trHeight w:val="17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EC3C8" w14:textId="77777777" w:rsidR="009E161A" w:rsidRPr="000E4EBE" w:rsidRDefault="009E161A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D30B2" w14:textId="77777777" w:rsidR="009E161A" w:rsidRPr="000E4EBE" w:rsidRDefault="009E161A" w:rsidP="000E4EBE">
            <w:pPr>
              <w:pStyle w:val="acctfourfigures"/>
              <w:tabs>
                <w:tab w:val="clear" w:pos="765"/>
              </w:tabs>
              <w:spacing w:line="0" w:lineRule="atLeast"/>
              <w:ind w:left="-70" w:right="-84"/>
              <w:jc w:val="right"/>
              <w:rPr>
                <w:rFonts w:cs="Angsana New"/>
                <w:sz w:val="10"/>
                <w:szCs w:val="10"/>
                <w:lang w:bidi="th-TH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1E053" w14:textId="77777777" w:rsidR="009E161A" w:rsidRPr="000E4EBE" w:rsidRDefault="009E161A" w:rsidP="000E4EBE">
            <w:pPr>
              <w:spacing w:line="0" w:lineRule="atLeast"/>
              <w:jc w:val="righ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7AAD1" w14:textId="77777777" w:rsidR="009E161A" w:rsidRPr="000E4EBE" w:rsidRDefault="009E161A" w:rsidP="000E4EBE">
            <w:pPr>
              <w:spacing w:line="0" w:lineRule="atLeas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0E586" w14:textId="77777777" w:rsidR="009E161A" w:rsidRPr="000E4EBE" w:rsidRDefault="009E161A" w:rsidP="000E4EBE">
            <w:pPr>
              <w:spacing w:line="0" w:lineRule="atLeast"/>
              <w:jc w:val="righ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B43C1" w14:textId="77777777" w:rsidR="009E161A" w:rsidRPr="000E4EBE" w:rsidRDefault="009E161A" w:rsidP="000E4EBE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sz w:val="10"/>
                <w:szCs w:val="1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2EF66" w14:textId="77777777" w:rsidR="009E161A" w:rsidRPr="000E4EBE" w:rsidRDefault="009E161A" w:rsidP="000E4EBE">
            <w:pPr>
              <w:spacing w:line="0" w:lineRule="atLeast"/>
              <w:jc w:val="righ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DCF0" w14:textId="212D7715" w:rsidR="009E161A" w:rsidRPr="000E4EBE" w:rsidRDefault="009E161A" w:rsidP="000E4EBE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0" w:right="-84"/>
              <w:rPr>
                <w:rFonts w:cs="Angsana New"/>
                <w:sz w:val="10"/>
                <w:szCs w:val="10"/>
                <w:lang w:bidi="th-TH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6EEEE" w14:textId="77777777" w:rsidR="009E161A" w:rsidRPr="000E4EBE" w:rsidRDefault="009E161A" w:rsidP="000E4EBE">
            <w:pPr>
              <w:spacing w:line="0" w:lineRule="atLeast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8F129" w14:textId="77777777" w:rsidR="009E161A" w:rsidRPr="000E4EBE" w:rsidRDefault="009E161A" w:rsidP="000E4EBE">
            <w:pPr>
              <w:spacing w:line="0" w:lineRule="atLeast"/>
              <w:jc w:val="righ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87D6C" w14:textId="77777777" w:rsidR="009E161A" w:rsidRPr="000E4EBE" w:rsidRDefault="009E161A" w:rsidP="000E4EBE">
            <w:pPr>
              <w:spacing w:line="0" w:lineRule="atLeast"/>
              <w:jc w:val="righ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075AC" w14:textId="083CD7BF" w:rsidR="009E161A" w:rsidRPr="000E4EBE" w:rsidRDefault="009E161A" w:rsidP="000E4EBE">
            <w:pPr>
              <w:spacing w:line="0" w:lineRule="atLeast"/>
              <w:jc w:val="right"/>
              <w:rPr>
                <w:sz w:val="10"/>
                <w:szCs w:val="10"/>
              </w:rPr>
            </w:pPr>
          </w:p>
        </w:tc>
        <w:tc>
          <w:tcPr>
            <w:tcW w:w="95" w:type="pct"/>
            <w:tcBorders>
              <w:left w:val="nil"/>
              <w:bottom w:val="nil"/>
              <w:right w:val="nil"/>
            </w:tcBorders>
            <w:vAlign w:val="bottom"/>
          </w:tcPr>
          <w:p w14:paraId="5A894B3E" w14:textId="77777777" w:rsidR="009E161A" w:rsidRPr="000E4EBE" w:rsidRDefault="009E161A" w:rsidP="000E4EBE">
            <w:pPr>
              <w:spacing w:line="0" w:lineRule="atLeast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872A5" w14:textId="77777777" w:rsidR="009E161A" w:rsidRPr="000E4EBE" w:rsidRDefault="009E161A" w:rsidP="000E4EBE">
            <w:pPr>
              <w:spacing w:line="0" w:lineRule="atLeast"/>
              <w:ind w:right="-57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98" w:type="pct"/>
            <w:tcBorders>
              <w:left w:val="nil"/>
              <w:bottom w:val="nil"/>
              <w:right w:val="nil"/>
            </w:tcBorders>
            <w:vAlign w:val="bottom"/>
          </w:tcPr>
          <w:p w14:paraId="24F31E14" w14:textId="77777777" w:rsidR="009E161A" w:rsidRPr="000E4EBE" w:rsidRDefault="009E161A" w:rsidP="000E4EBE">
            <w:pPr>
              <w:spacing w:line="0" w:lineRule="atLeast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59B97" w14:textId="5827C1A6" w:rsidR="009E161A" w:rsidRPr="000E4EBE" w:rsidRDefault="009E161A" w:rsidP="000E4EBE">
            <w:pPr>
              <w:spacing w:line="0" w:lineRule="atLeast"/>
              <w:ind w:right="-57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98" w:type="pct"/>
            <w:tcBorders>
              <w:left w:val="nil"/>
              <w:bottom w:val="nil"/>
              <w:right w:val="nil"/>
            </w:tcBorders>
          </w:tcPr>
          <w:p w14:paraId="4533FDF0" w14:textId="77777777" w:rsidR="009E161A" w:rsidRPr="000E4EBE" w:rsidRDefault="009E161A" w:rsidP="000E4EBE">
            <w:pPr>
              <w:spacing w:line="0" w:lineRule="atLeast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CEF76" w14:textId="6015F3BA" w:rsidR="009E161A" w:rsidRPr="000E4EBE" w:rsidRDefault="009E161A" w:rsidP="000E4EBE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cs="Angsana New"/>
                <w:sz w:val="10"/>
                <w:szCs w:val="10"/>
                <w:lang w:bidi="th-TH"/>
              </w:rPr>
            </w:pPr>
          </w:p>
        </w:tc>
        <w:tc>
          <w:tcPr>
            <w:tcW w:w="89" w:type="pct"/>
            <w:tcBorders>
              <w:left w:val="nil"/>
              <w:bottom w:val="nil"/>
              <w:right w:val="nil"/>
            </w:tcBorders>
          </w:tcPr>
          <w:p w14:paraId="462EDA0C" w14:textId="77777777" w:rsidR="009E161A" w:rsidRPr="000E4EBE" w:rsidRDefault="009E161A" w:rsidP="000E4EBE">
            <w:pPr>
              <w:spacing w:line="0" w:lineRule="atLeast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F7265" w14:textId="77777777" w:rsidR="009E161A" w:rsidRPr="000E4EBE" w:rsidRDefault="009E161A" w:rsidP="000E4EBE">
            <w:pPr>
              <w:spacing w:line="0" w:lineRule="atLeast"/>
              <w:jc w:val="right"/>
              <w:rPr>
                <w:color w:val="000000"/>
                <w:sz w:val="10"/>
                <w:szCs w:val="10"/>
              </w:rPr>
            </w:pPr>
          </w:p>
        </w:tc>
      </w:tr>
      <w:tr w:rsidR="000F6B2A" w:rsidRPr="00553AB0" w14:paraId="2AE54654" w14:textId="10247046" w:rsidTr="00265F30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A383" w14:textId="4F41C489" w:rsidR="009E161A" w:rsidRPr="00553AB0" w:rsidRDefault="009E161A" w:rsidP="009E161A">
            <w:pPr>
              <w:spacing w:line="300" w:lineRule="exact"/>
              <w:ind w:left="176" w:hanging="176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2C853" w14:textId="03B6A376" w:rsidR="009E161A" w:rsidRPr="00553AB0" w:rsidRDefault="009E161A" w:rsidP="00012299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5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030</w:t>
            </w:r>
            <w:r w:rsidRPr="00553AB0">
              <w:rPr>
                <w:sz w:val="22"/>
                <w:szCs w:val="22"/>
              </w:rPr>
              <w:t xml:space="preserve">) 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C0014" w14:textId="77777777" w:rsidR="009E161A" w:rsidRPr="00553AB0" w:rsidRDefault="009E161A" w:rsidP="00012299">
            <w:pPr>
              <w:tabs>
                <w:tab w:val="decimal" w:pos="700"/>
              </w:tabs>
              <w:spacing w:line="300" w:lineRule="exact"/>
              <w:jc w:val="right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BD6B6" w14:textId="61A22BBD" w:rsidR="009E161A" w:rsidRPr="00553AB0" w:rsidRDefault="009E161A" w:rsidP="00265F3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7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216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8B69E" w14:textId="77777777" w:rsidR="009E161A" w:rsidRPr="00553AB0" w:rsidRDefault="009E161A" w:rsidP="00012299">
            <w:pPr>
              <w:tabs>
                <w:tab w:val="decimal" w:pos="700"/>
              </w:tabs>
              <w:spacing w:line="300" w:lineRule="exact"/>
              <w:jc w:val="right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026F1" w14:textId="11756836" w:rsidR="009E161A" w:rsidRPr="00553AB0" w:rsidRDefault="009E161A" w:rsidP="00265F30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 xml:space="preserve"> </w:t>
            </w:r>
            <w:r w:rsidR="00012299" w:rsidRPr="00553AB0">
              <w:rPr>
                <w:sz w:val="22"/>
                <w:szCs w:val="22"/>
              </w:rPr>
              <w:t>233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307</w:t>
            </w:r>
            <w:r w:rsidRPr="00553A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2B416" w14:textId="77777777" w:rsidR="009E161A" w:rsidRPr="00553AB0" w:rsidRDefault="009E161A" w:rsidP="00012299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jc w:val="right"/>
              <w:rPr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5CE1" w14:textId="32F64A12" w:rsidR="009E161A" w:rsidRPr="00553AB0" w:rsidRDefault="00012299" w:rsidP="000122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226</w:t>
            </w:r>
            <w:r w:rsidR="009E161A"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542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ECFA5" w14:textId="77777777" w:rsidR="009E161A" w:rsidRPr="00553AB0" w:rsidRDefault="009E161A" w:rsidP="00012299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jc w:val="right"/>
              <w:rPr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0D7B6" w14:textId="4B062714" w:rsidR="009E161A" w:rsidRPr="00553AB0" w:rsidRDefault="009E161A" w:rsidP="000122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 xml:space="preserve"> 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66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801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 xml:space="preserve">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05B1A" w14:textId="77777777" w:rsidR="009E161A" w:rsidRPr="00553AB0" w:rsidRDefault="009E161A" w:rsidP="00012299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jc w:val="right"/>
              <w:rPr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3C333" w14:textId="04A25B48" w:rsidR="009E161A" w:rsidRPr="00553AB0" w:rsidRDefault="00012299" w:rsidP="00012299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</w:rPr>
              <w:t>106</w:t>
            </w:r>
            <w:r w:rsidR="009E161A" w:rsidRPr="00553AB0">
              <w:rPr>
                <w:rFonts w:hint="cs"/>
                <w:sz w:val="22"/>
                <w:szCs w:val="22"/>
              </w:rPr>
              <w:t>,</w:t>
            </w:r>
            <w:r w:rsidRPr="00553AB0">
              <w:rPr>
                <w:rFonts w:hint="cs"/>
                <w:sz w:val="22"/>
                <w:szCs w:val="22"/>
              </w:rPr>
              <w:t>754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77E5" w14:textId="77777777" w:rsidR="009E161A" w:rsidRPr="00553AB0" w:rsidRDefault="009E161A" w:rsidP="00012299">
            <w:pPr>
              <w:tabs>
                <w:tab w:val="decimal" w:pos="700"/>
              </w:tabs>
              <w:spacing w:line="300" w:lineRule="exact"/>
              <w:jc w:val="right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8F05" w14:textId="030B2664" w:rsidR="009E161A" w:rsidRPr="00553AB0" w:rsidRDefault="009E161A" w:rsidP="00012299">
            <w:pPr>
              <w:pStyle w:val="acctfourfigures"/>
              <w:tabs>
                <w:tab w:val="clear" w:pos="765"/>
              </w:tabs>
              <w:spacing w:line="240" w:lineRule="auto"/>
              <w:ind w:left="-70" w:right="-57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5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345</w:t>
            </w:r>
            <w:r w:rsidRPr="00553AB0">
              <w:rPr>
                <w:sz w:val="22"/>
                <w:szCs w:val="22"/>
              </w:rPr>
              <w:t xml:space="preserve">) 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6BFD" w14:textId="77777777" w:rsidR="009E161A" w:rsidRPr="00553AB0" w:rsidRDefault="009E161A" w:rsidP="00012299">
            <w:pPr>
              <w:tabs>
                <w:tab w:val="decimal" w:pos="700"/>
              </w:tabs>
              <w:spacing w:line="300" w:lineRule="exact"/>
              <w:jc w:val="right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D9317" w14:textId="0844EFEE" w:rsidR="009E161A" w:rsidRPr="00553AB0" w:rsidRDefault="009E161A" w:rsidP="00265F30">
            <w:pPr>
              <w:pStyle w:val="acctfourfigures"/>
              <w:tabs>
                <w:tab w:val="clear" w:pos="765"/>
                <w:tab w:val="decimal" w:pos="660"/>
                <w:tab w:val="decimal" w:pos="700"/>
              </w:tabs>
              <w:spacing w:line="300" w:lineRule="exact"/>
              <w:ind w:left="-70" w:right="-57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95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187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BDED" w14:textId="77777777" w:rsidR="009E161A" w:rsidRPr="00553AB0" w:rsidRDefault="009E161A" w:rsidP="00012299">
            <w:pPr>
              <w:tabs>
                <w:tab w:val="decimal" w:pos="700"/>
              </w:tabs>
              <w:spacing w:line="300" w:lineRule="exact"/>
              <w:jc w:val="right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F58AB" w14:textId="4371174F" w:rsidR="009E161A" w:rsidRPr="00553AB0" w:rsidRDefault="00012299" w:rsidP="00265F30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15</w:t>
            </w:r>
            <w:r w:rsidR="009E161A"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754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4EB09" w14:textId="77777777" w:rsidR="009E161A" w:rsidRPr="00553AB0" w:rsidRDefault="009E161A" w:rsidP="00012299">
            <w:pPr>
              <w:tabs>
                <w:tab w:val="decimal" w:pos="700"/>
              </w:tabs>
              <w:spacing w:line="300" w:lineRule="exact"/>
              <w:jc w:val="right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3F057" w14:textId="5AF591F2" w:rsidR="009E161A" w:rsidRPr="00553AB0" w:rsidRDefault="00012299" w:rsidP="00012299">
            <w:pPr>
              <w:tabs>
                <w:tab w:val="decimal" w:pos="700"/>
              </w:tabs>
              <w:spacing w:line="300" w:lineRule="exact"/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553AB0">
              <w:rPr>
                <w:sz w:val="22"/>
                <w:szCs w:val="22"/>
              </w:rPr>
              <w:t>9</w:t>
            </w:r>
            <w:r w:rsidR="009E161A" w:rsidRPr="00553AB0">
              <w:rPr>
                <w:rFonts w:cs="Times New Roman"/>
                <w:sz w:val="22"/>
                <w:szCs w:val="22"/>
                <w:lang w:bidi="ar-SA"/>
              </w:rPr>
              <w:t>,</w:t>
            </w:r>
            <w:r w:rsidRPr="00553AB0">
              <w:rPr>
                <w:sz w:val="22"/>
                <w:szCs w:val="22"/>
              </w:rPr>
              <w:t>334</w:t>
            </w:r>
          </w:p>
        </w:tc>
      </w:tr>
      <w:tr w:rsidR="000E4EBE" w:rsidRPr="000E4EBE" w14:paraId="4D7A7323" w14:textId="77777777" w:rsidTr="00265F30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1D116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EE426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3779E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0E54D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9B362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38C79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0B793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F7663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DBB10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E1B79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0AF72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794FC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6907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91785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2B52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2D91C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FC56F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6315B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0379E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26DC8" w14:textId="77777777" w:rsidR="000E4EBE" w:rsidRPr="000E4EBE" w:rsidRDefault="000E4EBE" w:rsidP="000E4EBE">
            <w:pPr>
              <w:spacing w:line="0" w:lineRule="atLeast"/>
              <w:rPr>
                <w:b/>
                <w:bCs/>
                <w:color w:val="000000"/>
                <w:sz w:val="10"/>
                <w:szCs w:val="10"/>
              </w:rPr>
            </w:pPr>
          </w:p>
        </w:tc>
      </w:tr>
      <w:tr w:rsidR="000F6B2A" w:rsidRPr="00553AB0" w14:paraId="3872D120" w14:textId="77777777" w:rsidTr="00012299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D3A4E" w14:textId="5E24AFBF" w:rsidR="009E161A" w:rsidRPr="00553AB0" w:rsidRDefault="009E161A" w:rsidP="009E161A">
            <w:pPr>
              <w:spacing w:line="300" w:lineRule="exact"/>
              <w:ind w:left="176" w:hanging="176"/>
              <w:rPr>
                <w:color w:val="000000"/>
                <w:sz w:val="22"/>
                <w:szCs w:val="22"/>
                <w:cs/>
              </w:rPr>
            </w:pPr>
            <w:r w:rsidRPr="00553AB0">
              <w:rPr>
                <w:color w:val="000000"/>
                <w:sz w:val="22"/>
                <w:szCs w:val="22"/>
                <w:cs/>
              </w:rPr>
              <w:t>เงินปันผลรับจาก</w:t>
            </w: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บริษัทร่วม/</w:t>
            </w:r>
            <w:r w:rsidRPr="00553AB0">
              <w:rPr>
                <w:color w:val="000000"/>
                <w:sz w:val="22"/>
                <w:szCs w:val="22"/>
                <w:cs/>
              </w:rPr>
              <w:t>การร่วมค้าสำหรับปี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2ADDB" w14:textId="1BEBE83A" w:rsidR="009E161A" w:rsidRPr="00553AB0" w:rsidRDefault="009E161A" w:rsidP="004E6F89">
            <w:pPr>
              <w:tabs>
                <w:tab w:val="left" w:pos="363"/>
              </w:tabs>
              <w:spacing w:line="240" w:lineRule="auto"/>
              <w:ind w:right="-228" w:hanging="96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49D80" w14:textId="77777777" w:rsidR="009E161A" w:rsidRPr="00553AB0" w:rsidRDefault="009E161A" w:rsidP="00C1404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B0366" w14:textId="7D8CFDE8" w:rsidR="009E161A" w:rsidRPr="00553AB0" w:rsidRDefault="009E161A" w:rsidP="004E6F89">
            <w:pPr>
              <w:tabs>
                <w:tab w:val="left" w:pos="363"/>
              </w:tabs>
              <w:spacing w:line="240" w:lineRule="auto"/>
              <w:ind w:right="-228" w:hanging="96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E6055" w14:textId="77777777" w:rsidR="009E161A" w:rsidRPr="00553AB0" w:rsidRDefault="009E161A" w:rsidP="009E161A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DCD03" w14:textId="6AA5FC77" w:rsidR="009E161A" w:rsidRPr="00553AB0" w:rsidRDefault="00012299" w:rsidP="00265F30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399</w:t>
            </w:r>
            <w:r w:rsidR="009E161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463</w:t>
            </w:r>
            <w:r w:rsidR="009E161A" w:rsidRPr="00553A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ECED9" w14:textId="77777777" w:rsidR="009E161A" w:rsidRPr="00553AB0" w:rsidRDefault="009E161A" w:rsidP="009E161A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21DBF" w14:textId="521D5F6B" w:rsidR="009E161A" w:rsidRPr="00553AB0" w:rsidRDefault="009E161A" w:rsidP="004E6F89">
            <w:pPr>
              <w:tabs>
                <w:tab w:val="left" w:pos="452"/>
              </w:tabs>
              <w:spacing w:line="240" w:lineRule="auto"/>
              <w:ind w:right="-233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BE3BB" w14:textId="77777777" w:rsidR="009E161A" w:rsidRPr="00553AB0" w:rsidRDefault="009E161A" w:rsidP="009E161A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strike/>
                <w:sz w:val="22"/>
                <w:szCs w:val="22"/>
                <w:lang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C5161" w14:textId="31823131" w:rsidR="009E161A" w:rsidRPr="00553AB0" w:rsidRDefault="00012299" w:rsidP="000122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107</w:t>
            </w:r>
            <w:r w:rsidR="009E161A"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846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AC4E9" w14:textId="77777777" w:rsidR="009E161A" w:rsidRPr="00553AB0" w:rsidRDefault="009E161A" w:rsidP="009E161A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11434" w14:textId="49CD9678" w:rsidR="009E161A" w:rsidRPr="00553AB0" w:rsidRDefault="00012299" w:rsidP="00012299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</w:rPr>
              <w:t>285</w:t>
            </w:r>
            <w:r w:rsidR="009E161A" w:rsidRPr="00553AB0">
              <w:rPr>
                <w:rFonts w:hint="cs"/>
                <w:sz w:val="22"/>
                <w:szCs w:val="22"/>
              </w:rPr>
              <w:t>,</w:t>
            </w:r>
            <w:r w:rsidRPr="00553AB0">
              <w:rPr>
                <w:rFonts w:hint="cs"/>
                <w:sz w:val="22"/>
                <w:szCs w:val="22"/>
              </w:rPr>
              <w:t>474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0EDE" w14:textId="77777777" w:rsidR="009E161A" w:rsidRPr="00553AB0" w:rsidRDefault="009E161A" w:rsidP="009E161A">
            <w:pPr>
              <w:spacing w:line="240" w:lineRule="auto"/>
              <w:ind w:right="-133"/>
              <w:jc w:val="center"/>
              <w:rPr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</w:tcPr>
          <w:p w14:paraId="5F643DC7" w14:textId="1C9D6241" w:rsidR="009E161A" w:rsidRPr="00553AB0" w:rsidRDefault="009E161A" w:rsidP="001705EB">
            <w:pPr>
              <w:tabs>
                <w:tab w:val="left" w:pos="452"/>
              </w:tabs>
              <w:spacing w:line="240" w:lineRule="auto"/>
              <w:ind w:right="-175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2E10C" w14:textId="77777777" w:rsidR="009E161A" w:rsidRPr="00553AB0" w:rsidRDefault="009E161A" w:rsidP="00C1404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05676" w14:textId="6973F5A2" w:rsidR="009E161A" w:rsidRPr="00553AB0" w:rsidRDefault="009E161A" w:rsidP="004E6F89">
            <w:pPr>
              <w:tabs>
                <w:tab w:val="left" w:pos="405"/>
              </w:tabs>
              <w:spacing w:line="240" w:lineRule="auto"/>
              <w:ind w:right="-151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1C330" w14:textId="77777777" w:rsidR="009E161A" w:rsidRPr="00553AB0" w:rsidRDefault="009E161A" w:rsidP="00C1404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</w:tcPr>
          <w:p w14:paraId="0E49C582" w14:textId="6ADEB18A" w:rsidR="009E161A" w:rsidRPr="00553AB0" w:rsidRDefault="009E161A" w:rsidP="004E6F89">
            <w:pPr>
              <w:pStyle w:val="acctfourfigures"/>
              <w:tabs>
                <w:tab w:val="clear" w:pos="765"/>
              </w:tabs>
              <w:spacing w:line="300" w:lineRule="exact"/>
              <w:ind w:right="-181"/>
              <w:jc w:val="center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3F2AC120" w14:textId="77777777" w:rsidR="009E161A" w:rsidRPr="00553AB0" w:rsidRDefault="009E161A" w:rsidP="00C1404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FCB9A" w14:textId="624C5D7B" w:rsidR="009E161A" w:rsidRPr="00553AB0" w:rsidRDefault="009E161A" w:rsidP="00967C11">
            <w:pPr>
              <w:tabs>
                <w:tab w:val="left" w:pos="413"/>
              </w:tabs>
              <w:spacing w:line="240" w:lineRule="auto"/>
              <w:ind w:right="-181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</w:tr>
      <w:tr w:rsidR="006A2541" w:rsidRPr="00553AB0" w14:paraId="0A0F748A" w14:textId="77777777" w:rsidTr="000462E9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B6865" w14:textId="77777777" w:rsidR="006A2541" w:rsidRPr="00553AB0" w:rsidRDefault="006A2541" w:rsidP="006A2541">
            <w:pPr>
              <w:spacing w:line="240" w:lineRule="auto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9D8E8" w14:textId="43A6E118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Basecamp Brews Ltd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311EC" w14:textId="77777777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056D9" w14:textId="741628D0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0BA57" w14:textId="77777777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D2525" w14:textId="11289E43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  <w:cs/>
              </w:rPr>
              <w:t>บริษัท โอสถสภา ไทโช จำกัด</w:t>
            </w: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 xml:space="preserve"> </w:t>
            </w:r>
            <w:r w:rsidRPr="00553AB0">
              <w:rPr>
                <w:color w:val="000000"/>
                <w:sz w:val="22"/>
                <w:szCs w:val="22"/>
                <w:cs/>
              </w:rPr>
              <w:br/>
            </w: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 xml:space="preserve">(เดิมชื่อ </w:t>
            </w:r>
            <w:r>
              <w:rPr>
                <w:color w:val="000000"/>
                <w:sz w:val="22"/>
                <w:szCs w:val="22"/>
              </w:rPr>
              <w:t>“</w:t>
            </w:r>
            <w:r w:rsidRPr="00553AB0">
              <w:rPr>
                <w:color w:val="000000"/>
                <w:sz w:val="22"/>
                <w:szCs w:val="22"/>
                <w:cs/>
              </w:rPr>
              <w:t>บริษัท โอสถสภา</w:t>
            </w: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 xml:space="preserve"> </w:t>
            </w:r>
            <w:r w:rsidRPr="00553AB0">
              <w:rPr>
                <w:color w:val="000000"/>
                <w:sz w:val="22"/>
                <w:szCs w:val="22"/>
                <w:cs/>
              </w:rPr>
              <w:t>ไทโช ฟาร์มาซูติคอล จำกัด</w:t>
            </w:r>
            <w:r>
              <w:rPr>
                <w:color w:val="000000"/>
                <w:sz w:val="22"/>
                <w:szCs w:val="22"/>
              </w:rPr>
              <w:t>”</w:t>
            </w: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6E171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D392A" w14:textId="5E4C3CFD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MYANMAR GOLDEN EAGLE COMPANY LIMITED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</w:tcPr>
          <w:p w14:paraId="6C16DB38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199900" w14:textId="2DCCAF25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MYANMAR GOLDEN GLASS COMPANY LIMITED</w:t>
            </w:r>
          </w:p>
        </w:tc>
      </w:tr>
      <w:tr w:rsidR="006A2541" w:rsidRPr="00553AB0" w14:paraId="345B49CB" w14:textId="77777777" w:rsidTr="00CA603C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08701" w14:textId="77777777" w:rsidR="006A2541" w:rsidRPr="00553AB0" w:rsidRDefault="006A2541" w:rsidP="006A2541">
            <w:pPr>
              <w:spacing w:line="240" w:lineRule="auto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808F5" w14:textId="1C885FBA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C5F72" w14:textId="77777777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653FC" w14:textId="36CD2016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0AD89" w14:textId="77777777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E2315" w14:textId="7654CAB3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4ACF5" w14:textId="77777777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BF2B2" w14:textId="2DF125A5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A5947" w14:textId="77777777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FBEA0" w14:textId="173E0515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0E50E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01743" w14:textId="4155BDD0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942A0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DD370" w14:textId="115F9D79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524F5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7D0D4" w14:textId="1C28D452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</w:tcPr>
          <w:p w14:paraId="66331860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B0007" w14:textId="65660B74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CEE9F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B410C" w14:textId="16D24DCA" w:rsidR="006A2541" w:rsidRPr="006A2541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2564</w:t>
            </w:r>
          </w:p>
        </w:tc>
      </w:tr>
      <w:tr w:rsidR="006A2541" w:rsidRPr="00553AB0" w14:paraId="555EE6ED" w14:textId="77777777" w:rsidTr="006A2541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7DBEC" w14:textId="77777777" w:rsidR="006A2541" w:rsidRPr="00553AB0" w:rsidRDefault="006A2541" w:rsidP="00277F84">
            <w:pPr>
              <w:spacing w:line="240" w:lineRule="auto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3774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472A4" w14:textId="6C4F117F" w:rsidR="006A2541" w:rsidRPr="006A2541" w:rsidRDefault="006A2541" w:rsidP="006A2541">
            <w:pPr>
              <w:spacing w:line="24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3D7139" w:rsidRPr="00553AB0" w14:paraId="682C249E" w14:textId="77777777" w:rsidTr="00DA1D05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5A0F7" w14:textId="77777777" w:rsidR="003D7139" w:rsidRPr="00553AB0" w:rsidRDefault="003D7139" w:rsidP="00DA1D05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D031E" w14:textId="77777777" w:rsidR="003D7139" w:rsidRPr="00553AB0" w:rsidRDefault="003D7139" w:rsidP="00DA1D05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89,400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D5225" w14:textId="77777777" w:rsidR="003D7139" w:rsidRPr="00553AB0" w:rsidRDefault="003D7139" w:rsidP="00DA1D0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50A6A" w14:textId="77777777" w:rsidR="003D7139" w:rsidRPr="00553AB0" w:rsidRDefault="003D7139" w:rsidP="00DA1D0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sz w:val="22"/>
                <w:szCs w:val="22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120</w:t>
            </w:r>
            <w:r w:rsidRPr="00553AB0">
              <w:rPr>
                <w:sz w:val="22"/>
                <w:szCs w:val="22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646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D6E75" w14:textId="77777777" w:rsidR="003D7139" w:rsidRPr="00553AB0" w:rsidRDefault="003D7139" w:rsidP="00DA1D0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935259" w14:textId="77777777" w:rsidR="003D7139" w:rsidRPr="00553AB0" w:rsidRDefault="003D7139" w:rsidP="00DA1D05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2,195,508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B03FC" w14:textId="77777777" w:rsidR="003D7139" w:rsidRPr="00553AB0" w:rsidRDefault="003D7139" w:rsidP="00DA1D0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4CADD" w14:textId="77777777" w:rsidR="003D7139" w:rsidRPr="00553AB0" w:rsidRDefault="003D7139" w:rsidP="00DA1D0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2,488,942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764D7" w14:textId="77777777" w:rsidR="003D7139" w:rsidRPr="00553AB0" w:rsidRDefault="003D7139" w:rsidP="00DA1D0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45CCD" w14:textId="77777777" w:rsidR="003D7139" w:rsidRPr="00553AB0" w:rsidRDefault="003D7139" w:rsidP="00DA1D0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760,129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9165D" w14:textId="77777777" w:rsidR="003D7139" w:rsidRPr="00553AB0" w:rsidRDefault="003D7139" w:rsidP="00DA1D05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BCB38" w14:textId="77777777" w:rsidR="003D7139" w:rsidRPr="00553AB0" w:rsidRDefault="003D7139" w:rsidP="00DA1D05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</w:rPr>
              <w:t>934,168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1097" w14:textId="77777777" w:rsidR="003D7139" w:rsidRPr="00553AB0" w:rsidRDefault="003D7139" w:rsidP="00DA1D05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</w:tcPr>
          <w:p w14:paraId="48F94440" w14:textId="77777777" w:rsidR="003D7139" w:rsidRPr="00553AB0" w:rsidRDefault="003D7139" w:rsidP="00DA1D05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404,348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C2B76" w14:textId="77777777" w:rsidR="003D7139" w:rsidRPr="00553AB0" w:rsidRDefault="003D7139" w:rsidP="00DA1D05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C0A09" w14:textId="77777777" w:rsidR="003D7139" w:rsidRPr="00553AB0" w:rsidRDefault="003D7139" w:rsidP="00DA1D05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134,608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9CFA3" w14:textId="77777777" w:rsidR="003D7139" w:rsidRPr="00553AB0" w:rsidRDefault="003D7139" w:rsidP="00DA1D05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</w:tcPr>
          <w:p w14:paraId="261F8E49" w14:textId="77777777" w:rsidR="003D7139" w:rsidRPr="00553AB0" w:rsidRDefault="003D7139" w:rsidP="00DA1D05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281,174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23A259D8" w14:textId="77777777" w:rsidR="003D7139" w:rsidRPr="00553AB0" w:rsidRDefault="003D7139" w:rsidP="00DA1D05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D6659" w14:textId="77777777" w:rsidR="003D7139" w:rsidRPr="00553AB0" w:rsidRDefault="003D7139" w:rsidP="00DA1D05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179,911</w:t>
            </w:r>
          </w:p>
        </w:tc>
      </w:tr>
      <w:tr w:rsidR="00277F84" w:rsidRPr="00553AB0" w14:paraId="7DA8327B" w14:textId="40476283" w:rsidTr="00012299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F6C1" w14:textId="77777777" w:rsidR="00277F84" w:rsidRPr="00553AB0" w:rsidRDefault="00277F84" w:rsidP="00277F84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42BCD" w14:textId="5B974E65" w:rsidR="00277F84" w:rsidRPr="00553AB0" w:rsidRDefault="00012299" w:rsidP="00012299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1</w:t>
            </w:r>
            <w:r w:rsidR="00277F84"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808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1597A" w14:textId="77777777" w:rsidR="00277F84" w:rsidRPr="00553AB0" w:rsidRDefault="00277F84" w:rsidP="00277F8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2567E" w14:textId="14E4F379" w:rsidR="00277F84" w:rsidRPr="00553AB0" w:rsidRDefault="00012299" w:rsidP="00277F8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sz w:val="22"/>
                <w:szCs w:val="22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1</w:t>
            </w:r>
            <w:r w:rsidR="00277F84" w:rsidRPr="00553AB0">
              <w:rPr>
                <w:sz w:val="22"/>
                <w:szCs w:val="22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505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CE9F3" w14:textId="77777777" w:rsidR="00277F84" w:rsidRPr="00553AB0" w:rsidRDefault="00277F84" w:rsidP="00277F8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7B7E8" w14:textId="7F2AF357" w:rsidR="00277F84" w:rsidRPr="00553AB0" w:rsidRDefault="00012299" w:rsidP="00265F30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8</w:t>
            </w:r>
            <w:r w:rsidR="00277F84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248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7184C" w14:textId="77777777" w:rsidR="00277F84" w:rsidRPr="00553AB0" w:rsidRDefault="00277F84" w:rsidP="00277F8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BED5B" w14:textId="5148FFC0" w:rsidR="00277F84" w:rsidRPr="00553AB0" w:rsidRDefault="00012299" w:rsidP="000122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8</w:t>
            </w:r>
            <w:r w:rsidR="00277F84"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928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D9C6B" w14:textId="77777777" w:rsidR="00277F84" w:rsidRPr="00553AB0" w:rsidRDefault="00277F84" w:rsidP="00277F8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067EFA" w14:textId="297B9596" w:rsidR="00277F84" w:rsidRPr="00553AB0" w:rsidRDefault="00012299" w:rsidP="000122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10</w:t>
            </w:r>
            <w:r w:rsidR="00277F84"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960</w:t>
            </w:r>
            <w:r w:rsidR="00277F84" w:rsidRPr="00553AB0">
              <w:rPr>
                <w:rFonts w:cs="Angsana New"/>
                <w:sz w:val="22"/>
                <w:szCs w:val="22"/>
                <w:lang w:bidi="th-TH"/>
              </w:rPr>
              <w:t xml:space="preserve">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208F3" w14:textId="77777777" w:rsidR="00277F84" w:rsidRPr="00553AB0" w:rsidRDefault="00277F84" w:rsidP="00277F84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E1ABB" w14:textId="08CDCEE5" w:rsidR="00277F84" w:rsidRPr="00553AB0" w:rsidRDefault="00012299" w:rsidP="00012299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</w:rPr>
              <w:t>13</w:t>
            </w:r>
            <w:r w:rsidR="00277F84" w:rsidRPr="00553AB0">
              <w:rPr>
                <w:rFonts w:hint="cs"/>
                <w:sz w:val="22"/>
                <w:szCs w:val="22"/>
              </w:rPr>
              <w:t>,</w:t>
            </w:r>
            <w:r w:rsidRPr="00553AB0">
              <w:rPr>
                <w:rFonts w:hint="cs"/>
                <w:sz w:val="22"/>
                <w:szCs w:val="22"/>
              </w:rPr>
              <w:t>891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E3574" w14:textId="77777777" w:rsidR="00277F84" w:rsidRPr="00553AB0" w:rsidRDefault="00277F84" w:rsidP="00277F84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</w:tcPr>
          <w:p w14:paraId="0D759FD3" w14:textId="3053533E" w:rsidR="00277F84" w:rsidRPr="00553AB0" w:rsidRDefault="00012299" w:rsidP="00012299">
            <w:pPr>
              <w:spacing w:line="240" w:lineRule="auto"/>
              <w:ind w:left="-113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</w:t>
            </w:r>
            <w:r w:rsidR="00277F84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421</w:t>
            </w:r>
            <w:r w:rsidR="00277F84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483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1EB7" w14:textId="77777777" w:rsidR="00277F84" w:rsidRPr="00553AB0" w:rsidRDefault="00277F84" w:rsidP="00277F84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541C" w14:textId="46B0CDA2" w:rsidR="00277F84" w:rsidRPr="00553AB0" w:rsidRDefault="00012299" w:rsidP="00277F84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</w:t>
            </w:r>
            <w:r w:rsidR="00277F84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215</w:t>
            </w:r>
            <w:r w:rsidR="00277F84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310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FF22" w14:textId="77777777" w:rsidR="00277F84" w:rsidRPr="00553AB0" w:rsidRDefault="00277F84" w:rsidP="00277F8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</w:tcPr>
          <w:p w14:paraId="482B3E09" w14:textId="5EDF89E8" w:rsidR="00277F84" w:rsidRPr="00553AB0" w:rsidRDefault="00012299" w:rsidP="00265F30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205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7F3B03AD" w14:textId="77777777" w:rsidR="00277F84" w:rsidRPr="00553AB0" w:rsidRDefault="00277F84" w:rsidP="00277F8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1EB9" w14:textId="73C97D58" w:rsidR="00277F84" w:rsidRPr="00553AB0" w:rsidRDefault="00012299" w:rsidP="00277F84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234</w:t>
            </w:r>
          </w:p>
        </w:tc>
      </w:tr>
      <w:tr w:rsidR="00277F84" w:rsidRPr="00553AB0" w14:paraId="0FFEC300" w14:textId="12F65E99" w:rsidTr="00012299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59358" w14:textId="77777777" w:rsidR="00277F84" w:rsidRPr="00553AB0" w:rsidRDefault="00277F84" w:rsidP="00277F84">
            <w:pPr>
              <w:spacing w:line="240" w:lineRule="auto"/>
              <w:rPr>
                <w:color w:val="000000"/>
                <w:sz w:val="22"/>
                <w:szCs w:val="22"/>
                <w:cs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CB39A" w14:textId="56A768A2" w:rsidR="00277F84" w:rsidRPr="00553AB0" w:rsidRDefault="00277F84" w:rsidP="00265F30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23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904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2DDB5" w14:textId="77777777" w:rsidR="00277F84" w:rsidRPr="00553AB0" w:rsidRDefault="00277F84" w:rsidP="00277F8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03C87" w14:textId="1BC1F1E9" w:rsidR="00277F84" w:rsidRPr="00553AB0" w:rsidRDefault="00277F84" w:rsidP="00277F8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35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086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EBD5E" w14:textId="77777777" w:rsidR="00277F84" w:rsidRPr="00553AB0" w:rsidRDefault="00277F84" w:rsidP="00277F8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2C3CA7" w14:textId="2B51C219" w:rsidR="00277F84" w:rsidRPr="00553AB0" w:rsidRDefault="00277F84" w:rsidP="00265F30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844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873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FB4F9" w14:textId="77777777" w:rsidR="00277F84" w:rsidRPr="00553AB0" w:rsidRDefault="00277F84" w:rsidP="00277F8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E9A4A" w14:textId="7ACCC69B" w:rsidR="00277F84" w:rsidRPr="00553AB0" w:rsidRDefault="00277F84" w:rsidP="00012299">
            <w:pPr>
              <w:pStyle w:val="acctfourfigures"/>
              <w:tabs>
                <w:tab w:val="clear" w:pos="765"/>
              </w:tabs>
              <w:spacing w:line="240" w:lineRule="auto"/>
              <w:ind w:left="-70" w:right="-84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724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070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1B6AA" w14:textId="77777777" w:rsidR="00277F84" w:rsidRPr="00553AB0" w:rsidRDefault="00277F84" w:rsidP="00277F8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970ED" w14:textId="0A9628D9" w:rsidR="00277F84" w:rsidRPr="00553AB0" w:rsidRDefault="00277F84" w:rsidP="000122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495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917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 xml:space="preserve">)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DED6B" w14:textId="77777777" w:rsidR="00277F84" w:rsidRPr="00553AB0" w:rsidRDefault="00277F84" w:rsidP="00277F8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9F9FD" w14:textId="7ADD5361" w:rsidR="00277F84" w:rsidRPr="00553AB0" w:rsidRDefault="00277F84" w:rsidP="00012299">
            <w:pPr>
              <w:spacing w:line="240" w:lineRule="auto"/>
              <w:ind w:right="-57"/>
              <w:jc w:val="right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</w:rPr>
              <w:t>(</w:t>
            </w:r>
            <w:r w:rsidR="00012299" w:rsidRPr="00553AB0">
              <w:rPr>
                <w:rFonts w:hint="cs"/>
                <w:sz w:val="22"/>
                <w:szCs w:val="22"/>
              </w:rPr>
              <w:t>570</w:t>
            </w:r>
            <w:r w:rsidRPr="00553AB0">
              <w:rPr>
                <w:rFonts w:hint="cs"/>
                <w:sz w:val="22"/>
                <w:szCs w:val="22"/>
              </w:rPr>
              <w:t>,</w:t>
            </w:r>
            <w:r w:rsidR="00012299" w:rsidRPr="00553AB0">
              <w:rPr>
                <w:rFonts w:hint="cs"/>
                <w:sz w:val="22"/>
                <w:szCs w:val="22"/>
              </w:rPr>
              <w:t>755</w:t>
            </w:r>
            <w:r w:rsidRPr="00553AB0">
              <w:rPr>
                <w:rFonts w:hint="cs"/>
                <w:sz w:val="22"/>
                <w:szCs w:val="22"/>
              </w:rPr>
              <w:t>)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46F1" w14:textId="77777777" w:rsidR="00277F84" w:rsidRPr="00553AB0" w:rsidRDefault="00277F84" w:rsidP="00277F84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58A7" w14:textId="07AD4E10" w:rsidR="00277F84" w:rsidRPr="00553AB0" w:rsidRDefault="00277F84" w:rsidP="00012299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136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613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D4FB" w14:textId="77777777" w:rsidR="00277F84" w:rsidRPr="00553AB0" w:rsidRDefault="00277F84" w:rsidP="00277F84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AAFA" w14:textId="35FE39B9" w:rsidR="00277F84" w:rsidRPr="00553AB0" w:rsidRDefault="00277F84" w:rsidP="00012299">
            <w:pPr>
              <w:spacing w:line="240" w:lineRule="auto"/>
              <w:ind w:right="-57"/>
              <w:jc w:val="right"/>
              <w:rPr>
                <w:color w:val="000000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560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A6771" w14:textId="77777777" w:rsidR="00277F84" w:rsidRPr="00553AB0" w:rsidRDefault="00277F84" w:rsidP="00277F8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</w:tcPr>
          <w:p w14:paraId="645FAF03" w14:textId="40BA6EBC" w:rsidR="00277F84" w:rsidRPr="00553AB0" w:rsidRDefault="00277F84" w:rsidP="00265F30">
            <w:pPr>
              <w:pStyle w:val="acctfourfigures"/>
              <w:tabs>
                <w:tab w:val="clear" w:pos="765"/>
              </w:tabs>
              <w:spacing w:line="300" w:lineRule="exact"/>
              <w:ind w:right="-57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70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851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70A2D2D9" w14:textId="77777777" w:rsidR="00277F84" w:rsidRPr="00553AB0" w:rsidRDefault="00277F84" w:rsidP="00277F8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7E0B0" w14:textId="6C40B9A9" w:rsidR="00277F84" w:rsidRPr="00553AB0" w:rsidRDefault="00277F84" w:rsidP="00012299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5</w:t>
            </w:r>
            <w:r w:rsidRPr="00553AB0">
              <w:rPr>
                <w:sz w:val="22"/>
                <w:szCs w:val="22"/>
              </w:rPr>
              <w:t>)</w:t>
            </w:r>
          </w:p>
        </w:tc>
      </w:tr>
      <w:tr w:rsidR="006A2541" w:rsidRPr="00553AB0" w14:paraId="71C7ACED" w14:textId="2D936FE5" w:rsidTr="00012299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865B" w14:textId="77777777" w:rsidR="006A2541" w:rsidRPr="00553AB0" w:rsidRDefault="006A2541" w:rsidP="006A2541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BD33E0" w14:textId="716FD315" w:rsidR="006A2541" w:rsidRPr="00553AB0" w:rsidRDefault="006A2541" w:rsidP="006A2541">
            <w:pPr>
              <w:tabs>
                <w:tab w:val="left" w:pos="364"/>
              </w:tabs>
              <w:spacing w:line="240" w:lineRule="auto"/>
              <w:ind w:right="-221" w:hanging="96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C0626" w14:textId="77777777" w:rsidR="006A2541" w:rsidRPr="006A2541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49741" w14:textId="48496C8B" w:rsidR="006A2541" w:rsidRPr="006A2541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color w:val="000000"/>
                <w:sz w:val="22"/>
                <w:szCs w:val="22"/>
                <w:lang w:bidi="th-TH"/>
              </w:rPr>
            </w:pPr>
            <w:r w:rsidRPr="006A2541">
              <w:rPr>
                <w:rFonts w:cs="Angsana New"/>
                <w:color w:val="000000"/>
                <w:sz w:val="22"/>
                <w:szCs w:val="22"/>
                <w:lang w:bidi="th-TH"/>
              </w:rPr>
              <w:t>(412)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B5BF9" w14:textId="77777777" w:rsidR="006A2541" w:rsidRPr="006A2541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C9A7FA" w14:textId="6F65F6ED" w:rsidR="006A2541" w:rsidRPr="006A2541" w:rsidRDefault="006A2541" w:rsidP="006A2541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cs="Angsana New"/>
                <w:color w:val="000000"/>
                <w:sz w:val="22"/>
                <w:szCs w:val="22"/>
                <w:lang w:bidi="th-TH"/>
              </w:rPr>
            </w:pPr>
            <w:r w:rsidRPr="006A2541">
              <w:rPr>
                <w:rFonts w:cs="Angsana New"/>
                <w:color w:val="000000"/>
                <w:sz w:val="22"/>
                <w:szCs w:val="22"/>
                <w:lang w:bidi="th-TH"/>
              </w:rPr>
              <w:t>(1,200)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DEA80" w14:textId="102037E8" w:rsidR="006A2541" w:rsidRPr="006A2541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color w:val="000000"/>
                <w:sz w:val="22"/>
                <w:szCs w:val="22"/>
                <w:lang w:bidi="th-TH"/>
              </w:rPr>
            </w:pPr>
            <w:r w:rsidRPr="006A2541">
              <w:rPr>
                <w:rFonts w:cs="Angsana New"/>
                <w:color w:val="000000"/>
                <w:sz w:val="22"/>
                <w:szCs w:val="22"/>
                <w:lang w:bidi="th-TH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5A11AF" w14:textId="33FB8CC7" w:rsidR="006A2541" w:rsidRPr="006A2541" w:rsidRDefault="006A2541" w:rsidP="006A2541">
            <w:pPr>
              <w:pStyle w:val="acctfourfigures"/>
              <w:tabs>
                <w:tab w:val="clear" w:pos="765"/>
              </w:tabs>
              <w:spacing w:line="240" w:lineRule="auto"/>
              <w:ind w:left="-70" w:right="-84"/>
              <w:jc w:val="right"/>
              <w:rPr>
                <w:rFonts w:cs="Angsana New"/>
                <w:color w:val="000000"/>
                <w:sz w:val="22"/>
                <w:szCs w:val="22"/>
                <w:lang w:bidi="th-TH"/>
              </w:rPr>
            </w:pPr>
            <w:r w:rsidRPr="006A2541">
              <w:rPr>
                <w:rFonts w:cs="Angsana New"/>
                <w:color w:val="000000"/>
                <w:sz w:val="22"/>
                <w:szCs w:val="22"/>
                <w:lang w:bidi="th-TH"/>
              </w:rPr>
              <w:t>(725)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5309B" w14:textId="77777777" w:rsidR="006A2541" w:rsidRPr="006A2541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066F77" w14:textId="6E145903" w:rsidR="006A2541" w:rsidRPr="006A2541" w:rsidRDefault="006A2541" w:rsidP="006A254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color w:val="000000"/>
                <w:sz w:val="22"/>
                <w:szCs w:val="22"/>
                <w:lang w:bidi="th-TH"/>
              </w:rPr>
            </w:pPr>
            <w:r w:rsidRPr="006A2541">
              <w:rPr>
                <w:rFonts w:cs="Angsana New"/>
                <w:color w:val="000000"/>
                <w:sz w:val="22"/>
                <w:szCs w:val="22"/>
                <w:lang w:bidi="th-TH"/>
              </w:rPr>
              <w:t xml:space="preserve">(2,481)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F1B2B" w14:textId="77777777" w:rsidR="006A2541" w:rsidRPr="006A2541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F23309" w14:textId="17EEAB75" w:rsidR="006A2541" w:rsidRPr="006A2541" w:rsidRDefault="006A2541" w:rsidP="006A2541">
            <w:pPr>
              <w:spacing w:line="240" w:lineRule="auto"/>
              <w:ind w:right="-57"/>
              <w:jc w:val="right"/>
              <w:rPr>
                <w:color w:val="000000"/>
                <w:sz w:val="22"/>
                <w:szCs w:val="22"/>
              </w:rPr>
            </w:pPr>
            <w:r w:rsidRPr="006A2541">
              <w:rPr>
                <w:rFonts w:hint="cs"/>
                <w:color w:val="000000"/>
                <w:sz w:val="22"/>
                <w:szCs w:val="22"/>
              </w:rPr>
              <w:t>(2,000)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vAlign w:val="bottom"/>
          </w:tcPr>
          <w:p w14:paraId="19252C7C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83E61" w14:textId="1E987BCE" w:rsidR="006A2541" w:rsidRPr="006A2541" w:rsidRDefault="006A2541" w:rsidP="006A2541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cs="Angsana New"/>
                <w:color w:val="000000"/>
                <w:sz w:val="22"/>
                <w:szCs w:val="22"/>
                <w:lang w:bidi="th-TH"/>
              </w:rPr>
            </w:pPr>
            <w:r w:rsidRPr="006A2541">
              <w:rPr>
                <w:rFonts w:cs="Angsana New"/>
                <w:color w:val="000000"/>
                <w:sz w:val="22"/>
                <w:szCs w:val="22"/>
                <w:lang w:bidi="th-TH"/>
              </w:rPr>
              <w:t>(945,640)</w:t>
            </w: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vAlign w:val="bottom"/>
          </w:tcPr>
          <w:p w14:paraId="1CEDE4F5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55D0C" w14:textId="6B8E6E2E" w:rsidR="006A2541" w:rsidRPr="00553AB0" w:rsidRDefault="006A2541" w:rsidP="006A2541">
            <w:pPr>
              <w:spacing w:line="240" w:lineRule="auto"/>
              <w:ind w:right="-57"/>
              <w:jc w:val="right"/>
              <w:rPr>
                <w:color w:val="000000"/>
                <w:sz w:val="22"/>
                <w:szCs w:val="22"/>
              </w:rPr>
            </w:pPr>
            <w:r w:rsidRPr="006A2541">
              <w:rPr>
                <w:color w:val="000000"/>
                <w:sz w:val="22"/>
                <w:szCs w:val="22"/>
              </w:rPr>
              <w:t>(778,381)</w:t>
            </w: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vAlign w:val="bottom"/>
          </w:tcPr>
          <w:p w14:paraId="3FC6FFE1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D888E" w14:textId="2896F2F3" w:rsidR="006A2541" w:rsidRPr="00967C11" w:rsidRDefault="006A2541" w:rsidP="006A2541">
            <w:pPr>
              <w:tabs>
                <w:tab w:val="left" w:pos="413"/>
              </w:tabs>
              <w:spacing w:line="240" w:lineRule="auto"/>
              <w:ind w:right="-181"/>
              <w:jc w:val="center"/>
              <w:rPr>
                <w:color w:val="000000"/>
                <w:sz w:val="22"/>
                <w:szCs w:val="22"/>
              </w:rPr>
            </w:pPr>
            <w:r w:rsidRPr="00967C1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0FB1F889" w14:textId="77777777" w:rsidR="006A2541" w:rsidRPr="00553AB0" w:rsidRDefault="006A2541" w:rsidP="006A2541">
            <w:pPr>
              <w:tabs>
                <w:tab w:val="left" w:pos="413"/>
              </w:tabs>
              <w:spacing w:line="240" w:lineRule="auto"/>
              <w:ind w:right="-18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86143" w14:textId="07AAA506" w:rsidR="006A2541" w:rsidRPr="00967C11" w:rsidRDefault="006A2541" w:rsidP="006A2541">
            <w:pPr>
              <w:tabs>
                <w:tab w:val="left" w:pos="413"/>
              </w:tabs>
              <w:spacing w:line="240" w:lineRule="auto"/>
              <w:ind w:right="-181"/>
              <w:jc w:val="center"/>
              <w:rPr>
                <w:color w:val="000000"/>
                <w:sz w:val="22"/>
                <w:szCs w:val="22"/>
              </w:rPr>
            </w:pPr>
            <w:r w:rsidRPr="00967C11">
              <w:rPr>
                <w:color w:val="000000"/>
                <w:sz w:val="22"/>
                <w:szCs w:val="22"/>
              </w:rPr>
              <w:t>-</w:t>
            </w:r>
          </w:p>
        </w:tc>
      </w:tr>
      <w:tr w:rsidR="006A2541" w:rsidRPr="00553AB0" w14:paraId="3C40707E" w14:textId="69F7FC3D" w:rsidTr="00012299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F36A" w14:textId="77777777" w:rsidR="006A2541" w:rsidRPr="00553AB0" w:rsidRDefault="006A2541" w:rsidP="006A2541">
            <w:pPr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0ABC0" w14:textId="135299A3" w:rsidR="006A2541" w:rsidRPr="00553AB0" w:rsidRDefault="006A2541" w:rsidP="006A2541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 xml:space="preserve">67,304 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9C81A" w14:textId="77777777" w:rsidR="006A2541" w:rsidRPr="00553AB0" w:rsidRDefault="006A2541" w:rsidP="006A2541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7E881A" w14:textId="0D892002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b/>
                <w:bCs/>
                <w:sz w:val="22"/>
                <w:szCs w:val="22"/>
              </w:rPr>
            </w:pP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86</w:t>
            </w:r>
            <w:r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653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8348C" w14:textId="77777777" w:rsidR="006A2541" w:rsidRPr="00553AB0" w:rsidRDefault="006A2541" w:rsidP="006A2541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843208" w14:textId="72F48412" w:rsidR="006A2541" w:rsidRPr="00553AB0" w:rsidRDefault="006A2541" w:rsidP="006A2541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1,357,683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009CA" w14:textId="6855EC28" w:rsidR="006A2541" w:rsidRPr="00553AB0" w:rsidRDefault="006A2541" w:rsidP="006A2541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53A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045CA7" w14:textId="34BCA90D" w:rsidR="006A2541" w:rsidRPr="00553AB0" w:rsidRDefault="006A2541" w:rsidP="006A254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b/>
                <w:bCs/>
                <w:sz w:val="22"/>
                <w:szCs w:val="22"/>
              </w:rPr>
            </w:pP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1</w:t>
            </w:r>
            <w:r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773</w:t>
            </w:r>
            <w:r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075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35D71" w14:textId="77777777" w:rsidR="006A2541" w:rsidRPr="00553AB0" w:rsidRDefault="006A2541" w:rsidP="006A2541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048BAC" w14:textId="171D6045" w:rsidR="006A2541" w:rsidRPr="00553AB0" w:rsidRDefault="006A2541" w:rsidP="006A254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272,691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F143D" w14:textId="77777777" w:rsidR="006A2541" w:rsidRPr="00553AB0" w:rsidRDefault="006A2541" w:rsidP="006A2541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6817F6" w14:textId="1B663774" w:rsidR="006A2541" w:rsidRPr="00553AB0" w:rsidRDefault="006A2541" w:rsidP="006A2541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</w:rPr>
              <w:t>375,304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vAlign w:val="bottom"/>
          </w:tcPr>
          <w:p w14:paraId="1B012DFE" w14:textId="77777777" w:rsidR="006A2541" w:rsidRPr="00553AB0" w:rsidRDefault="006A2541" w:rsidP="006A2541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E1E7A" w14:textId="5AD245F5" w:rsidR="006A2541" w:rsidRPr="00553AB0" w:rsidRDefault="006A2541" w:rsidP="006A2541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(256,422)</w:t>
            </w: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vAlign w:val="bottom"/>
          </w:tcPr>
          <w:p w14:paraId="2AF3E073" w14:textId="77777777" w:rsidR="006A2541" w:rsidRPr="00553AB0" w:rsidRDefault="006A2541" w:rsidP="006A2541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6631B" w14:textId="648AEA6C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b/>
                <w:bCs/>
                <w:sz w:val="22"/>
                <w:szCs w:val="22"/>
              </w:rPr>
            </w:pP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10</w:t>
            </w:r>
            <w:r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937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22F824BC" w14:textId="77777777" w:rsidR="006A2541" w:rsidRPr="00553AB0" w:rsidRDefault="006A2541" w:rsidP="006A2541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6C0E5" w14:textId="55231A33" w:rsidR="006A2541" w:rsidRPr="00553AB0" w:rsidRDefault="006A2541" w:rsidP="006A2541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210,528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22349B47" w14:textId="77777777" w:rsidR="006A2541" w:rsidRPr="00553AB0" w:rsidRDefault="006A2541" w:rsidP="006A2541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49323" w14:textId="7B16265C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b/>
                <w:bCs/>
                <w:sz w:val="22"/>
                <w:szCs w:val="22"/>
              </w:rPr>
            </w:pP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180</w:t>
            </w:r>
            <w:r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140</w:t>
            </w:r>
          </w:p>
        </w:tc>
      </w:tr>
      <w:tr w:rsidR="006A2541" w:rsidRPr="00553AB0" w14:paraId="4CEF0576" w14:textId="03DDA3E6" w:rsidTr="00012299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86399" w14:textId="77777777" w:rsidR="006A2541" w:rsidRPr="00553AB0" w:rsidRDefault="006A2541" w:rsidP="006A2541">
            <w:pPr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6EA5D" w14:textId="77777777" w:rsidR="006A2541" w:rsidRPr="00553AB0" w:rsidRDefault="006A2541" w:rsidP="006A2541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9CA21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C0D63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A47B0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9AABF12" w14:textId="77777777" w:rsidR="006A2541" w:rsidRPr="00553AB0" w:rsidRDefault="006A2541" w:rsidP="006A2541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sz w:val="22"/>
                <w:szCs w:val="2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0F72C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72076" w14:textId="5BA7C9E7" w:rsidR="006A2541" w:rsidRPr="00553AB0" w:rsidRDefault="006A2541" w:rsidP="006A2541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521AA" w14:textId="77777777" w:rsidR="006A2541" w:rsidRPr="00553AB0" w:rsidRDefault="006A2541" w:rsidP="006A2541">
            <w:pPr>
              <w:spacing w:line="240" w:lineRule="auto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94595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F4243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DFC13" w14:textId="53324354" w:rsidR="006A2541" w:rsidRPr="00553AB0" w:rsidRDefault="006A2541" w:rsidP="006A2541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5" w:type="pct"/>
            <w:tcBorders>
              <w:left w:val="nil"/>
              <w:bottom w:val="nil"/>
              <w:right w:val="nil"/>
            </w:tcBorders>
            <w:vAlign w:val="bottom"/>
          </w:tcPr>
          <w:p w14:paraId="251E60F0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9959B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8" w:type="pct"/>
            <w:tcBorders>
              <w:left w:val="nil"/>
              <w:bottom w:val="nil"/>
              <w:right w:val="nil"/>
            </w:tcBorders>
            <w:vAlign w:val="bottom"/>
          </w:tcPr>
          <w:p w14:paraId="686D1A8C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05263" w14:textId="1EAFF27D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8" w:type="pct"/>
            <w:tcBorders>
              <w:left w:val="nil"/>
              <w:bottom w:val="nil"/>
              <w:right w:val="nil"/>
            </w:tcBorders>
          </w:tcPr>
          <w:p w14:paraId="0DE1C077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FC0C0" w14:textId="24A5F62C" w:rsidR="006A2541" w:rsidRPr="00553AB0" w:rsidRDefault="006A2541" w:rsidP="006A2541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89" w:type="pct"/>
            <w:tcBorders>
              <w:left w:val="nil"/>
              <w:bottom w:val="nil"/>
              <w:right w:val="nil"/>
            </w:tcBorders>
          </w:tcPr>
          <w:p w14:paraId="4446280D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55D88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A2541" w:rsidRPr="00553AB0" w14:paraId="17EE02C8" w14:textId="42422656" w:rsidTr="00012299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6FBD" w14:textId="77777777" w:rsidR="006A2541" w:rsidRPr="00553AB0" w:rsidRDefault="006A2541" w:rsidP="006A2541">
            <w:pPr>
              <w:spacing w:line="300" w:lineRule="exact"/>
              <w:ind w:left="176" w:hanging="176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3C411" w14:textId="3B7C9225" w:rsidR="006A2541" w:rsidRPr="00553AB0" w:rsidRDefault="006A2541" w:rsidP="006A2541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376,853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58855" w14:textId="77777777" w:rsidR="006A2541" w:rsidRPr="00553AB0" w:rsidRDefault="006A2541" w:rsidP="006A2541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BFBA5" w14:textId="7B39D161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381,883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1CFD2" w14:textId="77777777" w:rsidR="006A2541" w:rsidRPr="00553AB0" w:rsidRDefault="006A2541" w:rsidP="006A2541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F61B3" w14:textId="1AAEBBB9" w:rsidR="006A2541" w:rsidRPr="00553AB0" w:rsidRDefault="006A2541" w:rsidP="006A2541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 xml:space="preserve"> 543,073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3DC4E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772BA" w14:textId="3213531F" w:rsidR="006A2541" w:rsidRPr="00553AB0" w:rsidRDefault="006A2541" w:rsidP="006A254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709,229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933F7" w14:textId="77777777" w:rsidR="006A2541" w:rsidRPr="00553AB0" w:rsidRDefault="006A2541" w:rsidP="006A2541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B883C" w14:textId="0899E913" w:rsidR="006A2541" w:rsidRPr="00553AB0" w:rsidRDefault="006A2541" w:rsidP="006A254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 xml:space="preserve"> 109,076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64927" w14:textId="77777777" w:rsidR="006A2541" w:rsidRPr="00553AB0" w:rsidRDefault="006A2541" w:rsidP="006A2541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13176" w14:textId="0DE75E44" w:rsidR="006A2541" w:rsidRPr="00553AB0" w:rsidRDefault="006A2541" w:rsidP="006A2541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</w:rPr>
              <w:t>150,121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BD5C" w14:textId="77777777" w:rsidR="006A2541" w:rsidRPr="00553AB0" w:rsidRDefault="006A2541" w:rsidP="006A2541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</w:tcPr>
          <w:p w14:paraId="689454CD" w14:textId="6D9D058B" w:rsidR="006A2541" w:rsidRPr="00553AB0" w:rsidRDefault="006A2541" w:rsidP="006A2541">
            <w:pPr>
              <w:tabs>
                <w:tab w:val="left" w:pos="452"/>
              </w:tabs>
              <w:spacing w:line="240" w:lineRule="auto"/>
              <w:ind w:right="-169"/>
              <w:jc w:val="center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62945" w14:textId="77777777" w:rsidR="006A2541" w:rsidRPr="00553AB0" w:rsidRDefault="006A2541" w:rsidP="006A2541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0C04" w14:textId="73DDC12A" w:rsidR="006A2541" w:rsidRPr="00553AB0" w:rsidRDefault="006A2541" w:rsidP="006A2541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5,345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9B4F5" w14:textId="77777777" w:rsidR="006A2541" w:rsidRPr="00553AB0" w:rsidRDefault="006A2541" w:rsidP="006A2541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E2D9" w14:textId="273B3E37" w:rsidR="006A2541" w:rsidRPr="00553AB0" w:rsidRDefault="006A2541" w:rsidP="006A2541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158,200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7C25" w14:textId="77777777" w:rsidR="006A2541" w:rsidRPr="00553AB0" w:rsidRDefault="006A2541" w:rsidP="006A2541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59BB6" w14:textId="71B19D96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142,446</w:t>
            </w:r>
          </w:p>
        </w:tc>
      </w:tr>
      <w:tr w:rsidR="006A2541" w:rsidRPr="00553AB0" w14:paraId="3614BF23" w14:textId="77777777" w:rsidTr="00012299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1381C" w14:textId="77777777" w:rsidR="006A2541" w:rsidRPr="00553AB0" w:rsidRDefault="006A2541" w:rsidP="006A2541">
            <w:pPr>
              <w:spacing w:line="300" w:lineRule="exact"/>
              <w:ind w:left="176" w:hanging="176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255DA" w14:textId="77777777" w:rsidR="006A2541" w:rsidRPr="00553AB0" w:rsidRDefault="006A2541" w:rsidP="006A2541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45135" w14:textId="77777777" w:rsidR="006A2541" w:rsidRPr="00553AB0" w:rsidRDefault="006A2541" w:rsidP="006A2541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C1CE5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D5156" w14:textId="77777777" w:rsidR="006A2541" w:rsidRPr="00553AB0" w:rsidRDefault="006A2541" w:rsidP="006A2541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62969" w14:textId="77777777" w:rsidR="006A2541" w:rsidRPr="00553AB0" w:rsidRDefault="006A2541" w:rsidP="006A2541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sz w:val="22"/>
                <w:szCs w:val="2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F5A77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E5F59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CA42F" w14:textId="77777777" w:rsidR="006A2541" w:rsidRPr="00553AB0" w:rsidRDefault="006A2541" w:rsidP="006A2541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38A86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5FC4A" w14:textId="77777777" w:rsidR="006A2541" w:rsidRPr="00553AB0" w:rsidRDefault="006A2541" w:rsidP="006A2541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C72E8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07D3" w14:textId="77777777" w:rsidR="006A2541" w:rsidRPr="00553AB0" w:rsidRDefault="006A2541" w:rsidP="006A2541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DF73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A28A6" w14:textId="77777777" w:rsidR="006A2541" w:rsidRPr="00553AB0" w:rsidRDefault="006A2541" w:rsidP="006A2541">
            <w:pPr>
              <w:spacing w:line="30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5B77" w14:textId="77777777" w:rsidR="006A2541" w:rsidRPr="00553AB0" w:rsidRDefault="006A2541" w:rsidP="006A2541">
            <w:pPr>
              <w:spacing w:line="30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FEB67" w14:textId="77777777" w:rsidR="006A2541" w:rsidRPr="00553AB0" w:rsidRDefault="006A2541" w:rsidP="006A254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9BF9" w14:textId="77777777" w:rsidR="006A2541" w:rsidRPr="00553AB0" w:rsidRDefault="006A2541" w:rsidP="006A2541">
            <w:pPr>
              <w:spacing w:line="30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2CEA52DC" w14:textId="77777777" w:rsidR="006A2541" w:rsidRPr="00553AB0" w:rsidRDefault="006A2541" w:rsidP="006A254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8CA1" w14:textId="77777777" w:rsidR="006A2541" w:rsidRPr="00553AB0" w:rsidRDefault="006A2541" w:rsidP="006A254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6A2541" w:rsidRPr="00553AB0" w14:paraId="0BAC4B97" w14:textId="55C4169E" w:rsidTr="00277F84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5507E" w14:textId="5C45F47A" w:rsidR="006A2541" w:rsidRPr="00553AB0" w:rsidRDefault="006A2541" w:rsidP="006A2541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ก.</w:t>
            </w:r>
            <w:r w:rsidRPr="00553A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553AB0">
              <w:rPr>
                <w:color w:val="000000"/>
                <w:sz w:val="22"/>
                <w:szCs w:val="22"/>
                <w:cs/>
              </w:rPr>
              <w:t>รวมรายการต่อไปนี้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56A8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5069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79CC4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F620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2B93F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960B4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C9C8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CE92F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A564B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20C9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F98F0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E029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6E3F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2295A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91998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</w:tcPr>
          <w:p w14:paraId="68E40871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</w:tcPr>
          <w:p w14:paraId="4350EBFB" w14:textId="5909D2AC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7575A806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</w:tcPr>
          <w:p w14:paraId="5EA485C3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2541" w:rsidRPr="00553AB0" w14:paraId="5DD035F3" w14:textId="68AC65ED" w:rsidTr="00277F84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C8CE3" w14:textId="77777777" w:rsidR="006A2541" w:rsidRPr="00553AB0" w:rsidRDefault="006A2541" w:rsidP="006A2541">
            <w:pPr>
              <w:spacing w:line="240" w:lineRule="auto"/>
              <w:ind w:left="175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- ค่าเสื่อมราคาและค่าตัดจำหน่าย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E4CBF" w14:textId="6D7FC69A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EE43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66FE" w14:textId="23D5FB79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F245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269126" w14:textId="0BA7B7C1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1,116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4708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0CAC7" w14:textId="397B1325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1,164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0426E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165D5" w14:textId="295AFC62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sz w:val="22"/>
                <w:szCs w:val="22"/>
                <w:cs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1</w:t>
            </w:r>
            <w:r w:rsidRPr="00553AB0">
              <w:rPr>
                <w:sz w:val="22"/>
                <w:szCs w:val="22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844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C5734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A098F" w14:textId="280BC55B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 w:hint="cs"/>
                <w:sz w:val="22"/>
                <w:szCs w:val="22"/>
                <w:lang w:bidi="th-TH"/>
              </w:rPr>
              <w:t>2</w:t>
            </w:r>
            <w:r w:rsidRPr="00553AB0">
              <w:rPr>
                <w:rFonts w:hint="cs"/>
                <w:sz w:val="22"/>
                <w:szCs w:val="22"/>
              </w:rPr>
              <w:t>,</w:t>
            </w:r>
            <w:r w:rsidRPr="00553AB0">
              <w:rPr>
                <w:rFonts w:cs="Angsana New" w:hint="cs"/>
                <w:sz w:val="22"/>
                <w:szCs w:val="22"/>
                <w:lang w:bidi="th-TH"/>
              </w:rPr>
              <w:t>208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0FF8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</w:tcPr>
          <w:p w14:paraId="6B3F816C" w14:textId="420874CF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 xml:space="preserve"> 49,399 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EE63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A4A5F" w14:textId="719FA7A6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555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</w:tcPr>
          <w:p w14:paraId="12461717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</w:tcPr>
          <w:p w14:paraId="65038DA5" w14:textId="066F5AE2" w:rsidR="006A2541" w:rsidRPr="00553AB0" w:rsidRDefault="006A2541" w:rsidP="006A2541">
            <w:pPr>
              <w:tabs>
                <w:tab w:val="left" w:pos="426"/>
              </w:tabs>
              <w:spacing w:line="240" w:lineRule="auto"/>
              <w:ind w:right="-78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6B7BD0F4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F1801" w14:textId="613953EA" w:rsidR="006A2541" w:rsidRPr="00553AB0" w:rsidRDefault="006A2541" w:rsidP="006A2541">
            <w:pPr>
              <w:tabs>
                <w:tab w:val="left" w:pos="309"/>
              </w:tabs>
              <w:spacing w:line="240" w:lineRule="auto"/>
              <w:ind w:hanging="69"/>
              <w:jc w:val="center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</w:tr>
      <w:tr w:rsidR="006A2541" w:rsidRPr="00553AB0" w14:paraId="239FCCCA" w14:textId="7BD8AF35" w:rsidTr="00277F84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8B43" w14:textId="77777777" w:rsidR="006A2541" w:rsidRPr="00553AB0" w:rsidRDefault="006A2541" w:rsidP="006A2541">
            <w:pPr>
              <w:spacing w:line="240" w:lineRule="auto"/>
              <w:ind w:left="175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- ดอกเบี้ยจ่าย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E67EC" w14:textId="59F2FD0D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5A891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A8BA" w14:textId="3E584696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5D08C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E7EA50" w14:textId="23DC9088" w:rsidR="006A2541" w:rsidRPr="00553AB0" w:rsidRDefault="006A2541" w:rsidP="006A2541">
            <w:pPr>
              <w:tabs>
                <w:tab w:val="left" w:pos="209"/>
              </w:tabs>
              <w:spacing w:line="240" w:lineRule="auto"/>
              <w:ind w:right="-68" w:hanging="25"/>
              <w:jc w:val="center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4DAB3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6E47C" w14:textId="1BE035D8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color w:val="000000"/>
                <w:sz w:val="22"/>
                <w:szCs w:val="22"/>
              </w:rPr>
            </w:pPr>
            <w:r w:rsidRPr="00553AB0">
              <w:rPr>
                <w:rFonts w:cs="Angsana New"/>
                <w:color w:val="000000"/>
                <w:sz w:val="22"/>
                <w:szCs w:val="22"/>
                <w:lang w:bidi="th-TH"/>
              </w:rPr>
              <w:t>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8529E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674FA" w14:textId="5BDC3A8F" w:rsidR="006A2541" w:rsidRPr="00553AB0" w:rsidRDefault="006A2541" w:rsidP="006A2541">
            <w:pPr>
              <w:spacing w:line="240" w:lineRule="auto"/>
              <w:ind w:right="-96"/>
              <w:jc w:val="center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28524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AACB0" w14:textId="7FD4393A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40C21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</w:tcPr>
          <w:p w14:paraId="54B23577" w14:textId="3AE60D33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 xml:space="preserve"> 70,688 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9EA39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7E4D" w14:textId="4286060B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2,052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</w:tcPr>
          <w:p w14:paraId="1A2033CC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</w:tcPr>
          <w:p w14:paraId="31DB7469" w14:textId="1DCAD71D" w:rsidR="006A2541" w:rsidRPr="00553AB0" w:rsidRDefault="006A2541" w:rsidP="006A2541">
            <w:pPr>
              <w:tabs>
                <w:tab w:val="left" w:pos="426"/>
              </w:tabs>
              <w:spacing w:line="240" w:lineRule="auto"/>
              <w:ind w:right="-78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511BD542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8415" w14:textId="6F5525ED" w:rsidR="006A2541" w:rsidRPr="00553AB0" w:rsidRDefault="006A2541" w:rsidP="006A2541">
            <w:pPr>
              <w:tabs>
                <w:tab w:val="left" w:pos="309"/>
              </w:tabs>
              <w:spacing w:line="240" w:lineRule="auto"/>
              <w:ind w:hanging="69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</w:tr>
      <w:tr w:rsidR="006A2541" w:rsidRPr="00553AB0" w14:paraId="16601D32" w14:textId="54C5EEF9" w:rsidTr="00277F84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024D1" w14:textId="77777777" w:rsidR="006A2541" w:rsidRPr="00553AB0" w:rsidRDefault="006A2541" w:rsidP="006A2541">
            <w:pPr>
              <w:spacing w:line="240" w:lineRule="auto"/>
              <w:ind w:left="175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- ค่าใช้จ่ายภาษีเงินได้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0F81F" w14:textId="59E2C658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B8EEF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4036" w14:textId="5B98B9A3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74C35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7F7EC" w14:textId="2F0ECABF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 xml:space="preserve"> 145,673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EE3D0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67C8D" w14:textId="27602681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140,220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50CD5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EA1887" w14:textId="319C571E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 xml:space="preserve"> 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40</w:t>
            </w:r>
            <w:r w:rsidRPr="00553AB0">
              <w:rPr>
                <w:sz w:val="22"/>
                <w:szCs w:val="22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673</w:t>
            </w:r>
            <w:r w:rsidRPr="00553A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BC205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EFE88" w14:textId="4CB24922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 w:hint="cs"/>
                <w:sz w:val="22"/>
                <w:szCs w:val="22"/>
                <w:lang w:bidi="th-TH"/>
              </w:rPr>
              <w:t>67</w:t>
            </w:r>
            <w:r w:rsidRPr="00553AB0">
              <w:rPr>
                <w:rFonts w:hint="cs"/>
                <w:sz w:val="22"/>
                <w:szCs w:val="22"/>
              </w:rPr>
              <w:t>,</w:t>
            </w:r>
            <w:r w:rsidRPr="00553AB0">
              <w:rPr>
                <w:rFonts w:cs="Angsana New" w:hint="cs"/>
                <w:sz w:val="22"/>
                <w:szCs w:val="22"/>
                <w:lang w:bidi="th-TH"/>
              </w:rPr>
              <w:t>353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28C22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</w:tcPr>
          <w:p w14:paraId="00F6EC9E" w14:textId="03EAA3C1" w:rsidR="006A2541" w:rsidRPr="00553AB0" w:rsidRDefault="006A2541" w:rsidP="006A2541">
            <w:pPr>
              <w:spacing w:line="240" w:lineRule="auto"/>
              <w:ind w:right="-81"/>
              <w:jc w:val="center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0B0B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46DD3" w14:textId="5F039191" w:rsidR="006A2541" w:rsidRPr="00553AB0" w:rsidRDefault="006A2541" w:rsidP="006A2541">
            <w:pPr>
              <w:spacing w:line="240" w:lineRule="auto"/>
              <w:ind w:right="-116"/>
              <w:jc w:val="center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</w:tcPr>
          <w:p w14:paraId="402D1871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</w:tcPr>
          <w:p w14:paraId="65E769C6" w14:textId="474E6DBD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 xml:space="preserve"> 6,810 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778CB59F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9C06" w14:textId="309CE0D9" w:rsidR="006A2541" w:rsidRPr="00553AB0" w:rsidRDefault="006A2541" w:rsidP="006A2541">
            <w:pPr>
              <w:tabs>
                <w:tab w:val="left" w:pos="309"/>
              </w:tabs>
              <w:spacing w:line="240" w:lineRule="auto"/>
              <w:ind w:hanging="69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</w:tr>
      <w:tr w:rsidR="006A2541" w:rsidRPr="00553AB0" w14:paraId="672A03FE" w14:textId="30077CA7" w:rsidTr="00277F84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B71F" w14:textId="2BE357A9" w:rsidR="006A2541" w:rsidRPr="00553AB0" w:rsidRDefault="006A2541" w:rsidP="006A2541">
            <w:pPr>
              <w:spacing w:line="240" w:lineRule="auto"/>
              <w:ind w:left="176" w:hanging="176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ข.</w:t>
            </w:r>
            <w:r w:rsidRPr="00553A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553AB0">
              <w:rPr>
                <w:rFonts w:ascii="Times New Roman" w:hAnsi="Times New Roman"/>
                <w:color w:val="000000"/>
                <w:sz w:val="22"/>
                <w:szCs w:val="22"/>
                <w:cs/>
              </w:rPr>
              <w:t xml:space="preserve"> </w:t>
            </w:r>
            <w:r w:rsidRPr="00553AB0">
              <w:rPr>
                <w:color w:val="000000"/>
                <w:sz w:val="22"/>
                <w:szCs w:val="22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56EBB" w14:textId="6BE00A03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E85C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FBE88" w14:textId="36C0E74C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2838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255A7" w14:textId="1C65AA94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 xml:space="preserve"> 1,439,372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CC3AF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BC625" w14:textId="57CDB842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1,734,343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D74C6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5A92B" w14:textId="55D798E9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 xml:space="preserve"> 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336</w:t>
            </w:r>
            <w:r w:rsidRPr="00553AB0">
              <w:rPr>
                <w:sz w:val="22"/>
                <w:szCs w:val="22"/>
              </w:rPr>
              <w:t>,</w:t>
            </w:r>
            <w:r w:rsidRPr="00553AB0">
              <w:rPr>
                <w:rFonts w:cs="Angsana New"/>
                <w:sz w:val="22"/>
                <w:szCs w:val="22"/>
                <w:lang w:bidi="th-TH"/>
              </w:rPr>
              <w:t>002</w:t>
            </w:r>
            <w:r w:rsidRPr="00553A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7BD46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4FA93" w14:textId="658E18E0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 w:hint="cs"/>
                <w:sz w:val="22"/>
                <w:szCs w:val="22"/>
                <w:lang w:bidi="th-TH"/>
              </w:rPr>
              <w:t>377</w:t>
            </w:r>
            <w:r w:rsidRPr="00553AB0">
              <w:rPr>
                <w:rFonts w:hint="cs"/>
                <w:sz w:val="22"/>
                <w:szCs w:val="22"/>
              </w:rPr>
              <w:t>,</w:t>
            </w:r>
            <w:r w:rsidRPr="00553AB0">
              <w:rPr>
                <w:rFonts w:cs="Angsana New" w:hint="cs"/>
                <w:sz w:val="22"/>
                <w:szCs w:val="22"/>
                <w:lang w:bidi="th-TH"/>
              </w:rPr>
              <w:t>137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77FB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</w:tcPr>
          <w:p w14:paraId="0F9E95C7" w14:textId="571A1510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 xml:space="preserve"> 67,290 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B29B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4D0CE" w14:textId="4E69D17D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>47,368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</w:tcPr>
          <w:p w14:paraId="78D30559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</w:tcPr>
          <w:p w14:paraId="7CB64C0B" w14:textId="62C3A13B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 xml:space="preserve"> 21,206 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38DFFAD3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F0C8" w14:textId="02C8F210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12,779</w:t>
            </w:r>
          </w:p>
        </w:tc>
      </w:tr>
      <w:tr w:rsidR="006A2541" w:rsidRPr="00553AB0" w14:paraId="6F07A2A8" w14:textId="5832E187" w:rsidTr="00277F84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81365" w14:textId="394EFFEF" w:rsidR="006A2541" w:rsidRPr="00553AB0" w:rsidRDefault="006A2541" w:rsidP="006A2541">
            <w:pPr>
              <w:spacing w:line="240" w:lineRule="auto"/>
              <w:ind w:left="176" w:hanging="176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ค.</w:t>
            </w:r>
            <w:r w:rsidRPr="00553A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553AB0">
              <w:rPr>
                <w:color w:val="000000"/>
                <w:sz w:val="22"/>
                <w:szCs w:val="22"/>
                <w:cs/>
              </w:rPr>
              <w:t>รวมรายการหนี้สินทางการเงินหมุนเวียน (ไม่รวมเจ้าหนี้การค้า และเจ้าหนี้อื่น และประมาณการหนี้สิน)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40E06" w14:textId="0CED1273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AD9C4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10905" w14:textId="4A79924A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3F655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856BC" w14:textId="3AD446FB" w:rsidR="006A2541" w:rsidRPr="00920601" w:rsidRDefault="006A2541" w:rsidP="006A2541">
            <w:pPr>
              <w:tabs>
                <w:tab w:val="left" w:pos="389"/>
              </w:tabs>
              <w:spacing w:line="240" w:lineRule="auto"/>
              <w:ind w:right="-68" w:hanging="25"/>
              <w:jc w:val="center"/>
              <w:rPr>
                <w:sz w:val="22"/>
                <w:szCs w:val="22"/>
              </w:rPr>
            </w:pPr>
            <w:r w:rsidRPr="00920601">
              <w:rPr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4318F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DFB75" w14:textId="2D8550AD" w:rsidR="006A2541" w:rsidRPr="00920601" w:rsidRDefault="006A2541" w:rsidP="006A2541">
            <w:pPr>
              <w:tabs>
                <w:tab w:val="left" w:pos="389"/>
              </w:tabs>
              <w:spacing w:line="240" w:lineRule="auto"/>
              <w:ind w:right="-68" w:hanging="25"/>
              <w:jc w:val="center"/>
              <w:rPr>
                <w:sz w:val="22"/>
                <w:szCs w:val="22"/>
              </w:rPr>
            </w:pPr>
            <w:r w:rsidRPr="00920601">
              <w:rPr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46ACA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1C12D" w14:textId="7EBD9E61" w:rsidR="006A2541" w:rsidRPr="00553AB0" w:rsidRDefault="006A2541" w:rsidP="006A2541">
            <w:pPr>
              <w:tabs>
                <w:tab w:val="left" w:pos="413"/>
              </w:tabs>
              <w:spacing w:line="240" w:lineRule="auto"/>
              <w:ind w:right="-105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CD243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B1201" w14:textId="0569131E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E57C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</w:tcPr>
          <w:p w14:paraId="7E962EC1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  <w:p w14:paraId="457EA4D5" w14:textId="4329D8C7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 xml:space="preserve"> 804,170 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509A" w14:textId="77777777" w:rsidR="006A2541" w:rsidRPr="00553AB0" w:rsidRDefault="006A2541" w:rsidP="006A2541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F9E4" w14:textId="183ED496" w:rsidR="006A2541" w:rsidRPr="00553AB0" w:rsidRDefault="006A2541" w:rsidP="006A2541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526,628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</w:tcPr>
          <w:p w14:paraId="3E74F459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66E34" w14:textId="1415DB32" w:rsidR="006A2541" w:rsidRPr="00553AB0" w:rsidRDefault="006A2541" w:rsidP="006A2541">
            <w:pPr>
              <w:tabs>
                <w:tab w:val="left" w:pos="423"/>
              </w:tabs>
              <w:spacing w:line="240" w:lineRule="auto"/>
              <w:ind w:right="-78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1E818A11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2CCB7" w14:textId="4E8CD2EC" w:rsidR="006A2541" w:rsidRPr="00553AB0" w:rsidRDefault="006A2541" w:rsidP="006A2541">
            <w:pPr>
              <w:tabs>
                <w:tab w:val="left" w:pos="309"/>
              </w:tabs>
              <w:spacing w:line="240" w:lineRule="auto"/>
              <w:ind w:right="-5" w:hanging="69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</w:tr>
      <w:tr w:rsidR="006A2541" w:rsidRPr="00553AB0" w14:paraId="116965EB" w14:textId="0D7445B3" w:rsidTr="00277F84">
        <w:trPr>
          <w:trHeight w:val="20"/>
        </w:trPr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800DE" w14:textId="3E846FF5" w:rsidR="006A2541" w:rsidRPr="00553AB0" w:rsidRDefault="006A2541" w:rsidP="006A2541">
            <w:pPr>
              <w:spacing w:line="240" w:lineRule="auto"/>
              <w:ind w:left="176" w:hanging="176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  <w:cs/>
              </w:rPr>
              <w:t>ง.</w:t>
            </w:r>
            <w:r w:rsidRPr="00553A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553AB0">
              <w:rPr>
                <w:color w:val="000000"/>
                <w:sz w:val="22"/>
                <w:szCs w:val="22"/>
                <w:cs/>
              </w:rPr>
              <w:t>รวมรายการหนี้สินทางการเงินไม่หมุนเวียน (ไม่รวมเจ้าหนี้การค้า และเจ้าหนี้อื่น และประมาณการหนี้สิน)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02F3E" w14:textId="7DE974E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35CA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95F2C" w14:textId="286500A2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FE30" w14:textId="77777777" w:rsidR="006A2541" w:rsidRPr="00553AB0" w:rsidRDefault="006A2541" w:rsidP="006A2541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63BA6" w14:textId="1A8E7E10" w:rsidR="006A2541" w:rsidRPr="00920601" w:rsidRDefault="006A2541" w:rsidP="006A2541">
            <w:pPr>
              <w:tabs>
                <w:tab w:val="left" w:pos="389"/>
              </w:tabs>
              <w:spacing w:line="240" w:lineRule="auto"/>
              <w:ind w:right="-68" w:hanging="25"/>
              <w:jc w:val="center"/>
              <w:rPr>
                <w:sz w:val="22"/>
                <w:szCs w:val="22"/>
              </w:rPr>
            </w:pPr>
            <w:r w:rsidRPr="00920601">
              <w:rPr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B3428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CCF1B" w14:textId="6E74C1B5" w:rsidR="006A2541" w:rsidRPr="00920601" w:rsidRDefault="006A2541" w:rsidP="006A2541">
            <w:pPr>
              <w:tabs>
                <w:tab w:val="left" w:pos="389"/>
              </w:tabs>
              <w:spacing w:line="240" w:lineRule="auto"/>
              <w:ind w:right="-68" w:hanging="25"/>
              <w:jc w:val="center"/>
              <w:rPr>
                <w:sz w:val="22"/>
                <w:szCs w:val="22"/>
              </w:rPr>
            </w:pPr>
            <w:r w:rsidRPr="00920601">
              <w:rPr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1F9DA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AFF22" w14:textId="6D1B3273" w:rsidR="006A2541" w:rsidRPr="00553AB0" w:rsidRDefault="006A2541" w:rsidP="006A2541">
            <w:pPr>
              <w:tabs>
                <w:tab w:val="left" w:pos="413"/>
              </w:tabs>
              <w:spacing w:line="240" w:lineRule="auto"/>
              <w:ind w:right="-105"/>
              <w:jc w:val="center"/>
              <w:rPr>
                <w:color w:val="000000"/>
                <w:sz w:val="22"/>
                <w:szCs w:val="22"/>
                <w:cs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A7425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A382" w14:textId="2B0F097E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rFonts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0B260" w14:textId="77777777" w:rsidR="006A2541" w:rsidRPr="00553AB0" w:rsidRDefault="006A2541" w:rsidP="006A2541">
            <w:pPr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</w:tcPr>
          <w:p w14:paraId="46F6FDDC" w14:textId="77777777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</w:p>
          <w:p w14:paraId="2AA7EDFC" w14:textId="45C57F0A" w:rsidR="006A2541" w:rsidRPr="00553AB0" w:rsidRDefault="006A2541" w:rsidP="006A254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sz w:val="22"/>
                <w:szCs w:val="22"/>
                <w:lang w:bidi="th-TH"/>
              </w:rPr>
              <w:t xml:space="preserve"> 945,640 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9F9D" w14:textId="77777777" w:rsidR="006A2541" w:rsidRPr="00553AB0" w:rsidRDefault="006A2541" w:rsidP="006A2541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4ECF4" w14:textId="672174A6" w:rsidR="006A2541" w:rsidRPr="00553AB0" w:rsidRDefault="006A2541" w:rsidP="006A2541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778,381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</w:tcPr>
          <w:p w14:paraId="45D68056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AB99" w14:textId="2586C630" w:rsidR="006A2541" w:rsidRPr="00553AB0" w:rsidRDefault="006A2541" w:rsidP="006A2541">
            <w:pPr>
              <w:tabs>
                <w:tab w:val="left" w:pos="423"/>
              </w:tabs>
              <w:spacing w:line="240" w:lineRule="auto"/>
              <w:ind w:right="-78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42B4B1E8" w14:textId="77777777" w:rsidR="006A2541" w:rsidRPr="00553AB0" w:rsidRDefault="006A2541" w:rsidP="006A25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2A6DD" w14:textId="0B847A89" w:rsidR="006A2541" w:rsidRPr="00553AB0" w:rsidRDefault="006A2541" w:rsidP="006A2541">
            <w:pPr>
              <w:tabs>
                <w:tab w:val="left" w:pos="309"/>
              </w:tabs>
              <w:spacing w:line="240" w:lineRule="auto"/>
              <w:ind w:right="-5" w:hanging="69"/>
              <w:jc w:val="center"/>
              <w:rPr>
                <w:color w:val="000000"/>
                <w:sz w:val="22"/>
                <w:szCs w:val="22"/>
              </w:rPr>
            </w:pPr>
            <w:r w:rsidRPr="00553AB0"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25C1120E" w14:textId="77777777" w:rsidR="00367EA1" w:rsidRPr="00553AB0" w:rsidRDefault="00367EA1" w:rsidP="00367EA1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0713D8DB" w14:textId="74029FB0" w:rsidR="00092727" w:rsidRPr="00553AB0" w:rsidRDefault="00092727" w:rsidP="00553B25">
      <w:pPr>
        <w:spacing w:before="100" w:line="276" w:lineRule="auto"/>
        <w:rPr>
          <w:color w:val="000000"/>
          <w:sz w:val="22"/>
          <w:szCs w:val="22"/>
        </w:rPr>
        <w:sectPr w:rsidR="00092727" w:rsidRPr="00553AB0" w:rsidSect="00E34260">
          <w:footerReference w:type="default" r:id="rId10"/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</w:p>
    <w:p w14:paraId="1F730F3F" w14:textId="77777777" w:rsidR="00092727" w:rsidRPr="00553AB0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="Angsana New"/>
          <w:i/>
          <w:iCs/>
          <w:sz w:val="30"/>
          <w:szCs w:val="30"/>
          <w:lang w:bidi="th-TH"/>
        </w:rPr>
      </w:pPr>
      <w:r w:rsidRPr="00553AB0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lastRenderedPageBreak/>
        <w:t xml:space="preserve">การร่วมค้าที่ไม่มีสาระสำคัญ </w:t>
      </w:r>
    </w:p>
    <w:p w14:paraId="1C1C9485" w14:textId="77777777" w:rsidR="00092727" w:rsidRPr="00553AB0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p w14:paraId="0F7A6160" w14:textId="77777777" w:rsidR="00092727" w:rsidRPr="00553AB0" w:rsidRDefault="00092727" w:rsidP="00092727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53AB0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553AB0">
        <w:rPr>
          <w:rFonts w:cs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64F6560C" w14:textId="77777777" w:rsidR="00092727" w:rsidRPr="00553AB0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54"/>
        <w:gridCol w:w="1304"/>
        <w:gridCol w:w="227"/>
        <w:gridCol w:w="1304"/>
      </w:tblGrid>
      <w:tr w:rsidR="00092727" w:rsidRPr="00553AB0" w14:paraId="220473A9" w14:textId="77777777" w:rsidTr="00092727">
        <w:trPr>
          <w:cantSplit/>
          <w:tblHeader/>
        </w:trPr>
        <w:tc>
          <w:tcPr>
            <w:tcW w:w="6354" w:type="dxa"/>
          </w:tcPr>
          <w:p w14:paraId="594FF0B6" w14:textId="77777777" w:rsidR="00092727" w:rsidRPr="00553AB0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6AD25499" w14:textId="77777777" w:rsidR="00092727" w:rsidRPr="00553AB0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53AB0">
              <w:rPr>
                <w:rFonts w:cs="Angsana New" w:hint="cs"/>
                <w:sz w:val="30"/>
                <w:szCs w:val="30"/>
                <w:cs/>
                <w:lang w:bidi="th-TH"/>
              </w:rPr>
              <w:t>การร่วมค้า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092727" w:rsidRPr="00553AB0" w14:paraId="10A370C1" w14:textId="77777777" w:rsidTr="00092727">
        <w:trPr>
          <w:cantSplit/>
          <w:trHeight w:val="103"/>
          <w:tblHeader/>
        </w:trPr>
        <w:tc>
          <w:tcPr>
            <w:tcW w:w="6354" w:type="dxa"/>
          </w:tcPr>
          <w:p w14:paraId="1FD5DA76" w14:textId="77777777" w:rsidR="00092727" w:rsidRPr="00553AB0" w:rsidRDefault="00092727" w:rsidP="0009272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A2A9FF4" w14:textId="7DE9AF30" w:rsidR="00092727" w:rsidRPr="00553AB0" w:rsidRDefault="00012299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Pr="00553AB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27" w:type="dxa"/>
          </w:tcPr>
          <w:p w14:paraId="00475199" w14:textId="77777777" w:rsidR="00092727" w:rsidRPr="00553AB0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4B121B05" w14:textId="658B2C98" w:rsidR="00092727" w:rsidRPr="00553AB0" w:rsidRDefault="00012299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</w:tr>
      <w:tr w:rsidR="00092727" w:rsidRPr="00553AB0" w14:paraId="0E9AC7CA" w14:textId="77777777" w:rsidTr="00092727">
        <w:trPr>
          <w:cantSplit/>
          <w:trHeight w:val="103"/>
          <w:tblHeader/>
        </w:trPr>
        <w:tc>
          <w:tcPr>
            <w:tcW w:w="6354" w:type="dxa"/>
          </w:tcPr>
          <w:p w14:paraId="6929471F" w14:textId="77777777" w:rsidR="00092727" w:rsidRPr="00553AB0" w:rsidRDefault="00092727" w:rsidP="0009272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6F9A5423" w14:textId="77777777" w:rsidR="00092727" w:rsidRPr="00553AB0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708C2" w:rsidRPr="00553AB0" w14:paraId="1277F97C" w14:textId="77777777" w:rsidTr="00092727">
        <w:trPr>
          <w:cantSplit/>
        </w:trPr>
        <w:tc>
          <w:tcPr>
            <w:tcW w:w="6354" w:type="dxa"/>
            <w:shd w:val="clear" w:color="auto" w:fill="auto"/>
          </w:tcPr>
          <w:p w14:paraId="62EF5AA3" w14:textId="77777777" w:rsidR="00D708C2" w:rsidRPr="00553AB0" w:rsidRDefault="00D708C2" w:rsidP="00D708C2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มูลค่าตามบัญชีของส่วนได้เสียในการร่วมค้า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374F948" w14:textId="73A4E26C" w:rsidR="00D708C2" w:rsidRPr="00553AB0" w:rsidRDefault="00012299" w:rsidP="00D708C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</w:t>
            </w:r>
            <w:r w:rsidR="00DF5585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837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098BFF60" w14:textId="77777777" w:rsidR="00D708C2" w:rsidRPr="00553AB0" w:rsidRDefault="00D708C2" w:rsidP="00D708C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AD0AC89" w14:textId="7C21C0AA" w:rsidR="00D708C2" w:rsidRPr="00553AB0" w:rsidRDefault="00012299" w:rsidP="00D708C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  <w:r w:rsidR="00D708C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202</w:t>
            </w:r>
          </w:p>
        </w:tc>
      </w:tr>
      <w:tr w:rsidR="00D708C2" w:rsidRPr="00553AB0" w14:paraId="6DB3E79F" w14:textId="77777777" w:rsidTr="00092727">
        <w:trPr>
          <w:cantSplit/>
        </w:trPr>
        <w:tc>
          <w:tcPr>
            <w:tcW w:w="6354" w:type="dxa"/>
          </w:tcPr>
          <w:p w14:paraId="1FAACB3D" w14:textId="77777777" w:rsidR="00D708C2" w:rsidRPr="00553AB0" w:rsidRDefault="00D708C2" w:rsidP="00D708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304" w:type="dxa"/>
          </w:tcPr>
          <w:p w14:paraId="764397AF" w14:textId="77777777" w:rsidR="00D708C2" w:rsidRPr="00553AB0" w:rsidRDefault="00D708C2" w:rsidP="00D708C2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1A1EFB14" w14:textId="77777777" w:rsidR="00D708C2" w:rsidRPr="00553AB0" w:rsidRDefault="00D708C2" w:rsidP="00D708C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192F453" w14:textId="77777777" w:rsidR="00D708C2" w:rsidRPr="00553AB0" w:rsidRDefault="00D708C2" w:rsidP="00D708C2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08C2" w:rsidRPr="00553AB0" w14:paraId="49B1EA4F" w14:textId="77777777" w:rsidTr="00092727">
        <w:trPr>
          <w:cantSplit/>
        </w:trPr>
        <w:tc>
          <w:tcPr>
            <w:tcW w:w="6354" w:type="dxa"/>
          </w:tcPr>
          <w:p w14:paraId="29C9A5F1" w14:textId="71901C36" w:rsidR="00D708C2" w:rsidRPr="00553AB0" w:rsidRDefault="00D708C2" w:rsidP="00D708C2">
            <w:pPr>
              <w:ind w:left="46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53AB0">
              <w:rPr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04" w:type="dxa"/>
            <w:vAlign w:val="bottom"/>
          </w:tcPr>
          <w:p w14:paraId="37EFC6AC" w14:textId="46C9FF4F" w:rsidR="00D708C2" w:rsidRPr="00553AB0" w:rsidRDefault="00DF5585" w:rsidP="00D708C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365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7" w:type="dxa"/>
          </w:tcPr>
          <w:p w14:paraId="04A59033" w14:textId="77777777" w:rsidR="00D708C2" w:rsidRPr="00553AB0" w:rsidRDefault="00D708C2" w:rsidP="00D708C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E99B497" w14:textId="4471B869" w:rsidR="00D708C2" w:rsidRPr="00553AB0" w:rsidRDefault="00012299" w:rsidP="00D708C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D708C2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213</w:t>
            </w:r>
          </w:p>
        </w:tc>
      </w:tr>
      <w:tr w:rsidR="00D708C2" w:rsidRPr="00553AB0" w14:paraId="1B785A4B" w14:textId="77777777" w:rsidTr="00092727">
        <w:trPr>
          <w:cantSplit/>
        </w:trPr>
        <w:tc>
          <w:tcPr>
            <w:tcW w:w="6354" w:type="dxa"/>
          </w:tcPr>
          <w:p w14:paraId="4976B04A" w14:textId="77777777" w:rsidR="00D708C2" w:rsidRPr="00553AB0" w:rsidRDefault="00D708C2" w:rsidP="00D708C2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955EDAF" w14:textId="3EA50C9A" w:rsidR="00D708C2" w:rsidRPr="00553AB0" w:rsidRDefault="00DF5585" w:rsidP="00D708C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208C3482" w14:textId="77777777" w:rsidR="00D708C2" w:rsidRPr="00553AB0" w:rsidRDefault="00D708C2" w:rsidP="00D708C2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DC72237" w14:textId="74CFB9FD" w:rsidR="00D708C2" w:rsidRPr="00553AB0" w:rsidRDefault="00D708C2" w:rsidP="00D708C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5585" w:rsidRPr="00553AB0" w14:paraId="0F07E5B1" w14:textId="77777777" w:rsidTr="00092727">
        <w:trPr>
          <w:cantSplit/>
        </w:trPr>
        <w:tc>
          <w:tcPr>
            <w:tcW w:w="6354" w:type="dxa"/>
          </w:tcPr>
          <w:p w14:paraId="732CBF91" w14:textId="77777777" w:rsidR="00DF5585" w:rsidRPr="00553AB0" w:rsidRDefault="00DF5585" w:rsidP="00DF5585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53AB0">
              <w:rPr>
                <w:rFonts w:asciiTheme="majorBidi" w:hAnsi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E1317" w14:textId="357BE79E" w:rsidR="00DF5585" w:rsidRPr="00553AB0" w:rsidRDefault="00DF5585" w:rsidP="00DF558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365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7" w:type="dxa"/>
          </w:tcPr>
          <w:p w14:paraId="14EF251C" w14:textId="77777777" w:rsidR="00DF5585" w:rsidRPr="00553AB0" w:rsidRDefault="00DF5585" w:rsidP="00DF558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F6F26" w14:textId="4358AC1D" w:rsidR="00DF5585" w:rsidRPr="00553AB0" w:rsidRDefault="00012299" w:rsidP="00DF558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DF5585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213</w:t>
            </w:r>
          </w:p>
        </w:tc>
      </w:tr>
    </w:tbl>
    <w:p w14:paraId="3D036575" w14:textId="77777777" w:rsidR="00092727" w:rsidRPr="00553AB0" w:rsidRDefault="00092727" w:rsidP="00092727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61377F3" w14:textId="11636222" w:rsidR="00312513" w:rsidRPr="00553AB0" w:rsidRDefault="00312513" w:rsidP="00FF650D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t>เงินลงทุนในบริษัทย่อย</w:t>
      </w:r>
    </w:p>
    <w:p w14:paraId="08DE41A8" w14:textId="77777777" w:rsidR="00161FB1" w:rsidRPr="00553AB0" w:rsidRDefault="00161FB1" w:rsidP="00161FB1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cs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312513" w:rsidRPr="00553AB0" w14:paraId="22BBF916" w14:textId="77777777" w:rsidTr="00312513">
        <w:tc>
          <w:tcPr>
            <w:tcW w:w="2797" w:type="pct"/>
          </w:tcPr>
          <w:p w14:paraId="13ED9779" w14:textId="77777777" w:rsidR="00312513" w:rsidRPr="00553AB0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129" w:type="pct"/>
          </w:tcPr>
          <w:p w14:paraId="1CD8A98B" w14:textId="77777777" w:rsidR="00312513" w:rsidRPr="00553AB0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3EECEFE5" w14:textId="77777777" w:rsidR="00312513" w:rsidRPr="00553AB0" w:rsidRDefault="00312513" w:rsidP="00312513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513" w:rsidRPr="00553AB0" w14:paraId="6D63CCD5" w14:textId="77777777" w:rsidTr="00312513">
        <w:tc>
          <w:tcPr>
            <w:tcW w:w="2797" w:type="pct"/>
          </w:tcPr>
          <w:p w14:paraId="204F931E" w14:textId="731E2A50" w:rsidR="00312513" w:rsidRPr="00553AB0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7CB9C60" w14:textId="77777777" w:rsidR="00312513" w:rsidRPr="00553AB0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493AC460" w14:textId="35635262" w:rsidR="00312513" w:rsidRPr="00553AB0" w:rsidRDefault="00012299" w:rsidP="00312513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</w:t>
            </w:r>
            <w:r w:rsidRPr="00553AB0">
              <w:rPr>
                <w:rFonts w:hint="cs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6E8C64DF" w14:textId="77777777" w:rsidR="00312513" w:rsidRPr="00553AB0" w:rsidRDefault="00312513" w:rsidP="00312513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1B06C297" w14:textId="75F1739E" w:rsidR="00312513" w:rsidRPr="00553AB0" w:rsidRDefault="00012299" w:rsidP="00312513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2564</w:t>
            </w:r>
          </w:p>
        </w:tc>
      </w:tr>
      <w:tr w:rsidR="00312513" w:rsidRPr="00553AB0" w14:paraId="5BEFF57E" w14:textId="77777777" w:rsidTr="00312513">
        <w:tc>
          <w:tcPr>
            <w:tcW w:w="2797" w:type="pct"/>
          </w:tcPr>
          <w:p w14:paraId="28B5E724" w14:textId="77777777" w:rsidR="00312513" w:rsidRPr="00553AB0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57108F2" w14:textId="77777777" w:rsidR="00312513" w:rsidRPr="00553AB0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3C7126F2" w14:textId="77777777" w:rsidR="00312513" w:rsidRPr="00553AB0" w:rsidRDefault="00312513" w:rsidP="00312513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08C2" w:rsidRPr="00553AB0" w14:paraId="5D9C722C" w14:textId="77777777" w:rsidTr="00312513">
        <w:tc>
          <w:tcPr>
            <w:tcW w:w="2797" w:type="pct"/>
          </w:tcPr>
          <w:p w14:paraId="1FA9CBFA" w14:textId="0EFBDF2F" w:rsidR="00D708C2" w:rsidRPr="00553AB0" w:rsidRDefault="00D708C2" w:rsidP="00D708C2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 xml:space="preserve">ณ วันที่ </w:t>
            </w:r>
            <w:r w:rsidR="00012299" w:rsidRPr="00553AB0">
              <w:rPr>
                <w:sz w:val="30"/>
                <w:szCs w:val="30"/>
              </w:rPr>
              <w:t>1</w:t>
            </w:r>
            <w:r w:rsidRPr="00553AB0">
              <w:rPr>
                <w:sz w:val="30"/>
                <w:szCs w:val="30"/>
              </w:rPr>
              <w:t xml:space="preserve"> </w:t>
            </w:r>
            <w:r w:rsidRPr="00553AB0">
              <w:rPr>
                <w:sz w:val="30"/>
                <w:szCs w:val="30"/>
                <w:cs/>
              </w:rPr>
              <w:t>มกราคม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5002EA32" w14:textId="77777777" w:rsidR="00D708C2" w:rsidRPr="00553AB0" w:rsidRDefault="00D708C2" w:rsidP="00D708C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1ADF58BB" w14:textId="58DDE297" w:rsidR="00D708C2" w:rsidRPr="00553AB0" w:rsidRDefault="00012299" w:rsidP="00D708C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9</w:t>
            </w:r>
            <w:r w:rsidR="007A5304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076</w:t>
            </w:r>
            <w:r w:rsidR="007A5304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638</w:t>
            </w:r>
          </w:p>
        </w:tc>
        <w:tc>
          <w:tcPr>
            <w:tcW w:w="147" w:type="pct"/>
          </w:tcPr>
          <w:p w14:paraId="055BCC3D" w14:textId="77777777" w:rsidR="00D708C2" w:rsidRPr="00553AB0" w:rsidRDefault="00D708C2" w:rsidP="00D708C2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2DB6EC85" w14:textId="5A34BE81" w:rsidR="00D708C2" w:rsidRPr="00553AB0" w:rsidRDefault="00012299" w:rsidP="00D708C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7</w:t>
            </w:r>
            <w:r w:rsidR="00D708C2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393</w:t>
            </w:r>
            <w:r w:rsidR="00D708C2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693</w:t>
            </w:r>
          </w:p>
        </w:tc>
      </w:tr>
      <w:tr w:rsidR="00D708C2" w:rsidRPr="00553AB0" w14:paraId="20D04B16" w14:textId="77777777" w:rsidTr="00312513">
        <w:tc>
          <w:tcPr>
            <w:tcW w:w="2797" w:type="pct"/>
          </w:tcPr>
          <w:p w14:paraId="55D4E33E" w14:textId="21812E1F" w:rsidR="00D708C2" w:rsidRPr="00553AB0" w:rsidRDefault="00D708C2" w:rsidP="00D708C2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631E9285" w14:textId="77777777" w:rsidR="00D708C2" w:rsidRPr="00553AB0" w:rsidRDefault="00D708C2" w:rsidP="00D708C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26E7DFB8" w14:textId="32AD0E4D" w:rsidR="00D708C2" w:rsidRPr="00553AB0" w:rsidRDefault="00012299" w:rsidP="00D708C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400</w:t>
            </w:r>
            <w:r w:rsidR="004655E4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287E62CC" w14:textId="77777777" w:rsidR="00D708C2" w:rsidRPr="00553AB0" w:rsidRDefault="00D708C2" w:rsidP="00D708C2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13A0F47E" w14:textId="463B6272" w:rsidR="00D708C2" w:rsidRPr="00553AB0" w:rsidRDefault="00012299" w:rsidP="00D708C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D708C2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682</w:t>
            </w:r>
            <w:r w:rsidR="00D708C2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945</w:t>
            </w:r>
          </w:p>
        </w:tc>
      </w:tr>
      <w:tr w:rsidR="004655E4" w:rsidRPr="00553AB0" w14:paraId="43F2FFFB" w14:textId="77777777" w:rsidTr="00312513">
        <w:tc>
          <w:tcPr>
            <w:tcW w:w="2797" w:type="pct"/>
          </w:tcPr>
          <w:p w14:paraId="6F87D1DA" w14:textId="54FE4222" w:rsidR="004655E4" w:rsidRPr="00553AB0" w:rsidRDefault="004655E4" w:rsidP="004655E4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รับคืนเงินลงทุนในบริษัทย่อย</w:t>
            </w:r>
          </w:p>
        </w:tc>
        <w:tc>
          <w:tcPr>
            <w:tcW w:w="129" w:type="pct"/>
          </w:tcPr>
          <w:p w14:paraId="488A9ACC" w14:textId="77777777" w:rsidR="004655E4" w:rsidRPr="00553AB0" w:rsidRDefault="004655E4" w:rsidP="004655E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08614EAB" w14:textId="6FB3AB0F" w:rsidR="004655E4" w:rsidRPr="00553AB0" w:rsidRDefault="004655E4" w:rsidP="004655E4">
            <w:pPr>
              <w:pStyle w:val="BodyText"/>
              <w:tabs>
                <w:tab w:val="decimal" w:pos="102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139F56" w14:textId="77777777" w:rsidR="004655E4" w:rsidRPr="00553AB0" w:rsidRDefault="004655E4" w:rsidP="004655E4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43D455F9" w14:textId="7FFFF911" w:rsidR="004655E4" w:rsidRPr="00553AB0" w:rsidRDefault="004655E4" w:rsidP="004655E4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1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449</w:t>
            </w:r>
            <w:r w:rsidRPr="00553AB0">
              <w:rPr>
                <w:sz w:val="30"/>
                <w:szCs w:val="30"/>
              </w:rPr>
              <w:t>)</w:t>
            </w:r>
          </w:p>
        </w:tc>
      </w:tr>
      <w:tr w:rsidR="004655E4" w:rsidRPr="00553AB0" w14:paraId="325FC66A" w14:textId="77777777" w:rsidTr="00312513">
        <w:tc>
          <w:tcPr>
            <w:tcW w:w="2797" w:type="pct"/>
          </w:tcPr>
          <w:p w14:paraId="48DDC680" w14:textId="7E052FA7" w:rsidR="004655E4" w:rsidRPr="00553AB0" w:rsidRDefault="004655E4" w:rsidP="004655E4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9" w:type="pct"/>
          </w:tcPr>
          <w:p w14:paraId="7F14F74F" w14:textId="77777777" w:rsidR="004655E4" w:rsidRPr="00553AB0" w:rsidRDefault="004655E4" w:rsidP="004655E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62609798" w14:textId="68FF97DE" w:rsidR="004655E4" w:rsidRPr="00553AB0" w:rsidRDefault="00012299" w:rsidP="004655E4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</w:t>
            </w:r>
            <w:r w:rsidR="004655E4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868</w:t>
            </w:r>
          </w:p>
        </w:tc>
        <w:tc>
          <w:tcPr>
            <w:tcW w:w="147" w:type="pct"/>
          </w:tcPr>
          <w:p w14:paraId="2EA492D6" w14:textId="77777777" w:rsidR="004655E4" w:rsidRPr="00553AB0" w:rsidRDefault="004655E4" w:rsidP="004655E4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7AA1F5CE" w14:textId="0024FA51" w:rsidR="004655E4" w:rsidRPr="00553AB0" w:rsidRDefault="00012299" w:rsidP="004655E4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</w:t>
            </w:r>
            <w:r w:rsidR="004655E4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449</w:t>
            </w:r>
          </w:p>
        </w:tc>
      </w:tr>
      <w:tr w:rsidR="004655E4" w:rsidRPr="00553AB0" w14:paraId="38292579" w14:textId="77777777" w:rsidTr="00312513">
        <w:tc>
          <w:tcPr>
            <w:tcW w:w="2797" w:type="pct"/>
          </w:tcPr>
          <w:p w14:paraId="3331FF76" w14:textId="712284E9" w:rsidR="004655E4" w:rsidRPr="00553AB0" w:rsidRDefault="004655E4" w:rsidP="004655E4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2299" w:rsidRPr="00553AB0">
              <w:rPr>
                <w:b/>
                <w:bCs/>
                <w:sz w:val="30"/>
                <w:szCs w:val="30"/>
              </w:rPr>
              <w:t>31</w:t>
            </w:r>
            <w:r w:rsidRPr="00553AB0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2022256A" w14:textId="77777777" w:rsidR="004655E4" w:rsidRPr="00553AB0" w:rsidRDefault="004655E4" w:rsidP="004655E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59021B4A" w14:textId="132BD0BD" w:rsidR="004655E4" w:rsidRPr="00553AB0" w:rsidRDefault="00012299" w:rsidP="004655E4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9</w:t>
            </w:r>
            <w:r w:rsidR="004655E4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733</w:t>
            </w:r>
            <w:r w:rsidR="004655E4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147" w:type="pct"/>
          </w:tcPr>
          <w:p w14:paraId="40DDC02C" w14:textId="77777777" w:rsidR="004655E4" w:rsidRPr="00553AB0" w:rsidRDefault="004655E4" w:rsidP="004655E4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16222D1B" w14:textId="29AD8208" w:rsidR="004655E4" w:rsidRPr="00553AB0" w:rsidRDefault="00012299" w:rsidP="004655E4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9</w:t>
            </w:r>
            <w:r w:rsidR="004655E4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076</w:t>
            </w:r>
            <w:r w:rsidR="004655E4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638</w:t>
            </w:r>
          </w:p>
        </w:tc>
      </w:tr>
    </w:tbl>
    <w:p w14:paraId="1D8F636F" w14:textId="77777777" w:rsidR="00312513" w:rsidRPr="00553AB0" w:rsidRDefault="00312513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</w:p>
    <w:p w14:paraId="20E64FF3" w14:textId="77777777" w:rsidR="00312513" w:rsidRPr="00553AB0" w:rsidRDefault="00312513" w:rsidP="00312513">
      <w:pPr>
        <w:spacing w:line="240" w:lineRule="auto"/>
        <w:rPr>
          <w:sz w:val="30"/>
          <w:szCs w:val="30"/>
          <w:cs/>
        </w:rPr>
      </w:pPr>
      <w:r w:rsidRPr="00553AB0">
        <w:rPr>
          <w:sz w:val="30"/>
          <w:szCs w:val="30"/>
          <w:cs/>
        </w:rPr>
        <w:br w:type="page"/>
      </w:r>
    </w:p>
    <w:p w14:paraId="3E95E0B7" w14:textId="64AB6D4A" w:rsidR="00312513" w:rsidRPr="00553AB0" w:rsidRDefault="00312513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  <w:r w:rsidRPr="00553AB0">
        <w:rPr>
          <w:rFonts w:cs="Angsana New" w:hint="cs"/>
          <w:sz w:val="30"/>
          <w:szCs w:val="30"/>
          <w:cs/>
          <w:lang w:bidi="th-TH"/>
        </w:rPr>
        <w:lastRenderedPageBreak/>
        <w:t xml:space="preserve">รายละเอียดของบริษัทย่อยและบริษัทย่อยทางอ้อม </w:t>
      </w:r>
      <w:r w:rsidRPr="00553AB0">
        <w:rPr>
          <w:rFonts w:cs="Angsana New"/>
          <w:sz w:val="30"/>
          <w:szCs w:val="30"/>
          <w:cs/>
          <w:lang w:bidi="th-TH"/>
        </w:rPr>
        <w:t xml:space="preserve">ณ วันที่ </w:t>
      </w:r>
      <w:r w:rsidR="00012299" w:rsidRPr="00553AB0">
        <w:rPr>
          <w:rFonts w:asciiTheme="majorBidi" w:hAnsiTheme="majorBidi" w:cstheme="majorBidi"/>
          <w:sz w:val="30"/>
          <w:szCs w:val="30"/>
          <w:lang w:bidi="th-TH"/>
        </w:rPr>
        <w:t>31</w:t>
      </w:r>
      <w:r w:rsidR="0023764F" w:rsidRPr="00553AB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3764F" w:rsidRPr="00553AB0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Pr="00553AB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012299" w:rsidRPr="00553AB0">
        <w:rPr>
          <w:rFonts w:asciiTheme="majorBidi" w:hAnsiTheme="majorBidi" w:cstheme="majorBidi"/>
          <w:sz w:val="30"/>
          <w:szCs w:val="30"/>
          <w:lang w:bidi="th-TH"/>
        </w:rPr>
        <w:t>2565</w:t>
      </w:r>
      <w:r w:rsidRPr="00553AB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012299" w:rsidRPr="00553AB0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553AB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53AB0">
        <w:rPr>
          <w:rFonts w:cs="Angsana New" w:hint="cs"/>
          <w:sz w:val="30"/>
          <w:szCs w:val="30"/>
          <w:cs/>
          <w:lang w:bidi="th-TH"/>
        </w:rPr>
        <w:t>แสดงได้ดังนี้</w:t>
      </w:r>
    </w:p>
    <w:p w14:paraId="16DA923E" w14:textId="77777777" w:rsidR="00312513" w:rsidRPr="00553AB0" w:rsidRDefault="00312513" w:rsidP="00312513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Spec="center" w:tblpY="77"/>
        <w:tblW w:w="9362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2"/>
        <w:gridCol w:w="1566"/>
        <w:gridCol w:w="2700"/>
        <w:gridCol w:w="931"/>
        <w:gridCol w:w="963"/>
      </w:tblGrid>
      <w:tr w:rsidR="00312513" w:rsidRPr="00553AB0" w14:paraId="7530BD01" w14:textId="77777777" w:rsidTr="00E54B1D">
        <w:trPr>
          <w:cantSplit/>
          <w:trHeight w:val="272"/>
          <w:tblHeader/>
        </w:trPr>
        <w:tc>
          <w:tcPr>
            <w:tcW w:w="3230" w:type="dxa"/>
          </w:tcPr>
          <w:p w14:paraId="5A290C1E" w14:textId="77777777" w:rsidR="00312513" w:rsidRPr="00553AB0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583" w:type="dxa"/>
          </w:tcPr>
          <w:p w14:paraId="73C2D28E" w14:textId="3D3CF7B1" w:rsidR="00312513" w:rsidRPr="00553AB0" w:rsidRDefault="009F3AB8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</w:tcPr>
          <w:p w14:paraId="141494DD" w14:textId="77777777" w:rsidR="00312513" w:rsidRPr="00553AB0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802" w:type="dxa"/>
            <w:gridSpan w:val="2"/>
          </w:tcPr>
          <w:p w14:paraId="2A9A1BFF" w14:textId="147904B1" w:rsidR="00312513" w:rsidRPr="00553AB0" w:rsidRDefault="00312513" w:rsidP="00E54B1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312513" w:rsidRPr="00553AB0" w14:paraId="4C2CA505" w14:textId="77777777" w:rsidTr="00E54B1D">
        <w:trPr>
          <w:cantSplit/>
          <w:trHeight w:val="163"/>
          <w:tblHeader/>
        </w:trPr>
        <w:tc>
          <w:tcPr>
            <w:tcW w:w="3230" w:type="dxa"/>
          </w:tcPr>
          <w:p w14:paraId="038AF59A" w14:textId="134B48B9" w:rsidR="00312513" w:rsidRPr="00553AB0" w:rsidRDefault="00312513" w:rsidP="00312513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3" w:type="dxa"/>
          </w:tcPr>
          <w:p w14:paraId="04FCD576" w14:textId="77777777" w:rsidR="00312513" w:rsidRPr="00553AB0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7295D267" w14:textId="77777777" w:rsidR="00312513" w:rsidRPr="00553AB0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78B59EA5" w14:textId="6FE234FA" w:rsidR="00312513" w:rsidRPr="00553AB0" w:rsidRDefault="00012299" w:rsidP="00312513">
            <w:pPr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256</w:t>
            </w:r>
            <w:r w:rsidRPr="00553AB0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862" w:type="dxa"/>
            <w:vAlign w:val="bottom"/>
          </w:tcPr>
          <w:p w14:paraId="6A940910" w14:textId="1D009E77" w:rsidR="00312513" w:rsidRPr="00553AB0" w:rsidRDefault="00012299" w:rsidP="00312513">
            <w:pPr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</w:rPr>
              <w:t>2564</w:t>
            </w:r>
          </w:p>
        </w:tc>
      </w:tr>
      <w:tr w:rsidR="00E54B1D" w:rsidRPr="00553AB0" w14:paraId="7D6A2CB2" w14:textId="77777777" w:rsidTr="00E54B1D">
        <w:trPr>
          <w:cantSplit/>
          <w:trHeight w:val="163"/>
          <w:tblHeader/>
        </w:trPr>
        <w:tc>
          <w:tcPr>
            <w:tcW w:w="3230" w:type="dxa"/>
          </w:tcPr>
          <w:p w14:paraId="48DF3D0C" w14:textId="77777777" w:rsidR="00E54B1D" w:rsidRPr="00553AB0" w:rsidRDefault="00E54B1D" w:rsidP="00312513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3" w:type="dxa"/>
          </w:tcPr>
          <w:p w14:paraId="3735C78E" w14:textId="77777777" w:rsidR="00E54B1D" w:rsidRPr="00553AB0" w:rsidRDefault="00E54B1D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25357664" w14:textId="77777777" w:rsidR="00E54B1D" w:rsidRPr="00553AB0" w:rsidRDefault="00E54B1D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4EBB2AEA" w14:textId="40890FA4" w:rsidR="00E54B1D" w:rsidRPr="00553AB0" w:rsidRDefault="00E54B1D" w:rsidP="00312513">
            <w:pPr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  <w:i/>
                <w:iCs/>
              </w:rPr>
              <w:t>(</w:t>
            </w:r>
            <w:r w:rsidRPr="00553AB0">
              <w:rPr>
                <w:rFonts w:asciiTheme="majorBidi" w:hAnsiTheme="majorBidi" w:cstheme="majorBidi"/>
                <w:i/>
                <w:iCs/>
                <w:cs/>
              </w:rPr>
              <w:t>ร้อยละ)</w:t>
            </w:r>
          </w:p>
        </w:tc>
      </w:tr>
      <w:tr w:rsidR="00C100FF" w:rsidRPr="00553AB0" w14:paraId="2323BB18" w14:textId="77777777" w:rsidTr="00E54B1D">
        <w:trPr>
          <w:cantSplit/>
          <w:trHeight w:val="163"/>
        </w:trPr>
        <w:tc>
          <w:tcPr>
            <w:tcW w:w="3230" w:type="dxa"/>
          </w:tcPr>
          <w:p w14:paraId="658A18AF" w14:textId="0FC4FDDA" w:rsidR="00C100FF" w:rsidRPr="00553AB0" w:rsidRDefault="00C100FF" w:rsidP="00312513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583" w:type="dxa"/>
          </w:tcPr>
          <w:p w14:paraId="7DE1E9AE" w14:textId="77777777" w:rsidR="00C100FF" w:rsidRPr="00553AB0" w:rsidRDefault="00C100FF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5ECEBEEE" w14:textId="77777777" w:rsidR="00C100FF" w:rsidRPr="00553AB0" w:rsidRDefault="00C100FF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3C7FA114" w14:textId="77777777" w:rsidR="00C100FF" w:rsidRPr="00553AB0" w:rsidRDefault="00C100FF" w:rsidP="003125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vAlign w:val="bottom"/>
          </w:tcPr>
          <w:p w14:paraId="07535655" w14:textId="77777777" w:rsidR="00C100FF" w:rsidRPr="00553AB0" w:rsidRDefault="00C100FF" w:rsidP="00312513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B27D3" w:rsidRPr="00553AB0" w14:paraId="79BAEF6D" w14:textId="77777777" w:rsidTr="00E54B1D">
        <w:trPr>
          <w:cantSplit/>
          <w:trHeight w:val="315"/>
        </w:trPr>
        <w:tc>
          <w:tcPr>
            <w:tcW w:w="3230" w:type="dxa"/>
          </w:tcPr>
          <w:p w14:paraId="67C39478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553A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53A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</w:tcPr>
          <w:p w14:paraId="5523AFC3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551AA275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79D73B71" w14:textId="7BBAE2F2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51104F31" w14:textId="0A95C033" w:rsidR="000B27D3" w:rsidRPr="00553AB0" w:rsidRDefault="00012299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2AFA613E" w14:textId="77777777" w:rsidTr="00E54B1D">
        <w:trPr>
          <w:cantSplit/>
          <w:trHeight w:val="315"/>
        </w:trPr>
        <w:tc>
          <w:tcPr>
            <w:tcW w:w="3230" w:type="dxa"/>
          </w:tcPr>
          <w:p w14:paraId="138026A1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83" w:type="dxa"/>
          </w:tcPr>
          <w:p w14:paraId="3656B60C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792AFBE" w14:textId="532B4F5E" w:rsidR="000B27D3" w:rsidRPr="00553AB0" w:rsidRDefault="000B27D3" w:rsidP="000B27D3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</w:t>
            </w: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ของใช้</w:t>
            </w: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ส่วนบุคคล</w:t>
            </w:r>
          </w:p>
        </w:tc>
        <w:tc>
          <w:tcPr>
            <w:tcW w:w="940" w:type="dxa"/>
          </w:tcPr>
          <w:p w14:paraId="116CED82" w14:textId="1727B544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1AE053C5" w14:textId="665D5597" w:rsidR="000B27D3" w:rsidRPr="00553AB0" w:rsidRDefault="00012299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27525BF1" w14:textId="77777777" w:rsidTr="00E54B1D">
        <w:trPr>
          <w:cantSplit/>
          <w:trHeight w:val="325"/>
        </w:trPr>
        <w:tc>
          <w:tcPr>
            <w:tcW w:w="3230" w:type="dxa"/>
          </w:tcPr>
          <w:p w14:paraId="62715599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553A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553A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83" w:type="dxa"/>
          </w:tcPr>
          <w:p w14:paraId="30EDB2C3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9EFB710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6C4E9A94" w14:textId="70D00390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1E8D21B2" w14:textId="771E4791" w:rsidR="000B27D3" w:rsidRPr="00553AB0" w:rsidRDefault="00012299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50F35E4A" w14:textId="77777777" w:rsidTr="00E54B1D">
        <w:trPr>
          <w:cantSplit/>
          <w:trHeight w:val="315"/>
        </w:trPr>
        <w:tc>
          <w:tcPr>
            <w:tcW w:w="3230" w:type="dxa"/>
          </w:tcPr>
          <w:p w14:paraId="1D9E01D2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83" w:type="dxa"/>
          </w:tcPr>
          <w:p w14:paraId="51B8A3E3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3742A0F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0A7E5F30" w14:textId="7881DB84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2D1670D5" w14:textId="357A896A" w:rsidR="000B27D3" w:rsidRPr="00553AB0" w:rsidRDefault="00012299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4A214B73" w14:textId="77777777" w:rsidTr="00E54B1D">
        <w:trPr>
          <w:cantSplit/>
          <w:trHeight w:val="315"/>
        </w:trPr>
        <w:tc>
          <w:tcPr>
            <w:tcW w:w="3230" w:type="dxa"/>
          </w:tcPr>
          <w:p w14:paraId="23751E97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83" w:type="dxa"/>
          </w:tcPr>
          <w:p w14:paraId="5F235B4C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A7267A5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40" w:type="dxa"/>
          </w:tcPr>
          <w:p w14:paraId="41FF1A81" w14:textId="069066EA" w:rsidR="000B27D3" w:rsidRPr="00553AB0" w:rsidRDefault="00012299" w:rsidP="000B27D3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862" w:type="dxa"/>
          </w:tcPr>
          <w:p w14:paraId="72A8A07A" w14:textId="769C2AF3" w:rsidR="000B27D3" w:rsidRPr="00553AB0" w:rsidRDefault="00012299" w:rsidP="000B27D3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0B27D3" w:rsidRPr="00553AB0" w14:paraId="672CC4C9" w14:textId="77777777" w:rsidTr="00E54B1D">
        <w:trPr>
          <w:cantSplit/>
          <w:trHeight w:val="330"/>
        </w:trPr>
        <w:tc>
          <w:tcPr>
            <w:tcW w:w="3230" w:type="dxa"/>
          </w:tcPr>
          <w:p w14:paraId="7A58609A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583" w:type="dxa"/>
          </w:tcPr>
          <w:p w14:paraId="2B7EEE61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F8BD196" w14:textId="1DB617B5" w:rsidR="000B27D3" w:rsidRPr="00553AB0" w:rsidRDefault="00D708C2" w:rsidP="00142A8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1A4012" w:rsidRPr="00553AB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    </w:t>
            </w:r>
            <w:r w:rsidRPr="00553AB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 w:rsidR="00012299" w:rsidRPr="00553AB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2564</w:t>
            </w:r>
            <w:r w:rsidRPr="00553AB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:</w:t>
            </w:r>
            <w:r w:rsidRPr="00553AB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ผลิตวัตถุดิบใช้ปรุงแต่ง)</w:t>
            </w:r>
          </w:p>
        </w:tc>
        <w:tc>
          <w:tcPr>
            <w:tcW w:w="940" w:type="dxa"/>
          </w:tcPr>
          <w:p w14:paraId="71F432DE" w14:textId="624EB634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40506483" w14:textId="19C09F60" w:rsidR="000B27D3" w:rsidRPr="00553AB0" w:rsidRDefault="00012299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4E60140E" w14:textId="77777777" w:rsidTr="00E54B1D">
        <w:trPr>
          <w:cantSplit/>
          <w:trHeight w:val="315"/>
        </w:trPr>
        <w:tc>
          <w:tcPr>
            <w:tcW w:w="3230" w:type="dxa"/>
          </w:tcPr>
          <w:p w14:paraId="3B8652FF" w14:textId="77777777" w:rsidR="000B27D3" w:rsidRPr="00553AB0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  <w:r w:rsidRPr="00553A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</w:t>
            </w:r>
          </w:p>
        </w:tc>
        <w:tc>
          <w:tcPr>
            <w:tcW w:w="1583" w:type="dxa"/>
          </w:tcPr>
          <w:p w14:paraId="2B2AE3C5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770BBF5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40" w:type="dxa"/>
          </w:tcPr>
          <w:p w14:paraId="2AE7731B" w14:textId="06EC5959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0C37A921" w14:textId="25A6E827" w:rsidR="000B27D3" w:rsidRPr="00553AB0" w:rsidRDefault="00012299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29E7D1A4" w14:textId="77777777" w:rsidTr="00E54B1D">
        <w:trPr>
          <w:cantSplit/>
          <w:trHeight w:val="315"/>
        </w:trPr>
        <w:tc>
          <w:tcPr>
            <w:tcW w:w="3230" w:type="dxa"/>
          </w:tcPr>
          <w:p w14:paraId="56EE3859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83" w:type="dxa"/>
          </w:tcPr>
          <w:p w14:paraId="0BF49151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407781E1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0" w:type="dxa"/>
          </w:tcPr>
          <w:p w14:paraId="43BE6A15" w14:textId="161B3D0C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7AF87D32" w14:textId="125648BB" w:rsidR="000B27D3" w:rsidRPr="00553AB0" w:rsidRDefault="00012299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1476006F" w14:textId="77777777" w:rsidTr="00E54B1D">
        <w:trPr>
          <w:cantSplit/>
          <w:trHeight w:val="315"/>
        </w:trPr>
        <w:tc>
          <w:tcPr>
            <w:tcW w:w="3230" w:type="dxa"/>
          </w:tcPr>
          <w:p w14:paraId="3D623866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583" w:type="dxa"/>
          </w:tcPr>
          <w:p w14:paraId="7C1A8741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0C3BF87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10975BB6" w14:textId="5511FD14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19A61B67" w14:textId="220F2F11" w:rsidR="000B27D3" w:rsidRPr="00553AB0" w:rsidRDefault="00012299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4A24094D" w14:textId="77777777" w:rsidTr="00E54B1D">
        <w:trPr>
          <w:cantSplit/>
          <w:trHeight w:val="315"/>
        </w:trPr>
        <w:tc>
          <w:tcPr>
            <w:tcW w:w="3230" w:type="dxa"/>
          </w:tcPr>
          <w:p w14:paraId="0DFB56C7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583" w:type="dxa"/>
          </w:tcPr>
          <w:p w14:paraId="7E3CC976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47" w:type="dxa"/>
          </w:tcPr>
          <w:p w14:paraId="7D09A468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40" w:type="dxa"/>
          </w:tcPr>
          <w:p w14:paraId="75F52363" w14:textId="3B62F767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585B85AC" w14:textId="231F542F" w:rsidR="000B27D3" w:rsidRPr="00553AB0" w:rsidRDefault="00012299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4E73D49C" w14:textId="77777777" w:rsidTr="00E54B1D">
        <w:trPr>
          <w:cantSplit/>
          <w:trHeight w:val="647"/>
        </w:trPr>
        <w:tc>
          <w:tcPr>
            <w:tcW w:w="3230" w:type="dxa"/>
          </w:tcPr>
          <w:p w14:paraId="6385A570" w14:textId="2BC5769D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</w:tcPr>
          <w:p w14:paraId="1928AB0F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48370B1B" w14:textId="77777777" w:rsidR="000B27D3" w:rsidRPr="00553AB0" w:rsidRDefault="000B27D3" w:rsidP="000B27D3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02B1EE8B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7F18F4E7" w14:textId="231B1534" w:rsidR="000B27D3" w:rsidRPr="00553AB0" w:rsidRDefault="00012299" w:rsidP="000B27D3">
            <w:pPr>
              <w:pStyle w:val="NoSpacing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62" w:type="dxa"/>
          </w:tcPr>
          <w:p w14:paraId="7B783AC7" w14:textId="39CAFF5E" w:rsidR="000B27D3" w:rsidRPr="00553AB0" w:rsidRDefault="00012299" w:rsidP="000B27D3">
            <w:pPr>
              <w:pStyle w:val="NoSpacing"/>
              <w:ind w:right="-4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0B27D3" w:rsidRPr="00553AB0" w14:paraId="43FDAACF" w14:textId="77777777" w:rsidTr="00E54B1D">
        <w:trPr>
          <w:cantSplit/>
          <w:trHeight w:val="315"/>
        </w:trPr>
        <w:tc>
          <w:tcPr>
            <w:tcW w:w="3230" w:type="dxa"/>
          </w:tcPr>
          <w:p w14:paraId="4CB0494D" w14:textId="26538BAA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="00012299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553AB0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583" w:type="dxa"/>
          </w:tcPr>
          <w:p w14:paraId="21F8E6A4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47" w:type="dxa"/>
          </w:tcPr>
          <w:p w14:paraId="64B4E8FC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40" w:type="dxa"/>
          </w:tcPr>
          <w:p w14:paraId="0B5AE95C" w14:textId="2776D454" w:rsidR="000B27D3" w:rsidRPr="00553AB0" w:rsidRDefault="00012299" w:rsidP="000B27D3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39B731C8" w14:textId="500F547E" w:rsidR="000B27D3" w:rsidRPr="00553AB0" w:rsidRDefault="00012299" w:rsidP="000B27D3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57EA028F" w14:textId="77777777" w:rsidTr="00E54B1D">
        <w:trPr>
          <w:cantSplit/>
          <w:trHeight w:val="315"/>
        </w:trPr>
        <w:tc>
          <w:tcPr>
            <w:tcW w:w="3230" w:type="dxa"/>
          </w:tcPr>
          <w:p w14:paraId="5140DDA5" w14:textId="00EB2261" w:rsidR="000B27D3" w:rsidRPr="00553AB0" w:rsidRDefault="000B27D3" w:rsidP="000B27D3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  <w:r w:rsidRPr="00553AB0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1583" w:type="dxa"/>
          </w:tcPr>
          <w:p w14:paraId="4083E7A5" w14:textId="2126234C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1F5A8394" w14:textId="4F24F18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6E76880C" w14:textId="34562FD2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544E38E8" w14:textId="57FA718E" w:rsidR="000B27D3" w:rsidRPr="00553AB0" w:rsidRDefault="00012299" w:rsidP="000B27D3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59170454" w14:textId="77777777" w:rsidTr="00E54B1D">
        <w:trPr>
          <w:cantSplit/>
          <w:trHeight w:val="330"/>
        </w:trPr>
        <w:tc>
          <w:tcPr>
            <w:tcW w:w="3230" w:type="dxa"/>
          </w:tcPr>
          <w:p w14:paraId="2B625FFD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583" w:type="dxa"/>
          </w:tcPr>
          <w:p w14:paraId="78093F41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15CC925B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64177CB5" w14:textId="15592B0D" w:rsidR="000B27D3" w:rsidRPr="00553AB0" w:rsidRDefault="00012299" w:rsidP="000B27D3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862" w:type="dxa"/>
          </w:tcPr>
          <w:p w14:paraId="741808D0" w14:textId="2D29F8A3" w:rsidR="000B27D3" w:rsidRPr="00553AB0" w:rsidRDefault="00012299" w:rsidP="000B27D3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0B27D3" w:rsidRPr="00553AB0" w14:paraId="4287509F" w14:textId="77777777" w:rsidTr="00E54B1D">
        <w:trPr>
          <w:cantSplit/>
          <w:trHeight w:val="330"/>
        </w:trPr>
        <w:tc>
          <w:tcPr>
            <w:tcW w:w="3230" w:type="dxa"/>
          </w:tcPr>
          <w:p w14:paraId="2265E27B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</w:rPr>
              <w:t xml:space="preserve">Myanmar </w:t>
            </w:r>
            <w:proofErr w:type="spellStart"/>
            <w:r w:rsidRPr="00553AB0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553AB0">
              <w:rPr>
                <w:rFonts w:asciiTheme="majorBidi" w:hAnsiTheme="majorBidi" w:cstheme="majorBidi"/>
                <w:sz w:val="24"/>
                <w:szCs w:val="24"/>
              </w:rPr>
              <w:t xml:space="preserve"> Company Limited</w:t>
            </w:r>
          </w:p>
        </w:tc>
        <w:tc>
          <w:tcPr>
            <w:tcW w:w="1583" w:type="dxa"/>
          </w:tcPr>
          <w:p w14:paraId="39AE5543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009B73D" w14:textId="77777777" w:rsidR="000B27D3" w:rsidRPr="00553AB0" w:rsidRDefault="000B27D3" w:rsidP="000B27D3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3FC79F70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683C6453" w14:textId="51D4821C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6FE1BFC8" w14:textId="1C531650" w:rsidR="000B27D3" w:rsidRPr="00553AB0" w:rsidRDefault="00012299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26B8345F" w14:textId="77777777" w:rsidTr="00E54B1D">
        <w:trPr>
          <w:cantSplit/>
          <w:trHeight w:val="330"/>
        </w:trPr>
        <w:tc>
          <w:tcPr>
            <w:tcW w:w="3230" w:type="dxa"/>
          </w:tcPr>
          <w:p w14:paraId="3E490824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553AB0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553AB0">
              <w:rPr>
                <w:rFonts w:asciiTheme="majorBidi" w:hAnsiTheme="majorBidi" w:cstheme="majorBidi"/>
                <w:sz w:val="24"/>
                <w:szCs w:val="24"/>
              </w:rPr>
              <w:t xml:space="preserve"> Europe Limited</w:t>
            </w:r>
          </w:p>
        </w:tc>
        <w:tc>
          <w:tcPr>
            <w:tcW w:w="1583" w:type="dxa"/>
          </w:tcPr>
          <w:p w14:paraId="12CA3109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ไซปรัส</w:t>
            </w:r>
          </w:p>
        </w:tc>
        <w:tc>
          <w:tcPr>
            <w:tcW w:w="2747" w:type="dxa"/>
          </w:tcPr>
          <w:p w14:paraId="71C7E595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CBF71A1" w14:textId="1DBEDE45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7776E18F" w14:textId="47427933" w:rsidR="000B27D3" w:rsidRPr="00553AB0" w:rsidRDefault="00012299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49E6C7DD" w14:textId="77777777" w:rsidTr="00E54B1D">
        <w:trPr>
          <w:cantSplit/>
          <w:trHeight w:val="330"/>
        </w:trPr>
        <w:tc>
          <w:tcPr>
            <w:tcW w:w="3230" w:type="dxa"/>
          </w:tcPr>
          <w:p w14:paraId="03BDD916" w14:textId="77777777" w:rsidR="000B27D3" w:rsidRPr="00553AB0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253DD9CA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0D8E815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C4C5555" w14:textId="77777777" w:rsidR="000B27D3" w:rsidRPr="00553AB0" w:rsidRDefault="000B27D3" w:rsidP="000B27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07726058" w14:textId="77777777" w:rsidR="000B27D3" w:rsidRPr="00553AB0" w:rsidRDefault="000B27D3" w:rsidP="000B27D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553AB0" w14:paraId="222B077E" w14:textId="77777777" w:rsidTr="00E54B1D">
        <w:trPr>
          <w:cantSplit/>
          <w:trHeight w:val="330"/>
        </w:trPr>
        <w:tc>
          <w:tcPr>
            <w:tcW w:w="3230" w:type="dxa"/>
          </w:tcPr>
          <w:p w14:paraId="358E5675" w14:textId="77777777" w:rsidR="000B27D3" w:rsidRPr="00553AB0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309792EF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41EC98CA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CAE5F8A" w14:textId="77777777" w:rsidR="000B27D3" w:rsidRPr="00553AB0" w:rsidRDefault="000B27D3" w:rsidP="000B27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38940906" w14:textId="77777777" w:rsidR="000B27D3" w:rsidRPr="00553AB0" w:rsidRDefault="000B27D3" w:rsidP="000B27D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553AB0" w14:paraId="59A6C4B8" w14:textId="77777777" w:rsidTr="00E54B1D">
        <w:trPr>
          <w:cantSplit/>
          <w:trHeight w:val="330"/>
        </w:trPr>
        <w:tc>
          <w:tcPr>
            <w:tcW w:w="3230" w:type="dxa"/>
          </w:tcPr>
          <w:p w14:paraId="67CB3E38" w14:textId="77777777" w:rsidR="000B27D3" w:rsidRPr="00553AB0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 จำกัด</w:t>
            </w:r>
          </w:p>
        </w:tc>
        <w:tc>
          <w:tcPr>
            <w:tcW w:w="1583" w:type="dxa"/>
          </w:tcPr>
          <w:p w14:paraId="7B1ED530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68E59363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4A542E08" w14:textId="77777777" w:rsidR="000B27D3" w:rsidRPr="00553AB0" w:rsidRDefault="000B27D3" w:rsidP="000B27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A76C66B" w14:textId="77777777" w:rsidR="000B27D3" w:rsidRPr="00553AB0" w:rsidRDefault="000B27D3" w:rsidP="000B27D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553AB0" w14:paraId="27BAD855" w14:textId="77777777" w:rsidTr="00E54B1D">
        <w:trPr>
          <w:cantSplit/>
          <w:trHeight w:val="330"/>
        </w:trPr>
        <w:tc>
          <w:tcPr>
            <w:tcW w:w="3230" w:type="dxa"/>
          </w:tcPr>
          <w:p w14:paraId="1B6E4C48" w14:textId="77777777" w:rsidR="000B27D3" w:rsidRPr="00553AB0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</w:rPr>
              <w:t>Shark AG</w:t>
            </w:r>
          </w:p>
        </w:tc>
        <w:tc>
          <w:tcPr>
            <w:tcW w:w="1583" w:type="dxa"/>
          </w:tcPr>
          <w:p w14:paraId="717121A6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14:paraId="1C24BFB0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48DA8972" w14:textId="495973BC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02D7B156" w14:textId="7E6704BA" w:rsidR="000B27D3" w:rsidRPr="00553AB0" w:rsidRDefault="00012299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894365" w:rsidRPr="00553AB0" w14:paraId="3346B3C3" w14:textId="77777777" w:rsidTr="00E54B1D">
        <w:trPr>
          <w:cantSplit/>
          <w:trHeight w:val="330"/>
        </w:trPr>
        <w:tc>
          <w:tcPr>
            <w:tcW w:w="3230" w:type="dxa"/>
          </w:tcPr>
          <w:p w14:paraId="4609EF2D" w14:textId="77777777" w:rsidR="00894365" w:rsidRPr="00553AB0" w:rsidRDefault="00894365" w:rsidP="00894365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14:paraId="062967F8" w14:textId="77777777" w:rsidR="00894365" w:rsidRPr="00553AB0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D8647AB" w14:textId="77777777" w:rsidR="00894365" w:rsidRPr="00553AB0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3785C44" w14:textId="77777777" w:rsidR="00894365" w:rsidRPr="00553AB0" w:rsidRDefault="00894365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5B785AF8" w14:textId="77777777" w:rsidR="00894365" w:rsidRPr="00553AB0" w:rsidRDefault="00894365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4365" w:rsidRPr="00553AB0" w14:paraId="295E381C" w14:textId="77777777" w:rsidTr="00E54B1D">
        <w:trPr>
          <w:cantSplit/>
          <w:trHeight w:val="330"/>
        </w:trPr>
        <w:tc>
          <w:tcPr>
            <w:tcW w:w="3230" w:type="dxa"/>
          </w:tcPr>
          <w:p w14:paraId="3A6B073F" w14:textId="2C67D44E" w:rsidR="00894365" w:rsidRPr="00553AB0" w:rsidRDefault="00894365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14:paraId="3701D9B3" w14:textId="77777777" w:rsidR="00894365" w:rsidRPr="00553AB0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D096B63" w14:textId="77777777" w:rsidR="00894365" w:rsidRPr="00553AB0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D699A1E" w14:textId="77777777" w:rsidR="00894365" w:rsidRPr="00553AB0" w:rsidRDefault="00894365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74A52FA" w14:textId="77777777" w:rsidR="00894365" w:rsidRPr="00553AB0" w:rsidRDefault="00894365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4365" w:rsidRPr="00553AB0" w14:paraId="2454EF87" w14:textId="77777777" w:rsidTr="00E54B1D">
        <w:trPr>
          <w:cantSplit/>
          <w:trHeight w:val="330"/>
        </w:trPr>
        <w:tc>
          <w:tcPr>
            <w:tcW w:w="3230" w:type="dxa"/>
          </w:tcPr>
          <w:p w14:paraId="1E9B443E" w14:textId="4086431C" w:rsidR="00894365" w:rsidRPr="00553AB0" w:rsidRDefault="00894365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14:paraId="4595CF99" w14:textId="1E5F13C6" w:rsidR="00894365" w:rsidRPr="00553AB0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F49E897" w14:textId="2B881374" w:rsidR="00894365" w:rsidRPr="00553AB0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16CB1AF" w14:textId="47413481" w:rsidR="00894365" w:rsidRPr="00553AB0" w:rsidRDefault="00894365" w:rsidP="00894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</w:tcPr>
          <w:p w14:paraId="71E975B1" w14:textId="264885C9" w:rsidR="00894365" w:rsidRPr="00553AB0" w:rsidRDefault="00894365" w:rsidP="00894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4365" w:rsidRPr="00553AB0" w14:paraId="6EB4A553" w14:textId="77777777" w:rsidTr="00E54B1D">
        <w:trPr>
          <w:cantSplit/>
          <w:trHeight w:val="330"/>
        </w:trPr>
        <w:tc>
          <w:tcPr>
            <w:tcW w:w="3230" w:type="dxa"/>
          </w:tcPr>
          <w:p w14:paraId="6975DAFE" w14:textId="77777777" w:rsidR="00894365" w:rsidRPr="00553AB0" w:rsidRDefault="00894365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95F3104" w14:textId="77777777" w:rsidR="00894365" w:rsidRPr="00553AB0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3E85221" w14:textId="77777777" w:rsidR="00894365" w:rsidRPr="00553AB0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2A37024" w14:textId="77777777" w:rsidR="00894365" w:rsidRPr="00553AB0" w:rsidRDefault="00894365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5311D8BD" w14:textId="77777777" w:rsidR="00894365" w:rsidRPr="00553AB0" w:rsidRDefault="00894365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553AB0" w14:paraId="68668494" w14:textId="77777777" w:rsidTr="00E54B1D">
        <w:trPr>
          <w:cantSplit/>
          <w:trHeight w:val="330"/>
        </w:trPr>
        <w:tc>
          <w:tcPr>
            <w:tcW w:w="3230" w:type="dxa"/>
          </w:tcPr>
          <w:p w14:paraId="296E4107" w14:textId="77777777" w:rsidR="000B27D3" w:rsidRPr="00553AB0" w:rsidRDefault="000B27D3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5C16C02" w14:textId="77777777" w:rsidR="000B27D3" w:rsidRPr="00553AB0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6859409F" w14:textId="77777777" w:rsidR="000B27D3" w:rsidRPr="00553AB0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31100EF" w14:textId="77777777" w:rsidR="000B27D3" w:rsidRPr="00553AB0" w:rsidRDefault="000B27D3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7E5D9D3F" w14:textId="77777777" w:rsidR="000B27D3" w:rsidRPr="00553AB0" w:rsidRDefault="000B27D3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553AB0" w14:paraId="17E7A9EB" w14:textId="77777777" w:rsidTr="00E54B1D">
        <w:trPr>
          <w:cantSplit/>
          <w:trHeight w:val="330"/>
        </w:trPr>
        <w:tc>
          <w:tcPr>
            <w:tcW w:w="3230" w:type="dxa"/>
          </w:tcPr>
          <w:p w14:paraId="5350D98E" w14:textId="77777777" w:rsidR="000B27D3" w:rsidRPr="00553AB0" w:rsidRDefault="000B27D3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FB70376" w14:textId="77777777" w:rsidR="000B27D3" w:rsidRPr="00553AB0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B0CBA3C" w14:textId="77777777" w:rsidR="000B27D3" w:rsidRPr="00553AB0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25146A6" w14:textId="77777777" w:rsidR="000B27D3" w:rsidRPr="00553AB0" w:rsidRDefault="000B27D3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03100049" w14:textId="77777777" w:rsidR="000B27D3" w:rsidRPr="00553AB0" w:rsidRDefault="000B27D3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553AB0" w14:paraId="0136F3E3" w14:textId="77777777" w:rsidTr="00E54B1D">
        <w:trPr>
          <w:cantSplit/>
          <w:trHeight w:val="330"/>
        </w:trPr>
        <w:tc>
          <w:tcPr>
            <w:tcW w:w="3230" w:type="dxa"/>
          </w:tcPr>
          <w:p w14:paraId="51716A0A" w14:textId="77777777" w:rsidR="000B27D3" w:rsidRPr="00553AB0" w:rsidRDefault="000B27D3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6FDF421" w14:textId="77777777" w:rsidR="000B27D3" w:rsidRPr="00553AB0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78B3814" w14:textId="77777777" w:rsidR="000B27D3" w:rsidRPr="00553AB0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12F349E9" w14:textId="77777777" w:rsidR="000B27D3" w:rsidRPr="00553AB0" w:rsidRDefault="000B27D3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1A671FAD" w14:textId="77777777" w:rsidR="000B27D3" w:rsidRPr="00553AB0" w:rsidRDefault="000B27D3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553AB0" w14:paraId="57037F3D" w14:textId="77777777" w:rsidTr="00E54B1D">
        <w:trPr>
          <w:cantSplit/>
          <w:trHeight w:val="330"/>
        </w:trPr>
        <w:tc>
          <w:tcPr>
            <w:tcW w:w="3230" w:type="dxa"/>
          </w:tcPr>
          <w:p w14:paraId="6AE6F203" w14:textId="77777777" w:rsidR="000B27D3" w:rsidRPr="00553AB0" w:rsidRDefault="000B27D3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8DF4936" w14:textId="77777777" w:rsidR="000B27D3" w:rsidRPr="00553AB0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69087AA6" w14:textId="77777777" w:rsidR="000B27D3" w:rsidRPr="00553AB0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55630F0" w14:textId="77777777" w:rsidR="000B27D3" w:rsidRPr="00553AB0" w:rsidRDefault="000B27D3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56A0199D" w14:textId="77777777" w:rsidR="000B27D3" w:rsidRPr="00553AB0" w:rsidRDefault="000B27D3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553AB0" w14:paraId="619D3B8C" w14:textId="77777777" w:rsidTr="00E54B1D">
        <w:trPr>
          <w:cantSplit/>
          <w:trHeight w:val="330"/>
        </w:trPr>
        <w:tc>
          <w:tcPr>
            <w:tcW w:w="3230" w:type="dxa"/>
          </w:tcPr>
          <w:p w14:paraId="59A8AB9B" w14:textId="77777777" w:rsidR="000B27D3" w:rsidRPr="00553AB0" w:rsidRDefault="000B27D3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6CC4CB3" w14:textId="77777777" w:rsidR="000B27D3" w:rsidRPr="00553AB0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6A73E60" w14:textId="77777777" w:rsidR="000B27D3" w:rsidRPr="00553AB0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910D06C" w14:textId="77777777" w:rsidR="000B27D3" w:rsidRPr="00553AB0" w:rsidRDefault="000B27D3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4518C07C" w14:textId="77777777" w:rsidR="000B27D3" w:rsidRPr="00553AB0" w:rsidRDefault="000B27D3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553AB0" w14:paraId="2A1D3687" w14:textId="77777777" w:rsidTr="00E54B1D">
        <w:trPr>
          <w:cantSplit/>
          <w:trHeight w:val="272"/>
          <w:tblHeader/>
        </w:trPr>
        <w:tc>
          <w:tcPr>
            <w:tcW w:w="3230" w:type="dxa"/>
          </w:tcPr>
          <w:p w14:paraId="51F7F9E1" w14:textId="77777777" w:rsidR="000B27D3" w:rsidRPr="00553AB0" w:rsidRDefault="000B27D3" w:rsidP="000B27D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583" w:type="dxa"/>
          </w:tcPr>
          <w:p w14:paraId="313A1AE2" w14:textId="77777777" w:rsidR="000B27D3" w:rsidRPr="00553AB0" w:rsidRDefault="000B27D3" w:rsidP="000B27D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</w:tcPr>
          <w:p w14:paraId="1D262A65" w14:textId="77777777" w:rsidR="000B27D3" w:rsidRPr="00553AB0" w:rsidRDefault="000B27D3" w:rsidP="000B27D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802" w:type="dxa"/>
            <w:gridSpan w:val="2"/>
          </w:tcPr>
          <w:p w14:paraId="7B37E370" w14:textId="2F229F4B" w:rsidR="000B27D3" w:rsidRPr="00553AB0" w:rsidRDefault="000B27D3" w:rsidP="00E54B1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0B27D3" w:rsidRPr="00553AB0" w14:paraId="65B63804" w14:textId="77777777" w:rsidTr="00E54B1D">
        <w:trPr>
          <w:cantSplit/>
          <w:trHeight w:val="163"/>
          <w:tblHeader/>
        </w:trPr>
        <w:tc>
          <w:tcPr>
            <w:tcW w:w="3230" w:type="dxa"/>
          </w:tcPr>
          <w:p w14:paraId="3DC18FD1" w14:textId="77777777" w:rsidR="000B27D3" w:rsidRPr="00553AB0" w:rsidRDefault="000B27D3" w:rsidP="000B27D3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3" w:type="dxa"/>
          </w:tcPr>
          <w:p w14:paraId="45B7164C" w14:textId="77777777" w:rsidR="000B27D3" w:rsidRPr="00553AB0" w:rsidRDefault="000B27D3" w:rsidP="000B27D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1BDF457E" w14:textId="77777777" w:rsidR="000B27D3" w:rsidRPr="00553AB0" w:rsidRDefault="000B27D3" w:rsidP="000B27D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5F79AB1E" w14:textId="4FD4E7F5" w:rsidR="000B27D3" w:rsidRPr="00553AB0" w:rsidRDefault="00012299" w:rsidP="000B27D3">
            <w:pPr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256</w:t>
            </w:r>
            <w:r w:rsidRPr="00553AB0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862" w:type="dxa"/>
            <w:vAlign w:val="bottom"/>
          </w:tcPr>
          <w:p w14:paraId="59A68E84" w14:textId="0BE42EEC" w:rsidR="000B27D3" w:rsidRPr="00553AB0" w:rsidRDefault="00012299" w:rsidP="000B27D3">
            <w:pPr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256</w:t>
            </w:r>
            <w:r w:rsidRPr="00553AB0">
              <w:rPr>
                <w:rFonts w:asciiTheme="majorBidi" w:hAnsiTheme="majorBidi" w:cstheme="majorBidi" w:hint="cs"/>
              </w:rPr>
              <w:t>4</w:t>
            </w:r>
          </w:p>
        </w:tc>
      </w:tr>
      <w:tr w:rsidR="00E54B1D" w:rsidRPr="00553AB0" w14:paraId="73034853" w14:textId="77777777" w:rsidTr="00E54B1D">
        <w:trPr>
          <w:cantSplit/>
          <w:trHeight w:val="163"/>
          <w:tblHeader/>
        </w:trPr>
        <w:tc>
          <w:tcPr>
            <w:tcW w:w="3230" w:type="dxa"/>
          </w:tcPr>
          <w:p w14:paraId="36EABF9F" w14:textId="77777777" w:rsidR="00E54B1D" w:rsidRPr="00553AB0" w:rsidRDefault="00E54B1D" w:rsidP="000B27D3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3" w:type="dxa"/>
          </w:tcPr>
          <w:p w14:paraId="66C611CC" w14:textId="77777777" w:rsidR="00E54B1D" w:rsidRPr="00553AB0" w:rsidRDefault="00E54B1D" w:rsidP="000B27D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57A5B38C" w14:textId="77777777" w:rsidR="00E54B1D" w:rsidRPr="00553AB0" w:rsidRDefault="00E54B1D" w:rsidP="000B27D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30B6E1DA" w14:textId="0394CB91" w:rsidR="00E54B1D" w:rsidRPr="00553AB0" w:rsidRDefault="00E54B1D" w:rsidP="000B27D3">
            <w:pPr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  <w:i/>
                <w:iCs/>
              </w:rPr>
              <w:t>(</w:t>
            </w:r>
            <w:r w:rsidRPr="00553AB0">
              <w:rPr>
                <w:rFonts w:asciiTheme="majorBidi" w:hAnsiTheme="majorBidi" w:cstheme="majorBidi"/>
                <w:i/>
                <w:iCs/>
                <w:cs/>
              </w:rPr>
              <w:t>ร้อยละ)</w:t>
            </w:r>
          </w:p>
        </w:tc>
      </w:tr>
      <w:tr w:rsidR="000B27D3" w:rsidRPr="00553AB0" w14:paraId="655BDC75" w14:textId="77777777" w:rsidTr="00E54B1D">
        <w:trPr>
          <w:cantSplit/>
          <w:trHeight w:val="330"/>
        </w:trPr>
        <w:tc>
          <w:tcPr>
            <w:tcW w:w="3230" w:type="dxa"/>
          </w:tcPr>
          <w:p w14:paraId="259900D3" w14:textId="4F1B2C7F" w:rsidR="000B27D3" w:rsidRPr="00553AB0" w:rsidRDefault="000B27D3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79C163F5" w14:textId="77777777" w:rsidR="000B27D3" w:rsidRPr="00553AB0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B24AEE2" w14:textId="77777777" w:rsidR="000B27D3" w:rsidRPr="00553AB0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1955D7C4" w14:textId="77777777" w:rsidR="000B27D3" w:rsidRPr="00553AB0" w:rsidRDefault="000B27D3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0D432E82" w14:textId="77777777" w:rsidR="000B27D3" w:rsidRPr="00553AB0" w:rsidRDefault="000B27D3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4365" w:rsidRPr="00553AB0" w14:paraId="285CA70B" w14:textId="77777777" w:rsidTr="00E54B1D">
        <w:trPr>
          <w:cantSplit/>
          <w:trHeight w:val="330"/>
        </w:trPr>
        <w:tc>
          <w:tcPr>
            <w:tcW w:w="9362" w:type="dxa"/>
            <w:gridSpan w:val="5"/>
          </w:tcPr>
          <w:p w14:paraId="25C8EDEF" w14:textId="77777777" w:rsidR="00894365" w:rsidRPr="00553AB0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0B27D3" w:rsidRPr="00553AB0" w14:paraId="723788D7" w14:textId="77777777" w:rsidTr="00E54B1D">
        <w:trPr>
          <w:cantSplit/>
          <w:trHeight w:val="330"/>
        </w:trPr>
        <w:tc>
          <w:tcPr>
            <w:tcW w:w="3230" w:type="dxa"/>
          </w:tcPr>
          <w:p w14:paraId="058113D6" w14:textId="77777777" w:rsidR="000B27D3" w:rsidRPr="00553AB0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553AB0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553AB0">
              <w:rPr>
                <w:rFonts w:asciiTheme="majorBidi" w:hAnsiTheme="majorBidi" w:cstheme="majorBidi"/>
                <w:sz w:val="24"/>
                <w:szCs w:val="24"/>
              </w:rPr>
              <w:t xml:space="preserve"> Enterprises Singapore </w:t>
            </w:r>
            <w:proofErr w:type="spellStart"/>
            <w:r w:rsidRPr="00553AB0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553AB0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583" w:type="dxa"/>
          </w:tcPr>
          <w:p w14:paraId="43E2AD1E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</w:tcPr>
          <w:p w14:paraId="6A183076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3D081388" w14:textId="53A5DCA8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79E21B20" w14:textId="647664ED" w:rsidR="000B27D3" w:rsidRPr="00553AB0" w:rsidRDefault="00012299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4CC45C27" w14:textId="77777777" w:rsidTr="00E54B1D">
        <w:trPr>
          <w:cantSplit/>
          <w:trHeight w:val="330"/>
        </w:trPr>
        <w:tc>
          <w:tcPr>
            <w:tcW w:w="3230" w:type="dxa"/>
          </w:tcPr>
          <w:p w14:paraId="5789A7CD" w14:textId="5599F7DD" w:rsidR="000B27D3" w:rsidRPr="00553AB0" w:rsidRDefault="000B27D3" w:rsidP="000B27D3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553AB0">
              <w:rPr>
                <w:rFonts w:asciiTheme="majorBidi" w:hAnsiTheme="majorBidi" w:cstheme="majorBidi"/>
                <w:sz w:val="24"/>
                <w:szCs w:val="24"/>
              </w:rPr>
              <w:t>Oventure</w:t>
            </w:r>
            <w:proofErr w:type="spellEnd"/>
            <w:r w:rsidRPr="00553A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53AB0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553AB0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</w:p>
        </w:tc>
        <w:tc>
          <w:tcPr>
            <w:tcW w:w="1583" w:type="dxa"/>
          </w:tcPr>
          <w:p w14:paraId="56F73B83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</w:tcPr>
          <w:p w14:paraId="65B2FAD6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1E4DD350" w14:textId="13D0F6E1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2AB0694C" w14:textId="4162C809" w:rsidR="000B27D3" w:rsidRPr="00553AB0" w:rsidRDefault="00012299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21EE08A7" w14:textId="77777777" w:rsidTr="00E54B1D">
        <w:trPr>
          <w:cantSplit/>
          <w:trHeight w:val="330"/>
        </w:trPr>
        <w:tc>
          <w:tcPr>
            <w:tcW w:w="3230" w:type="dxa"/>
          </w:tcPr>
          <w:p w14:paraId="24103251" w14:textId="66AA7748" w:rsidR="000B27D3" w:rsidRPr="00553AB0" w:rsidRDefault="000B27D3" w:rsidP="000B27D3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53AB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583" w:type="dxa"/>
          </w:tcPr>
          <w:p w14:paraId="1C67015B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6ABAED1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40" w:type="dxa"/>
          </w:tcPr>
          <w:p w14:paraId="735E4896" w14:textId="069837A2" w:rsidR="000B27D3" w:rsidRPr="00553AB0" w:rsidRDefault="00012299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03139955" w14:textId="0B8BCBA6" w:rsidR="000B27D3" w:rsidRPr="00553AB0" w:rsidRDefault="00012299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356C351A" w14:textId="77777777" w:rsidTr="00E54B1D">
        <w:trPr>
          <w:cantSplit/>
          <w:trHeight w:val="330"/>
        </w:trPr>
        <w:tc>
          <w:tcPr>
            <w:tcW w:w="3230" w:type="dxa"/>
          </w:tcPr>
          <w:p w14:paraId="43CEC00B" w14:textId="0517F69F" w:rsidR="000B27D3" w:rsidRPr="00553AB0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583" w:type="dxa"/>
          </w:tcPr>
          <w:p w14:paraId="6DAA3A83" w14:textId="035CEFBB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693AF99" w14:textId="6137FC34" w:rsidR="000B27D3" w:rsidRPr="00553AB0" w:rsidRDefault="000B27D3" w:rsidP="00D0427B">
            <w:pPr>
              <w:pStyle w:val="NoSpacing"/>
              <w:ind w:right="-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</w:t>
            </w:r>
            <w:r w:rsidR="00D0427B"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ๆ</w:t>
            </w:r>
          </w:p>
        </w:tc>
        <w:tc>
          <w:tcPr>
            <w:tcW w:w="940" w:type="dxa"/>
          </w:tcPr>
          <w:p w14:paraId="5AC44BBC" w14:textId="176A1D51" w:rsidR="000B27D3" w:rsidRPr="00553AB0" w:rsidRDefault="00012299" w:rsidP="00865BCC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379A4C41" w14:textId="7F319868" w:rsidR="000B27D3" w:rsidRPr="00553AB0" w:rsidRDefault="00012299" w:rsidP="000B27D3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657EC" w:rsidRPr="00553AB0" w14:paraId="182CADE5" w14:textId="77777777" w:rsidTr="00E54B1D">
        <w:trPr>
          <w:cantSplit/>
          <w:trHeight w:val="330"/>
        </w:trPr>
        <w:tc>
          <w:tcPr>
            <w:tcW w:w="3230" w:type="dxa"/>
          </w:tcPr>
          <w:p w14:paraId="723DAD72" w14:textId="7647E0BC" w:rsidR="004657EC" w:rsidRPr="00553AB0" w:rsidRDefault="004657EC" w:rsidP="004657E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583" w:type="dxa"/>
          </w:tcPr>
          <w:p w14:paraId="4333F3A3" w14:textId="5FC0E69B" w:rsidR="004657EC" w:rsidRPr="00553AB0" w:rsidRDefault="004657EC" w:rsidP="004657E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B168C8E" w14:textId="4E3567AD" w:rsidR="004657EC" w:rsidRPr="00553AB0" w:rsidRDefault="004657EC" w:rsidP="004657E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40" w:type="dxa"/>
          </w:tcPr>
          <w:p w14:paraId="6B1B0358" w14:textId="5E99828D" w:rsidR="004657EC" w:rsidRPr="00553AB0" w:rsidRDefault="00012299" w:rsidP="004657EC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657EC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="004657EC"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="004657EC"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62" w:type="dxa"/>
          </w:tcPr>
          <w:p w14:paraId="065C260E" w14:textId="1ED94E11" w:rsidR="004657EC" w:rsidRPr="00553AB0" w:rsidRDefault="00012299" w:rsidP="004657E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0</w:t>
            </w:r>
            <w:r w:rsidR="004657EC" w:rsidRPr="00553AB0">
              <w:rPr>
                <w:rFonts w:asciiTheme="majorBidi" w:hAnsiTheme="majorBidi" w:cstheme="majorBidi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01</w:t>
            </w:r>
            <w:r w:rsidR="004657EC" w:rsidRPr="00553AB0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553AB0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2</w:t>
            </w:r>
            <w:r w:rsidR="004657EC" w:rsidRPr="00553AB0">
              <w:rPr>
                <w:rFonts w:asciiTheme="majorBidi" w:hAnsiTheme="majorBidi" w:cstheme="majorBidi"/>
                <w:szCs w:val="24"/>
                <w:vertAlign w:val="superscript"/>
              </w:rPr>
              <w:t>)</w:t>
            </w:r>
          </w:p>
        </w:tc>
      </w:tr>
      <w:tr w:rsidR="004657EC" w:rsidRPr="00553AB0" w14:paraId="406250B5" w14:textId="77777777" w:rsidTr="00E54B1D">
        <w:trPr>
          <w:cantSplit/>
          <w:trHeight w:val="330"/>
        </w:trPr>
        <w:tc>
          <w:tcPr>
            <w:tcW w:w="3230" w:type="dxa"/>
          </w:tcPr>
          <w:p w14:paraId="48344758" w14:textId="1C6F27D7" w:rsidR="004657EC" w:rsidRPr="00553AB0" w:rsidRDefault="004657EC" w:rsidP="004657E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</w:rPr>
              <w:t xml:space="preserve">Flash Power do </w:t>
            </w:r>
            <w:proofErr w:type="spellStart"/>
            <w:r w:rsidRPr="00553AB0">
              <w:rPr>
                <w:rFonts w:asciiTheme="majorBidi" w:hAnsiTheme="majorBidi" w:cstheme="majorBidi"/>
                <w:sz w:val="24"/>
                <w:szCs w:val="24"/>
              </w:rPr>
              <w:t>Brasil</w:t>
            </w:r>
            <w:proofErr w:type="spellEnd"/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553AB0">
              <w:rPr>
                <w:rFonts w:asciiTheme="majorBidi" w:hAnsiTheme="majorBidi" w:cstheme="majorBidi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583" w:type="dxa"/>
          </w:tcPr>
          <w:p w14:paraId="18A1D63C" w14:textId="6F582EB5" w:rsidR="004657EC" w:rsidRPr="00553AB0" w:rsidRDefault="004657EC" w:rsidP="004657E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747" w:type="dxa"/>
          </w:tcPr>
          <w:p w14:paraId="13A4786B" w14:textId="089F95B7" w:rsidR="004657EC" w:rsidRPr="00553AB0" w:rsidRDefault="005D494B" w:rsidP="004657E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27AC5253" w14:textId="06B67B78" w:rsidR="004657EC" w:rsidRPr="00553AB0" w:rsidRDefault="00012299" w:rsidP="004657EC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657EC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18DF0F80" w14:textId="43DAA604" w:rsidR="004657EC" w:rsidRPr="00553AB0" w:rsidRDefault="00012299" w:rsidP="004657E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100</w:t>
            </w:r>
            <w:r w:rsidR="004657EC" w:rsidRPr="00553AB0">
              <w:rPr>
                <w:rFonts w:asciiTheme="majorBidi" w:hAnsiTheme="majorBidi" w:cstheme="majorBidi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00</w:t>
            </w:r>
          </w:p>
        </w:tc>
      </w:tr>
      <w:tr w:rsidR="000B27D3" w:rsidRPr="00553AB0" w14:paraId="52EECFBD" w14:textId="77777777" w:rsidTr="00E54B1D">
        <w:trPr>
          <w:cantSplit/>
          <w:trHeight w:val="330"/>
        </w:trPr>
        <w:tc>
          <w:tcPr>
            <w:tcW w:w="3230" w:type="dxa"/>
          </w:tcPr>
          <w:p w14:paraId="04A865FE" w14:textId="77777777" w:rsidR="000B27D3" w:rsidRPr="00553AB0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B5D7F2A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CE44972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CE2766D" w14:textId="77777777" w:rsidR="000B27D3" w:rsidRPr="00553AB0" w:rsidRDefault="000B27D3" w:rsidP="000B27D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</w:tcPr>
          <w:p w14:paraId="56E60F89" w14:textId="77777777" w:rsidR="000B27D3" w:rsidRPr="00553AB0" w:rsidRDefault="000B27D3" w:rsidP="000B27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894365" w:rsidRPr="00553AB0" w14:paraId="4B5EB08C" w14:textId="77777777" w:rsidTr="00E54B1D">
        <w:trPr>
          <w:cantSplit/>
          <w:trHeight w:val="330"/>
        </w:trPr>
        <w:tc>
          <w:tcPr>
            <w:tcW w:w="9362" w:type="dxa"/>
            <w:gridSpan w:val="5"/>
          </w:tcPr>
          <w:p w14:paraId="133DF7F8" w14:textId="77777777" w:rsidR="00894365" w:rsidRPr="00553AB0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553A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</w:t>
            </w:r>
            <w:proofErr w:type="spellEnd"/>
            <w:r w:rsidRPr="00553A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553A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Pte.</w:t>
            </w:r>
            <w:proofErr w:type="spellEnd"/>
            <w:r w:rsidRPr="00553A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0B27D3" w:rsidRPr="00553AB0" w14:paraId="26A650AB" w14:textId="77777777" w:rsidTr="00E54B1D">
        <w:trPr>
          <w:cantSplit/>
          <w:trHeight w:val="330"/>
        </w:trPr>
        <w:tc>
          <w:tcPr>
            <w:tcW w:w="3230" w:type="dxa"/>
          </w:tcPr>
          <w:p w14:paraId="0AA7C155" w14:textId="4EF49E66" w:rsidR="000B27D3" w:rsidRPr="00553AB0" w:rsidRDefault="004C09C2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COMPANY LIMITED</w:t>
            </w:r>
          </w:p>
        </w:tc>
        <w:tc>
          <w:tcPr>
            <w:tcW w:w="1583" w:type="dxa"/>
          </w:tcPr>
          <w:p w14:paraId="60B07E84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6DF28756" w14:textId="77777777" w:rsidR="000B27D3" w:rsidRPr="00553AB0" w:rsidRDefault="000B27D3" w:rsidP="000B27D3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0C3ED1FA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610A0E4E" w14:textId="5037222B" w:rsidR="000B27D3" w:rsidRPr="00553AB0" w:rsidRDefault="00012299" w:rsidP="000B27D3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59D39FCD" w14:textId="5ED9ACAE" w:rsidR="000B27D3" w:rsidRPr="00553AB0" w:rsidRDefault="00012299" w:rsidP="000B27D3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553AB0" w14:paraId="3778A744" w14:textId="77777777" w:rsidTr="00E54B1D">
        <w:trPr>
          <w:cantSplit/>
          <w:trHeight w:val="330"/>
        </w:trPr>
        <w:tc>
          <w:tcPr>
            <w:tcW w:w="3230" w:type="dxa"/>
          </w:tcPr>
          <w:p w14:paraId="557177C0" w14:textId="43126390" w:rsidR="000B27D3" w:rsidRPr="00553AB0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</w:tcPr>
          <w:p w14:paraId="687E9C45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D0BF376" w14:textId="5C3DF9E7" w:rsidR="000B27D3" w:rsidRPr="00553AB0" w:rsidRDefault="000B27D3" w:rsidP="000B27D3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4E87F997" w14:textId="2AEFAB43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517EFC48" w14:textId="1A1FF819" w:rsidR="000B27D3" w:rsidRPr="00553AB0" w:rsidRDefault="00012299" w:rsidP="000B27D3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62" w:type="dxa"/>
          </w:tcPr>
          <w:p w14:paraId="0FA13B9D" w14:textId="07C32FE8" w:rsidR="000B27D3" w:rsidRPr="00553AB0" w:rsidRDefault="00012299" w:rsidP="000B27D3">
            <w:pPr>
              <w:pStyle w:val="NoSpacing"/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0B27D3" w:rsidRPr="00553AB0" w14:paraId="45C235BC" w14:textId="77777777" w:rsidTr="00E54B1D">
        <w:trPr>
          <w:cantSplit/>
          <w:trHeight w:val="315"/>
        </w:trPr>
        <w:tc>
          <w:tcPr>
            <w:tcW w:w="3230" w:type="dxa"/>
          </w:tcPr>
          <w:p w14:paraId="630D0DD2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83" w:type="dxa"/>
          </w:tcPr>
          <w:p w14:paraId="06D809EF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47" w:type="dxa"/>
          </w:tcPr>
          <w:p w14:paraId="2901C4BB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43E50889" w14:textId="46089582" w:rsidR="000B27D3" w:rsidRPr="00553AB0" w:rsidRDefault="00012299" w:rsidP="00AD22A5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44853800" w14:textId="3D729B25" w:rsidR="000B27D3" w:rsidRPr="00553AB0" w:rsidRDefault="00012299" w:rsidP="000B27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60</w:t>
            </w:r>
            <w:r w:rsidR="000B27D3" w:rsidRPr="00553AB0">
              <w:rPr>
                <w:rFonts w:asciiTheme="majorBidi" w:hAnsiTheme="majorBidi" w:cstheme="majorBidi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00</w:t>
            </w:r>
          </w:p>
        </w:tc>
      </w:tr>
      <w:tr w:rsidR="00894365" w:rsidRPr="00553AB0" w14:paraId="2A580B43" w14:textId="77777777" w:rsidTr="00E54B1D">
        <w:trPr>
          <w:cantSplit/>
          <w:trHeight w:val="330"/>
        </w:trPr>
        <w:tc>
          <w:tcPr>
            <w:tcW w:w="3230" w:type="dxa"/>
          </w:tcPr>
          <w:p w14:paraId="73294E04" w14:textId="77777777" w:rsidR="00894365" w:rsidRPr="00553AB0" w:rsidRDefault="00894365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12A2E4B8" w14:textId="77777777" w:rsidR="00894365" w:rsidRPr="00553AB0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E2D24AA" w14:textId="77777777" w:rsidR="00894365" w:rsidRPr="00553AB0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4E43B9C" w14:textId="77777777" w:rsidR="00894365" w:rsidRPr="00553AB0" w:rsidRDefault="00894365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</w:tcPr>
          <w:p w14:paraId="72CFD62A" w14:textId="77777777" w:rsidR="00894365" w:rsidRPr="00553AB0" w:rsidRDefault="00894365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894365" w:rsidRPr="00553AB0" w14:paraId="1433F303" w14:textId="77777777" w:rsidTr="00E54B1D">
        <w:trPr>
          <w:cantSplit/>
          <w:trHeight w:val="330"/>
        </w:trPr>
        <w:tc>
          <w:tcPr>
            <w:tcW w:w="9362" w:type="dxa"/>
            <w:gridSpan w:val="5"/>
          </w:tcPr>
          <w:p w14:paraId="2AB59C25" w14:textId="16AFBE73" w:rsidR="00894365" w:rsidRPr="00553AB0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553A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 โอทูซี จำกัด</w:t>
            </w:r>
          </w:p>
        </w:tc>
      </w:tr>
      <w:tr w:rsidR="00894365" w:rsidRPr="00553AB0" w14:paraId="109BF9E1" w14:textId="77777777" w:rsidTr="00E54B1D">
        <w:trPr>
          <w:cantSplit/>
          <w:trHeight w:val="330"/>
        </w:trPr>
        <w:tc>
          <w:tcPr>
            <w:tcW w:w="3230" w:type="dxa"/>
          </w:tcPr>
          <w:p w14:paraId="27FE7D14" w14:textId="77777777" w:rsidR="00894365" w:rsidRPr="00553AB0" w:rsidRDefault="00894365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583" w:type="dxa"/>
          </w:tcPr>
          <w:p w14:paraId="69112A93" w14:textId="77777777" w:rsidR="00894365" w:rsidRPr="00553AB0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529B4017" w14:textId="77777777" w:rsidR="00894365" w:rsidRPr="00553AB0" w:rsidRDefault="00894365" w:rsidP="00894365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40" w:type="dxa"/>
          </w:tcPr>
          <w:p w14:paraId="28F68168" w14:textId="5FDF1849" w:rsidR="00894365" w:rsidRPr="00553AB0" w:rsidRDefault="00012299" w:rsidP="0044255D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13CF3E76" w14:textId="5E9F8974" w:rsidR="00894365" w:rsidRPr="00553AB0" w:rsidRDefault="00012299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100</w:t>
            </w:r>
            <w:r w:rsidR="00894365" w:rsidRPr="00553AB0">
              <w:rPr>
                <w:rFonts w:asciiTheme="majorBidi" w:hAnsiTheme="majorBidi" w:cstheme="majorBidi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00</w:t>
            </w:r>
          </w:p>
        </w:tc>
      </w:tr>
      <w:tr w:rsidR="000B27D3" w:rsidRPr="00553AB0" w14:paraId="79F4470C" w14:textId="77777777" w:rsidTr="00E54B1D">
        <w:trPr>
          <w:cantSplit/>
          <w:trHeight w:val="330"/>
        </w:trPr>
        <w:tc>
          <w:tcPr>
            <w:tcW w:w="3230" w:type="dxa"/>
          </w:tcPr>
          <w:p w14:paraId="65D1BCC0" w14:textId="5C13B993" w:rsidR="000B27D3" w:rsidRPr="00553AB0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583" w:type="dxa"/>
          </w:tcPr>
          <w:p w14:paraId="3A4309DC" w14:textId="7BC32945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8DE1D48" w14:textId="0913395A" w:rsidR="000B27D3" w:rsidRPr="00553AB0" w:rsidRDefault="000B27D3" w:rsidP="000B27D3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3AB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40" w:type="dxa"/>
          </w:tcPr>
          <w:p w14:paraId="3C161D43" w14:textId="530F3E3A" w:rsidR="000B27D3" w:rsidRPr="00553AB0" w:rsidRDefault="00012299" w:rsidP="000B27D3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53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="000B27D3" w:rsidRPr="00553AB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62" w:type="dxa"/>
          </w:tcPr>
          <w:p w14:paraId="376D5F78" w14:textId="14382D70" w:rsidR="000B27D3" w:rsidRPr="00553AB0" w:rsidRDefault="00012299" w:rsidP="000B27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79</w:t>
            </w:r>
            <w:r w:rsidR="007D39EC" w:rsidRPr="00553AB0">
              <w:rPr>
                <w:rFonts w:asciiTheme="majorBidi" w:hAnsiTheme="majorBidi" w:cstheme="majorBidi"/>
                <w:szCs w:val="24"/>
              </w:rPr>
              <w:t>.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99</w:t>
            </w:r>
            <w:r w:rsidR="007D39EC" w:rsidRPr="00553AB0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553AB0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2</w:t>
            </w:r>
            <w:r w:rsidR="007D39EC" w:rsidRPr="00553AB0">
              <w:rPr>
                <w:rFonts w:asciiTheme="majorBidi" w:hAnsiTheme="majorBidi" w:cstheme="majorBidi"/>
                <w:szCs w:val="24"/>
                <w:vertAlign w:val="superscript"/>
              </w:rPr>
              <w:t>)</w:t>
            </w:r>
          </w:p>
        </w:tc>
      </w:tr>
      <w:tr w:rsidR="000B27D3" w:rsidRPr="00553AB0" w14:paraId="4E83DCFB" w14:textId="77777777" w:rsidTr="00E54B1D">
        <w:trPr>
          <w:cantSplit/>
          <w:trHeight w:val="330"/>
        </w:trPr>
        <w:tc>
          <w:tcPr>
            <w:tcW w:w="3230" w:type="dxa"/>
          </w:tcPr>
          <w:p w14:paraId="4ACDEB61" w14:textId="77777777" w:rsidR="000B27D3" w:rsidRPr="00553AB0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8CBBC62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B06D4C5" w14:textId="77777777" w:rsidR="000B27D3" w:rsidRPr="00553AB0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01D42E2" w14:textId="77777777" w:rsidR="000B27D3" w:rsidRPr="00553AB0" w:rsidRDefault="000B27D3" w:rsidP="000B27D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</w:tcPr>
          <w:p w14:paraId="2D9BD695" w14:textId="77777777" w:rsidR="000B27D3" w:rsidRPr="00553AB0" w:rsidRDefault="000B27D3" w:rsidP="000B27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0B27D3" w:rsidRPr="00553AB0" w14:paraId="18E1DFD3" w14:textId="77777777" w:rsidTr="00E54B1D">
        <w:trPr>
          <w:cantSplit/>
          <w:trHeight w:val="330"/>
        </w:trPr>
        <w:tc>
          <w:tcPr>
            <w:tcW w:w="9362" w:type="dxa"/>
            <w:gridSpan w:val="5"/>
          </w:tcPr>
          <w:p w14:paraId="3A3EDE45" w14:textId="41FE97C9" w:rsidR="000B27D3" w:rsidRPr="00553AB0" w:rsidRDefault="000B27D3" w:rsidP="000B27D3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Pr="00553AB0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553AB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="00012299" w:rsidRPr="00553AB0">
              <w:rPr>
                <w:rFonts w:asciiTheme="majorBidi" w:hAnsiTheme="majorBidi" w:cs="Angsana New"/>
                <w:sz w:val="20"/>
                <w:lang w:bidi="th-TH"/>
              </w:rPr>
              <w:t>8</w:t>
            </w:r>
            <w:r w:rsidRPr="00553AB0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="00012299" w:rsidRPr="00553AB0">
              <w:rPr>
                <w:rFonts w:asciiTheme="majorBidi" w:hAnsiTheme="majorBidi" w:cs="Angsana New"/>
                <w:sz w:val="20"/>
                <w:lang w:bidi="th-TH"/>
              </w:rPr>
              <w:t>50</w:t>
            </w:r>
            <w:r w:rsidRPr="00553AB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553AB0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553AB0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Pte. Ltd. </w:t>
            </w:r>
            <w:r w:rsidRPr="00553AB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="00012299" w:rsidRPr="00553AB0">
              <w:rPr>
                <w:rFonts w:asciiTheme="majorBidi" w:hAnsiTheme="majorBidi" w:cs="Angsana New"/>
                <w:sz w:val="20"/>
                <w:lang w:bidi="th-TH"/>
              </w:rPr>
              <w:t>76</w:t>
            </w:r>
            <w:r w:rsidRPr="00553AB0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="00012299" w:rsidRPr="00553AB0">
              <w:rPr>
                <w:rFonts w:asciiTheme="majorBidi" w:hAnsiTheme="majorBidi" w:cs="Angsana New"/>
                <w:sz w:val="20"/>
                <w:lang w:bidi="th-TH"/>
              </w:rPr>
              <w:t>50</w:t>
            </w:r>
            <w:r w:rsidRPr="00553AB0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553AB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="00012299" w:rsidRPr="00553AB0">
              <w:rPr>
                <w:rFonts w:asciiTheme="majorBidi" w:hAnsiTheme="majorBidi" w:cs="Angsana New"/>
                <w:sz w:val="20"/>
                <w:lang w:bidi="th-TH"/>
              </w:rPr>
              <w:t>85</w:t>
            </w:r>
            <w:r w:rsidRPr="00553AB0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="00012299" w:rsidRPr="00553AB0">
              <w:rPr>
                <w:rFonts w:asciiTheme="majorBidi" w:hAnsiTheme="majorBidi" w:cs="Angsana New"/>
                <w:sz w:val="20"/>
                <w:lang w:bidi="th-TH"/>
              </w:rPr>
              <w:t>00</w:t>
            </w:r>
          </w:p>
        </w:tc>
      </w:tr>
      <w:tr w:rsidR="000B27D3" w:rsidRPr="00553AB0" w14:paraId="1B4646F5" w14:textId="77777777" w:rsidTr="00E54B1D">
        <w:trPr>
          <w:cantSplit/>
          <w:trHeight w:val="330"/>
        </w:trPr>
        <w:tc>
          <w:tcPr>
            <w:tcW w:w="9362" w:type="dxa"/>
            <w:gridSpan w:val="5"/>
          </w:tcPr>
          <w:p w14:paraId="7E26382E" w14:textId="4B818C9E" w:rsidR="000B27D3" w:rsidRPr="00553AB0" w:rsidRDefault="000B27D3" w:rsidP="000B27D3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553AB0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553AB0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553AB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553AB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="00012299" w:rsidRPr="00553AB0">
              <w:rPr>
                <w:rFonts w:asciiTheme="majorBidi" w:hAnsiTheme="majorBidi" w:cs="Angsana New"/>
                <w:sz w:val="20"/>
                <w:lang w:bidi="th-TH"/>
              </w:rPr>
              <w:t>0</w:t>
            </w:r>
            <w:r w:rsidRPr="00553AB0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="00012299" w:rsidRPr="00553AB0">
              <w:rPr>
                <w:rFonts w:asciiTheme="majorBidi" w:hAnsiTheme="majorBidi" w:cs="Angsana New"/>
                <w:sz w:val="20"/>
                <w:lang w:bidi="th-TH"/>
              </w:rPr>
              <w:t>01</w:t>
            </w:r>
            <w:r w:rsidRPr="00553AB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</w:t>
            </w:r>
            <w:r w:rsidR="00422403" w:rsidRPr="00553AB0"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โอทูซี</w:t>
            </w:r>
            <w:r w:rsidRPr="00553AB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จำกัด</w:t>
            </w:r>
            <w:r w:rsidRPr="00553AB0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553AB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="00012299" w:rsidRPr="00553AB0">
              <w:rPr>
                <w:rFonts w:asciiTheme="majorBidi" w:hAnsiTheme="majorBidi" w:cs="Angsana New"/>
                <w:sz w:val="20"/>
                <w:lang w:bidi="th-TH"/>
              </w:rPr>
              <w:t>79</w:t>
            </w:r>
            <w:r w:rsidRPr="00553AB0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="00012299" w:rsidRPr="00553AB0">
              <w:rPr>
                <w:rFonts w:asciiTheme="majorBidi" w:hAnsiTheme="majorBidi" w:cs="Angsana New"/>
                <w:sz w:val="20"/>
                <w:lang w:bidi="th-TH"/>
              </w:rPr>
              <w:t>99</w:t>
            </w:r>
            <w:r w:rsidRPr="00553AB0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553AB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="00012299" w:rsidRPr="00553AB0">
              <w:rPr>
                <w:rFonts w:asciiTheme="majorBidi" w:hAnsiTheme="majorBidi" w:cs="Angsana New"/>
                <w:sz w:val="20"/>
                <w:lang w:bidi="th-TH"/>
              </w:rPr>
              <w:t>80</w:t>
            </w:r>
            <w:r w:rsidRPr="00553AB0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="00012299" w:rsidRPr="00553AB0">
              <w:rPr>
                <w:rFonts w:asciiTheme="majorBidi" w:hAnsiTheme="majorBidi" w:cs="Angsana New"/>
                <w:sz w:val="20"/>
                <w:lang w:bidi="th-TH"/>
              </w:rPr>
              <w:t>00</w:t>
            </w:r>
          </w:p>
        </w:tc>
      </w:tr>
    </w:tbl>
    <w:p w14:paraId="33C174A2" w14:textId="77777777" w:rsidR="00312513" w:rsidRPr="00553AB0" w:rsidRDefault="00312513" w:rsidP="00312513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312513" w:rsidRPr="00553AB0" w:rsidSect="00312513">
          <w:headerReference w:type="even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1FA43076" w14:textId="773C44D0" w:rsidR="00312513" w:rsidRPr="00553AB0" w:rsidRDefault="00312513" w:rsidP="00312513">
      <w:pPr>
        <w:spacing w:line="240" w:lineRule="auto"/>
        <w:ind w:left="806" w:right="-43" w:hanging="536"/>
        <w:rPr>
          <w:sz w:val="30"/>
          <w:szCs w:val="30"/>
          <w:cs/>
        </w:rPr>
      </w:pPr>
      <w:r w:rsidRPr="00553AB0">
        <w:rPr>
          <w:sz w:val="30"/>
          <w:szCs w:val="30"/>
          <w:cs/>
        </w:rPr>
        <w:lastRenderedPageBreak/>
        <w:t>เงินลงทุนในบริษัทย่อย ณ วันที่</w:t>
      </w:r>
      <w:r w:rsidR="00A5698A" w:rsidRPr="00553AB0">
        <w:rPr>
          <w:rFonts w:hint="cs"/>
          <w:sz w:val="30"/>
          <w:szCs w:val="30"/>
          <w:cs/>
        </w:rPr>
        <w:t xml:space="preserve"> </w:t>
      </w:r>
      <w:r w:rsidR="00012299" w:rsidRPr="00553AB0">
        <w:rPr>
          <w:sz w:val="30"/>
          <w:szCs w:val="30"/>
        </w:rPr>
        <w:t>31</w:t>
      </w:r>
      <w:r w:rsidR="00A5698A" w:rsidRPr="00553AB0">
        <w:rPr>
          <w:sz w:val="30"/>
          <w:szCs w:val="30"/>
        </w:rPr>
        <w:t xml:space="preserve"> </w:t>
      </w:r>
      <w:r w:rsidR="00A5698A" w:rsidRPr="00553AB0">
        <w:rPr>
          <w:rFonts w:hint="cs"/>
          <w:sz w:val="30"/>
          <w:szCs w:val="30"/>
          <w:cs/>
        </w:rPr>
        <w:t>ธันวาคม</w:t>
      </w:r>
      <w:r w:rsidRPr="00553AB0">
        <w:rPr>
          <w:rFonts w:hint="cs"/>
          <w:sz w:val="30"/>
          <w:szCs w:val="30"/>
          <w:cs/>
        </w:rPr>
        <w:t xml:space="preserve"> </w:t>
      </w:r>
      <w:r w:rsidR="00012299" w:rsidRPr="00553AB0">
        <w:rPr>
          <w:sz w:val="30"/>
          <w:szCs w:val="30"/>
        </w:rPr>
        <w:t>256</w:t>
      </w:r>
      <w:r w:rsidR="00012299" w:rsidRPr="00553AB0">
        <w:rPr>
          <w:rFonts w:hint="cs"/>
          <w:sz w:val="30"/>
          <w:szCs w:val="30"/>
        </w:rPr>
        <w:t>5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 xml:space="preserve">และ </w:t>
      </w:r>
      <w:r w:rsidR="00012299" w:rsidRPr="00553AB0">
        <w:rPr>
          <w:sz w:val="30"/>
          <w:szCs w:val="30"/>
        </w:rPr>
        <w:t>256</w:t>
      </w:r>
      <w:r w:rsidR="00012299" w:rsidRPr="00553AB0">
        <w:rPr>
          <w:rFonts w:hint="cs"/>
          <w:sz w:val="30"/>
          <w:szCs w:val="30"/>
        </w:rPr>
        <w:t>4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และ</w:t>
      </w:r>
      <w:r w:rsidR="00A73CC0" w:rsidRPr="00553AB0">
        <w:rPr>
          <w:rFonts w:hint="cs"/>
          <w:sz w:val="30"/>
          <w:szCs w:val="30"/>
          <w:cs/>
        </w:rPr>
        <w:t>รายได้เงินปันผล</w:t>
      </w:r>
      <w:r w:rsidRPr="00553AB0">
        <w:rPr>
          <w:sz w:val="30"/>
          <w:szCs w:val="30"/>
          <w:cs/>
        </w:rPr>
        <w:t>จากเงินลงทุนสำหรับ</w:t>
      </w:r>
      <w:r w:rsidR="009F3AB8" w:rsidRPr="00553AB0">
        <w:rPr>
          <w:rFonts w:hint="cs"/>
          <w:sz w:val="30"/>
          <w:szCs w:val="30"/>
          <w:cs/>
        </w:rPr>
        <w:t>แต่ละปี</w:t>
      </w:r>
      <w:r w:rsidR="00A5698A"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sz w:val="30"/>
          <w:szCs w:val="30"/>
          <w:cs/>
        </w:rPr>
        <w:t>มีดังนี้</w:t>
      </w:r>
      <w:r w:rsidR="00E31F6F" w:rsidRPr="00553AB0">
        <w:rPr>
          <w:rFonts w:hint="cs"/>
          <w:sz w:val="30"/>
          <w:szCs w:val="30"/>
          <w:cs/>
        </w:rPr>
        <w:t xml:space="preserve"> </w:t>
      </w:r>
    </w:p>
    <w:tbl>
      <w:tblPr>
        <w:tblpPr w:leftFromText="57" w:rightFromText="57" w:vertAnchor="text" w:horzAnchor="margin" w:tblpX="233" w:tblpY="86"/>
        <w:tblW w:w="145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5"/>
        <w:gridCol w:w="895"/>
        <w:gridCol w:w="181"/>
        <w:gridCol w:w="954"/>
        <w:gridCol w:w="6"/>
        <w:gridCol w:w="175"/>
        <w:gridCol w:w="6"/>
        <w:gridCol w:w="957"/>
        <w:gridCol w:w="184"/>
        <w:gridCol w:w="957"/>
        <w:gridCol w:w="12"/>
        <w:gridCol w:w="178"/>
        <w:gridCol w:w="20"/>
        <w:gridCol w:w="960"/>
        <w:gridCol w:w="184"/>
        <w:gridCol w:w="968"/>
        <w:gridCol w:w="190"/>
        <w:gridCol w:w="910"/>
        <w:gridCol w:w="190"/>
        <w:gridCol w:w="942"/>
        <w:gridCol w:w="20"/>
        <w:gridCol w:w="265"/>
        <w:gridCol w:w="20"/>
        <w:gridCol w:w="910"/>
        <w:gridCol w:w="184"/>
        <w:gridCol w:w="919"/>
        <w:gridCol w:w="12"/>
      </w:tblGrid>
      <w:tr w:rsidR="00312513" w:rsidRPr="00553AB0" w14:paraId="39734463" w14:textId="77777777" w:rsidTr="00F9331A">
        <w:trPr>
          <w:cantSplit/>
          <w:trHeight w:val="289"/>
          <w:tblHeader/>
        </w:trPr>
        <w:tc>
          <w:tcPr>
            <w:tcW w:w="1161" w:type="pct"/>
          </w:tcPr>
          <w:p w14:paraId="78E3EEE3" w14:textId="77777777" w:rsidR="00312513" w:rsidRPr="00553AB0" w:rsidRDefault="00312513" w:rsidP="0031251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14:paraId="5B507A5E" w14:textId="77777777" w:rsidR="00312513" w:rsidRPr="00553AB0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12513" w:rsidRPr="00553AB0" w14:paraId="62CF1FDD" w14:textId="77777777" w:rsidTr="002D368C">
        <w:trPr>
          <w:cantSplit/>
          <w:trHeight w:val="267"/>
          <w:tblHeader/>
        </w:trPr>
        <w:tc>
          <w:tcPr>
            <w:tcW w:w="1161" w:type="pct"/>
            <w:vAlign w:val="bottom"/>
          </w:tcPr>
          <w:p w14:paraId="16135472" w14:textId="74C64E32" w:rsidR="00312513" w:rsidRPr="00553AB0" w:rsidRDefault="00312513" w:rsidP="002D368C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6" w:type="pct"/>
            <w:gridSpan w:val="3"/>
            <w:vAlign w:val="bottom"/>
          </w:tcPr>
          <w:p w14:paraId="7E9B6204" w14:textId="77777777" w:rsidR="00312513" w:rsidRPr="00553AB0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14:paraId="2A0C3408" w14:textId="77777777" w:rsidR="00312513" w:rsidRPr="00553AB0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pct"/>
            <w:gridSpan w:val="4"/>
            <w:vAlign w:val="bottom"/>
          </w:tcPr>
          <w:p w14:paraId="3134E50F" w14:textId="77777777" w:rsidR="00312513" w:rsidRPr="00553AB0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2" w:type="pct"/>
            <w:gridSpan w:val="3"/>
          </w:tcPr>
          <w:p w14:paraId="5544353B" w14:textId="77777777" w:rsidR="00312513" w:rsidRPr="00553AB0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pct"/>
            <w:gridSpan w:val="3"/>
            <w:vAlign w:val="bottom"/>
          </w:tcPr>
          <w:p w14:paraId="34BB0EE5" w14:textId="77777777" w:rsidR="00312513" w:rsidRPr="00553AB0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14:paraId="073747B4" w14:textId="77777777" w:rsidR="00312513" w:rsidRPr="00553AB0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7" w:type="pct"/>
            <w:gridSpan w:val="4"/>
            <w:vAlign w:val="bottom"/>
          </w:tcPr>
          <w:p w14:paraId="6EC67611" w14:textId="77777777" w:rsidR="00312513" w:rsidRPr="00553AB0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8" w:type="pct"/>
            <w:gridSpan w:val="2"/>
          </w:tcPr>
          <w:p w14:paraId="4EAC546C" w14:textId="77777777" w:rsidR="00312513" w:rsidRPr="00553AB0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4" w:type="pct"/>
            <w:gridSpan w:val="4"/>
            <w:vAlign w:val="bottom"/>
          </w:tcPr>
          <w:p w14:paraId="367FC297" w14:textId="77777777" w:rsidR="00F8094B" w:rsidRPr="00553AB0" w:rsidRDefault="00F8094B" w:rsidP="00F8094B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728B3DCF" w14:textId="5E58E4CF" w:rsidR="00312513" w:rsidRPr="00553AB0" w:rsidRDefault="00F8094B" w:rsidP="00F8094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D708C2" w:rsidRPr="00553AB0" w14:paraId="70DD6E4E" w14:textId="77777777" w:rsidTr="00F9331A">
        <w:trPr>
          <w:cantSplit/>
          <w:trHeight w:val="267"/>
          <w:tblHeader/>
        </w:trPr>
        <w:tc>
          <w:tcPr>
            <w:tcW w:w="1161" w:type="pct"/>
          </w:tcPr>
          <w:p w14:paraId="7023F740" w14:textId="77777777" w:rsidR="00D708C2" w:rsidRPr="00553AB0" w:rsidRDefault="00D708C2" w:rsidP="00D708C2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2ED1329C" w14:textId="5EDE4DD0" w:rsidR="00D708C2" w:rsidRPr="00553AB0" w:rsidRDefault="00012299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62" w:type="pct"/>
          </w:tcPr>
          <w:p w14:paraId="2A8F54ED" w14:textId="77777777" w:rsidR="00D708C2" w:rsidRPr="00553AB0" w:rsidRDefault="00D708C2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7B9E229" w14:textId="14FE7BC5" w:rsidR="00D708C2" w:rsidRPr="00553AB0" w:rsidRDefault="00012299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2" w:type="pct"/>
            <w:gridSpan w:val="2"/>
          </w:tcPr>
          <w:p w14:paraId="11262579" w14:textId="77777777" w:rsidR="00D708C2" w:rsidRPr="00553AB0" w:rsidRDefault="00D708C2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785FFB" w14:textId="5F7B9F89" w:rsidR="00D708C2" w:rsidRPr="00553AB0" w:rsidRDefault="00012299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63" w:type="pct"/>
          </w:tcPr>
          <w:p w14:paraId="480715E5" w14:textId="77777777" w:rsidR="00D708C2" w:rsidRPr="00553AB0" w:rsidRDefault="00D708C2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2DFD9D1" w14:textId="4D2DC305" w:rsidR="00D708C2" w:rsidRPr="00553AB0" w:rsidRDefault="00012299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8" w:type="pct"/>
            <w:gridSpan w:val="2"/>
          </w:tcPr>
          <w:p w14:paraId="70B408C8" w14:textId="77777777" w:rsidR="00D708C2" w:rsidRPr="00553AB0" w:rsidRDefault="00D708C2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45C1C309" w14:textId="54721A87" w:rsidR="00D708C2" w:rsidRPr="00553AB0" w:rsidRDefault="00012299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63" w:type="pct"/>
          </w:tcPr>
          <w:p w14:paraId="35641D24" w14:textId="77777777" w:rsidR="00D708C2" w:rsidRPr="00553AB0" w:rsidRDefault="00D708C2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CBEC4FE" w14:textId="514C4E41" w:rsidR="00D708C2" w:rsidRPr="00553AB0" w:rsidRDefault="00012299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5" w:type="pct"/>
          </w:tcPr>
          <w:p w14:paraId="1D983917" w14:textId="77777777" w:rsidR="00D708C2" w:rsidRPr="00553AB0" w:rsidRDefault="00D708C2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3D2E1A6" w14:textId="29CC0659" w:rsidR="00D708C2" w:rsidRPr="00553AB0" w:rsidRDefault="00012299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65" w:type="pct"/>
          </w:tcPr>
          <w:p w14:paraId="7C278347" w14:textId="77777777" w:rsidR="00D708C2" w:rsidRPr="00553AB0" w:rsidRDefault="00D708C2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2E4433E" w14:textId="40222901" w:rsidR="00D708C2" w:rsidRPr="00553AB0" w:rsidRDefault="00012299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98" w:type="pct"/>
            <w:gridSpan w:val="2"/>
          </w:tcPr>
          <w:p w14:paraId="59F44C28" w14:textId="77777777" w:rsidR="00D708C2" w:rsidRPr="00553AB0" w:rsidRDefault="00D708C2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C1A81F0" w14:textId="07240AB9" w:rsidR="00D708C2" w:rsidRPr="00553AB0" w:rsidRDefault="00012299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63" w:type="pct"/>
          </w:tcPr>
          <w:p w14:paraId="6FF77AC6" w14:textId="77777777" w:rsidR="00D708C2" w:rsidRPr="00553AB0" w:rsidRDefault="00D708C2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042DECAD" w14:textId="23643A14" w:rsidR="00D708C2" w:rsidRPr="00553AB0" w:rsidRDefault="00012299" w:rsidP="00D708C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</w:tr>
      <w:tr w:rsidR="009809FD" w:rsidRPr="00553AB0" w14:paraId="0E9AD1B4" w14:textId="77777777" w:rsidTr="00F9331A">
        <w:trPr>
          <w:cantSplit/>
          <w:trHeight w:val="227"/>
          <w:tblHeader/>
        </w:trPr>
        <w:tc>
          <w:tcPr>
            <w:tcW w:w="1161" w:type="pct"/>
          </w:tcPr>
          <w:p w14:paraId="79DD8EC8" w14:textId="77777777" w:rsidR="009809FD" w:rsidRPr="00553AB0" w:rsidRDefault="009809FD" w:rsidP="009809FD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14:paraId="43BB96F3" w14:textId="77777777" w:rsidR="009809FD" w:rsidRPr="00553AB0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70BA2" w:rsidRPr="00553AB0" w14:paraId="267F0C45" w14:textId="77777777" w:rsidTr="00F9331A">
        <w:trPr>
          <w:cantSplit/>
          <w:trHeight w:val="267"/>
        </w:trPr>
        <w:tc>
          <w:tcPr>
            <w:tcW w:w="1161" w:type="pct"/>
            <w:vAlign w:val="bottom"/>
          </w:tcPr>
          <w:p w14:paraId="646BAFAB" w14:textId="77777777" w:rsidR="00670BA2" w:rsidRPr="00553AB0" w:rsidRDefault="00670BA2" w:rsidP="00670BA2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เบฟเวอเรจ 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07" w:type="pct"/>
            <w:vAlign w:val="bottom"/>
          </w:tcPr>
          <w:p w14:paraId="123F25B1" w14:textId="479CC89F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2" w:type="pct"/>
          </w:tcPr>
          <w:p w14:paraId="1B95A05D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635D7F1" w14:textId="1A618C92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2" w:type="pct"/>
            <w:gridSpan w:val="2"/>
          </w:tcPr>
          <w:p w14:paraId="6AAA0F51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91A7D4E" w14:textId="4733CE48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3" w:type="pct"/>
          </w:tcPr>
          <w:p w14:paraId="2845DBE0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B10DF3E" w14:textId="4CE946E1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8" w:type="pct"/>
            <w:gridSpan w:val="2"/>
          </w:tcPr>
          <w:p w14:paraId="71511035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4DE7B46B" w14:textId="158B8B10" w:rsidR="00670BA2" w:rsidRPr="00553AB0" w:rsidRDefault="00670BA2" w:rsidP="00670BA2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D014DC1" w14:textId="77777777" w:rsidR="00670BA2" w:rsidRPr="00553AB0" w:rsidRDefault="00670BA2" w:rsidP="00670BA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4610B9A2" w14:textId="576B9C28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0AAE5180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C794037" w14:textId="3A0DA694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5" w:type="pct"/>
          </w:tcPr>
          <w:p w14:paraId="32A157F8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2B8A4B3" w14:textId="28DFD301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98" w:type="pct"/>
            <w:gridSpan w:val="2"/>
          </w:tcPr>
          <w:p w14:paraId="30935E8A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09EA32F" w14:textId="177E3303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425</w:t>
            </w:r>
            <w:r w:rsidR="00EE35BD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939</w:t>
            </w:r>
          </w:p>
        </w:tc>
        <w:tc>
          <w:tcPr>
            <w:tcW w:w="63" w:type="pct"/>
          </w:tcPr>
          <w:p w14:paraId="00E70DC2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3B076A1F" w14:textId="21404B7D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674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405</w:t>
            </w:r>
          </w:p>
        </w:tc>
      </w:tr>
      <w:tr w:rsidR="00670BA2" w:rsidRPr="00553AB0" w14:paraId="273BCBB7" w14:textId="77777777" w:rsidTr="00F9331A">
        <w:trPr>
          <w:cantSplit/>
          <w:trHeight w:val="267"/>
        </w:trPr>
        <w:tc>
          <w:tcPr>
            <w:tcW w:w="1161" w:type="pct"/>
          </w:tcPr>
          <w:p w14:paraId="73066C4F" w14:textId="77777777" w:rsidR="00670BA2" w:rsidRPr="00553AB0" w:rsidRDefault="00670BA2" w:rsidP="00670BA2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กรีนสวิลล์ จำกัด</w:t>
            </w:r>
          </w:p>
        </w:tc>
        <w:tc>
          <w:tcPr>
            <w:tcW w:w="307" w:type="pct"/>
            <w:vAlign w:val="bottom"/>
          </w:tcPr>
          <w:p w14:paraId="58760A35" w14:textId="5F7DE2FA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2" w:type="pct"/>
          </w:tcPr>
          <w:p w14:paraId="437288AB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1BF1D3CD" w14:textId="00A3B188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2" w:type="pct"/>
            <w:gridSpan w:val="2"/>
          </w:tcPr>
          <w:p w14:paraId="2757247C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51F67B0" w14:textId="45950CD9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3" w:type="pct"/>
          </w:tcPr>
          <w:p w14:paraId="30D99F15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7B8C1CC" w14:textId="560F3EEA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8" w:type="pct"/>
            <w:gridSpan w:val="2"/>
          </w:tcPr>
          <w:p w14:paraId="75EF686D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C861C13" w14:textId="25628F00" w:rsidR="00670BA2" w:rsidRPr="00553AB0" w:rsidRDefault="00670BA2" w:rsidP="00670BA2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FEFF61F" w14:textId="77777777" w:rsidR="00670BA2" w:rsidRPr="00553AB0" w:rsidRDefault="00670BA2" w:rsidP="00670BA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73C1C86B" w14:textId="53039602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6C32A3CF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DC32E9D" w14:textId="2D0F1D82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5" w:type="pct"/>
          </w:tcPr>
          <w:p w14:paraId="73E024F5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8F6C8CE" w14:textId="6D45F445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98" w:type="pct"/>
            <w:gridSpan w:val="2"/>
          </w:tcPr>
          <w:p w14:paraId="2E828624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060DDEE" w14:textId="0C4D70BB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558</w:t>
            </w:r>
            <w:r w:rsidR="00EE35BD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983</w:t>
            </w:r>
          </w:p>
        </w:tc>
        <w:tc>
          <w:tcPr>
            <w:tcW w:w="63" w:type="pct"/>
          </w:tcPr>
          <w:p w14:paraId="7F2EDEE8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42A5641" w14:textId="3FB438F4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499</w:t>
            </w:r>
          </w:p>
        </w:tc>
      </w:tr>
      <w:tr w:rsidR="00670BA2" w:rsidRPr="00553AB0" w14:paraId="04F484C5" w14:textId="77777777" w:rsidTr="00F9331A">
        <w:trPr>
          <w:cantSplit/>
          <w:trHeight w:val="267"/>
        </w:trPr>
        <w:tc>
          <w:tcPr>
            <w:tcW w:w="1161" w:type="pct"/>
          </w:tcPr>
          <w:p w14:paraId="3C02E5A0" w14:textId="77777777" w:rsidR="00670BA2" w:rsidRPr="00553AB0" w:rsidRDefault="00670BA2" w:rsidP="00670BA2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อินดัสทรี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307" w:type="pct"/>
            <w:vAlign w:val="bottom"/>
          </w:tcPr>
          <w:p w14:paraId="5630032A" w14:textId="29524528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0AF64C82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5E1E06F" w14:textId="61E0E8FB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656BC78E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2D38C7E" w14:textId="08320CF4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3" w:type="pct"/>
          </w:tcPr>
          <w:p w14:paraId="38C1ABEB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8ED30CE" w14:textId="14D158AB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8" w:type="pct"/>
            <w:gridSpan w:val="2"/>
          </w:tcPr>
          <w:p w14:paraId="3E765841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D24948C" w14:textId="5114B09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5F639E04" w14:textId="77777777" w:rsidR="00670BA2" w:rsidRPr="00553AB0" w:rsidRDefault="00670BA2" w:rsidP="00670BA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BB1F385" w14:textId="13EC81F3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4D7F6A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C1E4D7F" w14:textId="11231513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5" w:type="pct"/>
          </w:tcPr>
          <w:p w14:paraId="218FB909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1BA5514" w14:textId="36B73930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98" w:type="pct"/>
            <w:gridSpan w:val="2"/>
          </w:tcPr>
          <w:p w14:paraId="045EACB2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F13E6A1" w14:textId="617C70B4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798390A4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6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750E1D5" w14:textId="189103E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70BA2" w:rsidRPr="00553AB0" w14:paraId="54F67768" w14:textId="77777777" w:rsidTr="00851751">
        <w:trPr>
          <w:cantSplit/>
          <w:trHeight w:val="251"/>
        </w:trPr>
        <w:tc>
          <w:tcPr>
            <w:tcW w:w="1161" w:type="pct"/>
          </w:tcPr>
          <w:p w14:paraId="33962B9F" w14:textId="77777777" w:rsidR="00670BA2" w:rsidRPr="00553AB0" w:rsidRDefault="00670BA2" w:rsidP="00670BA2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สยามกลาสอยุธยา จำกัด</w:t>
            </w:r>
          </w:p>
        </w:tc>
        <w:tc>
          <w:tcPr>
            <w:tcW w:w="307" w:type="pct"/>
          </w:tcPr>
          <w:p w14:paraId="23143321" w14:textId="22AA7965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58FA2D96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10B3C0F7" w14:textId="751B6900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5AFE85AB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715AC4F7" w14:textId="5F65A0CE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42431B63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237E6EEC" w14:textId="44EA1A87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447211ED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672681CB" w14:textId="21C77689" w:rsidR="00670BA2" w:rsidRPr="00553AB0" w:rsidRDefault="00670BA2" w:rsidP="00670BA2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B4E3AA3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132C5CA7" w14:textId="56120822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27EB398D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060BA99F" w14:textId="37FFE8B2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</w:tcPr>
          <w:p w14:paraId="0876F29C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564606D7" w14:textId="51957F10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57813A79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13AD2208" w14:textId="0C2CA969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144</w:t>
            </w:r>
            <w:r w:rsidR="00EE35BD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660</w:t>
            </w:r>
          </w:p>
        </w:tc>
        <w:tc>
          <w:tcPr>
            <w:tcW w:w="63" w:type="pct"/>
          </w:tcPr>
          <w:p w14:paraId="73FF39DC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</w:tcPr>
          <w:p w14:paraId="215BAC87" w14:textId="650A45DA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680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</w:t>
            </w:r>
          </w:p>
        </w:tc>
      </w:tr>
      <w:tr w:rsidR="00670BA2" w:rsidRPr="00553AB0" w14:paraId="52457BC3" w14:textId="77777777" w:rsidTr="00851751">
        <w:trPr>
          <w:cantSplit/>
          <w:trHeight w:val="251"/>
        </w:trPr>
        <w:tc>
          <w:tcPr>
            <w:tcW w:w="1161" w:type="pct"/>
          </w:tcPr>
          <w:p w14:paraId="0E4FABBF" w14:textId="77777777" w:rsidR="00670BA2" w:rsidRPr="00553AB0" w:rsidRDefault="00670BA2" w:rsidP="00670BA2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สยามคัลเล็ต จำกัด</w:t>
            </w:r>
          </w:p>
        </w:tc>
        <w:tc>
          <w:tcPr>
            <w:tcW w:w="307" w:type="pct"/>
          </w:tcPr>
          <w:p w14:paraId="217C857F" w14:textId="15FE9CD9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411A1B13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218D7BC0" w14:textId="56A1F190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4BD1320A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337999CD" w14:textId="78771C41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5B0E2417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488B5F4C" w14:textId="3D1AD853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25D3B164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45490772" w14:textId="7C1B2BE6" w:rsidR="00670BA2" w:rsidRPr="00553AB0" w:rsidRDefault="00670BA2" w:rsidP="00670BA2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DAF6A25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6D87DD16" w14:textId="5B43DB6A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1039986B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0C990B6E" w14:textId="2617B237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</w:tcPr>
          <w:p w14:paraId="6658242B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5E708213" w14:textId="483BC759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1D3B07CB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7CA6B801" w14:textId="19B8548C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69</w:t>
            </w:r>
            <w:r w:rsidR="00EE35BD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986</w:t>
            </w:r>
          </w:p>
        </w:tc>
        <w:tc>
          <w:tcPr>
            <w:tcW w:w="63" w:type="pct"/>
          </w:tcPr>
          <w:p w14:paraId="22EE0696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</w:tcPr>
          <w:p w14:paraId="207F64A9" w14:textId="16BC27EB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70BA2" w:rsidRPr="00553AB0" w14:paraId="4F466E27" w14:textId="77777777" w:rsidTr="00851751">
        <w:trPr>
          <w:cantSplit/>
          <w:trHeight w:val="251"/>
        </w:trPr>
        <w:tc>
          <w:tcPr>
            <w:tcW w:w="1161" w:type="pct"/>
          </w:tcPr>
          <w:p w14:paraId="4EA9D5E9" w14:textId="77777777" w:rsidR="00670BA2" w:rsidRPr="00553AB0" w:rsidRDefault="00670BA2" w:rsidP="00670BA2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307" w:type="pct"/>
          </w:tcPr>
          <w:p w14:paraId="64801EF6" w14:textId="0B963270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2230C2F9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43B48ABF" w14:textId="1D539595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003B9563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08DE9BD5" w14:textId="147536C9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5F0CFBF1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102A324C" w14:textId="376D9D7F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3DD84B6D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2DD268D2" w14:textId="3970175B" w:rsidR="00670BA2" w:rsidRPr="00553AB0" w:rsidRDefault="00670BA2" w:rsidP="00670BA2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C0BFA0E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7284ED02" w14:textId="194BAA53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08564BA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48762F47" w14:textId="4391283D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</w:tcPr>
          <w:p w14:paraId="79008C6F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25186FC5" w14:textId="437E2ADA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35848C58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3908D327" w14:textId="605EB177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68</w:t>
            </w:r>
            <w:r w:rsidR="00EE35BD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850</w:t>
            </w:r>
          </w:p>
        </w:tc>
        <w:tc>
          <w:tcPr>
            <w:tcW w:w="63" w:type="pct"/>
          </w:tcPr>
          <w:p w14:paraId="22994813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</w:tcPr>
          <w:p w14:paraId="6D6ED0A0" w14:textId="27DA01CB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83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300</w:t>
            </w:r>
          </w:p>
        </w:tc>
      </w:tr>
      <w:tr w:rsidR="00670BA2" w:rsidRPr="00553AB0" w14:paraId="1C316C73" w14:textId="77777777" w:rsidTr="00851751">
        <w:trPr>
          <w:cantSplit/>
          <w:trHeight w:val="251"/>
        </w:trPr>
        <w:tc>
          <w:tcPr>
            <w:tcW w:w="1161" w:type="pct"/>
          </w:tcPr>
          <w:p w14:paraId="5BFCBAE3" w14:textId="77777777" w:rsidR="00670BA2" w:rsidRPr="00553AB0" w:rsidRDefault="00670BA2" w:rsidP="00670BA2">
            <w:pPr>
              <w:ind w:left="63" w:right="-259" w:hanging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อินโนเวชั่น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ซ็นเตอร์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07" w:type="pct"/>
          </w:tcPr>
          <w:p w14:paraId="099A85D0" w14:textId="2B6C74F2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2" w:type="pct"/>
          </w:tcPr>
          <w:p w14:paraId="080C2CE5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562306BC" w14:textId="00138DD0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2" w:type="pct"/>
            <w:gridSpan w:val="2"/>
          </w:tcPr>
          <w:p w14:paraId="18C64752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09AAD348" w14:textId="1DB1C638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3" w:type="pct"/>
          </w:tcPr>
          <w:p w14:paraId="7978375C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13F0CC32" w14:textId="1B8C8C64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8" w:type="pct"/>
            <w:gridSpan w:val="2"/>
          </w:tcPr>
          <w:p w14:paraId="17D652BD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1430D575" w14:textId="1C3CE131" w:rsidR="00670BA2" w:rsidRPr="00553AB0" w:rsidRDefault="00670BA2" w:rsidP="00670BA2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079B735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48762D97" w14:textId="0000E4E0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8BFE2AD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74680B78" w14:textId="3CAF17EA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5" w:type="pct"/>
          </w:tcPr>
          <w:p w14:paraId="568CE7EA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76A9D671" w14:textId="3B5865B9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98" w:type="pct"/>
            <w:gridSpan w:val="2"/>
          </w:tcPr>
          <w:p w14:paraId="6C94B678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2028F888" w14:textId="0C71D5BE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</w:t>
            </w:r>
            <w:r w:rsidR="00EE35BD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440</w:t>
            </w:r>
          </w:p>
        </w:tc>
        <w:tc>
          <w:tcPr>
            <w:tcW w:w="63" w:type="pct"/>
          </w:tcPr>
          <w:p w14:paraId="5ED33246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</w:tcPr>
          <w:p w14:paraId="673CA276" w14:textId="359BE643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320</w:t>
            </w:r>
          </w:p>
        </w:tc>
      </w:tr>
      <w:tr w:rsidR="00670BA2" w:rsidRPr="00553AB0" w14:paraId="7EFC413D" w14:textId="77777777" w:rsidTr="00F9331A">
        <w:trPr>
          <w:cantSplit/>
          <w:trHeight w:val="251"/>
        </w:trPr>
        <w:tc>
          <w:tcPr>
            <w:tcW w:w="1161" w:type="pct"/>
          </w:tcPr>
          <w:p w14:paraId="2F1A3A9D" w14:textId="77777777" w:rsidR="00670BA2" w:rsidRPr="00553AB0" w:rsidRDefault="00670BA2" w:rsidP="00670BA2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แดรี่ จำกัด</w:t>
            </w:r>
          </w:p>
        </w:tc>
        <w:tc>
          <w:tcPr>
            <w:tcW w:w="307" w:type="pct"/>
            <w:vAlign w:val="bottom"/>
          </w:tcPr>
          <w:p w14:paraId="1C4773C7" w14:textId="3294F667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463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567</w:t>
            </w:r>
          </w:p>
        </w:tc>
        <w:tc>
          <w:tcPr>
            <w:tcW w:w="62" w:type="pct"/>
          </w:tcPr>
          <w:p w14:paraId="7C314B7E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A2A1571" w14:textId="617E83E1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463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567</w:t>
            </w:r>
          </w:p>
        </w:tc>
        <w:tc>
          <w:tcPr>
            <w:tcW w:w="62" w:type="pct"/>
            <w:gridSpan w:val="2"/>
          </w:tcPr>
          <w:p w14:paraId="0B853C7D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16E2FE0" w14:textId="6BBF49B4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4B2F5B26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2C8922D" w14:textId="2D16C89C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139CAC3B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C880BDA" w14:textId="6697D430" w:rsidR="00670BA2" w:rsidRPr="00553AB0" w:rsidRDefault="00670BA2" w:rsidP="00670BA2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A3BA1C9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CBA4B9A" w14:textId="56BE4DE4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01F3138A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5413846" w14:textId="470EFD2B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</w:tcPr>
          <w:p w14:paraId="1218B68B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91FA632" w14:textId="6DF87737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2E37B2BE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9D0F00D" w14:textId="2291E954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4F95F212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6748417" w14:textId="3AC1023D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670BA2" w:rsidRPr="00553AB0" w14:paraId="71539D3F" w14:textId="77777777" w:rsidTr="00FF30C5">
        <w:trPr>
          <w:cantSplit/>
          <w:trHeight w:val="251"/>
        </w:trPr>
        <w:tc>
          <w:tcPr>
            <w:tcW w:w="1161" w:type="pct"/>
          </w:tcPr>
          <w:p w14:paraId="2E5FCE07" w14:textId="77777777" w:rsidR="00670BA2" w:rsidRPr="00553AB0" w:rsidRDefault="00670BA2" w:rsidP="00670BA2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307" w:type="pct"/>
            <w:vAlign w:val="bottom"/>
          </w:tcPr>
          <w:p w14:paraId="2C6FA89A" w14:textId="60BF34A6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2" w:type="pct"/>
          </w:tcPr>
          <w:p w14:paraId="52A3EF6A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6249CAE" w14:textId="7D09418F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2" w:type="pct"/>
            <w:gridSpan w:val="2"/>
          </w:tcPr>
          <w:p w14:paraId="759BC3FB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3BA6F4A" w14:textId="116EFCD6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3" w:type="pct"/>
          </w:tcPr>
          <w:p w14:paraId="524C5481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552C4FC" w14:textId="42201607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8" w:type="pct"/>
            <w:gridSpan w:val="2"/>
          </w:tcPr>
          <w:p w14:paraId="635BD581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9" w:type="pct"/>
            <w:vAlign w:val="bottom"/>
          </w:tcPr>
          <w:p w14:paraId="551AAD86" w14:textId="69B428E6" w:rsidR="00670BA2" w:rsidRPr="00553AB0" w:rsidRDefault="00670BA2" w:rsidP="00670BA2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B7FCA96" w14:textId="77777777" w:rsidR="00670BA2" w:rsidRPr="00553AB0" w:rsidRDefault="00670BA2" w:rsidP="00670BA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2" w:type="pct"/>
            <w:vAlign w:val="bottom"/>
          </w:tcPr>
          <w:p w14:paraId="708BE5AF" w14:textId="636E7659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1F75AE4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center"/>
          </w:tcPr>
          <w:p w14:paraId="4966C175" w14:textId="037683E4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5" w:type="pct"/>
          </w:tcPr>
          <w:p w14:paraId="06187D2D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center"/>
          </w:tcPr>
          <w:p w14:paraId="7486C863" w14:textId="6491DA9A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98" w:type="pct"/>
            <w:gridSpan w:val="2"/>
          </w:tcPr>
          <w:p w14:paraId="71C28223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E076270" w14:textId="0A05F97C" w:rsidR="00670BA2" w:rsidRPr="00553AB0" w:rsidRDefault="00012299" w:rsidP="00EE35B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29</w:t>
            </w:r>
            <w:r w:rsidR="00EE35BD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095</w:t>
            </w:r>
          </w:p>
        </w:tc>
        <w:tc>
          <w:tcPr>
            <w:tcW w:w="63" w:type="pct"/>
          </w:tcPr>
          <w:p w14:paraId="0C5847EB" w14:textId="77777777" w:rsidR="00670BA2" w:rsidRPr="00553AB0" w:rsidRDefault="00670BA2" w:rsidP="00EE35BD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31CBC50F" w14:textId="450C8A2B" w:rsidR="00670BA2" w:rsidRPr="00553AB0" w:rsidRDefault="00012299" w:rsidP="00142A8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</w:rPr>
              <w:t>29</w:t>
            </w:r>
            <w:r w:rsidR="00670BA2" w:rsidRPr="00553AB0">
              <w:rPr>
                <w:rFonts w:asciiTheme="majorBidi" w:hAnsiTheme="majorBidi" w:cstheme="majorBidi" w:hint="cs"/>
                <w:sz w:val="26"/>
                <w:szCs w:val="26"/>
                <w:rtl/>
              </w:rPr>
              <w:t>,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</w:rPr>
              <w:t>095</w:t>
            </w:r>
          </w:p>
        </w:tc>
      </w:tr>
      <w:tr w:rsidR="00670BA2" w:rsidRPr="00553AB0" w14:paraId="74431DD5" w14:textId="77777777" w:rsidTr="002A1C1E">
        <w:trPr>
          <w:cantSplit/>
          <w:trHeight w:val="251"/>
        </w:trPr>
        <w:tc>
          <w:tcPr>
            <w:tcW w:w="1161" w:type="pct"/>
            <w:vAlign w:val="bottom"/>
          </w:tcPr>
          <w:p w14:paraId="2FC4810F" w14:textId="77777777" w:rsidR="00670BA2" w:rsidRPr="00553AB0" w:rsidRDefault="00670BA2" w:rsidP="00670BA2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OSOTSPA USA, INC.</w:t>
            </w:r>
          </w:p>
        </w:tc>
        <w:tc>
          <w:tcPr>
            <w:tcW w:w="307" w:type="pct"/>
            <w:vAlign w:val="bottom"/>
          </w:tcPr>
          <w:p w14:paraId="2097EA01" w14:textId="6DFCBB3C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162</w:t>
            </w:r>
          </w:p>
        </w:tc>
        <w:tc>
          <w:tcPr>
            <w:tcW w:w="62" w:type="pct"/>
          </w:tcPr>
          <w:p w14:paraId="7EF8DBC3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C13B8E8" w14:textId="2C082D14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162</w:t>
            </w:r>
          </w:p>
        </w:tc>
        <w:tc>
          <w:tcPr>
            <w:tcW w:w="62" w:type="pct"/>
            <w:gridSpan w:val="2"/>
          </w:tcPr>
          <w:p w14:paraId="0BA979DF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B50E77" w14:textId="674E8135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</w:p>
        </w:tc>
        <w:tc>
          <w:tcPr>
            <w:tcW w:w="63" w:type="pct"/>
          </w:tcPr>
          <w:p w14:paraId="5FF8DCBF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9396C6B" w14:textId="0AFF41A8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</w:p>
        </w:tc>
        <w:tc>
          <w:tcPr>
            <w:tcW w:w="68" w:type="pct"/>
            <w:gridSpan w:val="2"/>
          </w:tcPr>
          <w:p w14:paraId="5B012753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64E8EEA" w14:textId="17F4B12B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1ECD9933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07B0C79" w14:textId="01AFA1D1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1B9A5AB9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B9719BE" w14:textId="7D23CEB2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EC339C8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28C8A7E" w14:textId="015AD916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44A9DFA3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3F53E37" w14:textId="65818E7A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3260A131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014AD24" w14:textId="06C1DFC0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670BA2" w:rsidRPr="00553AB0" w14:paraId="375700A7" w14:textId="77777777" w:rsidTr="00F9331A">
        <w:trPr>
          <w:cantSplit/>
          <w:trHeight w:val="251"/>
        </w:trPr>
        <w:tc>
          <w:tcPr>
            <w:tcW w:w="1161" w:type="pct"/>
          </w:tcPr>
          <w:p w14:paraId="4DDC79D3" w14:textId="77777777" w:rsidR="00670BA2" w:rsidRPr="00553AB0" w:rsidRDefault="00670BA2" w:rsidP="00670BA2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OSOTSPA LOI HEIN COMPANY LIMITED</w:t>
            </w:r>
          </w:p>
        </w:tc>
        <w:tc>
          <w:tcPr>
            <w:tcW w:w="307" w:type="pct"/>
            <w:vAlign w:val="bottom"/>
          </w:tcPr>
          <w:p w14:paraId="1E3A80D3" w14:textId="16E7B32D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186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203</w:t>
            </w:r>
          </w:p>
        </w:tc>
        <w:tc>
          <w:tcPr>
            <w:tcW w:w="62" w:type="pct"/>
          </w:tcPr>
          <w:p w14:paraId="456CEB14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E834297" w14:textId="6F4B2356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186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203</w:t>
            </w:r>
          </w:p>
        </w:tc>
        <w:tc>
          <w:tcPr>
            <w:tcW w:w="62" w:type="pct"/>
            <w:gridSpan w:val="2"/>
          </w:tcPr>
          <w:p w14:paraId="0C9EA361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CEE71EB" w14:textId="5A2259B4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63" w:type="pct"/>
          </w:tcPr>
          <w:p w14:paraId="22950842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4A6A952E" w14:textId="32B4FDA2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68" w:type="pct"/>
            <w:gridSpan w:val="2"/>
          </w:tcPr>
          <w:p w14:paraId="75E9F14E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2ADB373F" w14:textId="5E866D3A" w:rsidR="00670BA2" w:rsidRPr="00553AB0" w:rsidRDefault="00670BA2" w:rsidP="00670BA2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6E333BE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544E148" w14:textId="2A3BA09D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E835826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FD9B793" w14:textId="5F302A64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65" w:type="pct"/>
          </w:tcPr>
          <w:p w14:paraId="2E6428FE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38560A7" w14:textId="4CEBE81D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98" w:type="pct"/>
            <w:gridSpan w:val="2"/>
          </w:tcPr>
          <w:p w14:paraId="3ED9D25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5672E1E" w14:textId="3643C26D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22611EED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02EC1E67" w14:textId="742255C8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70BA2" w:rsidRPr="00553AB0" w14:paraId="03E80260" w14:textId="77777777" w:rsidTr="00F9331A">
        <w:trPr>
          <w:cantSplit/>
          <w:trHeight w:val="251"/>
        </w:trPr>
        <w:tc>
          <w:tcPr>
            <w:tcW w:w="1161" w:type="pct"/>
          </w:tcPr>
          <w:p w14:paraId="1FC0D918" w14:textId="59A2BDD5" w:rsidR="00670BA2" w:rsidRPr="00553AB0" w:rsidRDefault="00670BA2" w:rsidP="00670BA2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PT. M-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</w:p>
        </w:tc>
        <w:tc>
          <w:tcPr>
            <w:tcW w:w="307" w:type="pct"/>
            <w:vAlign w:val="bottom"/>
          </w:tcPr>
          <w:p w14:paraId="445530B4" w14:textId="4DA48E40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071</w:t>
            </w:r>
          </w:p>
        </w:tc>
        <w:tc>
          <w:tcPr>
            <w:tcW w:w="62" w:type="pct"/>
          </w:tcPr>
          <w:p w14:paraId="133A5212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3F6B2680" w14:textId="2EE6ADEC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071</w:t>
            </w:r>
          </w:p>
        </w:tc>
        <w:tc>
          <w:tcPr>
            <w:tcW w:w="62" w:type="pct"/>
            <w:gridSpan w:val="2"/>
          </w:tcPr>
          <w:p w14:paraId="0CB0CB8E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57DABE6" w14:textId="3ED409CA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</w:p>
        </w:tc>
        <w:tc>
          <w:tcPr>
            <w:tcW w:w="63" w:type="pct"/>
          </w:tcPr>
          <w:p w14:paraId="713881ED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FDD462E" w14:textId="73F2ED79" w:rsidR="00670BA2" w:rsidRPr="00553AB0" w:rsidRDefault="00012299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</w:p>
        </w:tc>
        <w:tc>
          <w:tcPr>
            <w:tcW w:w="68" w:type="pct"/>
            <w:gridSpan w:val="2"/>
          </w:tcPr>
          <w:p w14:paraId="06DA078A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55FEEC7" w14:textId="4B0C3B1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7C584A9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2327E43" w14:textId="5617CBD3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4622B079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BD8ED85" w14:textId="3B36144B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14:paraId="0C1CDFCF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AC2CF88" w14:textId="6253BE7A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  <w:gridSpan w:val="2"/>
          </w:tcPr>
          <w:p w14:paraId="2EA06B40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vAlign w:val="bottom"/>
          </w:tcPr>
          <w:p w14:paraId="5B3F3DBB" w14:textId="60869CD9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243013B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637112B8" w14:textId="49087004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rtl/>
              </w:rPr>
              <w:t xml:space="preserve"> -</w:t>
            </w:r>
          </w:p>
        </w:tc>
      </w:tr>
      <w:tr w:rsidR="00670BA2" w:rsidRPr="00553AB0" w14:paraId="1C18BDB4" w14:textId="38371A55" w:rsidTr="00F9331A">
        <w:trPr>
          <w:cantSplit/>
          <w:trHeight w:val="251"/>
        </w:trPr>
        <w:tc>
          <w:tcPr>
            <w:tcW w:w="1161" w:type="pct"/>
          </w:tcPr>
          <w:p w14:paraId="76AFD511" w14:textId="11D0DB23" w:rsidR="00670BA2" w:rsidRPr="00553AB0" w:rsidRDefault="00670BA2" w:rsidP="00670BA2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307" w:type="pct"/>
            <w:vAlign w:val="bottom"/>
          </w:tcPr>
          <w:p w14:paraId="528DF638" w14:textId="4A4061F4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2B2BA4BA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445B3A01" w14:textId="06849983" w:rsidR="00670BA2" w:rsidRPr="00553AB0" w:rsidRDefault="00012299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7ACD084F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  <w:tab w:val="decimal" w:pos="5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6C4B7A3" w14:textId="320A8D3F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089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983</w:t>
            </w:r>
          </w:p>
        </w:tc>
        <w:tc>
          <w:tcPr>
            <w:tcW w:w="63" w:type="pct"/>
          </w:tcPr>
          <w:p w14:paraId="63C5A248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FEF9B98" w14:textId="76F770D9" w:rsidR="00670BA2" w:rsidRPr="00553AB0" w:rsidRDefault="00012299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089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983</w:t>
            </w:r>
          </w:p>
        </w:tc>
        <w:tc>
          <w:tcPr>
            <w:tcW w:w="68" w:type="pct"/>
            <w:gridSpan w:val="2"/>
          </w:tcPr>
          <w:p w14:paraId="1630DE3A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6BCA1FE6" w14:textId="3EFC880E" w:rsidR="00670BA2" w:rsidRPr="00553AB0" w:rsidRDefault="00670BA2" w:rsidP="00670BA2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436A9AC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001813B7" w14:textId="615E548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868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36B8F9FF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15B6D0C" w14:textId="1A42D70A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089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983</w:t>
            </w:r>
          </w:p>
        </w:tc>
        <w:tc>
          <w:tcPr>
            <w:tcW w:w="65" w:type="pct"/>
          </w:tcPr>
          <w:p w14:paraId="5B7362CA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4A1BBEB" w14:textId="01E8E9E7" w:rsidR="00670BA2" w:rsidRPr="00553AB0" w:rsidRDefault="00012299" w:rsidP="002A6B1C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833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115</w:t>
            </w:r>
          </w:p>
        </w:tc>
        <w:tc>
          <w:tcPr>
            <w:tcW w:w="98" w:type="pct"/>
            <w:gridSpan w:val="2"/>
          </w:tcPr>
          <w:p w14:paraId="7BB30CB8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EFBF3D8" w14:textId="273C151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42C668D4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50B0722B" w14:textId="11F7D36D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70BA2" w:rsidRPr="00553AB0" w14:paraId="3E18D32A" w14:textId="77777777" w:rsidTr="00F9331A">
        <w:trPr>
          <w:cantSplit/>
          <w:trHeight w:val="251"/>
        </w:trPr>
        <w:tc>
          <w:tcPr>
            <w:tcW w:w="1161" w:type="pct"/>
          </w:tcPr>
          <w:p w14:paraId="7C32734F" w14:textId="77777777" w:rsidR="00670BA2" w:rsidRPr="00553AB0" w:rsidRDefault="00670BA2" w:rsidP="00670BA2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367EA47F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33796D49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462587E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5BE9C4D8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23181F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30539EFF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307744E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20059BBF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1234A5D6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08CAC61B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61EB899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" w:type="pct"/>
          </w:tcPr>
          <w:p w14:paraId="439CA7AA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BD8F5AE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7D55F4A4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5972F16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73F6546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C10E575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3F3FA50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07AACA20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70BA2" w:rsidRPr="00553AB0" w14:paraId="2B089D4A" w14:textId="77777777" w:rsidTr="00F9331A">
        <w:trPr>
          <w:cantSplit/>
          <w:trHeight w:val="251"/>
        </w:trPr>
        <w:tc>
          <w:tcPr>
            <w:tcW w:w="1161" w:type="pct"/>
          </w:tcPr>
          <w:p w14:paraId="6A1D5966" w14:textId="77777777" w:rsidR="00670BA2" w:rsidRPr="00553AB0" w:rsidRDefault="00670BA2" w:rsidP="00670BA2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02FBA0F5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0A5A96FF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05F6CC2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77DC412E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7BD7626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1A6A7423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0F61E83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7CFD391D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1985103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20CBC49B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44231BE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" w:type="pct"/>
          </w:tcPr>
          <w:p w14:paraId="3A7B3225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33F936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5906A7B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F5CF464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5C188328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36C85DA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6557BA62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719638A9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70BA2" w:rsidRPr="00553AB0" w14:paraId="203F5B23" w14:textId="77777777" w:rsidTr="00F9331A">
        <w:trPr>
          <w:cantSplit/>
          <w:trHeight w:val="251"/>
        </w:trPr>
        <w:tc>
          <w:tcPr>
            <w:tcW w:w="1161" w:type="pct"/>
          </w:tcPr>
          <w:p w14:paraId="5969CC2C" w14:textId="77777777" w:rsidR="00670BA2" w:rsidRPr="00553AB0" w:rsidRDefault="00670BA2" w:rsidP="00670BA2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4ACA8CA0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5781AB64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499104B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1F12D57B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094870F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4D0E06D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E294F62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01D71DF3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4A4A15C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2ACF151A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5694648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12BA2F12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BAC8322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742F6EAA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AB55C41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7AA1040C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E2549C8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478C363A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69092E3A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70BA2" w:rsidRPr="00553AB0" w14:paraId="545AB605" w14:textId="77777777" w:rsidTr="00F9331A">
        <w:trPr>
          <w:cantSplit/>
          <w:trHeight w:val="251"/>
        </w:trPr>
        <w:tc>
          <w:tcPr>
            <w:tcW w:w="1161" w:type="pct"/>
          </w:tcPr>
          <w:p w14:paraId="39980F0E" w14:textId="77777777" w:rsidR="00670BA2" w:rsidRPr="00553AB0" w:rsidRDefault="00670BA2" w:rsidP="00670BA2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19864E8D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50802F1E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609C7F11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6EC3A1F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229650F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6916D2AE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B9D3C12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4A1656BB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60A15C1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5BF17470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90CD908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5CEEFAC5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71742DD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326CF652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932800F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416771E0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8888195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67DFF77C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16263F65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70BA2" w:rsidRPr="00553AB0" w14:paraId="748848EC" w14:textId="77777777" w:rsidTr="00F9331A">
        <w:trPr>
          <w:gridAfter w:val="1"/>
          <w:wAfter w:w="4" w:type="pct"/>
          <w:cantSplit/>
          <w:trHeight w:val="289"/>
          <w:tblHeader/>
        </w:trPr>
        <w:tc>
          <w:tcPr>
            <w:tcW w:w="1161" w:type="pct"/>
          </w:tcPr>
          <w:p w14:paraId="3705BDBA" w14:textId="77777777" w:rsidR="00670BA2" w:rsidRPr="00553AB0" w:rsidRDefault="00670BA2" w:rsidP="00670BA2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14:paraId="724C4F3A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70BA2" w:rsidRPr="00553AB0" w14:paraId="340F8D27" w14:textId="77777777" w:rsidTr="002D368C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  <w:vAlign w:val="bottom"/>
          </w:tcPr>
          <w:p w14:paraId="2B627275" w14:textId="437903B1" w:rsidR="00670BA2" w:rsidRPr="00553AB0" w:rsidRDefault="00670BA2" w:rsidP="00670BA2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8" w:type="pct"/>
            <w:gridSpan w:val="4"/>
            <w:vAlign w:val="bottom"/>
          </w:tcPr>
          <w:p w14:paraId="7ACDBB8E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14:paraId="41A13A9C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pct"/>
            <w:gridSpan w:val="3"/>
            <w:vAlign w:val="bottom"/>
          </w:tcPr>
          <w:p w14:paraId="61524E9B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5" w:type="pct"/>
            <w:gridSpan w:val="2"/>
          </w:tcPr>
          <w:p w14:paraId="2D9E8BA4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pct"/>
            <w:gridSpan w:val="4"/>
            <w:vAlign w:val="bottom"/>
          </w:tcPr>
          <w:p w14:paraId="365FEBAB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14:paraId="18E0D7D7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0" w:type="pct"/>
            <w:gridSpan w:val="3"/>
            <w:vAlign w:val="bottom"/>
          </w:tcPr>
          <w:p w14:paraId="04C508FC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8" w:type="pct"/>
            <w:gridSpan w:val="2"/>
          </w:tcPr>
          <w:p w14:paraId="15F64FAA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7" w:type="pct"/>
            <w:gridSpan w:val="4"/>
            <w:vAlign w:val="bottom"/>
          </w:tcPr>
          <w:p w14:paraId="4ED265CF" w14:textId="77777777" w:rsidR="00670BA2" w:rsidRPr="00553AB0" w:rsidRDefault="00670BA2" w:rsidP="00670BA2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2D83CB00" w14:textId="7898A816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670BA2" w:rsidRPr="00553AB0" w14:paraId="1A3A9E2C" w14:textId="77777777" w:rsidTr="00F9331A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14:paraId="6157F576" w14:textId="77777777" w:rsidR="00670BA2" w:rsidRPr="00553AB0" w:rsidRDefault="00670BA2" w:rsidP="00670BA2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0670A3C9" w14:textId="213DAE54" w:rsidR="00670BA2" w:rsidRPr="00553AB0" w:rsidRDefault="00012299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62" w:type="pct"/>
          </w:tcPr>
          <w:p w14:paraId="2A48096C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89E3EF1" w14:textId="2955825C" w:rsidR="00670BA2" w:rsidRPr="00553AB0" w:rsidRDefault="00012299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2" w:type="pct"/>
            <w:gridSpan w:val="2"/>
          </w:tcPr>
          <w:p w14:paraId="59E15AB2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56152E1" w14:textId="7A276F9D" w:rsidR="00670BA2" w:rsidRPr="00553AB0" w:rsidRDefault="00012299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63" w:type="pct"/>
          </w:tcPr>
          <w:p w14:paraId="71B55102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3F1C0AC" w14:textId="3923355C" w:rsidR="00670BA2" w:rsidRPr="00553AB0" w:rsidRDefault="00012299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8" w:type="pct"/>
            <w:gridSpan w:val="2"/>
          </w:tcPr>
          <w:p w14:paraId="7C796591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83A58C5" w14:textId="49F2FB98" w:rsidR="00670BA2" w:rsidRPr="00553AB0" w:rsidRDefault="00012299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63" w:type="pct"/>
          </w:tcPr>
          <w:p w14:paraId="516C6963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713E36A" w14:textId="7A137493" w:rsidR="00670BA2" w:rsidRPr="00553AB0" w:rsidRDefault="00012299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5" w:type="pct"/>
          </w:tcPr>
          <w:p w14:paraId="61083B4A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3D7614C" w14:textId="695667B6" w:rsidR="00670BA2" w:rsidRPr="00553AB0" w:rsidRDefault="00012299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65" w:type="pct"/>
          </w:tcPr>
          <w:p w14:paraId="48BC6B2A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67F9D4" w14:textId="45C7C499" w:rsidR="00670BA2" w:rsidRPr="00553AB0" w:rsidRDefault="00012299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98" w:type="pct"/>
            <w:gridSpan w:val="2"/>
          </w:tcPr>
          <w:p w14:paraId="52E83678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17E8E8F" w14:textId="47DA13EA" w:rsidR="00670BA2" w:rsidRPr="00553AB0" w:rsidRDefault="00012299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63" w:type="pct"/>
          </w:tcPr>
          <w:p w14:paraId="5F2FCC2E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47B8DE72" w14:textId="3165CE6D" w:rsidR="00670BA2" w:rsidRPr="00553AB0" w:rsidRDefault="00012299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2564</w:t>
            </w:r>
          </w:p>
        </w:tc>
      </w:tr>
      <w:tr w:rsidR="00670BA2" w:rsidRPr="00553AB0" w14:paraId="36F93600" w14:textId="77777777" w:rsidTr="00F9331A">
        <w:trPr>
          <w:gridAfter w:val="1"/>
          <w:wAfter w:w="4" w:type="pct"/>
          <w:cantSplit/>
          <w:trHeight w:val="227"/>
          <w:tblHeader/>
        </w:trPr>
        <w:tc>
          <w:tcPr>
            <w:tcW w:w="1161" w:type="pct"/>
          </w:tcPr>
          <w:p w14:paraId="55D2C0E5" w14:textId="77777777" w:rsidR="00670BA2" w:rsidRPr="00553AB0" w:rsidRDefault="00670BA2" w:rsidP="00670BA2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14:paraId="113EF2E7" w14:textId="77777777" w:rsidR="00670BA2" w:rsidRPr="00553AB0" w:rsidRDefault="00670BA2" w:rsidP="00670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70BA2" w:rsidRPr="00553AB0" w14:paraId="0CAA1131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082DA92C" w14:textId="77777777" w:rsidR="00670BA2" w:rsidRPr="00553AB0" w:rsidRDefault="00670BA2" w:rsidP="00670BA2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307" w:type="pct"/>
            <w:vAlign w:val="bottom"/>
          </w:tcPr>
          <w:p w14:paraId="5ABFAA64" w14:textId="6955A135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05F89B05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D5FB661" w14:textId="15E0C67A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4BE47D7B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7AEB426" w14:textId="69BB4AD4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3" w:type="pct"/>
          </w:tcPr>
          <w:p w14:paraId="2441CED4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BA85743" w14:textId="1E5D0B7E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8" w:type="pct"/>
            <w:gridSpan w:val="2"/>
          </w:tcPr>
          <w:p w14:paraId="54285A50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2B1D9903" w14:textId="0D477AA4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2983DBC9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29383BD" w14:textId="22362A44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031BBB5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EFAE49E" w14:textId="66D0DF45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5" w:type="pct"/>
          </w:tcPr>
          <w:p w14:paraId="7A2187BE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3617816" w14:textId="33C5984C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98" w:type="pct"/>
            <w:gridSpan w:val="2"/>
          </w:tcPr>
          <w:p w14:paraId="7D48CBC4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CBE0E12" w14:textId="77A24A7D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522EA9B8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6331E84F" w14:textId="6D709856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60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553AB0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670BA2" w:rsidRPr="00553AB0" w14:paraId="2688792B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525AE379" w14:textId="77777777" w:rsidR="00670BA2" w:rsidRPr="00553AB0" w:rsidRDefault="00670BA2" w:rsidP="00670BA2">
            <w:pPr>
              <w:spacing w:line="120" w:lineRule="atLeas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 xml:space="preserve">Myanmar </w:t>
            </w:r>
            <w:proofErr w:type="spellStart"/>
            <w:r w:rsidRPr="00553AB0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553AB0">
              <w:rPr>
                <w:rFonts w:asciiTheme="majorBidi" w:hAnsiTheme="majorBidi" w:cstheme="majorBidi"/>
                <w:sz w:val="26"/>
                <w:szCs w:val="26"/>
              </w:rPr>
              <w:t xml:space="preserve"> Company Limited</w:t>
            </w:r>
          </w:p>
        </w:tc>
        <w:tc>
          <w:tcPr>
            <w:tcW w:w="307" w:type="pct"/>
            <w:vAlign w:val="bottom"/>
          </w:tcPr>
          <w:p w14:paraId="03D588FB" w14:textId="6ACD9C2B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771</w:t>
            </w:r>
          </w:p>
        </w:tc>
        <w:tc>
          <w:tcPr>
            <w:tcW w:w="62" w:type="pct"/>
          </w:tcPr>
          <w:p w14:paraId="31F4A780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11CABAAF" w14:textId="5F2AFE92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771</w:t>
            </w:r>
          </w:p>
        </w:tc>
        <w:tc>
          <w:tcPr>
            <w:tcW w:w="62" w:type="pct"/>
            <w:gridSpan w:val="2"/>
          </w:tcPr>
          <w:p w14:paraId="2968959B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C402078" w14:textId="4A0B8B53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</w:p>
        </w:tc>
        <w:tc>
          <w:tcPr>
            <w:tcW w:w="63" w:type="pct"/>
          </w:tcPr>
          <w:p w14:paraId="332A682C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CEB2BE2" w14:textId="13BEF4BD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</w:p>
        </w:tc>
        <w:tc>
          <w:tcPr>
            <w:tcW w:w="68" w:type="pct"/>
            <w:gridSpan w:val="2"/>
          </w:tcPr>
          <w:p w14:paraId="64FF7D60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879CAE1" w14:textId="1910F9D1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3368EF02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BA5EE53" w14:textId="03536CD0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07B4D4C0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F52811F" w14:textId="42EB39DE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5B306504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AA033BA" w14:textId="5AA3704D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1EED484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FFAA03E" w14:textId="28108D6E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CE212D6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27F96AF1" w14:textId="4B1827F8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553AB0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670BA2" w:rsidRPr="00553AB0" w14:paraId="5F424B4E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7441C648" w14:textId="77777777" w:rsidR="00670BA2" w:rsidRPr="00553AB0" w:rsidRDefault="00670BA2" w:rsidP="00670BA2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553AB0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553AB0">
              <w:rPr>
                <w:rFonts w:asciiTheme="majorBidi" w:hAnsiTheme="majorBidi" w:cstheme="majorBidi"/>
                <w:sz w:val="26"/>
                <w:szCs w:val="26"/>
              </w:rPr>
              <w:t xml:space="preserve"> Europe Limited</w:t>
            </w:r>
          </w:p>
        </w:tc>
        <w:tc>
          <w:tcPr>
            <w:tcW w:w="307" w:type="pct"/>
            <w:vAlign w:val="bottom"/>
          </w:tcPr>
          <w:p w14:paraId="1A60A87A" w14:textId="2AE6F5B6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266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237</w:t>
            </w:r>
          </w:p>
        </w:tc>
        <w:tc>
          <w:tcPr>
            <w:tcW w:w="62" w:type="pct"/>
          </w:tcPr>
          <w:p w14:paraId="092C0E9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A386828" w14:textId="66FE520F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266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237</w:t>
            </w:r>
          </w:p>
        </w:tc>
        <w:tc>
          <w:tcPr>
            <w:tcW w:w="62" w:type="pct"/>
            <w:gridSpan w:val="2"/>
          </w:tcPr>
          <w:p w14:paraId="6100B44D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14:paraId="7311CBDB" w14:textId="19616A60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</w:p>
        </w:tc>
        <w:tc>
          <w:tcPr>
            <w:tcW w:w="63" w:type="pct"/>
          </w:tcPr>
          <w:p w14:paraId="0CC68141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bottom"/>
          </w:tcPr>
          <w:p w14:paraId="36595548" w14:textId="692438A8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</w:t>
            </w:r>
            <w:r w:rsidR="00670BA2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</w:p>
        </w:tc>
        <w:tc>
          <w:tcPr>
            <w:tcW w:w="68" w:type="pct"/>
            <w:gridSpan w:val="2"/>
          </w:tcPr>
          <w:p w14:paraId="1C298D9D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012A8D71" w14:textId="331FBADA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5880CD84" w14:textId="77777777" w:rsidR="00670BA2" w:rsidRPr="00553AB0" w:rsidRDefault="00670BA2" w:rsidP="00670BA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605913E6" w14:textId="1200CC69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545D46C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19713389" w14:textId="5517CA45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26D2D02F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14:paraId="00896482" w14:textId="51FF2DA2" w:rsidR="00670BA2" w:rsidRPr="00553AB0" w:rsidRDefault="00670BA2" w:rsidP="00670BA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31E18301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336B848C" w14:textId="1E0E7DB8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EC8C344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vAlign w:val="bottom"/>
          </w:tcPr>
          <w:p w14:paraId="36F7E614" w14:textId="45869304" w:rsidR="00670BA2" w:rsidRPr="00553AB0" w:rsidRDefault="00670BA2" w:rsidP="00670B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553AB0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670BA2" w:rsidRPr="00553AB0" w14:paraId="51CB88E2" w14:textId="77777777" w:rsidTr="00F9331A">
        <w:trPr>
          <w:gridAfter w:val="1"/>
          <w:wAfter w:w="4" w:type="pct"/>
          <w:cantSplit/>
          <w:trHeight w:val="308"/>
        </w:trPr>
        <w:tc>
          <w:tcPr>
            <w:tcW w:w="1161" w:type="pct"/>
          </w:tcPr>
          <w:p w14:paraId="0D4FD877" w14:textId="535B5453" w:rsidR="00670BA2" w:rsidRPr="00553AB0" w:rsidRDefault="00670BA2" w:rsidP="00670BA2">
            <w:pPr>
              <w:spacing w:line="340" w:lineRule="exact"/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07" w:type="pct"/>
            <w:vAlign w:val="bottom"/>
          </w:tcPr>
          <w:p w14:paraId="4B2FFAA3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0AAF1BE8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ACE3AD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54B446B6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990A8" w14:textId="7FBEBEF6" w:rsidR="00670BA2" w:rsidRPr="00553AB0" w:rsidRDefault="00012299" w:rsidP="00670BA2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</w:t>
            </w:r>
            <w:r w:rsidR="00676B5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214</w:t>
            </w:r>
            <w:r w:rsidR="00676B5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885</w:t>
            </w:r>
          </w:p>
        </w:tc>
        <w:tc>
          <w:tcPr>
            <w:tcW w:w="63" w:type="pct"/>
          </w:tcPr>
          <w:p w14:paraId="40FF3D05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4C74E" w14:textId="1C400CA4" w:rsidR="00670BA2" w:rsidRPr="00553AB0" w:rsidRDefault="00012299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</w:t>
            </w:r>
            <w:r w:rsidR="00670BA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814</w:t>
            </w:r>
            <w:r w:rsidR="00670BA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885</w:t>
            </w:r>
          </w:p>
        </w:tc>
        <w:tc>
          <w:tcPr>
            <w:tcW w:w="68" w:type="pct"/>
            <w:gridSpan w:val="2"/>
          </w:tcPr>
          <w:p w14:paraId="6FEEB0AF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D1001" w14:textId="6C90D303" w:rsidR="00670BA2" w:rsidRPr="00553AB0" w:rsidRDefault="00676B55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481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379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315BB587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FDA9B" w14:textId="3BF4E372" w:rsidR="00670BA2" w:rsidRPr="00553AB0" w:rsidRDefault="00670BA2" w:rsidP="00670BA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738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247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608228A0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D646D" w14:textId="030E1211" w:rsidR="00670BA2" w:rsidRPr="00553AB0" w:rsidRDefault="00012299" w:rsidP="00670BA2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</w:t>
            </w:r>
            <w:r w:rsidR="00676B5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733</w:t>
            </w:r>
            <w:r w:rsidR="00676B5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506</w:t>
            </w:r>
          </w:p>
        </w:tc>
        <w:tc>
          <w:tcPr>
            <w:tcW w:w="65" w:type="pct"/>
          </w:tcPr>
          <w:p w14:paraId="25E2B5CA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4DA88" w14:textId="6C626631" w:rsidR="00670BA2" w:rsidRPr="00553AB0" w:rsidRDefault="00012299" w:rsidP="002A6B1C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</w:t>
            </w:r>
            <w:r w:rsidR="00670BA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076</w:t>
            </w:r>
            <w:r w:rsidR="00670BA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638</w:t>
            </w:r>
          </w:p>
        </w:tc>
        <w:tc>
          <w:tcPr>
            <w:tcW w:w="98" w:type="pct"/>
            <w:gridSpan w:val="2"/>
          </w:tcPr>
          <w:p w14:paraId="09204636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23EF0" w14:textId="5F05A900" w:rsidR="00670BA2" w:rsidRPr="00553AB0" w:rsidRDefault="00012299" w:rsidP="00670BA2">
            <w:pPr>
              <w:pStyle w:val="acctfourfigures"/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cs="Angsana New"/>
                <w:b/>
                <w:bCs/>
                <w:sz w:val="26"/>
                <w:szCs w:val="26"/>
                <w:lang w:bidi="th-TH"/>
              </w:rPr>
              <w:t>1</w:t>
            </w:r>
            <w:r w:rsidR="00EE35BD" w:rsidRPr="00553AB0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26"/>
                <w:szCs w:val="26"/>
                <w:lang w:bidi="th-TH"/>
              </w:rPr>
              <w:t>319</w:t>
            </w:r>
            <w:r w:rsidR="00EE35BD" w:rsidRPr="00553AB0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26"/>
                <w:szCs w:val="26"/>
                <w:lang w:bidi="th-TH"/>
              </w:rPr>
              <w:t>953</w:t>
            </w:r>
          </w:p>
        </w:tc>
        <w:tc>
          <w:tcPr>
            <w:tcW w:w="63" w:type="pct"/>
          </w:tcPr>
          <w:p w14:paraId="40A5554E" w14:textId="77777777" w:rsidR="00670BA2" w:rsidRPr="00553AB0" w:rsidRDefault="00670BA2" w:rsidP="00670BA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65C31" w14:textId="3B973DFD" w:rsidR="00670BA2" w:rsidRPr="00553AB0" w:rsidRDefault="00012299" w:rsidP="00670BA2">
            <w:pPr>
              <w:pStyle w:val="acctfourfigures"/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cs="Angsana New"/>
                <w:b/>
                <w:bCs/>
                <w:sz w:val="26"/>
                <w:szCs w:val="26"/>
                <w:lang w:bidi="th-TH"/>
              </w:rPr>
              <w:t>1</w:t>
            </w:r>
            <w:r w:rsidR="00670BA2" w:rsidRPr="00553AB0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26"/>
                <w:szCs w:val="26"/>
                <w:lang w:bidi="th-TH"/>
              </w:rPr>
              <w:t>503</w:t>
            </w:r>
            <w:r w:rsidR="00670BA2" w:rsidRPr="00553AB0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26"/>
                <w:szCs w:val="26"/>
                <w:lang w:bidi="th-TH"/>
              </w:rPr>
              <w:t>019</w:t>
            </w:r>
          </w:p>
        </w:tc>
      </w:tr>
      <w:tr w:rsidR="00670BA2" w:rsidRPr="00553AB0" w14:paraId="0EE8A7A4" w14:textId="77777777" w:rsidTr="00F9331A">
        <w:trPr>
          <w:gridAfter w:val="1"/>
          <w:wAfter w:w="4" w:type="pct"/>
          <w:cantSplit/>
          <w:trHeight w:val="855"/>
        </w:trPr>
        <w:tc>
          <w:tcPr>
            <w:tcW w:w="4996" w:type="pct"/>
            <w:gridSpan w:val="26"/>
          </w:tcPr>
          <w:p w14:paraId="084F3214" w14:textId="77777777" w:rsidR="00670BA2" w:rsidRPr="00553AB0" w:rsidRDefault="00670BA2" w:rsidP="00670BA2">
            <w:pPr>
              <w:pStyle w:val="block"/>
              <w:spacing w:after="0"/>
              <w:ind w:left="0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</w:p>
          <w:p w14:paraId="6140D2ED" w14:textId="578C64CD" w:rsidR="00670BA2" w:rsidRPr="00553AB0" w:rsidRDefault="00670BA2" w:rsidP="00670BA2">
            <w:pPr>
              <w:pStyle w:val="block"/>
              <w:spacing w:after="0"/>
              <w:ind w:left="0"/>
              <w:jc w:val="thaiDistribute"/>
              <w:rPr>
                <w:rFonts w:cstheme="minorBidi"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cs/>
                <w:lang w:bidi="th-TH"/>
              </w:rPr>
              <w:t>บริษัทไม่มีเงินลงทุนในบริษัท</w:t>
            </w:r>
            <w:r w:rsidRPr="00553AB0">
              <w:rPr>
                <w:rFonts w:cs="Angsana New" w:hint="cs"/>
                <w:sz w:val="30"/>
                <w:szCs w:val="30"/>
                <w:cs/>
                <w:lang w:bidi="th-TH"/>
              </w:rPr>
              <w:t>ย่อย</w:t>
            </w:r>
            <w:r w:rsidRPr="00553AB0">
              <w:rPr>
                <w:rFonts w:cs="Angsana New"/>
                <w:sz w:val="30"/>
                <w:szCs w:val="30"/>
                <w:cs/>
                <w:lang w:bidi="th-TH"/>
              </w:rPr>
              <w:t>ซึ่งจดทะเบียนในตลาดหลักทรัพย์ ดังนั้นจึงไม่มีราคาที่เปิดเผยต่อสาธารณชน</w:t>
            </w:r>
          </w:p>
        </w:tc>
      </w:tr>
    </w:tbl>
    <w:p w14:paraId="0E73F461" w14:textId="77777777" w:rsidR="00312513" w:rsidRPr="00553AB0" w:rsidRDefault="00312513" w:rsidP="00312513">
      <w:pPr>
        <w:sectPr w:rsidR="00312513" w:rsidRPr="00553AB0" w:rsidSect="00312513">
          <w:footerReference w:type="default" r:id="rId14"/>
          <w:pgSz w:w="16840" w:h="11907" w:orient="landscape" w:code="9"/>
          <w:pgMar w:top="691" w:right="1152" w:bottom="720" w:left="1152" w:header="720" w:footer="720" w:gutter="0"/>
          <w:paperSrc w:first="7" w:other="7"/>
          <w:cols w:space="720"/>
          <w:docGrid w:linePitch="326"/>
        </w:sectPr>
      </w:pPr>
    </w:p>
    <w:p w14:paraId="231F3AD2" w14:textId="76CE3024" w:rsidR="002A616F" w:rsidRPr="00553AB0" w:rsidRDefault="002A616F" w:rsidP="002A616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53AB0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 xml:space="preserve">ปี </w:t>
      </w:r>
      <w:r w:rsidR="00012299" w:rsidRPr="00553AB0">
        <w:rPr>
          <w:rFonts w:asciiTheme="majorBidi" w:hAnsiTheme="majorBidi"/>
          <w:i/>
          <w:iCs/>
          <w:sz w:val="30"/>
          <w:szCs w:val="30"/>
        </w:rPr>
        <w:t>256</w:t>
      </w:r>
      <w:r w:rsidR="00012299" w:rsidRPr="00553AB0">
        <w:rPr>
          <w:rFonts w:asciiTheme="majorBidi" w:hAnsiTheme="majorBidi" w:hint="cs"/>
          <w:i/>
          <w:iCs/>
          <w:sz w:val="30"/>
          <w:szCs w:val="30"/>
        </w:rPr>
        <w:t>5</w:t>
      </w:r>
    </w:p>
    <w:p w14:paraId="002052AD" w14:textId="77777777" w:rsidR="002A616F" w:rsidRPr="00553AB0" w:rsidRDefault="002A616F" w:rsidP="002A616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CF95EBE" w14:textId="77777777" w:rsidR="000B44D5" w:rsidRPr="00553AB0" w:rsidRDefault="000B44D5" w:rsidP="000B44D5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u w:val="single"/>
          <w:lang w:bidi="th-TH"/>
        </w:rPr>
      </w:pPr>
      <w:r w:rsidRPr="00553AB0">
        <w:rPr>
          <w:rFonts w:cs="Angsana New"/>
          <w:i/>
          <w:iCs/>
          <w:sz w:val="30"/>
          <w:szCs w:val="30"/>
          <w:u w:val="single"/>
          <w:cs/>
          <w:lang w:bidi="th-TH"/>
        </w:rPr>
        <w:t>การซื้อเงินลงทุน</w:t>
      </w:r>
      <w:r w:rsidRPr="00553AB0">
        <w:rPr>
          <w:rFonts w:cs="Angsana New" w:hint="cs"/>
          <w:i/>
          <w:iCs/>
          <w:sz w:val="30"/>
          <w:szCs w:val="30"/>
          <w:u w:val="single"/>
          <w:cs/>
          <w:lang w:bidi="th-TH"/>
        </w:rPr>
        <w:t>ใน</w:t>
      </w:r>
      <w:r w:rsidRPr="00553AB0">
        <w:rPr>
          <w:rFonts w:cs="Angsana New"/>
          <w:i/>
          <w:iCs/>
          <w:sz w:val="30"/>
          <w:szCs w:val="30"/>
          <w:u w:val="single"/>
          <w:cs/>
          <w:lang w:bidi="th-TH"/>
        </w:rPr>
        <w:t>บริ</w:t>
      </w:r>
      <w:r w:rsidRPr="00553AB0">
        <w:rPr>
          <w:rFonts w:cs="Angsana New" w:hint="cs"/>
          <w:i/>
          <w:iCs/>
          <w:sz w:val="30"/>
          <w:szCs w:val="30"/>
          <w:u w:val="single"/>
          <w:cs/>
          <w:lang w:bidi="th-TH"/>
        </w:rPr>
        <w:t>ษัทย่อย</w:t>
      </w:r>
    </w:p>
    <w:p w14:paraId="35B49DBA" w14:textId="77777777" w:rsidR="000B44D5" w:rsidRPr="00553AB0" w:rsidRDefault="000B44D5" w:rsidP="000B44D5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6D13C867" w14:textId="77777777" w:rsidR="000B44D5" w:rsidRPr="00553AB0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53AB0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ซื้อเงินลงทุนในบริษัท โอทูซี จำกัด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 xml:space="preserve">โดยบริษัท </w:t>
      </w:r>
      <w:r w:rsidRPr="00553AB0">
        <w:rPr>
          <w:rFonts w:asciiTheme="majorBidi" w:hAnsiTheme="majorBidi"/>
          <w:i/>
          <w:iCs/>
          <w:sz w:val="30"/>
          <w:szCs w:val="30"/>
          <w:cs/>
        </w:rPr>
        <w:t>โอสถสภา เอ็นเตอร์ไพรซ์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i/>
          <w:iCs/>
          <w:sz w:val="30"/>
          <w:szCs w:val="30"/>
          <w:cs/>
        </w:rPr>
        <w:t>จำกั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2AFBFD79" w14:textId="77777777" w:rsidR="000B44D5" w:rsidRPr="00553AB0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2037CDB8" w14:textId="399DEBDE" w:rsidR="000B44D5" w:rsidRPr="00553AB0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4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012299" w:rsidRPr="00553AB0">
        <w:rPr>
          <w:rFonts w:asciiTheme="majorBidi" w:hAnsiTheme="majorBidi"/>
          <w:sz w:val="30"/>
          <w:szCs w:val="30"/>
        </w:rPr>
        <w:t>2565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ที่ประชุม</w:t>
      </w:r>
      <w:r w:rsidRPr="00553AB0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553AB0">
        <w:rPr>
          <w:rFonts w:asciiTheme="majorBidi" w:hAnsiTheme="majorBidi"/>
          <w:sz w:val="30"/>
          <w:szCs w:val="30"/>
          <w:cs/>
        </w:rPr>
        <w:t>ของบริษัท โอทูซี จำกัด ซึ่งเป็นบริษัทย่อยของบริษัท มีมติอนุมัติเรียกชำระค่าหุ้นเพิ่มเติมจากบริษัท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โอสถสภา เอ็นเตอร์ไพรซ์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จำกั</w:t>
      </w:r>
      <w:r w:rsidRPr="00553AB0">
        <w:rPr>
          <w:rFonts w:asciiTheme="majorBidi" w:hAnsiTheme="majorBidi" w:hint="cs"/>
          <w:sz w:val="30"/>
          <w:szCs w:val="30"/>
          <w:cs/>
        </w:rPr>
        <w:t>ด</w:t>
      </w:r>
      <w:r w:rsidRPr="00553AB0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="00012299" w:rsidRPr="00553AB0">
        <w:rPr>
          <w:rFonts w:asciiTheme="majorBidi" w:hAnsiTheme="majorBidi"/>
          <w:sz w:val="30"/>
          <w:szCs w:val="30"/>
        </w:rPr>
        <w:t>6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5</w:t>
      </w:r>
      <w:r w:rsidRPr="00553AB0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</w:t>
      </w:r>
      <w:r w:rsidRPr="00553AB0">
        <w:rPr>
          <w:rFonts w:asciiTheme="majorBidi" w:hAnsiTheme="majorBidi" w:hint="cs"/>
          <w:sz w:val="30"/>
          <w:szCs w:val="30"/>
          <w:cs/>
        </w:rPr>
        <w:t>แล้ว</w:t>
      </w:r>
      <w:r w:rsidRPr="00553AB0">
        <w:rPr>
          <w:rFonts w:asciiTheme="majorBidi" w:hAnsiTheme="majorBidi"/>
          <w:sz w:val="30"/>
          <w:szCs w:val="30"/>
          <w:cs/>
        </w:rPr>
        <w:t>ในเดือน</w:t>
      </w:r>
      <w:r w:rsidRPr="00553AB0">
        <w:rPr>
          <w:rFonts w:asciiTheme="majorBidi" w:hAnsiTheme="majorBidi" w:hint="cs"/>
          <w:sz w:val="30"/>
          <w:szCs w:val="30"/>
          <w:cs/>
        </w:rPr>
        <w:t>เมษายน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2565</w:t>
      </w:r>
    </w:p>
    <w:p w14:paraId="17DBDF9E" w14:textId="77777777" w:rsidR="000B44D5" w:rsidRPr="00553AB0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691E66B8" w14:textId="77777777" w:rsidR="000B44D5" w:rsidRPr="00553AB0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53AB0">
        <w:rPr>
          <w:rFonts w:asciiTheme="majorBidi" w:hAnsiTheme="majorBidi" w:hint="cs"/>
          <w:i/>
          <w:iCs/>
          <w:sz w:val="30"/>
          <w:szCs w:val="30"/>
          <w:cs/>
        </w:rPr>
        <w:t>ซื้อเงินลงทุนในบริษัท สยามกลาสอยุธยา จำกัด</w:t>
      </w:r>
    </w:p>
    <w:p w14:paraId="4E579522" w14:textId="77777777" w:rsidR="000B44D5" w:rsidRPr="00553AB0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11010F99" w14:textId="4F4E7508" w:rsidR="000B44D5" w:rsidRPr="00553AB0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26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012299" w:rsidRPr="00553AB0">
        <w:rPr>
          <w:rFonts w:asciiTheme="majorBidi" w:hAnsiTheme="majorBidi"/>
          <w:sz w:val="30"/>
          <w:szCs w:val="30"/>
        </w:rPr>
        <w:t>2565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ที่ประชุมวิสามัญผู้ถือหุ้นของบริษัท สยามกลาสอยุธยา จำกัด ซึ่งเป็นบริษัทย่อยของบริษัท </w:t>
      </w:r>
      <w:r w:rsidRPr="00553AB0">
        <w:rPr>
          <w:rFonts w:asciiTheme="majorBidi" w:hAnsiTheme="majorBidi"/>
          <w:sz w:val="30"/>
          <w:szCs w:val="30"/>
          <w:cs/>
        </w:rPr>
        <w:t xml:space="preserve">มีมติอนุมัติให้เพิ่มทุนจดทะเบียนเป็นจำนวนเงินทั้งสิ้น </w:t>
      </w:r>
      <w:r w:rsidR="00012299" w:rsidRPr="00553AB0">
        <w:rPr>
          <w:rFonts w:asciiTheme="majorBidi" w:hAnsiTheme="majorBidi"/>
          <w:sz w:val="30"/>
          <w:szCs w:val="30"/>
        </w:rPr>
        <w:t>400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0</w:t>
      </w:r>
      <w:r w:rsidRPr="00553AB0">
        <w:rPr>
          <w:rFonts w:asciiTheme="majorBidi" w:hAnsiTheme="majorBidi"/>
          <w:sz w:val="30"/>
          <w:szCs w:val="30"/>
          <w:cs/>
        </w:rPr>
        <w:t xml:space="preserve"> ล้านบาท โดยเรียกชำระค่าหุ้นเพิ่มทุน และได้รับชำระค่าหุ้นดังกล่าวในเดือนสิงหาคม </w:t>
      </w:r>
      <w:r w:rsidR="00012299" w:rsidRPr="00553AB0">
        <w:rPr>
          <w:rFonts w:asciiTheme="majorBidi" w:hAnsiTheme="majorBidi"/>
          <w:sz w:val="30"/>
          <w:szCs w:val="30"/>
        </w:rPr>
        <w:t>2565</w:t>
      </w:r>
    </w:p>
    <w:p w14:paraId="70C016AD" w14:textId="77777777" w:rsidR="000B44D5" w:rsidRPr="00553AB0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cs/>
        </w:rPr>
      </w:pPr>
    </w:p>
    <w:p w14:paraId="1432F099" w14:textId="77777777" w:rsidR="000B44D5" w:rsidRPr="00553AB0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  <w:u w:val="single"/>
        </w:rPr>
      </w:pPr>
      <w:r w:rsidRPr="00553AB0">
        <w:rPr>
          <w:rFonts w:asciiTheme="majorBidi" w:hAnsiTheme="majorBidi" w:hint="cs"/>
          <w:i/>
          <w:iCs/>
          <w:sz w:val="30"/>
          <w:szCs w:val="30"/>
          <w:u w:val="single"/>
          <w:cs/>
        </w:rPr>
        <w:t>การลดลงของเงินลงทุนในบริษัทย่อย</w:t>
      </w:r>
    </w:p>
    <w:p w14:paraId="0144D9E7" w14:textId="77777777" w:rsidR="000B44D5" w:rsidRPr="00553AB0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49682EDC" w14:textId="77777777" w:rsidR="000B44D5" w:rsidRPr="00553AB0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53AB0">
        <w:rPr>
          <w:rFonts w:asciiTheme="majorBidi" w:hAnsiTheme="majorBidi" w:hint="cs"/>
          <w:i/>
          <w:iCs/>
          <w:sz w:val="30"/>
          <w:szCs w:val="30"/>
          <w:cs/>
        </w:rPr>
        <w:t>การ</w:t>
      </w:r>
      <w:r w:rsidRPr="00553AB0">
        <w:rPr>
          <w:rFonts w:asciiTheme="majorBidi" w:hAnsiTheme="majorBidi"/>
          <w:i/>
          <w:iCs/>
          <w:sz w:val="30"/>
          <w:szCs w:val="30"/>
          <w:cs/>
        </w:rPr>
        <w:t>ลดทุนใน</w:t>
      </w:r>
      <w:r w:rsidRPr="00553AB0">
        <w:rPr>
          <w:rFonts w:asciiTheme="majorBidi" w:hAnsiTheme="majorBidi"/>
          <w:i/>
          <w:iCs/>
          <w:sz w:val="30"/>
          <w:szCs w:val="30"/>
        </w:rPr>
        <w:t xml:space="preserve"> </w:t>
      </w:r>
      <w:proofErr w:type="spellStart"/>
      <w:r w:rsidRPr="00553AB0">
        <w:rPr>
          <w:rFonts w:asciiTheme="majorBidi" w:hAnsiTheme="majorBidi"/>
          <w:i/>
          <w:iCs/>
          <w:sz w:val="30"/>
          <w:szCs w:val="30"/>
        </w:rPr>
        <w:t>Osotspa</w:t>
      </w:r>
      <w:proofErr w:type="spellEnd"/>
      <w:r w:rsidRPr="00553AB0">
        <w:rPr>
          <w:rFonts w:asciiTheme="majorBidi" w:hAnsiTheme="majorBidi"/>
          <w:i/>
          <w:iCs/>
          <w:sz w:val="30"/>
          <w:szCs w:val="30"/>
        </w:rPr>
        <w:t xml:space="preserve"> Enterprises Singapore Pte. Ltd.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</w:p>
    <w:p w14:paraId="3CDA93C0" w14:textId="77777777" w:rsidR="000B44D5" w:rsidRPr="00553AB0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28"/>
          <w:szCs w:val="28"/>
        </w:rPr>
      </w:pPr>
    </w:p>
    <w:p w14:paraId="28630C49" w14:textId="30C66611" w:rsidR="000B44D5" w:rsidRPr="00553AB0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14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012299" w:rsidRPr="00553AB0">
        <w:rPr>
          <w:rFonts w:asciiTheme="majorBidi" w:hAnsiTheme="majorBidi"/>
          <w:sz w:val="30"/>
          <w:szCs w:val="30"/>
        </w:rPr>
        <w:t>2565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ที่ประชุม</w:t>
      </w:r>
      <w:r w:rsidRPr="00553AB0">
        <w:rPr>
          <w:rFonts w:asciiTheme="majorBidi" w:hAnsiTheme="majorBidi" w:hint="cs"/>
          <w:sz w:val="30"/>
          <w:szCs w:val="30"/>
          <w:cs/>
        </w:rPr>
        <w:t>วิสามัญผู้ถือหุ้น</w:t>
      </w:r>
      <w:r w:rsidRPr="00553AB0">
        <w:rPr>
          <w:rFonts w:asciiTheme="majorBidi" w:hAnsiTheme="majorBidi"/>
          <w:sz w:val="30"/>
          <w:szCs w:val="30"/>
          <w:cs/>
        </w:rPr>
        <w:t>ของ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proofErr w:type="spellStart"/>
      <w:r w:rsidRPr="00553AB0">
        <w:rPr>
          <w:rFonts w:asciiTheme="majorBidi" w:hAnsiTheme="majorBidi"/>
          <w:sz w:val="30"/>
          <w:szCs w:val="30"/>
        </w:rPr>
        <w:t>Osotspa</w:t>
      </w:r>
      <w:proofErr w:type="spellEnd"/>
      <w:r w:rsidRPr="00553AB0">
        <w:rPr>
          <w:rFonts w:asciiTheme="majorBidi" w:hAnsiTheme="majorBidi"/>
          <w:sz w:val="30"/>
          <w:szCs w:val="30"/>
        </w:rPr>
        <w:t xml:space="preserve"> Enterprises Singapore Pte. Ltd.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ซึ่งเป็นบริษัทย่อยของบริษัท มีมติอนุมัติ</w:t>
      </w:r>
      <w:r w:rsidRPr="00553AB0">
        <w:rPr>
          <w:rFonts w:asciiTheme="majorBidi" w:hAnsiTheme="majorBidi" w:hint="cs"/>
          <w:sz w:val="30"/>
          <w:szCs w:val="30"/>
          <w:cs/>
        </w:rPr>
        <w:t>ให้ลดทุนจดทะเบียน</w:t>
      </w:r>
      <w:r w:rsidRPr="00553AB0">
        <w:rPr>
          <w:rFonts w:asciiTheme="majorBidi" w:hAnsiTheme="majorBidi"/>
          <w:sz w:val="30"/>
          <w:szCs w:val="30"/>
          <w:cs/>
        </w:rPr>
        <w:t>จำนวนเงิน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7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5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C99CB76" w14:textId="77777777" w:rsidR="002A616F" w:rsidRPr="00553AB0" w:rsidRDefault="002A616F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B887C25" w14:textId="77777777" w:rsidR="00B570FE" w:rsidRPr="00553AB0" w:rsidRDefault="00B570FE">
      <w:pPr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 w:rsidRPr="00553AB0"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24048CE5" w14:textId="4C0820DE" w:rsidR="003176C4" w:rsidRPr="00553AB0" w:rsidRDefault="003176C4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53AB0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 xml:space="preserve">ปี </w:t>
      </w:r>
      <w:r w:rsidR="00012299" w:rsidRPr="00553AB0">
        <w:rPr>
          <w:rFonts w:asciiTheme="majorBidi" w:hAnsiTheme="majorBidi"/>
          <w:i/>
          <w:iCs/>
          <w:sz w:val="30"/>
          <w:szCs w:val="30"/>
        </w:rPr>
        <w:t>2564</w:t>
      </w:r>
    </w:p>
    <w:p w14:paraId="2E020ACE" w14:textId="77777777" w:rsidR="0004506B" w:rsidRPr="00553AB0" w:rsidRDefault="0004506B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1FE90B3" w14:textId="77777777" w:rsidR="0004506B" w:rsidRPr="00553AB0" w:rsidRDefault="0004506B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  <w:u w:val="single"/>
        </w:rPr>
      </w:pPr>
      <w:r w:rsidRPr="00553AB0">
        <w:rPr>
          <w:rFonts w:asciiTheme="majorBidi" w:hAnsiTheme="majorBidi"/>
          <w:i/>
          <w:iCs/>
          <w:sz w:val="30"/>
          <w:szCs w:val="30"/>
          <w:u w:val="single"/>
          <w:cs/>
        </w:rPr>
        <w:t>การซื้อเงินลงทุน</w:t>
      </w:r>
      <w:r w:rsidRPr="00553AB0">
        <w:rPr>
          <w:rFonts w:asciiTheme="majorBidi" w:hAnsiTheme="majorBidi" w:hint="cs"/>
          <w:i/>
          <w:iCs/>
          <w:sz w:val="30"/>
          <w:szCs w:val="30"/>
          <w:u w:val="single"/>
          <w:cs/>
        </w:rPr>
        <w:t>ในบริษัทย่อย</w:t>
      </w:r>
    </w:p>
    <w:p w14:paraId="5D9DF712" w14:textId="77777777" w:rsidR="003176C4" w:rsidRPr="00553AB0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101C4B21" w14:textId="77777777" w:rsidR="003176C4" w:rsidRPr="00553AB0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53AB0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ซื้อเงินลงทุนในบริษัท โอยูระ จำกัด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 xml:space="preserve">โดยบริษัท </w:t>
      </w:r>
      <w:r w:rsidRPr="00553AB0">
        <w:rPr>
          <w:rFonts w:asciiTheme="majorBidi" w:hAnsiTheme="majorBidi"/>
          <w:i/>
          <w:iCs/>
          <w:sz w:val="30"/>
          <w:szCs w:val="30"/>
          <w:cs/>
        </w:rPr>
        <w:t>โอทูซี จำกั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287ADF72" w14:textId="77777777" w:rsidR="003176C4" w:rsidRPr="00553AB0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CDAE392" w14:textId="471E6A3C" w:rsidR="003176C4" w:rsidRPr="00553AB0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24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012299" w:rsidRPr="00553AB0">
        <w:rPr>
          <w:rFonts w:asciiTheme="majorBidi" w:hAnsiTheme="majorBidi"/>
          <w:sz w:val="30"/>
          <w:szCs w:val="30"/>
        </w:rPr>
        <w:t>2563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ที่ประชุม</w:t>
      </w:r>
      <w:r w:rsidRPr="00553AB0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553AB0">
        <w:rPr>
          <w:rFonts w:asciiTheme="majorBidi" w:hAnsiTheme="majorBidi"/>
          <w:sz w:val="30"/>
          <w:szCs w:val="30"/>
          <w:cs/>
        </w:rPr>
        <w:t>ของบริษัท โอยูระ จำกัด ซึ่งเป็นบริษัทย่อยของบริษัท มีมติอนุมัติเรียกชำระค่าหุ้นเพิ่มเติมจากบริษัท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โอทูซี จำกัด</w:t>
      </w:r>
      <w:r w:rsidRPr="00553AB0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="00012299" w:rsidRPr="00553AB0">
        <w:rPr>
          <w:rFonts w:asciiTheme="majorBidi" w:hAnsiTheme="majorBidi"/>
          <w:sz w:val="30"/>
          <w:szCs w:val="30"/>
        </w:rPr>
        <w:t>9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9</w:t>
      </w:r>
      <w:r w:rsidRPr="00553AB0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012299" w:rsidRPr="00553AB0">
        <w:rPr>
          <w:rFonts w:asciiTheme="majorBidi" w:hAnsiTheme="majorBidi"/>
          <w:sz w:val="30"/>
          <w:szCs w:val="30"/>
        </w:rPr>
        <w:t>2564</w:t>
      </w:r>
    </w:p>
    <w:p w14:paraId="445912A2" w14:textId="7CA1887A" w:rsidR="003176C4" w:rsidRPr="00553AB0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282CAC57" w14:textId="3475218D" w:rsidR="003176C4" w:rsidRPr="00553AB0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23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="00012299" w:rsidRPr="00553AB0">
        <w:rPr>
          <w:rFonts w:asciiTheme="majorBidi" w:hAnsiTheme="majorBidi"/>
          <w:sz w:val="30"/>
          <w:szCs w:val="30"/>
        </w:rPr>
        <w:t>2564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ที่ประชุม</w:t>
      </w:r>
      <w:r w:rsidRPr="00553AB0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553AB0">
        <w:rPr>
          <w:rFonts w:asciiTheme="majorBidi" w:hAnsiTheme="majorBidi"/>
          <w:sz w:val="30"/>
          <w:szCs w:val="30"/>
          <w:cs/>
        </w:rPr>
        <w:t>ของบริษัท โอยูระ จำกัด ซึ่งเป็นบริษัทย่อยของบริษัท มีมติอนุมัติเรียกชำระค่าหุ้นเพิ่มเติมจากบริษัท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โอทูซี จำกัด</w:t>
      </w:r>
      <w:r w:rsidRPr="00553AB0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="00012299" w:rsidRPr="00553AB0">
        <w:rPr>
          <w:rFonts w:asciiTheme="majorBidi" w:hAnsiTheme="majorBidi"/>
          <w:sz w:val="30"/>
          <w:szCs w:val="30"/>
        </w:rPr>
        <w:t>5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0</w:t>
      </w:r>
      <w:r w:rsidRPr="00553AB0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012299" w:rsidRPr="00553AB0">
        <w:rPr>
          <w:rFonts w:asciiTheme="majorBidi" w:hAnsiTheme="majorBidi"/>
          <w:sz w:val="30"/>
          <w:szCs w:val="30"/>
        </w:rPr>
        <w:t>2564</w:t>
      </w:r>
    </w:p>
    <w:p w14:paraId="54DC5720" w14:textId="77777777" w:rsidR="003176C4" w:rsidRPr="00553AB0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24075871" w14:textId="77777777" w:rsidR="003176C4" w:rsidRPr="00553AB0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53AB0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ซื้อเงินลงทุนในบริษัท โอทูซี จำกัด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 xml:space="preserve">โดยบริษัท </w:t>
      </w:r>
      <w:r w:rsidRPr="00553AB0">
        <w:rPr>
          <w:rFonts w:asciiTheme="majorBidi" w:hAnsiTheme="majorBidi"/>
          <w:i/>
          <w:iCs/>
          <w:sz w:val="30"/>
          <w:szCs w:val="30"/>
          <w:cs/>
        </w:rPr>
        <w:t>โอสถสภา เอ็นเตอร์ไพรซ์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i/>
          <w:iCs/>
          <w:sz w:val="30"/>
          <w:szCs w:val="30"/>
          <w:cs/>
        </w:rPr>
        <w:t>จำกั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48D8BD85" w14:textId="77777777" w:rsidR="003176C4" w:rsidRPr="00553AB0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3DEB6252" w14:textId="62890E26" w:rsidR="003176C4" w:rsidRPr="00553AB0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24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012299" w:rsidRPr="00553AB0">
        <w:rPr>
          <w:rFonts w:asciiTheme="majorBidi" w:hAnsiTheme="majorBidi"/>
          <w:sz w:val="30"/>
          <w:szCs w:val="30"/>
        </w:rPr>
        <w:t>2563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และวันที่ </w:t>
      </w:r>
      <w:r w:rsidR="00012299" w:rsidRPr="00553AB0">
        <w:rPr>
          <w:rFonts w:asciiTheme="majorBidi" w:hAnsiTheme="majorBidi"/>
          <w:sz w:val="30"/>
          <w:szCs w:val="30"/>
        </w:rPr>
        <w:t>4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553AB0">
        <w:rPr>
          <w:rFonts w:asciiTheme="majorBidi" w:hAnsiTheme="majorBidi"/>
          <w:sz w:val="30"/>
          <w:szCs w:val="30"/>
          <w:cs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2564</w:t>
      </w:r>
      <w:r w:rsidRPr="00553AB0">
        <w:rPr>
          <w:rFonts w:asciiTheme="majorBidi" w:hAnsiTheme="majorBidi"/>
          <w:sz w:val="30"/>
          <w:szCs w:val="30"/>
          <w:cs/>
        </w:rPr>
        <w:t xml:space="preserve"> ที่ประชุม</w:t>
      </w:r>
      <w:r w:rsidRPr="00553AB0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553AB0">
        <w:rPr>
          <w:rFonts w:asciiTheme="majorBidi" w:hAnsiTheme="majorBidi"/>
          <w:sz w:val="30"/>
          <w:szCs w:val="30"/>
          <w:cs/>
        </w:rPr>
        <w:t>ของบริษัท โอทูซี จำกัด ซึ่งเป็นบริษัทย่อยของบริษัท มีมติอนุมัติเรียกชำระค่าหุ้นเพิ่มเติมจากบริษัท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โอสถสภา เอ็นเตอร์ไพรซ์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จำกั</w:t>
      </w:r>
      <w:r w:rsidRPr="00553AB0">
        <w:rPr>
          <w:rFonts w:asciiTheme="majorBidi" w:hAnsiTheme="majorBidi" w:hint="cs"/>
          <w:sz w:val="30"/>
          <w:szCs w:val="30"/>
          <w:cs/>
        </w:rPr>
        <w:t>ด</w:t>
      </w:r>
      <w:r w:rsidRPr="00553AB0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="00012299" w:rsidRPr="00553AB0">
        <w:rPr>
          <w:rFonts w:asciiTheme="majorBidi" w:hAnsiTheme="majorBidi"/>
          <w:sz w:val="30"/>
          <w:szCs w:val="30"/>
        </w:rPr>
        <w:t>10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0</w:t>
      </w:r>
      <w:r w:rsidRPr="00553AB0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012299" w:rsidRPr="00553AB0">
        <w:rPr>
          <w:rFonts w:asciiTheme="majorBidi" w:hAnsiTheme="majorBidi"/>
          <w:sz w:val="30"/>
          <w:szCs w:val="30"/>
        </w:rPr>
        <w:t>16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0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ล้านบาทตามลำดับ </w:t>
      </w:r>
      <w:r w:rsidRPr="00553AB0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มกราคมและกุมภาพันธ์ </w:t>
      </w:r>
      <w:r w:rsidR="00012299" w:rsidRPr="00553AB0">
        <w:rPr>
          <w:rFonts w:asciiTheme="majorBidi" w:hAnsiTheme="majorBidi"/>
          <w:sz w:val="30"/>
          <w:szCs w:val="30"/>
        </w:rPr>
        <w:t>2564</w:t>
      </w:r>
    </w:p>
    <w:p w14:paraId="0A27B6D0" w14:textId="77777777" w:rsidR="003176C4" w:rsidRPr="00553AB0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309D06EE" w14:textId="739EDA6B" w:rsidR="003176C4" w:rsidRPr="00553AB0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23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="00012299" w:rsidRPr="00553AB0">
        <w:rPr>
          <w:rFonts w:asciiTheme="majorBidi" w:hAnsiTheme="majorBidi"/>
          <w:sz w:val="30"/>
          <w:szCs w:val="30"/>
        </w:rPr>
        <w:t>2564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ที่ประชุม</w:t>
      </w:r>
      <w:r w:rsidRPr="00553AB0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553AB0">
        <w:rPr>
          <w:rFonts w:asciiTheme="majorBidi" w:hAnsiTheme="majorBidi"/>
          <w:sz w:val="30"/>
          <w:szCs w:val="30"/>
          <w:cs/>
        </w:rPr>
        <w:t>ของบริษัท โอทูซี จำกัด ซึ่งเป็นบริษัทย่อยของบริษัท มีมติอนุมัติเรียกชำระค่าหุ้นเพิ่มเติมจากบริษัท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โอสถสภา เอ็นเตอร์ไพรซ์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จำกั</w:t>
      </w:r>
      <w:r w:rsidRPr="00553AB0">
        <w:rPr>
          <w:rFonts w:asciiTheme="majorBidi" w:hAnsiTheme="majorBidi" w:hint="cs"/>
          <w:sz w:val="30"/>
          <w:szCs w:val="30"/>
          <w:cs/>
        </w:rPr>
        <w:t>ด</w:t>
      </w:r>
      <w:r w:rsidRPr="00553AB0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="00012299" w:rsidRPr="00553AB0">
        <w:rPr>
          <w:rFonts w:asciiTheme="majorBidi" w:hAnsiTheme="majorBidi"/>
          <w:sz w:val="30"/>
          <w:szCs w:val="30"/>
        </w:rPr>
        <w:t>5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0</w:t>
      </w:r>
      <w:r w:rsidRPr="00553AB0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012299" w:rsidRPr="00553AB0">
        <w:rPr>
          <w:rFonts w:asciiTheme="majorBidi" w:hAnsiTheme="majorBidi"/>
          <w:sz w:val="30"/>
          <w:szCs w:val="30"/>
        </w:rPr>
        <w:t>2564</w:t>
      </w:r>
    </w:p>
    <w:p w14:paraId="131FA93D" w14:textId="77777777" w:rsidR="003176C4" w:rsidRPr="00553AB0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0AC354B" w14:textId="77777777" w:rsidR="003176C4" w:rsidRPr="00553AB0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53AB0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ซื้อเงินลงทุนในบริษัท สยามกลาสอยุธยา จำกัด</w:t>
      </w:r>
    </w:p>
    <w:p w14:paraId="29855790" w14:textId="77777777" w:rsidR="003176C4" w:rsidRPr="00553AB0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7B7CF691" w14:textId="2548CF71" w:rsidR="003176C4" w:rsidRPr="00553AB0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18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553AB0">
        <w:rPr>
          <w:rFonts w:asciiTheme="majorBidi" w:hAnsiTheme="majorBidi"/>
          <w:sz w:val="30"/>
          <w:szCs w:val="30"/>
          <w:cs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2564</w:t>
      </w:r>
      <w:r w:rsidRPr="00553AB0">
        <w:rPr>
          <w:rFonts w:asciiTheme="majorBidi" w:hAnsiTheme="majorBidi"/>
          <w:sz w:val="30"/>
          <w:szCs w:val="30"/>
          <w:cs/>
        </w:rPr>
        <w:t xml:space="preserve"> ที่ประชุม</w:t>
      </w:r>
      <w:r w:rsidRPr="00553AB0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553AB0">
        <w:rPr>
          <w:rFonts w:asciiTheme="majorBidi" w:hAnsiTheme="majorBidi"/>
          <w:sz w:val="30"/>
          <w:szCs w:val="30"/>
          <w:cs/>
        </w:rPr>
        <w:t xml:space="preserve">ของบริษัท สยามกลาสอยุธยา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="00012299" w:rsidRPr="00553AB0">
        <w:rPr>
          <w:rFonts w:asciiTheme="majorBidi" w:hAnsiTheme="majorBidi"/>
          <w:sz w:val="30"/>
          <w:szCs w:val="30"/>
        </w:rPr>
        <w:t>1</w:t>
      </w:r>
      <w:r w:rsidRPr="00553AB0">
        <w:rPr>
          <w:rFonts w:asciiTheme="majorBidi" w:hAnsiTheme="majorBidi"/>
          <w:sz w:val="30"/>
          <w:szCs w:val="30"/>
        </w:rPr>
        <w:t>,</w:t>
      </w:r>
      <w:r w:rsidR="00012299" w:rsidRPr="00553AB0">
        <w:rPr>
          <w:rFonts w:asciiTheme="majorBidi" w:hAnsiTheme="majorBidi"/>
          <w:sz w:val="30"/>
          <w:szCs w:val="30"/>
        </w:rPr>
        <w:t>125</w:t>
      </w:r>
      <w:r w:rsidRPr="00553AB0">
        <w:rPr>
          <w:rFonts w:asciiTheme="majorBidi" w:hAnsiTheme="majorBidi"/>
          <w:sz w:val="30"/>
          <w:szCs w:val="30"/>
          <w:cs/>
        </w:rPr>
        <w:t xml:space="preserve"> ล้านบาทโดยเรียกชำระค่าหุ้นเพิ่มเติม และได้รับชำระค่าหุ้นดังกล่าวในเดือน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012299" w:rsidRPr="00553AB0">
        <w:rPr>
          <w:rFonts w:asciiTheme="majorBidi" w:hAnsiTheme="majorBidi"/>
          <w:sz w:val="30"/>
          <w:szCs w:val="30"/>
        </w:rPr>
        <w:t>2564</w:t>
      </w:r>
    </w:p>
    <w:p w14:paraId="1ACEFC27" w14:textId="459ED18E" w:rsidR="003176C4" w:rsidRPr="00553AB0" w:rsidRDefault="003176C4" w:rsidP="00213315">
      <w:pPr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  <w:cs/>
        </w:rPr>
      </w:pPr>
    </w:p>
    <w:p w14:paraId="5DA4F2C2" w14:textId="1FE89E63" w:rsidR="003176C4" w:rsidRPr="00553AB0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53AB0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ซื้อเงินลงทุนในบริษัท</w:t>
      </w:r>
      <w:r w:rsidRPr="00553AB0">
        <w:rPr>
          <w:rFonts w:asciiTheme="majorBidi" w:hAnsiTheme="majorBidi"/>
          <w:i/>
          <w:iCs/>
          <w:sz w:val="30"/>
          <w:szCs w:val="30"/>
          <w:cs/>
        </w:rPr>
        <w:t xml:space="preserve"> อินโนเวชั่น ออฟ เอ็กซ์พีเรียนซ์ จำกัด</w:t>
      </w:r>
      <w:r w:rsidRPr="00553AB0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>โดย</w:t>
      </w:r>
      <w:r w:rsidRPr="00553AB0">
        <w:rPr>
          <w:rFonts w:asciiTheme="majorBidi" w:hAnsiTheme="majorBidi"/>
          <w:i/>
          <w:iCs/>
          <w:sz w:val="30"/>
          <w:szCs w:val="30"/>
          <w:cs/>
        </w:rPr>
        <w:t xml:space="preserve">บริษัท โอทูซี จำกัด และ บริษัท โอสถสภา </w:t>
      </w:r>
      <w:r w:rsidR="00C21825">
        <w:rPr>
          <w:rFonts w:asciiTheme="majorBidi" w:hAnsiTheme="majorBidi"/>
          <w:i/>
          <w:iCs/>
          <w:sz w:val="30"/>
          <w:szCs w:val="30"/>
        </w:rPr>
        <w:br/>
      </w:r>
      <w:r w:rsidRPr="00553AB0">
        <w:rPr>
          <w:rFonts w:asciiTheme="majorBidi" w:hAnsiTheme="majorBidi"/>
          <w:i/>
          <w:iCs/>
          <w:sz w:val="30"/>
          <w:szCs w:val="30"/>
          <w:cs/>
        </w:rPr>
        <w:t>เอ็นเตอร์ไพรซ์ จำกัด</w:t>
      </w:r>
    </w:p>
    <w:p w14:paraId="1C01EED2" w14:textId="77777777" w:rsidR="003176C4" w:rsidRPr="00553AB0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28"/>
          <w:szCs w:val="28"/>
          <w:cs/>
        </w:rPr>
      </w:pPr>
    </w:p>
    <w:p w14:paraId="1133A8D0" w14:textId="5097CD6E" w:rsidR="003176C4" w:rsidRPr="00553AB0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1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>มีนาคม</w:t>
      </w:r>
      <w:r w:rsidRPr="00553AB0">
        <w:rPr>
          <w:rFonts w:asciiTheme="majorBidi" w:hAnsiTheme="majorBidi"/>
          <w:sz w:val="30"/>
          <w:szCs w:val="30"/>
          <w:cs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2564</w:t>
      </w:r>
      <w:r w:rsidRPr="00553AB0">
        <w:rPr>
          <w:rFonts w:asciiTheme="majorBidi" w:hAnsiTheme="majorBidi"/>
          <w:sz w:val="30"/>
          <w:szCs w:val="30"/>
          <w:cs/>
        </w:rPr>
        <w:t xml:space="preserve"> บริษัท โอทูซี จำกัด และ บริษัท โอสถสภา เอ็นเตอร์ไพรซ์ จำกัด ซึ่งเป็นบริษัทย่อยของบริษัท ได้ซื้อ</w:t>
      </w:r>
      <w:r w:rsidRPr="00553AB0">
        <w:rPr>
          <w:rFonts w:asciiTheme="majorBidi" w:hAnsiTheme="majorBidi" w:hint="cs"/>
          <w:sz w:val="30"/>
          <w:szCs w:val="30"/>
          <w:cs/>
        </w:rPr>
        <w:t>เงินลงทุนใน</w:t>
      </w:r>
      <w:r w:rsidRPr="00553AB0">
        <w:rPr>
          <w:rFonts w:asciiTheme="majorBidi" w:hAnsiTheme="majorBidi"/>
          <w:sz w:val="30"/>
          <w:szCs w:val="30"/>
          <w:cs/>
        </w:rPr>
        <w:t xml:space="preserve">บริษัท อินโนเวชั่น ออฟ เอ็กซ์พีเรียนซ์ จำกัด </w:t>
      </w:r>
      <w:r w:rsidRPr="00553AB0">
        <w:rPr>
          <w:rFonts w:asciiTheme="majorBidi" w:hAnsiTheme="majorBidi" w:hint="cs"/>
          <w:sz w:val="30"/>
          <w:szCs w:val="30"/>
          <w:cs/>
        </w:rPr>
        <w:t>ในสัดส่วน</w:t>
      </w:r>
      <w:r w:rsidRPr="00553AB0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012299" w:rsidRPr="00553AB0">
        <w:rPr>
          <w:rFonts w:asciiTheme="majorBidi" w:hAnsiTheme="majorBidi"/>
          <w:sz w:val="30"/>
          <w:szCs w:val="30"/>
        </w:rPr>
        <w:t>80</w:t>
      </w:r>
      <w:r w:rsidRPr="00553AB0">
        <w:rPr>
          <w:rFonts w:asciiTheme="majorBidi" w:hAnsiTheme="majorBidi"/>
          <w:sz w:val="30"/>
          <w:szCs w:val="30"/>
          <w:cs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>เป็น</w:t>
      </w:r>
      <w:r w:rsidRPr="00553AB0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="00012299" w:rsidRPr="00553AB0">
        <w:rPr>
          <w:rFonts w:asciiTheme="majorBidi" w:hAnsiTheme="majorBidi"/>
          <w:sz w:val="30"/>
          <w:szCs w:val="30"/>
        </w:rPr>
        <w:t>10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8</w:t>
      </w:r>
      <w:r w:rsidRPr="00553AB0">
        <w:rPr>
          <w:rFonts w:asciiTheme="majorBidi" w:hAnsiTheme="majorBidi"/>
          <w:sz w:val="30"/>
          <w:szCs w:val="30"/>
          <w:cs/>
        </w:rPr>
        <w:t xml:space="preserve"> ล้านบาท 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ทั้งนี้เป็นไปตามมติที่ประชุมคณะกรรมการบริหารของบริษัท (รายละเอียดตามหมายเหตุข้อ </w:t>
      </w:r>
      <w:r w:rsidR="00012299" w:rsidRPr="00553AB0">
        <w:rPr>
          <w:rFonts w:asciiTheme="majorBidi" w:hAnsiTheme="majorBidi"/>
          <w:sz w:val="30"/>
          <w:szCs w:val="30"/>
        </w:rPr>
        <w:t>4</w:t>
      </w:r>
      <w:r w:rsidRPr="00553AB0">
        <w:rPr>
          <w:rFonts w:asciiTheme="majorBidi" w:hAnsiTheme="majorBidi" w:hint="cs"/>
          <w:sz w:val="30"/>
          <w:szCs w:val="30"/>
          <w:cs/>
        </w:rPr>
        <w:t>)</w:t>
      </w:r>
    </w:p>
    <w:p w14:paraId="05DFE1B9" w14:textId="77777777" w:rsidR="003176C4" w:rsidRPr="00553AB0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28"/>
          <w:szCs w:val="28"/>
        </w:rPr>
      </w:pPr>
    </w:p>
    <w:p w14:paraId="78E3257C" w14:textId="77777777" w:rsidR="003176C4" w:rsidRPr="00553AB0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53AB0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 xml:space="preserve">บริษัท </w:t>
      </w:r>
      <w:r w:rsidRPr="00553AB0">
        <w:rPr>
          <w:rFonts w:asciiTheme="majorBidi" w:hAnsiTheme="majorBidi"/>
          <w:i/>
          <w:iCs/>
          <w:sz w:val="30"/>
          <w:szCs w:val="30"/>
          <w:cs/>
        </w:rPr>
        <w:t>โอสถสภา เอ็นเตอร์ไพรซ์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i/>
          <w:iCs/>
          <w:sz w:val="30"/>
          <w:szCs w:val="30"/>
          <w:cs/>
        </w:rPr>
        <w:t>จำกั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3D21F77D" w14:textId="77777777" w:rsidR="003176C4" w:rsidRPr="00553AB0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28"/>
          <w:szCs w:val="28"/>
        </w:rPr>
      </w:pPr>
    </w:p>
    <w:p w14:paraId="1C4F41C1" w14:textId="113892DB" w:rsidR="000C42C6" w:rsidRPr="00553AB0" w:rsidRDefault="003176C4" w:rsidP="0021331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23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="00012299" w:rsidRPr="00553AB0">
        <w:rPr>
          <w:rFonts w:asciiTheme="majorBidi" w:hAnsiTheme="majorBidi"/>
          <w:sz w:val="30"/>
          <w:szCs w:val="30"/>
        </w:rPr>
        <w:t>2564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ที่ประชุม</w:t>
      </w:r>
      <w:r w:rsidRPr="00553AB0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553AB0">
        <w:rPr>
          <w:rFonts w:asciiTheme="majorBidi" w:hAnsiTheme="majorBidi"/>
          <w:sz w:val="30"/>
          <w:szCs w:val="30"/>
          <w:cs/>
        </w:rPr>
        <w:t>ของ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บริษัท </w:t>
      </w:r>
      <w:r w:rsidRPr="00553AB0">
        <w:rPr>
          <w:rFonts w:asciiTheme="majorBidi" w:hAnsiTheme="majorBidi"/>
          <w:sz w:val="30"/>
          <w:szCs w:val="30"/>
          <w:cs/>
        </w:rPr>
        <w:t>โอสถสภา เอ็นเตอร์ไพรซ์ จำกัด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ซึ่งเป็นบริษัทย่อยของบริษัท มีมติอนุมัติเรียกชำระค่าหุ้นเพิ่มเติมจากบริษัท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เป็นจำนวนเงินทั้งสิ้น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7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9</w:t>
      </w:r>
      <w:r w:rsidRPr="00553AB0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012299" w:rsidRPr="00553AB0">
        <w:rPr>
          <w:rFonts w:asciiTheme="majorBidi" w:hAnsiTheme="majorBidi"/>
          <w:sz w:val="30"/>
          <w:szCs w:val="30"/>
        </w:rPr>
        <w:t>2564</w:t>
      </w:r>
    </w:p>
    <w:p w14:paraId="709B1B05" w14:textId="77777777" w:rsidR="00461F6E" w:rsidRPr="00553AB0" w:rsidRDefault="00461F6E" w:rsidP="0021331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893772A" w14:textId="68D585FF" w:rsidR="000C42C6" w:rsidRPr="00553AB0" w:rsidRDefault="000C42C6" w:rsidP="000C42C6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553AB0">
        <w:rPr>
          <w:rFonts w:asciiTheme="majorBidi" w:hAnsiTheme="majorBidi" w:hint="cs"/>
          <w:i/>
          <w:iCs/>
          <w:sz w:val="30"/>
          <w:szCs w:val="30"/>
          <w:cs/>
        </w:rPr>
        <w:t xml:space="preserve">ซื้อเงินลงทุนใน </w:t>
      </w:r>
      <w:r w:rsidRPr="00553AB0">
        <w:rPr>
          <w:rFonts w:asciiTheme="majorBidi" w:hAnsiTheme="majorBidi"/>
          <w:i/>
          <w:iCs/>
          <w:sz w:val="30"/>
          <w:szCs w:val="30"/>
        </w:rPr>
        <w:t>OSOTSPA VTA JOINT STOCK COMPANY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 xml:space="preserve"> โดย</w:t>
      </w:r>
      <w:r w:rsidRPr="00553AB0">
        <w:rPr>
          <w:rFonts w:asciiTheme="majorBidi" w:hAnsiTheme="majorBidi"/>
          <w:i/>
          <w:iCs/>
          <w:sz w:val="30"/>
          <w:szCs w:val="30"/>
        </w:rPr>
        <w:t xml:space="preserve"> </w:t>
      </w:r>
      <w:proofErr w:type="spellStart"/>
      <w:r w:rsidRPr="00553AB0">
        <w:rPr>
          <w:rFonts w:asciiTheme="majorBidi" w:hAnsiTheme="majorBidi"/>
          <w:i/>
          <w:iCs/>
          <w:sz w:val="30"/>
          <w:szCs w:val="30"/>
        </w:rPr>
        <w:t>Osotspa</w:t>
      </w:r>
      <w:proofErr w:type="spellEnd"/>
      <w:r w:rsidRPr="00553AB0">
        <w:rPr>
          <w:rFonts w:asciiTheme="majorBidi" w:hAnsiTheme="majorBidi"/>
          <w:i/>
          <w:iCs/>
          <w:sz w:val="30"/>
          <w:szCs w:val="30"/>
        </w:rPr>
        <w:t xml:space="preserve"> Enterprises Singapore Pte. Ltd.</w:t>
      </w:r>
    </w:p>
    <w:p w14:paraId="7DA06F0A" w14:textId="77777777" w:rsidR="000C42C6" w:rsidRPr="00553AB0" w:rsidRDefault="000C42C6" w:rsidP="000C42C6">
      <w:pPr>
        <w:spacing w:line="240" w:lineRule="auto"/>
        <w:ind w:left="567" w:right="-43"/>
        <w:jc w:val="thaiDistribute"/>
        <w:rPr>
          <w:rFonts w:asciiTheme="majorBidi" w:hAnsiTheme="majorBidi"/>
          <w:sz w:val="28"/>
          <w:szCs w:val="28"/>
        </w:rPr>
      </w:pPr>
    </w:p>
    <w:p w14:paraId="00200F73" w14:textId="1D2B1270" w:rsidR="00772868" w:rsidRPr="00553AB0" w:rsidRDefault="00061A08" w:rsidP="00772868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10</w:t>
      </w:r>
      <w:r w:rsidR="00865ECA" w:rsidRPr="00553AB0">
        <w:rPr>
          <w:rFonts w:asciiTheme="majorBidi" w:hAnsiTheme="majorBidi"/>
          <w:sz w:val="30"/>
          <w:szCs w:val="30"/>
        </w:rPr>
        <w:t xml:space="preserve"> </w:t>
      </w:r>
      <w:r w:rsidR="00865ECA" w:rsidRPr="00553AB0">
        <w:rPr>
          <w:rFonts w:asciiTheme="majorBidi" w:hAnsiTheme="majorBidi" w:hint="cs"/>
          <w:sz w:val="30"/>
          <w:szCs w:val="30"/>
          <w:cs/>
        </w:rPr>
        <w:t>มีนาคม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2564</w:t>
      </w:r>
      <w:r w:rsidRPr="00553AB0">
        <w:rPr>
          <w:rFonts w:asciiTheme="majorBidi" w:hAnsiTheme="majorBidi"/>
          <w:sz w:val="30"/>
          <w:szCs w:val="30"/>
          <w:cs/>
        </w:rPr>
        <w:t xml:space="preserve"> ที่ประชุมผู้ถือหุ้นของ</w:t>
      </w:r>
      <w:r w:rsidRPr="00553AB0">
        <w:t xml:space="preserve"> </w:t>
      </w:r>
      <w:r w:rsidRPr="00553AB0">
        <w:rPr>
          <w:rFonts w:asciiTheme="majorBidi" w:hAnsiTheme="majorBidi"/>
          <w:sz w:val="30"/>
          <w:szCs w:val="30"/>
        </w:rPr>
        <w:t xml:space="preserve">OSOTSPA VTA JOINT STOCK COMPANY </w:t>
      </w:r>
      <w:r w:rsidRPr="00553AB0">
        <w:rPr>
          <w:rFonts w:asciiTheme="majorBidi" w:hAnsiTheme="majorBidi"/>
          <w:sz w:val="30"/>
          <w:szCs w:val="30"/>
          <w:cs/>
        </w:rPr>
        <w:t xml:space="preserve">ซึ่งเป็นบริษัทย่อยในประเทศเวียดนาม มีมติอนุมัติให้เพิ่มทุนเป็นจำนวนเงินทั้งสิ้น </w:t>
      </w:r>
      <w:r w:rsidR="00012299" w:rsidRPr="00553AB0">
        <w:rPr>
          <w:rFonts w:asciiTheme="majorBidi" w:hAnsiTheme="majorBidi"/>
          <w:sz w:val="30"/>
          <w:szCs w:val="30"/>
        </w:rPr>
        <w:t>23</w:t>
      </w:r>
      <w:r w:rsidRPr="00553AB0">
        <w:rPr>
          <w:rFonts w:asciiTheme="majorBidi" w:hAnsiTheme="majorBidi"/>
          <w:sz w:val="30"/>
          <w:szCs w:val="30"/>
        </w:rPr>
        <w:t>,</w:t>
      </w:r>
      <w:r w:rsidR="00012299" w:rsidRPr="00553AB0">
        <w:rPr>
          <w:rFonts w:asciiTheme="majorBidi" w:hAnsiTheme="majorBidi"/>
          <w:sz w:val="30"/>
          <w:szCs w:val="30"/>
        </w:rPr>
        <w:t>000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="00F70993" w:rsidRPr="00553AB0">
        <w:rPr>
          <w:rFonts w:asciiTheme="majorBidi" w:hAnsiTheme="majorBidi"/>
          <w:sz w:val="30"/>
          <w:szCs w:val="30"/>
          <w:cs/>
        </w:rPr>
        <w:t>ล้านเวียดนามดอง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>โดย</w:t>
      </w:r>
      <w:r w:rsidR="006B0A0A"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proofErr w:type="spellStart"/>
      <w:r w:rsidRPr="00553AB0">
        <w:rPr>
          <w:rFonts w:asciiTheme="majorBidi" w:hAnsiTheme="majorBidi"/>
          <w:sz w:val="30"/>
          <w:szCs w:val="30"/>
        </w:rPr>
        <w:t>Osotspa</w:t>
      </w:r>
      <w:proofErr w:type="spellEnd"/>
      <w:r w:rsidRPr="00553AB0">
        <w:rPr>
          <w:rFonts w:asciiTheme="majorBidi" w:hAnsiTheme="majorBidi"/>
          <w:sz w:val="30"/>
          <w:szCs w:val="30"/>
        </w:rPr>
        <w:t xml:space="preserve"> Enterprises Singapore Pte. Ltd. </w:t>
      </w:r>
      <w:r w:rsidRPr="00553AB0">
        <w:rPr>
          <w:rFonts w:asciiTheme="majorBidi" w:hAnsiTheme="majorBidi"/>
          <w:sz w:val="30"/>
          <w:szCs w:val="30"/>
          <w:cs/>
        </w:rPr>
        <w:t xml:space="preserve">ได้ชำระค่าหุ้นเป็นจำนวนเงิน </w:t>
      </w:r>
      <w:r w:rsidR="00012299" w:rsidRPr="00553AB0">
        <w:rPr>
          <w:rFonts w:asciiTheme="majorBidi" w:hAnsiTheme="majorBidi"/>
          <w:sz w:val="30"/>
          <w:szCs w:val="30"/>
        </w:rPr>
        <w:t>13</w:t>
      </w:r>
      <w:r w:rsidRPr="00553AB0">
        <w:rPr>
          <w:rFonts w:asciiTheme="majorBidi" w:hAnsiTheme="majorBidi"/>
          <w:sz w:val="30"/>
          <w:szCs w:val="30"/>
        </w:rPr>
        <w:t>,</w:t>
      </w:r>
      <w:r w:rsidR="00012299" w:rsidRPr="00553AB0">
        <w:rPr>
          <w:rFonts w:asciiTheme="majorBidi" w:hAnsiTheme="majorBidi"/>
          <w:sz w:val="30"/>
          <w:szCs w:val="30"/>
        </w:rPr>
        <w:t>800</w:t>
      </w:r>
      <w:r w:rsidRPr="00553AB0">
        <w:rPr>
          <w:rFonts w:asciiTheme="majorBidi" w:hAnsiTheme="majorBidi"/>
          <w:sz w:val="30"/>
          <w:szCs w:val="30"/>
          <w:cs/>
        </w:rPr>
        <w:t xml:space="preserve"> </w:t>
      </w:r>
      <w:r w:rsidR="0091067A" w:rsidRPr="00553AB0">
        <w:rPr>
          <w:rFonts w:asciiTheme="majorBidi" w:hAnsiTheme="majorBidi"/>
          <w:sz w:val="30"/>
          <w:szCs w:val="30"/>
          <w:cs/>
        </w:rPr>
        <w:t xml:space="preserve">ล้านเวียดนามดอง คิดเป็นร้อยละ </w:t>
      </w:r>
      <w:r w:rsidR="00012299" w:rsidRPr="00553AB0">
        <w:rPr>
          <w:rFonts w:asciiTheme="majorBidi" w:hAnsiTheme="majorBidi"/>
          <w:sz w:val="30"/>
          <w:szCs w:val="30"/>
        </w:rPr>
        <w:t>60</w:t>
      </w:r>
      <w:r w:rsidRPr="00553AB0">
        <w:rPr>
          <w:rFonts w:asciiTheme="majorBidi" w:hAnsiTheme="majorBidi"/>
          <w:sz w:val="30"/>
          <w:szCs w:val="30"/>
          <w:cs/>
        </w:rPr>
        <w:t xml:space="preserve"> ของทุนจดทะเบียนที</w:t>
      </w:r>
      <w:r w:rsidR="00F70993" w:rsidRPr="00553AB0">
        <w:rPr>
          <w:rFonts w:asciiTheme="majorBidi" w:hAnsiTheme="majorBidi"/>
          <w:sz w:val="30"/>
          <w:szCs w:val="30"/>
          <w:cs/>
        </w:rPr>
        <w:t>่ออกและชำระแล้ว</w:t>
      </w:r>
      <w:r w:rsidR="00A51220" w:rsidRPr="00553AB0">
        <w:rPr>
          <w:rFonts w:asciiTheme="majorBidi" w:hAnsiTheme="majorBidi" w:hint="cs"/>
          <w:sz w:val="30"/>
          <w:szCs w:val="30"/>
          <w:cs/>
        </w:rPr>
        <w:t xml:space="preserve">ในเดือนพฤศจิกายน </w:t>
      </w:r>
      <w:r w:rsidR="00012299" w:rsidRPr="00553AB0">
        <w:rPr>
          <w:rFonts w:asciiTheme="majorBidi" w:hAnsiTheme="majorBidi"/>
          <w:sz w:val="30"/>
          <w:szCs w:val="30"/>
        </w:rPr>
        <w:t>2564</w:t>
      </w:r>
    </w:p>
    <w:p w14:paraId="5BDE42C5" w14:textId="77777777" w:rsidR="00061A08" w:rsidRPr="00553AB0" w:rsidRDefault="00061A08" w:rsidP="000C42C6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08C857B3" w14:textId="2DA1C6D4" w:rsidR="000C42C6" w:rsidRPr="00553AB0" w:rsidRDefault="000C42C6" w:rsidP="000C42C6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53AB0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 xml:space="preserve">บริษัท สยามกลาส อินดัสทรี </w:t>
      </w:r>
      <w:r w:rsidRPr="00553AB0">
        <w:rPr>
          <w:rFonts w:asciiTheme="majorBidi" w:hAnsiTheme="majorBidi"/>
          <w:i/>
          <w:iCs/>
          <w:sz w:val="30"/>
          <w:szCs w:val="30"/>
          <w:cs/>
        </w:rPr>
        <w:t>จำกั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08D92541" w14:textId="77777777" w:rsidR="000C42C6" w:rsidRPr="00553AB0" w:rsidRDefault="000C42C6" w:rsidP="000C42C6">
      <w:pPr>
        <w:spacing w:line="240" w:lineRule="auto"/>
        <w:ind w:left="567" w:right="-43"/>
        <w:jc w:val="thaiDistribute"/>
        <w:rPr>
          <w:rFonts w:asciiTheme="majorBidi" w:hAnsiTheme="majorBidi"/>
          <w:sz w:val="28"/>
          <w:szCs w:val="28"/>
        </w:rPr>
      </w:pPr>
    </w:p>
    <w:p w14:paraId="248520F6" w14:textId="5172E3BC" w:rsidR="000C42C6" w:rsidRPr="00553AB0" w:rsidRDefault="000C42C6" w:rsidP="000C42C6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7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012299" w:rsidRPr="00553AB0">
        <w:rPr>
          <w:rFonts w:asciiTheme="majorBidi" w:hAnsiTheme="majorBidi"/>
          <w:sz w:val="30"/>
          <w:szCs w:val="30"/>
        </w:rPr>
        <w:t>2564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ที่ประชุมวิสามัญผู้ถือหุ้นของ</w:t>
      </w:r>
      <w:r w:rsidRPr="00553AB0">
        <w:rPr>
          <w:rFonts w:asciiTheme="majorBidi" w:hAnsiTheme="majorBidi"/>
          <w:sz w:val="30"/>
          <w:szCs w:val="30"/>
          <w:cs/>
        </w:rPr>
        <w:t>บริษัท สยามกลาส อินดัสทรี จำกัด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ซึ่งเป็นบริษัทย่อยของบริษัท </w:t>
      </w:r>
      <w:r w:rsidRPr="00553AB0">
        <w:rPr>
          <w:rFonts w:asciiTheme="majorBidi" w:hAnsiTheme="majorBidi"/>
          <w:sz w:val="30"/>
          <w:szCs w:val="30"/>
          <w:cs/>
        </w:rPr>
        <w:t>มีมติอนุมัติให้เพิ่มทุน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เป็นจำนวนเงินทั้งสิ้น </w:t>
      </w:r>
      <w:r w:rsidR="00012299" w:rsidRPr="00553AB0">
        <w:rPr>
          <w:rFonts w:asciiTheme="majorBidi" w:hAnsiTheme="majorBidi"/>
          <w:sz w:val="30"/>
          <w:szCs w:val="30"/>
        </w:rPr>
        <w:t>550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0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ล้านบาท โดยเรียกชำระค่าหุ้นเพิ่มทุน และได้รับชำระค่าหุ้นดังกล่าวในเดือนธันวาคม </w:t>
      </w:r>
      <w:r w:rsidR="00012299" w:rsidRPr="00553AB0">
        <w:rPr>
          <w:rFonts w:asciiTheme="majorBidi" w:hAnsiTheme="majorBidi"/>
          <w:sz w:val="30"/>
          <w:szCs w:val="30"/>
        </w:rPr>
        <w:t>2564</w:t>
      </w:r>
    </w:p>
    <w:p w14:paraId="31606A58" w14:textId="77777777" w:rsidR="000C42C6" w:rsidRPr="00553AB0" w:rsidRDefault="000C42C6" w:rsidP="000C42C6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0F66009" w14:textId="77777777" w:rsidR="0004506B" w:rsidRPr="00553AB0" w:rsidRDefault="0004506B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  <w:u w:val="single"/>
        </w:rPr>
      </w:pPr>
      <w:r w:rsidRPr="00553AB0">
        <w:rPr>
          <w:rFonts w:asciiTheme="majorBidi" w:hAnsiTheme="majorBidi" w:hint="cs"/>
          <w:i/>
          <w:iCs/>
          <w:sz w:val="30"/>
          <w:szCs w:val="30"/>
          <w:u w:val="single"/>
          <w:cs/>
        </w:rPr>
        <w:t>การลดลงของเงินลงทุนในบริษัทย่อย</w:t>
      </w:r>
    </w:p>
    <w:p w14:paraId="298DD378" w14:textId="77777777" w:rsidR="0004506B" w:rsidRPr="00553AB0" w:rsidRDefault="0004506B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6DC78C02" w14:textId="77777777" w:rsidR="0004506B" w:rsidRPr="00553AB0" w:rsidRDefault="0004506B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53AB0">
        <w:rPr>
          <w:rFonts w:asciiTheme="majorBidi" w:hAnsiTheme="majorBidi" w:hint="cs"/>
          <w:i/>
          <w:iCs/>
          <w:sz w:val="30"/>
          <w:szCs w:val="30"/>
          <w:cs/>
        </w:rPr>
        <w:t>การ</w:t>
      </w:r>
      <w:r w:rsidRPr="00553AB0">
        <w:rPr>
          <w:rFonts w:asciiTheme="majorBidi" w:hAnsiTheme="majorBidi"/>
          <w:i/>
          <w:iCs/>
          <w:sz w:val="30"/>
          <w:szCs w:val="30"/>
          <w:cs/>
        </w:rPr>
        <w:t>ลดทุนใน</w:t>
      </w:r>
      <w:r w:rsidRPr="00553AB0">
        <w:rPr>
          <w:rFonts w:asciiTheme="majorBidi" w:hAnsiTheme="majorBidi"/>
          <w:i/>
          <w:iCs/>
          <w:sz w:val="30"/>
          <w:szCs w:val="30"/>
        </w:rPr>
        <w:t xml:space="preserve"> </w:t>
      </w:r>
      <w:proofErr w:type="spellStart"/>
      <w:r w:rsidRPr="00553AB0">
        <w:rPr>
          <w:rFonts w:asciiTheme="majorBidi" w:hAnsiTheme="majorBidi"/>
          <w:i/>
          <w:iCs/>
          <w:sz w:val="30"/>
          <w:szCs w:val="30"/>
        </w:rPr>
        <w:t>Osotspa</w:t>
      </w:r>
      <w:proofErr w:type="spellEnd"/>
      <w:r w:rsidRPr="00553AB0">
        <w:rPr>
          <w:rFonts w:asciiTheme="majorBidi" w:hAnsiTheme="majorBidi"/>
          <w:i/>
          <w:iCs/>
          <w:sz w:val="30"/>
          <w:szCs w:val="30"/>
        </w:rPr>
        <w:t xml:space="preserve"> Enterprises Singapore Pte. Ltd.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 xml:space="preserve"> และ </w:t>
      </w:r>
      <w:proofErr w:type="spellStart"/>
      <w:r w:rsidRPr="00553AB0">
        <w:rPr>
          <w:rFonts w:asciiTheme="majorBidi" w:hAnsiTheme="majorBidi"/>
          <w:i/>
          <w:iCs/>
          <w:sz w:val="30"/>
          <w:szCs w:val="30"/>
        </w:rPr>
        <w:t>Oventure</w:t>
      </w:r>
      <w:proofErr w:type="spellEnd"/>
      <w:r w:rsidRPr="00553AB0">
        <w:rPr>
          <w:rFonts w:asciiTheme="majorBidi" w:hAnsiTheme="majorBidi"/>
          <w:i/>
          <w:iCs/>
          <w:sz w:val="30"/>
          <w:szCs w:val="30"/>
        </w:rPr>
        <w:t xml:space="preserve"> Pte. Ltd.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</w:p>
    <w:p w14:paraId="1B530BDC" w14:textId="77777777" w:rsidR="0004506B" w:rsidRPr="00553AB0" w:rsidRDefault="0004506B" w:rsidP="0004506B">
      <w:pPr>
        <w:spacing w:line="240" w:lineRule="auto"/>
        <w:ind w:left="567" w:right="-43"/>
        <w:jc w:val="thaiDistribute"/>
        <w:rPr>
          <w:rFonts w:asciiTheme="majorBidi" w:hAnsiTheme="majorBidi"/>
          <w:sz w:val="28"/>
          <w:szCs w:val="28"/>
        </w:rPr>
      </w:pPr>
    </w:p>
    <w:p w14:paraId="5A67AAD6" w14:textId="10F7C5DE" w:rsidR="008A622A" w:rsidRPr="00553AB0" w:rsidRDefault="0004506B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cs/>
        </w:rPr>
      </w:pPr>
      <w:r w:rsidRPr="00553AB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30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012299" w:rsidRPr="00553AB0">
        <w:rPr>
          <w:rFonts w:asciiTheme="majorBidi" w:hAnsiTheme="majorBidi"/>
          <w:sz w:val="30"/>
          <w:szCs w:val="30"/>
        </w:rPr>
        <w:t>2564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ที่ประชุม</w:t>
      </w:r>
      <w:r w:rsidRPr="00553AB0">
        <w:rPr>
          <w:rFonts w:asciiTheme="majorBidi" w:hAnsiTheme="majorBidi" w:hint="cs"/>
          <w:sz w:val="30"/>
          <w:szCs w:val="30"/>
          <w:cs/>
        </w:rPr>
        <w:t>วิสามัญผู้ถือหุ้น</w:t>
      </w:r>
      <w:r w:rsidRPr="00553AB0">
        <w:rPr>
          <w:rFonts w:asciiTheme="majorBidi" w:hAnsiTheme="majorBidi"/>
          <w:sz w:val="30"/>
          <w:szCs w:val="30"/>
          <w:cs/>
        </w:rPr>
        <w:t>ของ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proofErr w:type="spellStart"/>
      <w:r w:rsidRPr="00553AB0">
        <w:rPr>
          <w:rFonts w:asciiTheme="majorBidi" w:hAnsiTheme="majorBidi"/>
          <w:sz w:val="30"/>
          <w:szCs w:val="30"/>
        </w:rPr>
        <w:t>Osotspa</w:t>
      </w:r>
      <w:proofErr w:type="spellEnd"/>
      <w:r w:rsidRPr="00553AB0">
        <w:rPr>
          <w:rFonts w:asciiTheme="majorBidi" w:hAnsiTheme="majorBidi"/>
          <w:sz w:val="30"/>
          <w:szCs w:val="30"/>
        </w:rPr>
        <w:t xml:space="preserve"> Enterprises Singapore Pte. Ltd.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และ </w:t>
      </w:r>
      <w:proofErr w:type="spellStart"/>
      <w:r w:rsidRPr="00553AB0">
        <w:rPr>
          <w:rFonts w:asciiTheme="majorBidi" w:hAnsiTheme="majorBidi"/>
          <w:sz w:val="30"/>
          <w:szCs w:val="30"/>
        </w:rPr>
        <w:t>Oventure</w:t>
      </w:r>
      <w:proofErr w:type="spellEnd"/>
      <w:r w:rsidRPr="00553AB0">
        <w:rPr>
          <w:rFonts w:asciiTheme="majorBidi" w:hAnsiTheme="majorBidi"/>
          <w:sz w:val="30"/>
          <w:szCs w:val="30"/>
        </w:rPr>
        <w:t xml:space="preserve"> Pte. Ltd.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ซึ่งเป็นบริษัทย่อยของบริษัท มีมติอนุมัติ</w:t>
      </w:r>
      <w:r w:rsidRPr="00553AB0">
        <w:rPr>
          <w:rFonts w:asciiTheme="majorBidi" w:hAnsiTheme="majorBidi" w:hint="cs"/>
          <w:sz w:val="30"/>
          <w:szCs w:val="30"/>
          <w:cs/>
        </w:rPr>
        <w:t>ให้ลดทุนจดทะเบียน</w:t>
      </w:r>
      <w:r w:rsidRPr="00553AB0">
        <w:rPr>
          <w:rFonts w:asciiTheme="majorBidi" w:hAnsiTheme="majorBidi"/>
          <w:sz w:val="30"/>
          <w:szCs w:val="30"/>
          <w:cs/>
        </w:rPr>
        <w:t>เป็นจำนวนเงิน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5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55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012299" w:rsidRPr="00553AB0">
        <w:rPr>
          <w:rFonts w:asciiTheme="majorBidi" w:hAnsiTheme="majorBidi"/>
          <w:sz w:val="30"/>
          <w:szCs w:val="30"/>
        </w:rPr>
        <w:t>11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4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ตามลำดับ</w:t>
      </w:r>
      <w:r w:rsidR="008A622A" w:rsidRPr="00553AB0">
        <w:rPr>
          <w:rFonts w:asciiTheme="majorBidi" w:hAnsiTheme="majorBidi"/>
          <w:sz w:val="30"/>
          <w:szCs w:val="30"/>
          <w:cs/>
        </w:rPr>
        <w:br w:type="page"/>
      </w:r>
    </w:p>
    <w:p w14:paraId="4079E7A8" w14:textId="77777777" w:rsidR="00092727" w:rsidRPr="00553AB0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lastRenderedPageBreak/>
        <w:t>อสังหาริมทรัพย์เพื่อการลงทุน</w:t>
      </w:r>
    </w:p>
    <w:p w14:paraId="1FB8EC67" w14:textId="77777777" w:rsidR="00092727" w:rsidRPr="00553AB0" w:rsidRDefault="00092727" w:rsidP="00092727">
      <w:pPr>
        <w:spacing w:line="240" w:lineRule="auto"/>
        <w:ind w:left="63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8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810"/>
        <w:gridCol w:w="236"/>
        <w:gridCol w:w="844"/>
        <w:gridCol w:w="236"/>
        <w:gridCol w:w="837"/>
        <w:gridCol w:w="243"/>
        <w:gridCol w:w="837"/>
        <w:gridCol w:w="240"/>
        <w:gridCol w:w="879"/>
        <w:gridCol w:w="236"/>
        <w:gridCol w:w="754"/>
        <w:gridCol w:w="236"/>
        <w:gridCol w:w="844"/>
      </w:tblGrid>
      <w:tr w:rsidR="007346EF" w:rsidRPr="00553AB0" w14:paraId="76083A27" w14:textId="7EAEDB32" w:rsidTr="00932C14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582079C1" w14:textId="77777777" w:rsidR="007346EF" w:rsidRPr="00553AB0" w:rsidRDefault="007346EF" w:rsidP="00AD590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3" w:type="dxa"/>
            <w:gridSpan w:val="7"/>
            <w:shd w:val="clear" w:color="auto" w:fill="auto"/>
          </w:tcPr>
          <w:p w14:paraId="13CB36F6" w14:textId="3F5859C1" w:rsidR="007346EF" w:rsidRPr="00553AB0" w:rsidRDefault="007346EF" w:rsidP="00AD590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92685CB" w14:textId="77777777" w:rsidR="007346EF" w:rsidRPr="00553AB0" w:rsidRDefault="007346EF" w:rsidP="00AD590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9" w:type="dxa"/>
            <w:gridSpan w:val="5"/>
          </w:tcPr>
          <w:p w14:paraId="151BFE62" w14:textId="78608170" w:rsidR="007346EF" w:rsidRPr="00553AB0" w:rsidRDefault="007346EF" w:rsidP="00AD590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6EF" w:rsidRPr="00553AB0" w14:paraId="7C2459B4" w14:textId="714CAFEC" w:rsidTr="00932C14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1F5C02F3" w14:textId="77777777" w:rsidR="007346EF" w:rsidRPr="00553AB0" w:rsidRDefault="007346EF" w:rsidP="007346E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E9EDB5" w14:textId="77777777" w:rsidR="007346EF" w:rsidRPr="00553AB0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112E4" w14:textId="77777777" w:rsidR="007346EF" w:rsidRPr="00553AB0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4506033" w14:textId="77777777" w:rsidR="007346EF" w:rsidRPr="00553AB0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</w:t>
            </w:r>
          </w:p>
          <w:p w14:paraId="52175D8A" w14:textId="77777777" w:rsidR="007346EF" w:rsidRPr="00553AB0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</w:t>
            </w:r>
          </w:p>
          <w:p w14:paraId="454EA260" w14:textId="1A8742B8" w:rsidR="007346EF" w:rsidRPr="00553AB0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B805C7" w14:textId="77777777" w:rsidR="007346EF" w:rsidRPr="00553AB0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2C29961" w14:textId="352D64B0" w:rsidR="007346EF" w:rsidRPr="00553AB0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E830245" w14:textId="77777777" w:rsidR="007346EF" w:rsidRPr="00553AB0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2FAD759" w14:textId="77777777" w:rsidR="007346EF" w:rsidRPr="00553AB0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30D242A7" w14:textId="77777777" w:rsidR="007346EF" w:rsidRPr="00553AB0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vAlign w:val="bottom"/>
          </w:tcPr>
          <w:p w14:paraId="028473E3" w14:textId="1214722B" w:rsidR="007346EF" w:rsidRPr="00553AB0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52F828A6" w14:textId="1AEC9E5F" w:rsidR="007346EF" w:rsidRPr="00553AB0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4" w:type="dxa"/>
            <w:vAlign w:val="bottom"/>
          </w:tcPr>
          <w:p w14:paraId="0944EA87" w14:textId="356C8D60" w:rsidR="007346EF" w:rsidRPr="00553AB0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089B40EF" w14:textId="77777777" w:rsidR="007346EF" w:rsidRPr="00553AB0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2605D896" w14:textId="0A018C3C" w:rsidR="007346EF" w:rsidRPr="00553AB0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7346EF" w:rsidRPr="00553AB0" w14:paraId="14275B00" w14:textId="4952C30A" w:rsidTr="00932C14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33F2A3F4" w14:textId="77777777" w:rsidR="007346EF" w:rsidRPr="00553AB0" w:rsidRDefault="007346EF" w:rsidP="000927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2" w:type="dxa"/>
            <w:gridSpan w:val="13"/>
            <w:shd w:val="clear" w:color="auto" w:fill="auto"/>
          </w:tcPr>
          <w:p w14:paraId="07113A97" w14:textId="089D8C68" w:rsidR="007346EF" w:rsidRPr="00553AB0" w:rsidRDefault="007346E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346EF" w:rsidRPr="00553AB0" w14:paraId="557F3850" w14:textId="3B01722C" w:rsidTr="000B44D5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5979735" w14:textId="77777777" w:rsidR="007346EF" w:rsidRPr="00553AB0" w:rsidRDefault="007346EF" w:rsidP="00092727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909097" w14:textId="77777777" w:rsidR="007346EF" w:rsidRPr="00553AB0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07BD82" w14:textId="77777777" w:rsidR="007346EF" w:rsidRPr="00553AB0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FFDF719" w14:textId="77777777" w:rsidR="007346EF" w:rsidRPr="00553AB0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FD4FE1" w14:textId="77777777" w:rsidR="007346EF" w:rsidRPr="00553AB0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CEE1D63" w14:textId="77777777" w:rsidR="007346EF" w:rsidRPr="00553AB0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5EA5714" w14:textId="77777777" w:rsidR="007346EF" w:rsidRPr="00553AB0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A1B5457" w14:textId="77777777" w:rsidR="007346EF" w:rsidRPr="00553AB0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232EB" w14:textId="77777777" w:rsidR="007346EF" w:rsidRPr="00553AB0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3B3971ED" w14:textId="77777777" w:rsidR="007346EF" w:rsidRPr="00553AB0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283597" w14:textId="2568A973" w:rsidR="007346EF" w:rsidRPr="00553AB0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16C14FC0" w14:textId="04065645" w:rsidR="007346EF" w:rsidRPr="00553AB0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59E33F" w14:textId="77777777" w:rsidR="007346EF" w:rsidRPr="00553AB0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185C81E" w14:textId="77777777" w:rsidR="007346EF" w:rsidRPr="00553AB0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4D5" w:rsidRPr="00553AB0" w14:paraId="17C4CD1B" w14:textId="445B0156" w:rsidTr="000B44D5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0CA0436F" w14:textId="07DA1EF0" w:rsidR="000B44D5" w:rsidRPr="00553AB0" w:rsidRDefault="000B44D5" w:rsidP="000B44D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810" w:type="dxa"/>
            <w:shd w:val="clear" w:color="auto" w:fill="FFFFFF" w:themeFill="background1"/>
            <w:vAlign w:val="bottom"/>
          </w:tcPr>
          <w:p w14:paraId="7B47C227" w14:textId="744D9525" w:rsidR="000B44D5" w:rsidRPr="00553AB0" w:rsidRDefault="00012299" w:rsidP="000B44D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193</w:t>
            </w:r>
            <w:r w:rsidR="000B44D5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077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AF0414A" w14:textId="77777777" w:rsidR="000B44D5" w:rsidRPr="00553AB0" w:rsidRDefault="000B44D5" w:rsidP="000B44D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bottom"/>
          </w:tcPr>
          <w:p w14:paraId="3E0575BF" w14:textId="79C1A318" w:rsidR="000B44D5" w:rsidRPr="00553AB0" w:rsidRDefault="00012299" w:rsidP="000B44D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</w:t>
            </w:r>
            <w:r w:rsidR="000B44D5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7282ED43" w14:textId="77777777" w:rsidR="000B44D5" w:rsidRPr="00553AB0" w:rsidRDefault="000B44D5" w:rsidP="000B44D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FFFFFF" w:themeFill="background1"/>
            <w:vAlign w:val="bottom"/>
          </w:tcPr>
          <w:p w14:paraId="23D50B1E" w14:textId="019B40F3" w:rsidR="000B44D5" w:rsidRPr="00553AB0" w:rsidRDefault="00012299" w:rsidP="000B44D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141</w:t>
            </w:r>
            <w:r w:rsidR="000B44D5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504</w:t>
            </w:r>
          </w:p>
        </w:tc>
        <w:tc>
          <w:tcPr>
            <w:tcW w:w="243" w:type="dxa"/>
            <w:shd w:val="clear" w:color="auto" w:fill="FFFFFF" w:themeFill="background1"/>
            <w:vAlign w:val="bottom"/>
          </w:tcPr>
          <w:p w14:paraId="3F184767" w14:textId="77777777" w:rsidR="000B44D5" w:rsidRPr="00553AB0" w:rsidRDefault="000B44D5" w:rsidP="000B44D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FFFFFF" w:themeFill="background1"/>
            <w:vAlign w:val="bottom"/>
          </w:tcPr>
          <w:p w14:paraId="21781B87" w14:textId="4A970E7F" w:rsidR="000B44D5" w:rsidRPr="00553AB0" w:rsidRDefault="00012299" w:rsidP="000B44D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363</w:t>
            </w:r>
            <w:r w:rsidR="000B44D5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133</w:t>
            </w:r>
          </w:p>
        </w:tc>
        <w:tc>
          <w:tcPr>
            <w:tcW w:w="240" w:type="dxa"/>
          </w:tcPr>
          <w:p w14:paraId="3DBC6F38" w14:textId="77777777" w:rsidR="000B44D5" w:rsidRPr="00553AB0" w:rsidRDefault="000B44D5" w:rsidP="000B44D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5F767D9C" w14:textId="03BF5424" w:rsidR="000B44D5" w:rsidRPr="00553AB0" w:rsidRDefault="00012299" w:rsidP="000B44D5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443</w:t>
            </w:r>
            <w:r w:rsidR="000B44D5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721</w:t>
            </w:r>
          </w:p>
        </w:tc>
        <w:tc>
          <w:tcPr>
            <w:tcW w:w="236" w:type="dxa"/>
            <w:vAlign w:val="bottom"/>
          </w:tcPr>
          <w:p w14:paraId="20227AAD" w14:textId="25D46013" w:rsidR="000B44D5" w:rsidRPr="00553AB0" w:rsidRDefault="000B44D5" w:rsidP="000B44D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7983A59" w14:textId="729D5CA3" w:rsidR="000B44D5" w:rsidRPr="00553AB0" w:rsidRDefault="00012299" w:rsidP="000B44D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</w:t>
            </w:r>
            <w:r w:rsidR="000B44D5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893</w:t>
            </w:r>
          </w:p>
        </w:tc>
        <w:tc>
          <w:tcPr>
            <w:tcW w:w="236" w:type="dxa"/>
            <w:vAlign w:val="bottom"/>
          </w:tcPr>
          <w:p w14:paraId="02ED0D5B" w14:textId="77777777" w:rsidR="000B44D5" w:rsidRPr="00553AB0" w:rsidRDefault="000B44D5" w:rsidP="000B44D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24F234B" w14:textId="7F1CFE45" w:rsidR="000B44D5" w:rsidRPr="00553AB0" w:rsidRDefault="00012299" w:rsidP="000B44D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472</w:t>
            </w:r>
            <w:r w:rsidR="000B44D5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614</w:t>
            </w:r>
          </w:p>
        </w:tc>
      </w:tr>
      <w:tr w:rsidR="000B44D5" w:rsidRPr="00553AB0" w14:paraId="2372B586" w14:textId="6109F964" w:rsidTr="0085175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19B1AF6" w14:textId="121B1F88" w:rsidR="000B44D5" w:rsidRPr="00553AB0" w:rsidRDefault="000B44D5" w:rsidP="000B44D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660145" w14:textId="4AE9DD08" w:rsidR="000B44D5" w:rsidRPr="00553AB0" w:rsidRDefault="000B44D5" w:rsidP="000B44D5">
            <w:pPr>
              <w:pStyle w:val="accttwolines"/>
              <w:tabs>
                <w:tab w:val="decimal" w:pos="696"/>
              </w:tabs>
              <w:spacing w:after="0" w:line="240" w:lineRule="auto"/>
              <w:ind w:left="-108" w:right="-3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B8CDC" w14:textId="77777777" w:rsidR="000B44D5" w:rsidRPr="00553AB0" w:rsidRDefault="000B44D5" w:rsidP="000B44D5">
            <w:pPr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76790C3" w14:textId="43DA37EE" w:rsidR="000B44D5" w:rsidRPr="00553AB0" w:rsidRDefault="000B44D5" w:rsidP="000B44D5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29758F" w14:textId="77777777" w:rsidR="000B44D5" w:rsidRPr="00553AB0" w:rsidRDefault="000B44D5" w:rsidP="000B44D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08FDE4B" w14:textId="426F9F8A" w:rsidR="000B44D5" w:rsidRPr="00553AB0" w:rsidRDefault="000B44D5" w:rsidP="000B44D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39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845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A4FBA17" w14:textId="77777777" w:rsidR="000B44D5" w:rsidRPr="00553AB0" w:rsidRDefault="000B44D5" w:rsidP="000B44D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FA2CBD5" w14:textId="51E72BDD" w:rsidR="000B44D5" w:rsidRPr="00553AB0" w:rsidRDefault="000B44D5" w:rsidP="000B44D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56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79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345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40" w:type="dxa"/>
          </w:tcPr>
          <w:p w14:paraId="02979639" w14:textId="77777777" w:rsidR="000B44D5" w:rsidRPr="00553AB0" w:rsidRDefault="000B44D5" w:rsidP="000B44D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0C7564E4" w14:textId="4F462F2B" w:rsidR="000B44D5" w:rsidRPr="00553AB0" w:rsidRDefault="000B44D5" w:rsidP="000B44D5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C5151E" w14:textId="5FBDB92A" w:rsidR="000B44D5" w:rsidRPr="00553AB0" w:rsidRDefault="000B44D5" w:rsidP="000B44D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23D0FA1" w14:textId="0092B169" w:rsidR="000B44D5" w:rsidRPr="00553AB0" w:rsidRDefault="000B44D5" w:rsidP="000B44D5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0" w:right="-2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08A7149" w14:textId="77777777" w:rsidR="000B44D5" w:rsidRPr="00553AB0" w:rsidRDefault="000B44D5" w:rsidP="000B44D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6B168FD" w14:textId="75FE8895" w:rsidR="000B44D5" w:rsidRPr="00553AB0" w:rsidRDefault="000B44D5" w:rsidP="000B44D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80" w:right="-1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0B44D5" w:rsidRPr="00553AB0" w14:paraId="41908CE0" w14:textId="6F158ED2" w:rsidTr="00932C14">
        <w:trPr>
          <w:trHeight w:val="20"/>
        </w:trPr>
        <w:tc>
          <w:tcPr>
            <w:tcW w:w="2610" w:type="dxa"/>
            <w:shd w:val="clear" w:color="auto" w:fill="FFFFFF" w:themeFill="background1"/>
            <w:vAlign w:val="bottom"/>
          </w:tcPr>
          <w:p w14:paraId="02AA9500" w14:textId="37540376" w:rsidR="000B44D5" w:rsidRPr="00553AB0" w:rsidRDefault="000B44D5" w:rsidP="000B44D5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522C0C5" w14:textId="4CC9F7D7" w:rsidR="000B44D5" w:rsidRPr="00553AB0" w:rsidRDefault="00012299" w:rsidP="000B44D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176</w:t>
            </w:r>
            <w:r w:rsidR="000B44D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577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14A2003" w14:textId="77777777" w:rsidR="000B44D5" w:rsidRPr="00553AB0" w:rsidRDefault="000B44D5" w:rsidP="000B44D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3BAC06D" w14:textId="23430633" w:rsidR="000B44D5" w:rsidRPr="00553AB0" w:rsidRDefault="00012299" w:rsidP="000B44D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</w:t>
            </w:r>
            <w:r w:rsidR="000B44D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7E74C4F3" w14:textId="77777777" w:rsidR="000B44D5" w:rsidRPr="00553AB0" w:rsidRDefault="000B44D5" w:rsidP="000B44D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0B4A230" w14:textId="5EC87648" w:rsidR="000B44D5" w:rsidRPr="00553AB0" w:rsidRDefault="00012299" w:rsidP="000B44D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78</w:t>
            </w:r>
            <w:r w:rsidR="000B44D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659</w:t>
            </w:r>
          </w:p>
        </w:tc>
        <w:tc>
          <w:tcPr>
            <w:tcW w:w="243" w:type="dxa"/>
            <w:shd w:val="clear" w:color="auto" w:fill="FFFFFF" w:themeFill="background1"/>
            <w:vAlign w:val="bottom"/>
          </w:tcPr>
          <w:p w14:paraId="0CBEF012" w14:textId="77777777" w:rsidR="000B44D5" w:rsidRPr="00553AB0" w:rsidRDefault="000B44D5" w:rsidP="000B44D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40C93D8" w14:textId="7B1778F2" w:rsidR="000B44D5" w:rsidRPr="00553AB0" w:rsidRDefault="00012299" w:rsidP="000B44D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283</w:t>
            </w:r>
            <w:r w:rsidR="000B44D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788</w:t>
            </w:r>
          </w:p>
        </w:tc>
        <w:tc>
          <w:tcPr>
            <w:tcW w:w="240" w:type="dxa"/>
            <w:shd w:val="clear" w:color="auto" w:fill="FFFFFF" w:themeFill="background1"/>
          </w:tcPr>
          <w:p w14:paraId="746C23A2" w14:textId="77777777" w:rsidR="000B44D5" w:rsidRPr="00553AB0" w:rsidRDefault="000B44D5" w:rsidP="000B44D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EBF4FC1" w14:textId="51A9B532" w:rsidR="000B44D5" w:rsidRPr="00553AB0" w:rsidRDefault="00012299" w:rsidP="000B44D5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443</w:t>
            </w:r>
            <w:r w:rsidR="000B44D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721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1EC54FD" w14:textId="0EAC3022" w:rsidR="000B44D5" w:rsidRPr="00553AB0" w:rsidRDefault="000B44D5" w:rsidP="000B44D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8D96186" w14:textId="6DB9948D" w:rsidR="000B44D5" w:rsidRPr="00553AB0" w:rsidRDefault="00012299" w:rsidP="000B44D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</w:t>
            </w:r>
            <w:r w:rsidR="000B44D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893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4C05D427" w14:textId="77777777" w:rsidR="000B44D5" w:rsidRPr="00553AB0" w:rsidRDefault="000B44D5" w:rsidP="000B44D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914F11F" w14:textId="68B7A02C" w:rsidR="000B44D5" w:rsidRPr="00553AB0" w:rsidRDefault="00012299" w:rsidP="000B44D5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472</w:t>
            </w:r>
            <w:r w:rsidR="000B44D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614</w:t>
            </w:r>
          </w:p>
        </w:tc>
      </w:tr>
      <w:tr w:rsidR="00DC6EC5" w:rsidRPr="00553AB0" w14:paraId="4D42C09A" w14:textId="5E2D4BB2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E9DE40A" w14:textId="77777777" w:rsidR="00DC6EC5" w:rsidRPr="00553AB0" w:rsidRDefault="00DC6EC5" w:rsidP="00DC6EC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2514A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354EE3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02D7D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7DD1C6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59010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CD4AEAC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DD5E0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5C10643A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55CFC909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1DCC4E" w14:textId="5CAF8D62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01F83286" w14:textId="0B3BE71C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9AA5DCE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0ABDD8EA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C6EC5" w:rsidRPr="00553AB0" w14:paraId="588C001E" w14:textId="3037360A" w:rsidTr="00932C14">
        <w:trPr>
          <w:trHeight w:val="20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7B726200" w14:textId="423DD77C" w:rsidR="00DC6EC5" w:rsidRPr="00553AB0" w:rsidRDefault="00DC6EC5" w:rsidP="00DC6EC5">
            <w:pPr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26A13E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B04C27B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A5C55E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2919B70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704EDEE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3289FEC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23879E70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48050AFA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2DEF8E" w14:textId="1F602F58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6C12A795" w14:textId="5633897A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C5F79A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5120FDD7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6EC5" w:rsidRPr="00553AB0" w14:paraId="525ED160" w14:textId="79B703A2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0DED6182" w14:textId="5AC83868" w:rsidR="00DC6EC5" w:rsidRPr="00553AB0" w:rsidRDefault="00DC6EC5" w:rsidP="00DC6EC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C26D33" w14:textId="08905C51" w:rsidR="00DC6EC5" w:rsidRPr="00553AB0" w:rsidRDefault="00DC6EC5" w:rsidP="00282BD9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E4277A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ACB4705" w14:textId="53DFA24F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</w:t>
            </w:r>
            <w:r w:rsidR="00DC6EC5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03A2C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3747C07" w14:textId="72244DE3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130</w:t>
            </w:r>
            <w:r w:rsidR="00DC6EC5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C714C6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E74D010" w14:textId="19741A2D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159</w:t>
            </w:r>
            <w:r w:rsidR="00DC6EC5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382</w:t>
            </w:r>
          </w:p>
        </w:tc>
        <w:tc>
          <w:tcPr>
            <w:tcW w:w="240" w:type="dxa"/>
          </w:tcPr>
          <w:p w14:paraId="40B9043C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</w:tcPr>
          <w:p w14:paraId="2C178C6D" w14:textId="70286719" w:rsidR="00DC6EC5" w:rsidRPr="00553AB0" w:rsidRDefault="00DC6EC5" w:rsidP="00282BD9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EDA4D3" w14:textId="0482E1A8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</w:tcPr>
          <w:p w14:paraId="6946CBE0" w14:textId="26ED181E" w:rsidR="00DC6EC5" w:rsidRPr="00553AB0" w:rsidRDefault="00012299" w:rsidP="00DC6EC5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</w:t>
            </w:r>
            <w:r w:rsidR="00DC6EC5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786</w:t>
            </w:r>
          </w:p>
        </w:tc>
        <w:tc>
          <w:tcPr>
            <w:tcW w:w="236" w:type="dxa"/>
          </w:tcPr>
          <w:p w14:paraId="3C27DB9C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7D135895" w14:textId="04270E33" w:rsidR="00DC6EC5" w:rsidRPr="00553AB0" w:rsidRDefault="00012299" w:rsidP="00DC6EC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</w:t>
            </w:r>
            <w:r w:rsidR="00DC6EC5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786</w:t>
            </w:r>
          </w:p>
        </w:tc>
      </w:tr>
      <w:tr w:rsidR="00DC6EC5" w:rsidRPr="00553AB0" w14:paraId="19A19F75" w14:textId="6A3A3A59" w:rsidTr="00932C14">
        <w:trPr>
          <w:trHeight w:val="20"/>
        </w:trPr>
        <w:tc>
          <w:tcPr>
            <w:tcW w:w="2610" w:type="dxa"/>
            <w:shd w:val="clear" w:color="auto" w:fill="FFFFFF" w:themeFill="background1"/>
            <w:vAlign w:val="bottom"/>
          </w:tcPr>
          <w:p w14:paraId="7E025BD9" w14:textId="3814AC04" w:rsidR="00DC6EC5" w:rsidRPr="00553AB0" w:rsidRDefault="00DC6EC5" w:rsidP="00DC6EC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8A97C8" w14:textId="5E1B03B2" w:rsidR="00DC6EC5" w:rsidRPr="00553AB0" w:rsidRDefault="00DC6EC5" w:rsidP="00282BD9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EDA88D" w14:textId="77777777" w:rsidR="00DC6EC5" w:rsidRPr="00553AB0" w:rsidRDefault="00DC6EC5" w:rsidP="00DC6EC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E67FB59" w14:textId="4D69AD16" w:rsidR="00DC6EC5" w:rsidRPr="00553AB0" w:rsidRDefault="00DC6EC5" w:rsidP="00DC6EC5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23BCE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A5D29B3" w14:textId="1877A050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3</w:t>
            </w:r>
            <w:r w:rsidR="00DC6EC5"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30</w:t>
            </w:r>
            <w:r w:rsidRPr="00553AB0">
              <w:rPr>
                <w:rFonts w:asciiTheme="majorBidi" w:hAnsiTheme="majorBidi" w:cs="Angsana New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158607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BC397C0" w14:textId="088A5EAA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3</w:t>
            </w:r>
            <w:r w:rsidR="00DC6EC5"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30</w:t>
            </w:r>
            <w:r w:rsidRPr="00553AB0">
              <w:rPr>
                <w:rFonts w:asciiTheme="majorBidi" w:hAnsiTheme="majorBidi" w:cs="Angsana New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240" w:type="dxa"/>
          </w:tcPr>
          <w:p w14:paraId="148445E8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</w:tcPr>
          <w:p w14:paraId="3AEFE2E0" w14:textId="35F97D5B" w:rsidR="00DC6EC5" w:rsidRPr="00553AB0" w:rsidRDefault="00DC6EC5" w:rsidP="00282BD9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CDBF81" w14:textId="1E72F363" w:rsidR="00DC6EC5" w:rsidRPr="00553AB0" w:rsidRDefault="00DC6EC5" w:rsidP="00DC6EC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</w:tcPr>
          <w:p w14:paraId="42C954D0" w14:textId="21A32B59" w:rsidR="00DC6EC5" w:rsidRPr="00553AB0" w:rsidRDefault="00012299" w:rsidP="00DC6EC5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522</w:t>
            </w:r>
          </w:p>
        </w:tc>
        <w:tc>
          <w:tcPr>
            <w:tcW w:w="236" w:type="dxa"/>
          </w:tcPr>
          <w:p w14:paraId="64D3F8C7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56DD49AA" w14:textId="4A22AD36" w:rsidR="00DC6EC5" w:rsidRPr="00553AB0" w:rsidRDefault="00012299" w:rsidP="00DC6EC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522</w:t>
            </w:r>
          </w:p>
        </w:tc>
      </w:tr>
      <w:tr w:rsidR="00DC6EC5" w:rsidRPr="00553AB0" w14:paraId="0A6DD469" w14:textId="77777777" w:rsidTr="00932C14">
        <w:trPr>
          <w:trHeight w:val="20"/>
        </w:trPr>
        <w:tc>
          <w:tcPr>
            <w:tcW w:w="2610" w:type="dxa"/>
            <w:shd w:val="clear" w:color="auto" w:fill="FFFFFF" w:themeFill="background1"/>
            <w:vAlign w:val="bottom"/>
          </w:tcPr>
          <w:p w14:paraId="2BF187E3" w14:textId="493E1A10" w:rsidR="00DC6EC5" w:rsidRPr="00553AB0" w:rsidRDefault="00DC6EC5" w:rsidP="00DC6EC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F6E511" w14:textId="664AE4E3" w:rsidR="00DC6EC5" w:rsidRPr="00553AB0" w:rsidRDefault="00DC6EC5" w:rsidP="00282BD9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BEBE50" w14:textId="77777777" w:rsidR="00DC6EC5" w:rsidRPr="00553AB0" w:rsidRDefault="00DC6EC5" w:rsidP="00DC6EC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597F255" w14:textId="623BD24C" w:rsidR="00DC6EC5" w:rsidRPr="00553AB0" w:rsidRDefault="00DC6EC5" w:rsidP="00DC6EC5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3876AD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E2DB5D7" w14:textId="033E4E7C" w:rsidR="00DC6EC5" w:rsidRPr="00553AB0" w:rsidRDefault="00DC6EC5" w:rsidP="00DC6EC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39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845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A607FF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E8D841A" w14:textId="56679B19" w:rsidR="00DC6EC5" w:rsidRPr="00553AB0" w:rsidRDefault="00DC6EC5" w:rsidP="00DC6EC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56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845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40" w:type="dxa"/>
          </w:tcPr>
          <w:p w14:paraId="66119157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</w:tcPr>
          <w:p w14:paraId="4B01A3C7" w14:textId="28543DC8" w:rsidR="00DC6EC5" w:rsidRPr="00553AB0" w:rsidRDefault="00DC6EC5" w:rsidP="00282BD9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F4D5B9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</w:tcPr>
          <w:p w14:paraId="03B7D82D" w14:textId="42D2DC53" w:rsidR="00DC6EC5" w:rsidRPr="00553AB0" w:rsidRDefault="00DC6EC5" w:rsidP="00282BD9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0" w:right="-240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EECF224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397"/>
                <w:tab w:val="decimal" w:pos="891"/>
              </w:tabs>
              <w:spacing w:line="240" w:lineRule="atLeast"/>
              <w:ind w:left="-74" w:right="-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231226F9" w14:textId="2E5B3E9C" w:rsidR="00DC6EC5" w:rsidRPr="00553AB0" w:rsidRDefault="00DC6EC5" w:rsidP="00282BD9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6EC5" w:rsidRPr="00553AB0" w14:paraId="53D9DA75" w14:textId="025FD6BA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ADFCB2B" w14:textId="7AAE81D9" w:rsidR="00DC6EC5" w:rsidRPr="00553AB0" w:rsidRDefault="00DC6EC5" w:rsidP="00DC6EC5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1EBE4" w14:textId="679E414B" w:rsidR="00DC6EC5" w:rsidRPr="00553AB0" w:rsidRDefault="00DC6EC5" w:rsidP="00282BD9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3574F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91E21" w14:textId="5F9A6963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5CD2D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D147B" w14:textId="6F98ED96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71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290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2A7AA6B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1AEC0" w14:textId="4151D5BA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99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842</w:t>
            </w:r>
          </w:p>
        </w:tc>
        <w:tc>
          <w:tcPr>
            <w:tcW w:w="240" w:type="dxa"/>
          </w:tcPr>
          <w:p w14:paraId="4897A136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</w:tcPr>
          <w:p w14:paraId="59FB63B3" w14:textId="0937B98F" w:rsidR="00DC6EC5" w:rsidRPr="00553AB0" w:rsidRDefault="00DC6EC5" w:rsidP="00282BD9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F374D8" w14:textId="1FDF70E9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421FE3E4" w14:textId="47FFAA77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4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308</w:t>
            </w:r>
          </w:p>
        </w:tc>
        <w:tc>
          <w:tcPr>
            <w:tcW w:w="236" w:type="dxa"/>
            <w:vAlign w:val="bottom"/>
          </w:tcPr>
          <w:p w14:paraId="0207425A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31BD5A7D" w14:textId="213CCA6A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4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308</w:t>
            </w:r>
          </w:p>
        </w:tc>
      </w:tr>
      <w:tr w:rsidR="00DC6EC5" w:rsidRPr="00553AB0" w14:paraId="0ED93250" w14:textId="48453ABD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79EAB1E" w14:textId="77777777" w:rsidR="00DC6EC5" w:rsidRPr="00553AB0" w:rsidRDefault="00DC6EC5" w:rsidP="00DC6EC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179E53" w14:textId="43397D02" w:rsidR="00DC6EC5" w:rsidRPr="00553AB0" w:rsidRDefault="00DC6EC5" w:rsidP="00282BD9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21BCBB" w14:textId="77777777" w:rsidR="00DC6EC5" w:rsidRPr="00553AB0" w:rsidRDefault="00DC6EC5" w:rsidP="00DC6EC5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F521EF7" w14:textId="204D162B" w:rsidR="00DC6EC5" w:rsidRPr="00553AB0" w:rsidRDefault="00DC6EC5" w:rsidP="00DC6EC5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7A92B7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55B5E08" w14:textId="6B635B4E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3</w:t>
            </w:r>
            <w:r w:rsidR="00DC6EC5"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26"/>
                <w:szCs w:val="26"/>
                <w:lang w:bidi="th-TH"/>
              </w:rPr>
              <w:t>225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3333CA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056D940" w14:textId="2C3D1089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DC6EC5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225</w:t>
            </w:r>
          </w:p>
        </w:tc>
        <w:tc>
          <w:tcPr>
            <w:tcW w:w="240" w:type="dxa"/>
          </w:tcPr>
          <w:p w14:paraId="1F477AB6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7829E6B9" w14:textId="0BFA4561" w:rsidR="00DC6EC5" w:rsidRPr="00553AB0" w:rsidRDefault="00DC6EC5" w:rsidP="00282BD9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5D74D2" w14:textId="1C2CA7B1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4961B60F" w14:textId="748D345A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441</w:t>
            </w:r>
          </w:p>
        </w:tc>
        <w:tc>
          <w:tcPr>
            <w:tcW w:w="236" w:type="dxa"/>
          </w:tcPr>
          <w:p w14:paraId="0823ABAA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22EB4086" w14:textId="51F409BC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441</w:t>
            </w:r>
          </w:p>
        </w:tc>
      </w:tr>
      <w:tr w:rsidR="00DC6EC5" w:rsidRPr="00553AB0" w14:paraId="173D3627" w14:textId="361722AE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60197CA" w14:textId="200F2DA0" w:rsidR="00DC6EC5" w:rsidRPr="00553AB0" w:rsidRDefault="00DC6EC5" w:rsidP="00DC6EC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8E5B0" w14:textId="6115E708" w:rsidR="00DC6EC5" w:rsidRPr="00553AB0" w:rsidRDefault="00DC6EC5" w:rsidP="00282BD9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091D1" w14:textId="77777777" w:rsidR="00DC6EC5" w:rsidRPr="00553AB0" w:rsidRDefault="00DC6EC5" w:rsidP="00DC6EC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6C297" w14:textId="65E229F0" w:rsidR="00DC6EC5" w:rsidRPr="00553AB0" w:rsidRDefault="00012299" w:rsidP="002B3ECE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</w:t>
            </w:r>
            <w:r w:rsidR="002B3ECE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C3CF29" w14:textId="77777777" w:rsidR="00DC6EC5" w:rsidRPr="00553AB0" w:rsidRDefault="00DC6EC5" w:rsidP="00DC6EC5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F0321" w14:textId="5D86EC32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74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515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57DB68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91D7E" w14:textId="165E7405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103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067</w:t>
            </w:r>
          </w:p>
        </w:tc>
        <w:tc>
          <w:tcPr>
            <w:tcW w:w="240" w:type="dxa"/>
          </w:tcPr>
          <w:p w14:paraId="42B5CD8B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33FD946" w14:textId="27324DF9" w:rsidR="00DC6EC5" w:rsidRPr="007D5834" w:rsidRDefault="00DC6EC5" w:rsidP="00282BD9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58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54329E" w14:textId="7A853499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38CA3EC5" w14:textId="224C666A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24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749</w:t>
            </w:r>
          </w:p>
        </w:tc>
        <w:tc>
          <w:tcPr>
            <w:tcW w:w="236" w:type="dxa"/>
          </w:tcPr>
          <w:p w14:paraId="6E86C6A0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309A4A6C" w14:textId="24AEAD2F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24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749</w:t>
            </w:r>
          </w:p>
        </w:tc>
      </w:tr>
      <w:tr w:rsidR="00DC6EC5" w:rsidRPr="00553AB0" w14:paraId="04F6287E" w14:textId="2A25E994" w:rsidTr="00932C14">
        <w:trPr>
          <w:trHeight w:val="185"/>
        </w:trPr>
        <w:tc>
          <w:tcPr>
            <w:tcW w:w="2610" w:type="dxa"/>
            <w:shd w:val="clear" w:color="auto" w:fill="auto"/>
            <w:vAlign w:val="bottom"/>
          </w:tcPr>
          <w:p w14:paraId="225345AB" w14:textId="77777777" w:rsidR="00DC6EC5" w:rsidRPr="00553AB0" w:rsidRDefault="00DC6EC5" w:rsidP="00DC6EC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A4803E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D8C389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AD21FBB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183548" w14:textId="77777777" w:rsidR="00DC6EC5" w:rsidRPr="00553AB0" w:rsidRDefault="00DC6EC5" w:rsidP="00DC6EC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DC0D7A9" w14:textId="77777777" w:rsidR="00DC6EC5" w:rsidRPr="00553AB0" w:rsidRDefault="00DC6EC5" w:rsidP="00DC6EC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A1E3355" w14:textId="77777777" w:rsidR="00DC6EC5" w:rsidRPr="00553AB0" w:rsidRDefault="00DC6EC5" w:rsidP="00DC6EC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3A3FB8D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048585CB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664CE5A0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9C33363" w14:textId="237F50D6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</w:tcPr>
          <w:p w14:paraId="6C3FB78C" w14:textId="7526BA3A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408CE43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0B7E8C2A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C6EC5" w:rsidRPr="00553AB0" w14:paraId="2E855299" w14:textId="10D3DFFB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27C1C33" w14:textId="77777777" w:rsidR="00DC6EC5" w:rsidRPr="00553AB0" w:rsidRDefault="00DC6EC5" w:rsidP="00DC6EC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53AB0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52B3BC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C5F9A7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7076B02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A128C7" w14:textId="77777777" w:rsidR="00DC6EC5" w:rsidRPr="00553AB0" w:rsidRDefault="00DC6EC5" w:rsidP="00DC6EC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BA660A4" w14:textId="77777777" w:rsidR="00DC6EC5" w:rsidRPr="00553AB0" w:rsidRDefault="00DC6EC5" w:rsidP="00DC6EC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8D64148" w14:textId="77777777" w:rsidR="00DC6EC5" w:rsidRPr="00553AB0" w:rsidRDefault="00DC6EC5" w:rsidP="00DC6EC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E93287E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3D09793D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6496E3E5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5BC3BE3" w14:textId="2F121AB2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</w:tcPr>
          <w:p w14:paraId="0E67280E" w14:textId="00974199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B83203E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2B4466EB" w14:textId="77777777" w:rsidR="00DC6EC5" w:rsidRPr="00553AB0" w:rsidRDefault="00DC6EC5" w:rsidP="00DC6EC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C6EC5" w:rsidRPr="00553AB0" w14:paraId="10D07604" w14:textId="7A2D0AD4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0CF9675" w14:textId="2B5E258D" w:rsidR="00DC6EC5" w:rsidRPr="00553AB0" w:rsidRDefault="00DC6EC5" w:rsidP="00DC6EC5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CBF77E" w14:textId="434D8C92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176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299AE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2E7A2F" w14:textId="2A18638C" w:rsidR="00DC6EC5" w:rsidRPr="00553AB0" w:rsidRDefault="00DC6EC5" w:rsidP="00DC6EC5">
            <w:pPr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122BFA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2DD391" w14:textId="36918030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369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1A088F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C76092" w14:textId="2C748ED9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183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946</w:t>
            </w:r>
          </w:p>
        </w:tc>
        <w:tc>
          <w:tcPr>
            <w:tcW w:w="240" w:type="dxa"/>
          </w:tcPr>
          <w:p w14:paraId="680752B9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</w:tcPr>
          <w:p w14:paraId="3D70273A" w14:textId="06ACD263" w:rsidR="00DC6EC5" w:rsidRPr="00553AB0" w:rsidRDefault="00012299" w:rsidP="00DC6EC5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443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721</w:t>
            </w:r>
          </w:p>
        </w:tc>
        <w:tc>
          <w:tcPr>
            <w:tcW w:w="236" w:type="dxa"/>
          </w:tcPr>
          <w:p w14:paraId="2AA9664A" w14:textId="0BB1C21A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71428AA1" w14:textId="2D8CF59C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585</w:t>
            </w:r>
          </w:p>
        </w:tc>
        <w:tc>
          <w:tcPr>
            <w:tcW w:w="236" w:type="dxa"/>
          </w:tcPr>
          <w:p w14:paraId="100FC3A1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2D054F78" w14:textId="755C48B3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448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306</w:t>
            </w:r>
          </w:p>
        </w:tc>
      </w:tr>
      <w:tr w:rsidR="00DC6EC5" w:rsidRPr="00553AB0" w14:paraId="1DC737F3" w14:textId="3FC66A29" w:rsidTr="00DC6EC5">
        <w:trPr>
          <w:trHeight w:val="397"/>
        </w:trPr>
        <w:tc>
          <w:tcPr>
            <w:tcW w:w="2610" w:type="dxa"/>
            <w:shd w:val="clear" w:color="auto" w:fill="auto"/>
            <w:vAlign w:val="center"/>
          </w:tcPr>
          <w:p w14:paraId="284C3B0A" w14:textId="4F5CED0B" w:rsidR="00DC6EC5" w:rsidRPr="00553AB0" w:rsidRDefault="00DC6EC5" w:rsidP="00DC6EC5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1C255" w14:textId="495A6B19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176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8E63D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55DD7" w14:textId="25D59EE4" w:rsidR="00DC6EC5" w:rsidRPr="00553AB0" w:rsidRDefault="00DC6EC5" w:rsidP="00DC6EC5">
            <w:pPr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9DFD56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CBA04" w14:textId="7A687AA5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144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48E2E6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357B48" w14:textId="5F95E286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180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721</w:t>
            </w:r>
          </w:p>
        </w:tc>
        <w:tc>
          <w:tcPr>
            <w:tcW w:w="240" w:type="dxa"/>
          </w:tcPr>
          <w:p w14:paraId="422C63ED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69BC8A" w14:textId="31D5359B" w:rsidR="00DC6EC5" w:rsidRPr="00553AB0" w:rsidRDefault="00012299" w:rsidP="00164707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443</w:t>
            </w:r>
            <w:r w:rsidR="00164707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721</w:t>
            </w:r>
          </w:p>
        </w:tc>
        <w:tc>
          <w:tcPr>
            <w:tcW w:w="236" w:type="dxa"/>
            <w:vAlign w:val="bottom"/>
          </w:tcPr>
          <w:p w14:paraId="2537E584" w14:textId="129DB65D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top w:val="double" w:sz="4" w:space="0" w:color="auto"/>
              <w:bottom w:val="double" w:sz="4" w:space="0" w:color="auto"/>
            </w:tcBorders>
          </w:tcPr>
          <w:p w14:paraId="7AC9D165" w14:textId="62BC3A81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144</w:t>
            </w:r>
          </w:p>
        </w:tc>
        <w:tc>
          <w:tcPr>
            <w:tcW w:w="236" w:type="dxa"/>
          </w:tcPr>
          <w:p w14:paraId="2D2CE108" w14:textId="77777777" w:rsidR="00DC6EC5" w:rsidRPr="00553AB0" w:rsidRDefault="00DC6EC5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</w:tcPr>
          <w:p w14:paraId="39E3903F" w14:textId="305A754B" w:rsidR="00DC6EC5" w:rsidRPr="00553AB0" w:rsidRDefault="00012299" w:rsidP="00DC6EC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447</w:t>
            </w:r>
            <w:r w:rsidR="00DC6EC5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865</w:t>
            </w:r>
          </w:p>
        </w:tc>
      </w:tr>
    </w:tbl>
    <w:p w14:paraId="021AB5E2" w14:textId="77777777" w:rsidR="00092727" w:rsidRPr="00553AB0" w:rsidRDefault="00092727" w:rsidP="00092727">
      <w:pPr>
        <w:spacing w:line="240" w:lineRule="auto"/>
        <w:ind w:right="562"/>
        <w:jc w:val="thaiDistribute"/>
        <w:rPr>
          <w:sz w:val="30"/>
          <w:szCs w:val="30"/>
          <w:cs/>
        </w:rPr>
      </w:pPr>
    </w:p>
    <w:p w14:paraId="55C051AD" w14:textId="0199DE35" w:rsidR="00092727" w:rsidRPr="00553AB0" w:rsidRDefault="00092727" w:rsidP="00092727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 xml:space="preserve">อสังหาริมทรัพย์เพื่อการลงทุนประกอบด้วยที่ดินว่างเปล่า </w:t>
      </w:r>
      <w:r w:rsidRPr="00553AB0">
        <w:rPr>
          <w:rFonts w:hint="cs"/>
          <w:sz w:val="30"/>
          <w:szCs w:val="30"/>
          <w:cs/>
        </w:rPr>
        <w:t>ที่ดิน</w:t>
      </w:r>
      <w:r w:rsidRPr="00553AB0">
        <w:rPr>
          <w:sz w:val="30"/>
          <w:szCs w:val="30"/>
          <w:cs/>
        </w:rPr>
        <w:t>และอาคารที่ให้เช่าแก่บริษัทอื่น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สัญญาเช่ามีอายุ</w:t>
      </w:r>
      <w:r w:rsidRPr="00553AB0">
        <w:rPr>
          <w:rFonts w:hint="cs"/>
          <w:sz w:val="30"/>
          <w:szCs w:val="30"/>
          <w:cs/>
        </w:rPr>
        <w:t>ตั้งแต่</w:t>
      </w:r>
      <w:r w:rsidRPr="00553AB0">
        <w:rPr>
          <w:sz w:val="30"/>
          <w:szCs w:val="30"/>
          <w:cs/>
        </w:rPr>
        <w:t xml:space="preserve"> </w:t>
      </w:r>
      <w:r w:rsidR="00012299" w:rsidRPr="00553AB0">
        <w:rPr>
          <w:sz w:val="30"/>
          <w:szCs w:val="30"/>
        </w:rPr>
        <w:t>2</w:t>
      </w:r>
      <w:r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 xml:space="preserve">ถึง </w:t>
      </w:r>
      <w:r w:rsidR="00012299" w:rsidRPr="00553AB0">
        <w:rPr>
          <w:sz w:val="30"/>
          <w:szCs w:val="30"/>
        </w:rPr>
        <w:t>3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ปี</w:t>
      </w:r>
      <w:r w:rsidR="00DF3A7C"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การต่ออายุสัญญาภายหลังจะเป็นไปตามการต่อรองกับผู้เช่า</w:t>
      </w:r>
    </w:p>
    <w:p w14:paraId="4E0A4AFE" w14:textId="77777777" w:rsidR="00092727" w:rsidRPr="00553AB0" w:rsidRDefault="00092727" w:rsidP="00092727">
      <w:pPr>
        <w:spacing w:line="240" w:lineRule="auto"/>
        <w:ind w:left="540" w:right="-43"/>
        <w:jc w:val="thaiDistribute"/>
        <w:rPr>
          <w:sz w:val="16"/>
          <w:szCs w:val="16"/>
        </w:rPr>
      </w:pPr>
    </w:p>
    <w:p w14:paraId="60F43DD5" w14:textId="78ED8D5B" w:rsidR="00092727" w:rsidRPr="00553AB0" w:rsidRDefault="00092727" w:rsidP="00422403">
      <w:pPr>
        <w:spacing w:line="240" w:lineRule="auto"/>
        <w:ind w:left="540" w:right="-25"/>
        <w:jc w:val="thaiDistribute"/>
        <w:rPr>
          <w:rFonts w:ascii="AngsanaNew" w:hAnsi="AngsanaNew"/>
          <w:sz w:val="30"/>
          <w:szCs w:val="38"/>
        </w:rPr>
      </w:pPr>
      <w:r w:rsidRPr="00553AB0">
        <w:rPr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553AB0">
        <w:rPr>
          <w:rFonts w:hint="cs"/>
          <w:sz w:val="30"/>
          <w:szCs w:val="30"/>
          <w:cs/>
        </w:rPr>
        <w:t xml:space="preserve"> ณ วันที่ </w:t>
      </w:r>
      <w:r w:rsidR="00012299" w:rsidRPr="00553AB0">
        <w:rPr>
          <w:sz w:val="30"/>
          <w:szCs w:val="30"/>
        </w:rPr>
        <w:t>31</w:t>
      </w:r>
      <w:r w:rsidRPr="00553AB0">
        <w:rPr>
          <w:rFonts w:hint="cs"/>
          <w:sz w:val="30"/>
          <w:szCs w:val="30"/>
          <w:cs/>
        </w:rPr>
        <w:t xml:space="preserve"> ธันวาคม </w:t>
      </w:r>
      <w:r w:rsidR="00012299" w:rsidRPr="00553AB0">
        <w:rPr>
          <w:sz w:val="30"/>
          <w:szCs w:val="30"/>
        </w:rPr>
        <w:t>256</w:t>
      </w:r>
      <w:r w:rsidR="00012299" w:rsidRPr="00553AB0">
        <w:rPr>
          <w:rFonts w:hint="cs"/>
          <w:sz w:val="30"/>
          <w:szCs w:val="30"/>
        </w:rPr>
        <w:t>5</w:t>
      </w:r>
      <w:r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>สำหรับกลุ่มบริษัทและบริษัท เป็น</w:t>
      </w:r>
      <w:r w:rsidRPr="00553AB0">
        <w:rPr>
          <w:sz w:val="30"/>
          <w:szCs w:val="30"/>
          <w:cs/>
        </w:rPr>
        <w:t xml:space="preserve">จำนวน </w:t>
      </w:r>
      <w:r w:rsidR="00012299" w:rsidRPr="00553AB0">
        <w:rPr>
          <w:sz w:val="30"/>
          <w:szCs w:val="30"/>
        </w:rPr>
        <w:t>558</w:t>
      </w:r>
      <w:r w:rsidR="00DC6EC5" w:rsidRPr="00553AB0">
        <w:rPr>
          <w:sz w:val="30"/>
          <w:szCs w:val="30"/>
        </w:rPr>
        <w:t>.</w:t>
      </w:r>
      <w:r w:rsidR="00012299" w:rsidRPr="00553AB0">
        <w:rPr>
          <w:sz w:val="30"/>
          <w:szCs w:val="30"/>
        </w:rPr>
        <w:t>2</w:t>
      </w:r>
      <w:r w:rsidR="00DC6EC5"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ล้านบาท</w:t>
      </w:r>
      <w:r w:rsidRPr="00553AB0">
        <w:rPr>
          <w:rFonts w:hint="cs"/>
          <w:sz w:val="30"/>
          <w:szCs w:val="30"/>
          <w:cs/>
        </w:rPr>
        <w:t xml:space="preserve"> และ</w:t>
      </w:r>
      <w:r w:rsidR="006E50F6" w:rsidRPr="00553AB0">
        <w:rPr>
          <w:sz w:val="30"/>
          <w:szCs w:val="30"/>
        </w:rPr>
        <w:t xml:space="preserve"> </w:t>
      </w:r>
      <w:r w:rsidR="00012299" w:rsidRPr="00553AB0">
        <w:rPr>
          <w:sz w:val="30"/>
          <w:szCs w:val="30"/>
        </w:rPr>
        <w:t>994</w:t>
      </w:r>
      <w:r w:rsidR="00DC6EC5" w:rsidRPr="00553AB0">
        <w:rPr>
          <w:sz w:val="30"/>
          <w:szCs w:val="30"/>
        </w:rPr>
        <w:t>.</w:t>
      </w:r>
      <w:r w:rsidR="00012299" w:rsidRPr="00553AB0">
        <w:rPr>
          <w:sz w:val="30"/>
          <w:szCs w:val="30"/>
        </w:rPr>
        <w:t>1</w:t>
      </w:r>
      <w:r w:rsidR="001E4CE3"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 xml:space="preserve">ล้านบาท ตามลำดับ </w:t>
      </w:r>
      <w:r w:rsidRPr="00553AB0">
        <w:rPr>
          <w:rFonts w:hint="cs"/>
          <w:i/>
          <w:iCs/>
          <w:sz w:val="30"/>
          <w:szCs w:val="30"/>
          <w:cs/>
        </w:rPr>
        <w:t>(</w:t>
      </w:r>
      <w:r w:rsidR="00012299" w:rsidRPr="00553AB0">
        <w:rPr>
          <w:i/>
          <w:iCs/>
          <w:sz w:val="30"/>
          <w:szCs w:val="30"/>
        </w:rPr>
        <w:t>256</w:t>
      </w:r>
      <w:r w:rsidR="00012299" w:rsidRPr="00553AB0">
        <w:rPr>
          <w:rFonts w:hint="cs"/>
          <w:i/>
          <w:iCs/>
          <w:sz w:val="30"/>
          <w:szCs w:val="30"/>
        </w:rPr>
        <w:t>4</w:t>
      </w:r>
      <w:r w:rsidRPr="00553AB0">
        <w:rPr>
          <w:i/>
          <w:iCs/>
          <w:sz w:val="30"/>
          <w:szCs w:val="30"/>
        </w:rPr>
        <w:t xml:space="preserve">: </w:t>
      </w:r>
      <w:r w:rsidR="00012299" w:rsidRPr="00553AB0">
        <w:rPr>
          <w:i/>
          <w:iCs/>
          <w:sz w:val="30"/>
          <w:szCs w:val="30"/>
        </w:rPr>
        <w:t>558</w:t>
      </w:r>
      <w:r w:rsidR="000B44D5" w:rsidRPr="00553AB0">
        <w:rPr>
          <w:i/>
          <w:iCs/>
          <w:sz w:val="30"/>
          <w:szCs w:val="30"/>
        </w:rPr>
        <w:t>.</w:t>
      </w:r>
      <w:r w:rsidR="00012299" w:rsidRPr="00553AB0">
        <w:rPr>
          <w:i/>
          <w:iCs/>
          <w:sz w:val="30"/>
          <w:szCs w:val="30"/>
        </w:rPr>
        <w:t>2</w:t>
      </w:r>
      <w:r w:rsidR="000B44D5" w:rsidRPr="00553AB0">
        <w:rPr>
          <w:i/>
          <w:iCs/>
          <w:sz w:val="30"/>
          <w:szCs w:val="30"/>
        </w:rPr>
        <w:t xml:space="preserve"> </w:t>
      </w:r>
      <w:r w:rsidR="00CD3A76" w:rsidRPr="00553AB0">
        <w:rPr>
          <w:i/>
          <w:iCs/>
          <w:sz w:val="30"/>
          <w:szCs w:val="30"/>
          <w:cs/>
        </w:rPr>
        <w:t>ล้านบาท</w:t>
      </w:r>
      <w:r w:rsidR="00CD3A76" w:rsidRPr="00553AB0">
        <w:rPr>
          <w:rFonts w:hint="cs"/>
          <w:i/>
          <w:iCs/>
          <w:sz w:val="30"/>
          <w:szCs w:val="30"/>
          <w:cs/>
        </w:rPr>
        <w:t xml:space="preserve"> และ </w:t>
      </w:r>
      <w:r w:rsidR="00012299" w:rsidRPr="00553AB0">
        <w:rPr>
          <w:i/>
          <w:iCs/>
          <w:sz w:val="30"/>
          <w:szCs w:val="30"/>
        </w:rPr>
        <w:t>994</w:t>
      </w:r>
      <w:r w:rsidR="000B44D5" w:rsidRPr="00553AB0">
        <w:rPr>
          <w:i/>
          <w:iCs/>
          <w:sz w:val="30"/>
          <w:szCs w:val="30"/>
        </w:rPr>
        <w:t>.</w:t>
      </w:r>
      <w:r w:rsidR="00012299" w:rsidRPr="00553AB0">
        <w:rPr>
          <w:i/>
          <w:iCs/>
          <w:sz w:val="30"/>
          <w:szCs w:val="30"/>
        </w:rPr>
        <w:t>1</w:t>
      </w:r>
      <w:r w:rsidR="000B44D5" w:rsidRPr="00553AB0">
        <w:rPr>
          <w:i/>
          <w:iCs/>
          <w:sz w:val="30"/>
          <w:szCs w:val="30"/>
        </w:rPr>
        <w:t xml:space="preserve"> </w:t>
      </w:r>
      <w:r w:rsidR="00CD3A76" w:rsidRPr="00553AB0">
        <w:rPr>
          <w:rFonts w:hint="cs"/>
          <w:i/>
          <w:iCs/>
          <w:sz w:val="30"/>
          <w:szCs w:val="30"/>
          <w:cs/>
        </w:rPr>
        <w:t>ล้านบาท</w:t>
      </w:r>
      <w:r w:rsidR="00421FA4" w:rsidRPr="00553AB0">
        <w:rPr>
          <w:i/>
          <w:iCs/>
          <w:sz w:val="30"/>
          <w:szCs w:val="30"/>
        </w:rPr>
        <w:t xml:space="preserve"> </w:t>
      </w:r>
      <w:r w:rsidR="00421FA4" w:rsidRPr="00553AB0">
        <w:rPr>
          <w:rFonts w:hint="cs"/>
          <w:i/>
          <w:iCs/>
          <w:sz w:val="30"/>
          <w:szCs w:val="30"/>
          <w:cs/>
        </w:rPr>
        <w:t>ตามลำดับ</w:t>
      </w:r>
      <w:r w:rsidRPr="00553AB0">
        <w:rPr>
          <w:rFonts w:hint="cs"/>
          <w:i/>
          <w:iCs/>
          <w:sz w:val="30"/>
          <w:szCs w:val="30"/>
          <w:cs/>
        </w:rPr>
        <w:t>)</w:t>
      </w:r>
      <w:r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rFonts w:ascii="AngsanaNew" w:hAnsi="AngsanaNew" w:hint="cs"/>
          <w:sz w:val="30"/>
          <w:szCs w:val="30"/>
          <w:cs/>
        </w:rPr>
        <w:t>ประเมินราคาโดยบริษัทผู้ประเมินอิสระแห่งหนึ่งโดยวิธีมูลค่าตลาดสำหรับการใช้ประโยชน์</w:t>
      </w:r>
      <w:r w:rsidRPr="00553AB0">
        <w:rPr>
          <w:rFonts w:ascii="AngsanaNew" w:hAnsi="AngsanaNew"/>
          <w:sz w:val="30"/>
          <w:szCs w:val="30"/>
          <w:cs/>
        </w:rPr>
        <w:t>ปัจจุบัน</w:t>
      </w:r>
      <w:r w:rsidRPr="00553AB0">
        <w:rPr>
          <w:rFonts w:ascii="AngsanaNew" w:hAnsi="AngsanaNew" w:hint="cs"/>
          <w:sz w:val="30"/>
          <w:szCs w:val="30"/>
          <w:cs/>
        </w:rPr>
        <w:t>และวิธีรายได้</w:t>
      </w:r>
      <w:r w:rsidRPr="00553AB0">
        <w:rPr>
          <w:rFonts w:ascii="AngsanaNew" w:hAnsi="AngsanaNew" w:cs="AngsanaNew"/>
          <w:sz w:val="30"/>
          <w:szCs w:val="30"/>
        </w:rPr>
        <w:t xml:space="preserve"> </w:t>
      </w:r>
      <w:r w:rsidRPr="00553AB0">
        <w:rPr>
          <w:rFonts w:ascii="AngsanaNew" w:hAnsi="Angsana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การวัดมูลค่ายุติธรรมของอสังหาริมทรัพย์เพื่อการลงทุนถูกจัดลำดับชั้นการวัดมูลค่ายุติธรรมอยู่ใน</w:t>
      </w:r>
      <w:r w:rsidR="00452930" w:rsidRPr="00553AB0">
        <w:rPr>
          <w:rFonts w:hint="cs"/>
          <w:sz w:val="30"/>
          <w:szCs w:val="30"/>
          <w:cs/>
        </w:rPr>
        <w:t xml:space="preserve">ระดับที่ </w:t>
      </w:r>
      <w:r w:rsidR="00012299" w:rsidRPr="00553AB0">
        <w:rPr>
          <w:sz w:val="30"/>
          <w:szCs w:val="30"/>
        </w:rPr>
        <w:t>3</w:t>
      </w:r>
      <w:r w:rsidR="0076570E" w:rsidRPr="00553AB0">
        <w:rPr>
          <w:rFonts w:ascii="AngsanaNew" w:hAnsi="AngsanaNew" w:cs="AngsanaNew"/>
          <w:sz w:val="30"/>
          <w:szCs w:val="30"/>
          <w:cs/>
        </w:rPr>
        <w:br w:type="page"/>
      </w:r>
    </w:p>
    <w:p w14:paraId="14F5061F" w14:textId="77777777" w:rsidR="00092727" w:rsidRPr="00553AB0" w:rsidRDefault="00092727" w:rsidP="00092727">
      <w:pPr>
        <w:spacing w:line="240" w:lineRule="auto"/>
        <w:ind w:left="900" w:right="562"/>
        <w:jc w:val="thaiDistribute"/>
        <w:rPr>
          <w:rFonts w:ascii="AngsanaNew" w:hAnsi="AngsanaNew"/>
          <w:sz w:val="30"/>
          <w:szCs w:val="30"/>
          <w:cs/>
        </w:rPr>
        <w:sectPr w:rsidR="00092727" w:rsidRPr="00553AB0" w:rsidSect="00C255AE">
          <w:footerReference w:type="default" r:id="rId15"/>
          <w:pgSz w:w="11909" w:h="16834" w:code="9"/>
          <w:pgMar w:top="1152" w:right="1109" w:bottom="1152" w:left="1143" w:header="720" w:footer="720" w:gutter="0"/>
          <w:cols w:space="737"/>
          <w:docGrid w:linePitch="326"/>
        </w:sectPr>
      </w:pPr>
    </w:p>
    <w:p w14:paraId="1E563DD2" w14:textId="25B4E616" w:rsidR="00EE365B" w:rsidRPr="00553AB0" w:rsidRDefault="00092727" w:rsidP="00CC36AB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lastRenderedPageBreak/>
        <w:t>ที่ดิน อาคารและอุปกรณ์</w:t>
      </w:r>
    </w:p>
    <w:tbl>
      <w:tblPr>
        <w:tblpPr w:leftFromText="180" w:rightFromText="180" w:vertAnchor="text" w:horzAnchor="margin" w:tblpXSpec="center" w:tblpY="196"/>
        <w:tblW w:w="15030" w:type="dxa"/>
        <w:tblLayout w:type="fixed"/>
        <w:tblLook w:val="01E0" w:firstRow="1" w:lastRow="1" w:firstColumn="1" w:lastColumn="1" w:noHBand="0" w:noVBand="0"/>
      </w:tblPr>
      <w:tblGrid>
        <w:gridCol w:w="3150"/>
        <w:gridCol w:w="693"/>
        <w:gridCol w:w="783"/>
        <w:gridCol w:w="236"/>
        <w:gridCol w:w="808"/>
        <w:gridCol w:w="245"/>
        <w:gridCol w:w="783"/>
        <w:gridCol w:w="236"/>
        <w:gridCol w:w="896"/>
        <w:gridCol w:w="243"/>
        <w:gridCol w:w="918"/>
        <w:gridCol w:w="236"/>
        <w:gridCol w:w="900"/>
        <w:gridCol w:w="243"/>
        <w:gridCol w:w="1152"/>
        <w:gridCol w:w="243"/>
        <w:gridCol w:w="837"/>
        <w:gridCol w:w="243"/>
        <w:gridCol w:w="1017"/>
        <w:gridCol w:w="243"/>
        <w:gridCol w:w="925"/>
      </w:tblGrid>
      <w:tr w:rsidR="00941844" w:rsidRPr="00553AB0" w14:paraId="09CA7077" w14:textId="77777777" w:rsidTr="00941844">
        <w:trPr>
          <w:trHeight w:val="20"/>
          <w:tblHeader/>
        </w:trPr>
        <w:tc>
          <w:tcPr>
            <w:tcW w:w="3150" w:type="dxa"/>
          </w:tcPr>
          <w:p w14:paraId="014F7465" w14:textId="77777777" w:rsidR="00941844" w:rsidRPr="00553AB0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60310016" w14:textId="77777777" w:rsidR="00941844" w:rsidRPr="00553AB0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52DD2B14" w14:textId="77777777" w:rsidR="00941844" w:rsidRPr="00553AB0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41844" w:rsidRPr="00553AB0" w14:paraId="7DF98FA1" w14:textId="77777777" w:rsidTr="00941844">
        <w:trPr>
          <w:trHeight w:val="20"/>
          <w:tblHeader/>
        </w:trPr>
        <w:tc>
          <w:tcPr>
            <w:tcW w:w="3150" w:type="dxa"/>
          </w:tcPr>
          <w:p w14:paraId="364942AC" w14:textId="77777777" w:rsidR="00941844" w:rsidRPr="00553AB0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338F983A" w14:textId="77777777" w:rsidR="00941844" w:rsidRPr="00553AB0" w:rsidRDefault="00941844">
            <w:pPr>
              <w:spacing w:line="240" w:lineRule="auto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  <w:r w:rsidRPr="00553AB0">
              <w:rPr>
                <w:rFonts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83" w:type="dxa"/>
            <w:vAlign w:val="bottom"/>
            <w:hideMark/>
          </w:tcPr>
          <w:p w14:paraId="26CFB772" w14:textId="77777777" w:rsidR="00941844" w:rsidRPr="00553AB0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09BD6A1B" w14:textId="77777777" w:rsidR="00941844" w:rsidRPr="00553AB0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429C518B" w14:textId="77777777" w:rsidR="00941844" w:rsidRPr="00553AB0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ส่วน</w:t>
            </w:r>
            <w:r w:rsidRPr="00553AB0">
              <w:rPr>
                <w:sz w:val="22"/>
                <w:szCs w:val="22"/>
              </w:rPr>
              <w:t xml:space="preserve">   </w:t>
            </w:r>
            <w:r w:rsidRPr="00553AB0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553AB0">
              <w:rPr>
                <w:sz w:val="22"/>
                <w:szCs w:val="22"/>
              </w:rPr>
              <w:t xml:space="preserve">  </w:t>
            </w:r>
            <w:r w:rsidRPr="00553AB0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01F12322" w14:textId="77777777" w:rsidR="00941844" w:rsidRPr="00553AB0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1ADD7677" w14:textId="77777777" w:rsidR="00941844" w:rsidRPr="00553AB0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3D168607" w14:textId="77777777" w:rsidR="00941844" w:rsidRPr="00553AB0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2420A05F" w14:textId="77777777" w:rsidR="00941844" w:rsidRPr="00553AB0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ส่วน</w:t>
            </w:r>
            <w:r w:rsidRPr="00553AB0">
              <w:rPr>
                <w:sz w:val="22"/>
                <w:szCs w:val="22"/>
              </w:rPr>
              <w:t xml:space="preserve">   </w:t>
            </w:r>
            <w:r w:rsidRPr="00553AB0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553AB0">
              <w:rPr>
                <w:sz w:val="22"/>
                <w:szCs w:val="22"/>
              </w:rPr>
              <w:t xml:space="preserve">  </w:t>
            </w:r>
            <w:r w:rsidRPr="00553AB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12B53096" w14:textId="77777777" w:rsidR="00941844" w:rsidRPr="00553AB0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4C159653" w14:textId="77777777" w:rsidR="00941844" w:rsidRPr="00553AB0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7334D1F4" w14:textId="77777777" w:rsidR="00941844" w:rsidRPr="00553AB0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4C677BBF" w14:textId="77777777" w:rsidR="00941844" w:rsidRPr="00553AB0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39031CD6" w14:textId="77777777" w:rsidR="00941844" w:rsidRPr="00553AB0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47761E66" w14:textId="77777777" w:rsidR="00941844" w:rsidRPr="00553AB0" w:rsidRDefault="00941844">
            <w:pPr>
              <w:spacing w:line="24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Pr="00553AB0">
              <w:rPr>
                <w:sz w:val="22"/>
                <w:szCs w:val="22"/>
              </w:rPr>
              <w:t xml:space="preserve">   </w:t>
            </w:r>
            <w:r w:rsidRPr="00553AB0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Pr="00553AB0">
              <w:rPr>
                <w:sz w:val="22"/>
                <w:szCs w:val="22"/>
              </w:rPr>
              <w:t xml:space="preserve">    </w:t>
            </w:r>
            <w:r w:rsidRPr="00553AB0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19791509" w14:textId="77777777" w:rsidR="00941844" w:rsidRPr="00553AB0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5528B5E9" w14:textId="77777777" w:rsidR="00941844" w:rsidRPr="00553AB0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15D79BF7" w14:textId="77777777" w:rsidR="00941844" w:rsidRPr="00553AB0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0B8710ED" w14:textId="77777777" w:rsidR="00941844" w:rsidRPr="00553AB0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553AB0">
              <w:rPr>
                <w:sz w:val="22"/>
                <w:szCs w:val="22"/>
              </w:rPr>
              <w:t xml:space="preserve">  </w:t>
            </w:r>
            <w:r w:rsidRPr="00553AB0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57A0FE6E" w14:textId="77777777" w:rsidR="00941844" w:rsidRPr="00553AB0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564DB3DA" w14:textId="77777777" w:rsidR="00941844" w:rsidRPr="00553AB0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941844" w:rsidRPr="00553AB0" w14:paraId="58BC768A" w14:textId="77777777" w:rsidTr="00941844">
        <w:trPr>
          <w:trHeight w:val="244"/>
          <w:tblHeader/>
        </w:trPr>
        <w:tc>
          <w:tcPr>
            <w:tcW w:w="3150" w:type="dxa"/>
            <w:vAlign w:val="bottom"/>
          </w:tcPr>
          <w:p w14:paraId="6A0800BB" w14:textId="77777777" w:rsidR="00941844" w:rsidRPr="00553AB0" w:rsidRDefault="0094184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5010FFD7" w14:textId="77777777" w:rsidR="00941844" w:rsidRPr="00553AB0" w:rsidRDefault="0094184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3733C940" w14:textId="77777777" w:rsidR="00941844" w:rsidRPr="00553AB0" w:rsidRDefault="00941844">
            <w:pPr>
              <w:spacing w:line="240" w:lineRule="auto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553AB0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41844" w:rsidRPr="00553AB0" w14:paraId="5050F873" w14:textId="77777777" w:rsidTr="00193C9A">
        <w:trPr>
          <w:trHeight w:val="20"/>
        </w:trPr>
        <w:tc>
          <w:tcPr>
            <w:tcW w:w="3150" w:type="dxa"/>
            <w:vAlign w:val="bottom"/>
            <w:hideMark/>
          </w:tcPr>
          <w:p w14:paraId="511C6140" w14:textId="77777777" w:rsidR="00941844" w:rsidRPr="00553AB0" w:rsidRDefault="00941844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553AB0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93" w:type="dxa"/>
          </w:tcPr>
          <w:p w14:paraId="48CBBB47" w14:textId="77777777" w:rsidR="00941844" w:rsidRPr="00553AB0" w:rsidRDefault="00941844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ADC6344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3D904B1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3795BDBD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069CC16C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46B503D5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2960D3AE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2A570C3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FE3A54F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B499194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062CF5A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B9A1CF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181748A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E60B32A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C634B7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4E11DE2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B4432EE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262A768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DBD1D8A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3B233264" w14:textId="77777777" w:rsidR="00941844" w:rsidRPr="00553AB0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193C9A" w:rsidRPr="00553AB0" w14:paraId="64FB5771" w14:textId="77777777" w:rsidTr="00193C9A">
        <w:trPr>
          <w:trHeight w:val="20"/>
        </w:trPr>
        <w:tc>
          <w:tcPr>
            <w:tcW w:w="3150" w:type="dxa"/>
            <w:vAlign w:val="bottom"/>
            <w:hideMark/>
          </w:tcPr>
          <w:p w14:paraId="4D58309D" w14:textId="53E4F1AB" w:rsidR="00193C9A" w:rsidRPr="00553AB0" w:rsidRDefault="00193C9A" w:rsidP="00193C9A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 w:rsidR="00012299" w:rsidRPr="00553AB0">
              <w:rPr>
                <w:sz w:val="22"/>
                <w:szCs w:val="22"/>
              </w:rPr>
              <w:t>1</w:t>
            </w:r>
            <w:r w:rsidRPr="00553AB0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012299" w:rsidRPr="00553AB0">
              <w:rPr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sz w:val="22"/>
                <w:szCs w:val="22"/>
              </w:rPr>
              <w:t>4</w:t>
            </w:r>
          </w:p>
        </w:tc>
        <w:tc>
          <w:tcPr>
            <w:tcW w:w="693" w:type="dxa"/>
          </w:tcPr>
          <w:p w14:paraId="4B4DD2E6" w14:textId="77777777" w:rsidR="00193C9A" w:rsidRPr="00553AB0" w:rsidRDefault="00193C9A" w:rsidP="00193C9A">
            <w:pPr>
              <w:spacing w:line="26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bottom"/>
          </w:tcPr>
          <w:p w14:paraId="03A08F8F" w14:textId="7E48D937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  <w:r w:rsidRPr="00553AB0">
              <w:rPr>
                <w:sz w:val="22"/>
                <w:szCs w:val="22"/>
              </w:rPr>
              <w:t>1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540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121</w:t>
            </w:r>
          </w:p>
        </w:tc>
        <w:tc>
          <w:tcPr>
            <w:tcW w:w="236" w:type="dxa"/>
            <w:vAlign w:val="bottom"/>
          </w:tcPr>
          <w:p w14:paraId="41B017CC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</w:tcPr>
          <w:p w14:paraId="1B8DC574" w14:textId="1D4DDD64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444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410</w:t>
            </w:r>
          </w:p>
        </w:tc>
        <w:tc>
          <w:tcPr>
            <w:tcW w:w="245" w:type="dxa"/>
          </w:tcPr>
          <w:p w14:paraId="28DCAC8A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bottom"/>
          </w:tcPr>
          <w:p w14:paraId="34D3E2DB" w14:textId="3C1FF9DF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5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415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812</w:t>
            </w:r>
          </w:p>
        </w:tc>
        <w:tc>
          <w:tcPr>
            <w:tcW w:w="236" w:type="dxa"/>
            <w:vAlign w:val="bottom"/>
          </w:tcPr>
          <w:p w14:paraId="3FB2B24B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bottom"/>
          </w:tcPr>
          <w:p w14:paraId="456EACB4" w14:textId="4128277E" w:rsidR="00193C9A" w:rsidRPr="00553AB0" w:rsidRDefault="00012299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540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663</w:t>
            </w:r>
          </w:p>
        </w:tc>
        <w:tc>
          <w:tcPr>
            <w:tcW w:w="243" w:type="dxa"/>
            <w:vAlign w:val="bottom"/>
          </w:tcPr>
          <w:p w14:paraId="41E45DD7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vAlign w:val="bottom"/>
          </w:tcPr>
          <w:p w14:paraId="70F0E2E2" w14:textId="6C99D92E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12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487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623</w:t>
            </w:r>
          </w:p>
        </w:tc>
        <w:tc>
          <w:tcPr>
            <w:tcW w:w="236" w:type="dxa"/>
            <w:vAlign w:val="bottom"/>
          </w:tcPr>
          <w:p w14:paraId="643CF9E0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24AF74C" w14:textId="1A812D3E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454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315</w:t>
            </w:r>
          </w:p>
        </w:tc>
        <w:tc>
          <w:tcPr>
            <w:tcW w:w="243" w:type="dxa"/>
            <w:vAlign w:val="bottom"/>
          </w:tcPr>
          <w:p w14:paraId="60FDC7D1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2E79963" w14:textId="3400A70D" w:rsidR="00193C9A" w:rsidRPr="00553AB0" w:rsidRDefault="00012299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122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990</w:t>
            </w:r>
          </w:p>
        </w:tc>
        <w:tc>
          <w:tcPr>
            <w:tcW w:w="243" w:type="dxa"/>
          </w:tcPr>
          <w:p w14:paraId="09F41321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vAlign w:val="bottom"/>
          </w:tcPr>
          <w:p w14:paraId="738E9A40" w14:textId="2436EF4B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="00193C9A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722</w:t>
            </w:r>
          </w:p>
        </w:tc>
        <w:tc>
          <w:tcPr>
            <w:tcW w:w="243" w:type="dxa"/>
            <w:vAlign w:val="bottom"/>
          </w:tcPr>
          <w:p w14:paraId="40C0821A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vAlign w:val="bottom"/>
          </w:tcPr>
          <w:p w14:paraId="344BE98D" w14:textId="07C72173" w:rsidR="00193C9A" w:rsidRPr="00553AB0" w:rsidRDefault="00012299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015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913</w:t>
            </w:r>
          </w:p>
        </w:tc>
        <w:tc>
          <w:tcPr>
            <w:tcW w:w="243" w:type="dxa"/>
            <w:vAlign w:val="bottom"/>
          </w:tcPr>
          <w:p w14:paraId="5F4B9259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vAlign w:val="bottom"/>
          </w:tcPr>
          <w:p w14:paraId="713A4F26" w14:textId="23DE6E85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24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203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569</w:t>
            </w:r>
          </w:p>
        </w:tc>
      </w:tr>
      <w:tr w:rsidR="00193C9A" w:rsidRPr="00553AB0" w14:paraId="53E1894D" w14:textId="77777777" w:rsidTr="001E4CE3">
        <w:trPr>
          <w:trHeight w:val="20"/>
        </w:trPr>
        <w:tc>
          <w:tcPr>
            <w:tcW w:w="3150" w:type="dxa"/>
            <w:vAlign w:val="bottom"/>
            <w:hideMark/>
          </w:tcPr>
          <w:p w14:paraId="195686F5" w14:textId="77777777" w:rsidR="00193C9A" w:rsidRPr="00553AB0" w:rsidRDefault="00193C9A" w:rsidP="00193C9A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278436FA" w14:textId="77777777" w:rsidR="00193C9A" w:rsidRPr="00553AB0" w:rsidRDefault="00193C9A" w:rsidP="00193C9A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63DE3B9" w14:textId="42717877" w:rsidR="00193C9A" w:rsidRPr="00553AB0" w:rsidRDefault="00193C9A" w:rsidP="00193C9A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F55EDF2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7E965086" w14:textId="23B3F965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2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253</w:t>
            </w:r>
          </w:p>
        </w:tc>
        <w:tc>
          <w:tcPr>
            <w:tcW w:w="245" w:type="dxa"/>
          </w:tcPr>
          <w:p w14:paraId="679C2F4C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DCF51F2" w14:textId="42088912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446</w:t>
            </w:r>
          </w:p>
        </w:tc>
        <w:tc>
          <w:tcPr>
            <w:tcW w:w="236" w:type="dxa"/>
            <w:vAlign w:val="bottom"/>
          </w:tcPr>
          <w:p w14:paraId="45879ADD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E4CE420" w14:textId="44A8ABAC" w:rsidR="00193C9A" w:rsidRPr="00553AB0" w:rsidRDefault="00012299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4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697</w:t>
            </w:r>
          </w:p>
        </w:tc>
        <w:tc>
          <w:tcPr>
            <w:tcW w:w="243" w:type="dxa"/>
            <w:vAlign w:val="bottom"/>
          </w:tcPr>
          <w:p w14:paraId="66D8A9A4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20F0E8E6" w14:textId="368630B9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87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849</w:t>
            </w:r>
          </w:p>
        </w:tc>
        <w:tc>
          <w:tcPr>
            <w:tcW w:w="236" w:type="dxa"/>
            <w:vAlign w:val="bottom"/>
          </w:tcPr>
          <w:p w14:paraId="55237DBF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9BD916" w14:textId="55C2C496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20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222</w:t>
            </w:r>
          </w:p>
        </w:tc>
        <w:tc>
          <w:tcPr>
            <w:tcW w:w="243" w:type="dxa"/>
            <w:vAlign w:val="bottom"/>
          </w:tcPr>
          <w:p w14:paraId="6EE3EC84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8F587C1" w14:textId="24725DE6" w:rsidR="00193C9A" w:rsidRPr="00553AB0" w:rsidRDefault="00012299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31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170</w:t>
            </w:r>
          </w:p>
        </w:tc>
        <w:tc>
          <w:tcPr>
            <w:tcW w:w="243" w:type="dxa"/>
          </w:tcPr>
          <w:p w14:paraId="3E65BE12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03992E7" w14:textId="68918CC3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30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645</w:t>
            </w:r>
          </w:p>
        </w:tc>
        <w:tc>
          <w:tcPr>
            <w:tcW w:w="243" w:type="dxa"/>
            <w:vAlign w:val="bottom"/>
          </w:tcPr>
          <w:p w14:paraId="1BC58402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0365FD46" w14:textId="2EABFD91" w:rsidR="00193C9A" w:rsidRPr="00553AB0" w:rsidRDefault="00012299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2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585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790</w:t>
            </w:r>
          </w:p>
        </w:tc>
        <w:tc>
          <w:tcPr>
            <w:tcW w:w="243" w:type="dxa"/>
            <w:vAlign w:val="bottom"/>
          </w:tcPr>
          <w:p w14:paraId="7AB210E9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C3FBA7A" w14:textId="5E4C88AA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2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764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072</w:t>
            </w:r>
          </w:p>
        </w:tc>
      </w:tr>
      <w:tr w:rsidR="00193C9A" w:rsidRPr="00553AB0" w14:paraId="5437F9F4" w14:textId="77777777" w:rsidTr="001E4CE3">
        <w:trPr>
          <w:trHeight w:val="20"/>
        </w:trPr>
        <w:tc>
          <w:tcPr>
            <w:tcW w:w="3150" w:type="dxa"/>
            <w:vAlign w:val="bottom"/>
            <w:hideMark/>
          </w:tcPr>
          <w:p w14:paraId="0E5D248B" w14:textId="77777777" w:rsidR="00193C9A" w:rsidRPr="00553AB0" w:rsidRDefault="00193C9A" w:rsidP="00193C9A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เพิ่มขึ้นจากการซื้อธุรกิจ</w:t>
            </w:r>
          </w:p>
        </w:tc>
        <w:tc>
          <w:tcPr>
            <w:tcW w:w="693" w:type="dxa"/>
            <w:hideMark/>
          </w:tcPr>
          <w:p w14:paraId="264FAC9C" w14:textId="71A1F921" w:rsidR="00193C9A" w:rsidRPr="00553AB0" w:rsidRDefault="00012299" w:rsidP="00193C9A">
            <w:pPr>
              <w:spacing w:line="26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553AB0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783" w:type="dxa"/>
            <w:vAlign w:val="bottom"/>
          </w:tcPr>
          <w:p w14:paraId="599D946B" w14:textId="22148F53" w:rsidR="00193C9A" w:rsidRPr="00553AB0" w:rsidRDefault="00193C9A" w:rsidP="00193C9A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D53AC1C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5DFE5C7A" w14:textId="50D95D05" w:rsidR="00193C9A" w:rsidRPr="00553AB0" w:rsidRDefault="00193C9A" w:rsidP="00193C9A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022E97E7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0863BC1" w14:textId="4BA3D2C1" w:rsidR="00193C9A" w:rsidRPr="00553AB0" w:rsidRDefault="00193C9A" w:rsidP="00761976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8AF35DB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4B1DBC4" w14:textId="308AD236" w:rsidR="00193C9A" w:rsidRPr="00553AB0" w:rsidRDefault="00193C9A" w:rsidP="00193C9A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648B370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E18A33C" w14:textId="5224B03B" w:rsidR="00193C9A" w:rsidRPr="00553AB0" w:rsidRDefault="00193C9A" w:rsidP="00761976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23AFC94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BF8940F" w14:textId="11752FA7" w:rsidR="00193C9A" w:rsidRPr="00553AB0" w:rsidRDefault="00193C9A" w:rsidP="00193C9A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A54B235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E455BEC" w14:textId="5C7C9335" w:rsidR="00193C9A" w:rsidRPr="00553AB0" w:rsidRDefault="00012299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158</w:t>
            </w:r>
          </w:p>
        </w:tc>
        <w:tc>
          <w:tcPr>
            <w:tcW w:w="243" w:type="dxa"/>
          </w:tcPr>
          <w:p w14:paraId="15E416D9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A4D3974" w14:textId="1EAB2A3B" w:rsidR="00193C9A" w:rsidRPr="00553AB0" w:rsidRDefault="00193C9A" w:rsidP="00193C9A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FA200F1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50AE34E" w14:textId="6C779D3A" w:rsidR="00193C9A" w:rsidRPr="00553AB0" w:rsidRDefault="00193C9A" w:rsidP="00193C9A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DBF2BA9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9FAC3D7" w14:textId="4AA6796F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158</w:t>
            </w:r>
          </w:p>
        </w:tc>
      </w:tr>
      <w:tr w:rsidR="00193C9A" w:rsidRPr="00553AB0" w14:paraId="034AD17B" w14:textId="77777777" w:rsidTr="001E4CE3">
        <w:trPr>
          <w:trHeight w:val="20"/>
        </w:trPr>
        <w:tc>
          <w:tcPr>
            <w:tcW w:w="3150" w:type="dxa"/>
            <w:vAlign w:val="bottom"/>
            <w:hideMark/>
          </w:tcPr>
          <w:p w14:paraId="027CE03C" w14:textId="77777777" w:rsidR="00193C9A" w:rsidRPr="00553AB0" w:rsidRDefault="00193C9A" w:rsidP="00193C9A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0BB30211" w14:textId="77777777" w:rsidR="00193C9A" w:rsidRPr="00553AB0" w:rsidRDefault="00193C9A" w:rsidP="00193C9A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D62F65B" w14:textId="679E4028" w:rsidR="00193C9A" w:rsidRPr="00553AB0" w:rsidRDefault="00193C9A" w:rsidP="00193C9A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891EA07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</w:tcPr>
          <w:p w14:paraId="60CBC52A" w14:textId="2A70934D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43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725</w:t>
            </w:r>
          </w:p>
        </w:tc>
        <w:tc>
          <w:tcPr>
            <w:tcW w:w="245" w:type="dxa"/>
          </w:tcPr>
          <w:p w14:paraId="0457C60F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655F335" w14:textId="6E1AA3BE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435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838</w:t>
            </w:r>
          </w:p>
        </w:tc>
        <w:tc>
          <w:tcPr>
            <w:tcW w:w="236" w:type="dxa"/>
            <w:vAlign w:val="bottom"/>
          </w:tcPr>
          <w:p w14:paraId="1A601637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3410D46" w14:textId="6BCE575D" w:rsidR="00193C9A" w:rsidRPr="00553AB0" w:rsidRDefault="00012299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145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979</w:t>
            </w:r>
          </w:p>
        </w:tc>
        <w:tc>
          <w:tcPr>
            <w:tcW w:w="243" w:type="dxa"/>
            <w:vAlign w:val="bottom"/>
          </w:tcPr>
          <w:p w14:paraId="21A739B5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275D9139" w14:textId="569AA9A6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2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575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820</w:t>
            </w:r>
          </w:p>
        </w:tc>
        <w:tc>
          <w:tcPr>
            <w:tcW w:w="236" w:type="dxa"/>
            <w:vAlign w:val="bottom"/>
          </w:tcPr>
          <w:p w14:paraId="4B990196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7DEB514" w14:textId="4350D14F" w:rsidR="00193C9A" w:rsidRPr="00553AB0" w:rsidRDefault="00193C9A" w:rsidP="00193C9A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5D59516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DC53826" w14:textId="18A6DBB2" w:rsidR="00193C9A" w:rsidRPr="00553AB0" w:rsidRDefault="00012299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20</w:t>
            </w:r>
            <w:r w:rsidR="00193C9A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555</w:t>
            </w:r>
          </w:p>
        </w:tc>
        <w:tc>
          <w:tcPr>
            <w:tcW w:w="243" w:type="dxa"/>
          </w:tcPr>
          <w:p w14:paraId="0207C467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F06588A" w14:textId="3DA28541" w:rsidR="00193C9A" w:rsidRPr="00553AB0" w:rsidRDefault="00193C9A" w:rsidP="00193C9A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57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116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346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317F9E06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07DE085A" w14:textId="6EDF6FF4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3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105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571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6BF312B3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7214B18" w14:textId="1C127B4B" w:rsidR="00193C9A" w:rsidRPr="00553AB0" w:rsidRDefault="00193C9A" w:rsidP="00193C9A">
            <w:pPr>
              <w:tabs>
                <w:tab w:val="left" w:pos="358"/>
              </w:tabs>
              <w:spacing w:line="26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3C9A" w:rsidRPr="00553AB0" w14:paraId="0CA72B1D" w14:textId="77777777" w:rsidTr="001E4CE3">
        <w:trPr>
          <w:trHeight w:val="20"/>
        </w:trPr>
        <w:tc>
          <w:tcPr>
            <w:tcW w:w="3150" w:type="dxa"/>
            <w:vAlign w:val="bottom"/>
            <w:hideMark/>
          </w:tcPr>
          <w:p w14:paraId="68531587" w14:textId="46FD1F61" w:rsidR="00193C9A" w:rsidRPr="00553AB0" w:rsidRDefault="00193C9A" w:rsidP="00193C9A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โอนไปสินค้าคงเหลือ</w:t>
            </w:r>
          </w:p>
        </w:tc>
        <w:tc>
          <w:tcPr>
            <w:tcW w:w="693" w:type="dxa"/>
          </w:tcPr>
          <w:p w14:paraId="566DBE93" w14:textId="77777777" w:rsidR="00193C9A" w:rsidRPr="00553AB0" w:rsidRDefault="00193C9A" w:rsidP="00193C9A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B34F8C6" w14:textId="748750FB" w:rsidR="00193C9A" w:rsidRPr="00553AB0" w:rsidRDefault="00193C9A" w:rsidP="00193C9A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A38A8EF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AB5ACF7" w14:textId="119C5D6D" w:rsidR="00193C9A" w:rsidRPr="00553AB0" w:rsidRDefault="00193C9A" w:rsidP="00193C9A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26B97F43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553E6D0" w14:textId="6B79D368" w:rsidR="00193C9A" w:rsidRPr="00553AB0" w:rsidRDefault="00193C9A" w:rsidP="00193C9A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ECA7940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89A7539" w14:textId="733FFFF1" w:rsidR="00193C9A" w:rsidRPr="00553AB0" w:rsidRDefault="00193C9A" w:rsidP="00193C9A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88FF7FB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6291DB8" w14:textId="44CB92AF" w:rsidR="00193C9A" w:rsidRPr="00553AB0" w:rsidRDefault="00193C9A" w:rsidP="00193C9A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265E4E6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0B2937" w14:textId="01CBBCAB" w:rsidR="00193C9A" w:rsidRPr="00553AB0" w:rsidRDefault="00193C9A" w:rsidP="00193C9A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938FEC4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A92929A" w14:textId="3C9ADF7C" w:rsidR="00193C9A" w:rsidRPr="00553AB0" w:rsidRDefault="00193C9A" w:rsidP="00193C9A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40ED8EB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48A460F9" w14:textId="52C4F65B" w:rsidR="00193C9A" w:rsidRPr="00553AB0" w:rsidRDefault="00193C9A" w:rsidP="00193C9A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57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80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059</w:t>
            </w:r>
            <w:r w:rsidRPr="00553AB0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652913BC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3E706FC" w14:textId="551EEBE2" w:rsidR="00193C9A" w:rsidRPr="00553AB0" w:rsidRDefault="00193C9A" w:rsidP="00193C9A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103DCC6" w14:textId="77777777" w:rsidR="00193C9A" w:rsidRPr="00553AB0" w:rsidRDefault="00193C9A" w:rsidP="00193C9A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C3948B6" w14:textId="5351118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  <w:cs/>
              </w:rPr>
              <w:t>(</w:t>
            </w:r>
            <w:r w:rsidR="00012299" w:rsidRPr="00553AB0">
              <w:rPr>
                <w:sz w:val="22"/>
                <w:szCs w:val="22"/>
              </w:rPr>
              <w:t>80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059</w:t>
            </w:r>
            <w:r w:rsidRPr="00553AB0">
              <w:rPr>
                <w:sz w:val="22"/>
                <w:szCs w:val="22"/>
                <w:cs/>
              </w:rPr>
              <w:t>)</w:t>
            </w:r>
          </w:p>
        </w:tc>
      </w:tr>
      <w:tr w:rsidR="00193C9A" w:rsidRPr="00553AB0" w14:paraId="4F35CE21" w14:textId="77777777" w:rsidTr="001E4CE3">
        <w:trPr>
          <w:trHeight w:val="20"/>
        </w:trPr>
        <w:tc>
          <w:tcPr>
            <w:tcW w:w="3150" w:type="dxa"/>
            <w:vAlign w:val="bottom"/>
            <w:hideMark/>
          </w:tcPr>
          <w:p w14:paraId="2C02C6E3" w14:textId="77777777" w:rsidR="00193C9A" w:rsidRPr="00553AB0" w:rsidRDefault="00193C9A" w:rsidP="00193C9A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จำหน่าย และตัดจำหน่าย</w:t>
            </w:r>
          </w:p>
        </w:tc>
        <w:tc>
          <w:tcPr>
            <w:tcW w:w="693" w:type="dxa"/>
          </w:tcPr>
          <w:p w14:paraId="0194C99C" w14:textId="77777777" w:rsidR="00193C9A" w:rsidRPr="00553AB0" w:rsidRDefault="00193C9A" w:rsidP="00193C9A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40722AA" w14:textId="6400B314" w:rsidR="00193C9A" w:rsidRPr="00553AB0" w:rsidRDefault="00193C9A" w:rsidP="00193C9A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0C9A80D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3340ED4A" w14:textId="6A923460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3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263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</w:tcPr>
          <w:p w14:paraId="5CDBFF4E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EDE41DA" w14:textId="5426F7ED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56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847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2F914554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31D682D" w14:textId="54001DEB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5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959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4A327D2F" w14:textId="77777777" w:rsidR="00193C9A" w:rsidRPr="00553AB0" w:rsidRDefault="00193C9A" w:rsidP="00193C9A">
            <w:pPr>
              <w:tabs>
                <w:tab w:val="decimal" w:pos="1033"/>
              </w:tabs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8" w:type="dxa"/>
            <w:vAlign w:val="bottom"/>
          </w:tcPr>
          <w:p w14:paraId="0DF95137" w14:textId="48C009A7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76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268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30AD55FE" w14:textId="77777777" w:rsidR="00193C9A" w:rsidRPr="00553AB0" w:rsidRDefault="00193C9A" w:rsidP="00193C9A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4C8AECB" w14:textId="49B0A560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13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149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21E65A18" w14:textId="77777777" w:rsidR="00193C9A" w:rsidRPr="00553AB0" w:rsidRDefault="00193C9A" w:rsidP="00193C9A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D1B14FA" w14:textId="049F3F19" w:rsidR="00193C9A" w:rsidRPr="00553AB0" w:rsidRDefault="00193C9A" w:rsidP="00193C9A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17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762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33006E86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29CCAE5" w14:textId="7FCCFA6A" w:rsidR="00193C9A" w:rsidRPr="00553AB0" w:rsidRDefault="00193C9A" w:rsidP="00193C9A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57" w:firstLine="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14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140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44208038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2DE3B3B2" w14:textId="1E1D4A78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2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650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137174DB" w14:textId="77777777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29CAA16" w14:textId="6193FED6" w:rsidR="00193C9A" w:rsidRPr="00553AB0" w:rsidRDefault="00193C9A" w:rsidP="00193C9A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190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038</w:t>
            </w:r>
            <w:r w:rsidRPr="00553AB0">
              <w:rPr>
                <w:sz w:val="22"/>
                <w:szCs w:val="22"/>
              </w:rPr>
              <w:t>)</w:t>
            </w:r>
          </w:p>
        </w:tc>
      </w:tr>
      <w:tr w:rsidR="00193C9A" w:rsidRPr="00553AB0" w14:paraId="02768B61" w14:textId="77777777" w:rsidTr="001E4CE3">
        <w:trPr>
          <w:trHeight w:val="20"/>
        </w:trPr>
        <w:tc>
          <w:tcPr>
            <w:tcW w:w="3150" w:type="dxa"/>
            <w:vAlign w:val="bottom"/>
            <w:hideMark/>
          </w:tcPr>
          <w:p w14:paraId="5E31B469" w14:textId="77777777" w:rsidR="00193C9A" w:rsidRPr="00553AB0" w:rsidRDefault="00193C9A" w:rsidP="00193C9A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553AB0">
              <w:rPr>
                <w:sz w:val="22"/>
                <w:szCs w:val="22"/>
              </w:rPr>
              <w:br/>
            </w:r>
            <w:r w:rsidRPr="00553AB0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33E30A9E" w14:textId="77777777" w:rsidR="00193C9A" w:rsidRPr="00553AB0" w:rsidRDefault="00193C9A" w:rsidP="00193C9A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B2D83" w14:textId="0B9DFE4C" w:rsidR="00193C9A" w:rsidRPr="007D5834" w:rsidRDefault="00193C9A" w:rsidP="007D5834">
            <w:pPr>
              <w:spacing w:line="260" w:lineRule="exact"/>
              <w:ind w:left="-108" w:right="-60"/>
              <w:jc w:val="right"/>
              <w:rPr>
                <w:sz w:val="22"/>
                <w:szCs w:val="22"/>
                <w:cs/>
              </w:rPr>
            </w:pPr>
            <w:r w:rsidRPr="007D5834">
              <w:rPr>
                <w:sz w:val="22"/>
                <w:szCs w:val="22"/>
              </w:rPr>
              <w:t>(</w:t>
            </w:r>
            <w:r w:rsidR="00012299" w:rsidRPr="007D5834">
              <w:rPr>
                <w:sz w:val="22"/>
                <w:szCs w:val="22"/>
              </w:rPr>
              <w:t>56</w:t>
            </w:r>
            <w:r w:rsidRPr="007D5834">
              <w:rPr>
                <w:sz w:val="22"/>
                <w:szCs w:val="22"/>
              </w:rPr>
              <w:t>,</w:t>
            </w:r>
            <w:r w:rsidR="00012299" w:rsidRPr="007D5834">
              <w:rPr>
                <w:sz w:val="22"/>
                <w:szCs w:val="22"/>
              </w:rPr>
              <w:t>897</w:t>
            </w:r>
            <w:r w:rsidRPr="007D5834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35ADB376" w14:textId="77777777" w:rsidR="00193C9A" w:rsidRPr="00553AB0" w:rsidRDefault="00193C9A" w:rsidP="00193C9A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A8A89" w14:textId="4DF4CDD5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3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290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</w:tcPr>
          <w:p w14:paraId="6C318D59" w14:textId="77777777" w:rsidR="00193C9A" w:rsidRPr="00553AB0" w:rsidRDefault="00193C9A" w:rsidP="00193C9A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87888" w14:textId="613C34F5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115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267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1404D426" w14:textId="77777777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B6802" w14:textId="053B63F7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34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659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1FE1E307" w14:textId="77777777" w:rsidR="00193C9A" w:rsidRPr="00553AB0" w:rsidRDefault="00193C9A" w:rsidP="00193C9A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F5644" w14:textId="3670E023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80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206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282D3690" w14:textId="77777777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2ED34" w14:textId="0330BB28" w:rsidR="00193C9A" w:rsidRPr="00553AB0" w:rsidRDefault="00193C9A" w:rsidP="00193C9A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1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562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44A2DB40" w14:textId="77777777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20DA7" w14:textId="2C806673" w:rsidR="00193C9A" w:rsidRPr="00553AB0" w:rsidRDefault="00193C9A" w:rsidP="00193C9A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0" w:firstLine="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26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632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4D928C9E" w14:textId="77777777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297825" w14:textId="10EDAEAD" w:rsidR="00193C9A" w:rsidRPr="00553AB0" w:rsidRDefault="00193C9A" w:rsidP="00193C9A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3F2E8BF" w14:textId="77777777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7E843" w14:textId="7BCCB6EE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523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1DF63C5E" w14:textId="77777777" w:rsidR="00193C9A" w:rsidRPr="00553AB0" w:rsidRDefault="00193C9A" w:rsidP="00193C9A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69674" w14:textId="2E117869" w:rsidR="00193C9A" w:rsidRPr="00553AB0" w:rsidRDefault="00193C9A" w:rsidP="00193C9A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319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036</w:t>
            </w:r>
            <w:r w:rsidRPr="00553AB0">
              <w:rPr>
                <w:sz w:val="22"/>
                <w:szCs w:val="22"/>
              </w:rPr>
              <w:t>)</w:t>
            </w:r>
          </w:p>
        </w:tc>
      </w:tr>
      <w:tr w:rsidR="00193C9A" w:rsidRPr="00553AB0" w14:paraId="0D71D8E4" w14:textId="77777777" w:rsidTr="001E4CE3">
        <w:trPr>
          <w:trHeight w:val="20"/>
        </w:trPr>
        <w:tc>
          <w:tcPr>
            <w:tcW w:w="3150" w:type="dxa"/>
            <w:vAlign w:val="bottom"/>
            <w:hideMark/>
          </w:tcPr>
          <w:p w14:paraId="18CDB44D" w14:textId="55069FAB" w:rsidR="00193C9A" w:rsidRPr="00553AB0" w:rsidRDefault="00193C9A" w:rsidP="00193C9A">
            <w:pPr>
              <w:spacing w:line="26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299" w:rsidRPr="00553AB0">
              <w:rPr>
                <w:b/>
                <w:bCs/>
                <w:sz w:val="22"/>
                <w:szCs w:val="22"/>
              </w:rPr>
              <w:t>31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012299" w:rsidRPr="00553AB0">
              <w:rPr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b/>
                <w:bCs/>
                <w:sz w:val="22"/>
                <w:szCs w:val="22"/>
              </w:rPr>
              <w:t>4</w:t>
            </w:r>
            <w:r w:rsidRPr="00553AB0">
              <w:rPr>
                <w:b/>
                <w:bCs/>
                <w:sz w:val="22"/>
                <w:szCs w:val="22"/>
              </w:rPr>
              <w:t xml:space="preserve"> 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 w:rsidR="00012299" w:rsidRPr="00553AB0">
              <w:rPr>
                <w:b/>
                <w:bCs/>
                <w:sz w:val="22"/>
                <w:szCs w:val="22"/>
              </w:rPr>
              <w:t>1</w:t>
            </w:r>
            <w:r w:rsidRPr="00553AB0">
              <w:rPr>
                <w:b/>
                <w:bCs/>
                <w:sz w:val="22"/>
                <w:szCs w:val="22"/>
              </w:rPr>
              <w:t xml:space="preserve"> 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012299" w:rsidRPr="00553AB0">
              <w:rPr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93" w:type="dxa"/>
          </w:tcPr>
          <w:p w14:paraId="268A99F6" w14:textId="77777777" w:rsidR="00193C9A" w:rsidRPr="00553AB0" w:rsidRDefault="00193C9A" w:rsidP="00193C9A">
            <w:pPr>
              <w:spacing w:line="26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12E63" w14:textId="5205CB1F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53AB0">
              <w:rPr>
                <w:b/>
                <w:bCs/>
                <w:sz w:val="22"/>
                <w:szCs w:val="22"/>
              </w:rPr>
              <w:t>1</w:t>
            </w:r>
            <w:r w:rsidR="00193C9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483</w:t>
            </w:r>
            <w:r w:rsidR="00193C9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224</w:t>
            </w:r>
          </w:p>
        </w:tc>
        <w:tc>
          <w:tcPr>
            <w:tcW w:w="236" w:type="dxa"/>
            <w:vAlign w:val="bottom"/>
          </w:tcPr>
          <w:p w14:paraId="159D5266" w14:textId="77777777" w:rsidR="00193C9A" w:rsidRPr="00553AB0" w:rsidRDefault="00193C9A" w:rsidP="00193C9A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EE301" w14:textId="4CCA932D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483</w:t>
            </w:r>
            <w:r w:rsidR="00193C9A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835</w:t>
            </w:r>
          </w:p>
        </w:tc>
        <w:tc>
          <w:tcPr>
            <w:tcW w:w="245" w:type="dxa"/>
          </w:tcPr>
          <w:p w14:paraId="6C076FEF" w14:textId="77777777" w:rsidR="00193C9A" w:rsidRPr="00553AB0" w:rsidRDefault="00193C9A" w:rsidP="00193C9A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5E041B" w14:textId="49784B72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5</w:t>
            </w:r>
            <w:r w:rsidR="00193C9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680</w:t>
            </w:r>
            <w:r w:rsidR="00193C9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982</w:t>
            </w:r>
          </w:p>
        </w:tc>
        <w:tc>
          <w:tcPr>
            <w:tcW w:w="236" w:type="dxa"/>
            <w:vAlign w:val="bottom"/>
          </w:tcPr>
          <w:p w14:paraId="55D06962" w14:textId="77777777" w:rsidR="00193C9A" w:rsidRPr="00553AB0" w:rsidRDefault="00193C9A" w:rsidP="00193C9A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67ABE5" w14:textId="71287241" w:rsidR="00193C9A" w:rsidRPr="00553AB0" w:rsidRDefault="00012299" w:rsidP="00193C9A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1</w:t>
            </w:r>
            <w:r w:rsidR="00193C9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650</w:t>
            </w:r>
            <w:r w:rsidR="00193C9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721</w:t>
            </w:r>
          </w:p>
        </w:tc>
        <w:tc>
          <w:tcPr>
            <w:tcW w:w="243" w:type="dxa"/>
            <w:vAlign w:val="bottom"/>
          </w:tcPr>
          <w:p w14:paraId="1F3A3B1F" w14:textId="77777777" w:rsidR="00193C9A" w:rsidRPr="00553AB0" w:rsidRDefault="00193C9A" w:rsidP="00193C9A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FAE051" w14:textId="012D8673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14</w:t>
            </w:r>
            <w:r w:rsidR="00193C9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994</w:t>
            </w:r>
            <w:r w:rsidR="00193C9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818</w:t>
            </w:r>
          </w:p>
        </w:tc>
        <w:tc>
          <w:tcPr>
            <w:tcW w:w="236" w:type="dxa"/>
            <w:vAlign w:val="bottom"/>
          </w:tcPr>
          <w:p w14:paraId="0E7C44EB" w14:textId="77777777" w:rsidR="00193C9A" w:rsidRPr="00553AB0" w:rsidRDefault="00193C9A" w:rsidP="00193C9A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6C9568" w14:textId="69F70E75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459</w:t>
            </w:r>
            <w:r w:rsidR="00193C9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826</w:t>
            </w:r>
          </w:p>
        </w:tc>
        <w:tc>
          <w:tcPr>
            <w:tcW w:w="243" w:type="dxa"/>
            <w:vAlign w:val="bottom"/>
          </w:tcPr>
          <w:p w14:paraId="70AC8CCC" w14:textId="77777777" w:rsidR="00193C9A" w:rsidRPr="00553AB0" w:rsidRDefault="00193C9A" w:rsidP="00193C9A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25C08" w14:textId="02B4B17F" w:rsidR="00193C9A" w:rsidRPr="00553AB0" w:rsidRDefault="00012299" w:rsidP="00193C9A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1</w:t>
            </w:r>
            <w:r w:rsidR="00193C9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130</w:t>
            </w:r>
            <w:r w:rsidR="00193C9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479</w:t>
            </w:r>
          </w:p>
        </w:tc>
        <w:tc>
          <w:tcPr>
            <w:tcW w:w="243" w:type="dxa"/>
          </w:tcPr>
          <w:p w14:paraId="3DB1645E" w14:textId="77777777" w:rsidR="00193C9A" w:rsidRPr="00553AB0" w:rsidRDefault="00193C9A" w:rsidP="00193C9A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42C3C" w14:textId="36514A35" w:rsidR="00193C9A" w:rsidRPr="00553AB0" w:rsidRDefault="00012299" w:rsidP="00193C9A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193C9A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822</w:t>
            </w:r>
          </w:p>
        </w:tc>
        <w:tc>
          <w:tcPr>
            <w:tcW w:w="243" w:type="dxa"/>
            <w:vAlign w:val="bottom"/>
          </w:tcPr>
          <w:p w14:paraId="7301DB93" w14:textId="77777777" w:rsidR="00193C9A" w:rsidRPr="00553AB0" w:rsidRDefault="00193C9A" w:rsidP="00193C9A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51982E" w14:textId="1B56F108" w:rsidR="00193C9A" w:rsidRPr="00553AB0" w:rsidRDefault="00012299" w:rsidP="00193C9A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492</w:t>
            </w:r>
            <w:r w:rsidR="00193C9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959</w:t>
            </w:r>
          </w:p>
        </w:tc>
        <w:tc>
          <w:tcPr>
            <w:tcW w:w="243" w:type="dxa"/>
            <w:vAlign w:val="bottom"/>
          </w:tcPr>
          <w:p w14:paraId="3A47E744" w14:textId="77777777" w:rsidR="00193C9A" w:rsidRPr="00553AB0" w:rsidRDefault="00193C9A" w:rsidP="00193C9A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FEB46" w14:textId="63A32C84" w:rsidR="00193C9A" w:rsidRPr="00553AB0" w:rsidRDefault="00012299" w:rsidP="00193C9A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26</w:t>
            </w:r>
            <w:r w:rsidR="00193C9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378</w:t>
            </w:r>
            <w:r w:rsidR="00193C9A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666</w:t>
            </w:r>
          </w:p>
        </w:tc>
      </w:tr>
      <w:tr w:rsidR="008975CF" w:rsidRPr="00553AB0" w14:paraId="27F5686B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4448F6D5" w14:textId="77777777" w:rsidR="008975CF" w:rsidRPr="00553AB0" w:rsidRDefault="008975CF" w:rsidP="008975C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3E3217FB" w14:textId="77777777" w:rsidR="008975CF" w:rsidRPr="00553AB0" w:rsidRDefault="008975CF" w:rsidP="008975CF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22CEC06B" w14:textId="7878E5DF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927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70B8803E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11CAD47" w14:textId="7263C4BE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303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center"/>
          </w:tcPr>
          <w:p w14:paraId="74306637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7FCE3BB2" w14:textId="6BAFBDDB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657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5D5154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A9DF0C6" w14:textId="0E72628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182ACDAC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D210F22" w14:textId="6339AF2B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173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476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384E686A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30874EA" w14:textId="180F55A5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6679F6A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FF7F646" w14:textId="43DBADBC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853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16AFCF92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1BADC7E" w14:textId="5E3BC0FA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724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28A9C06A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1347790E" w14:textId="341AB7FA" w:rsidR="008975CF" w:rsidRPr="00553AB0" w:rsidRDefault="00012299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126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584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37FBB9B2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4F0FB090" w14:textId="36E7A72D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443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975CF" w:rsidRPr="00553AB0" w14:paraId="546E0210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181D3EA2" w14:textId="77777777" w:rsidR="008975CF" w:rsidRPr="00553AB0" w:rsidRDefault="008975CF" w:rsidP="008975C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34F89709" w14:textId="77777777" w:rsidR="008975CF" w:rsidRPr="00553AB0" w:rsidRDefault="008975CF" w:rsidP="008975CF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3FC6F801" w14:textId="32BBF8F5" w:rsidR="008975CF" w:rsidRPr="00553AB0" w:rsidRDefault="008975CF" w:rsidP="008975CF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F251FFF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5E49471C" w14:textId="1A1C675D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985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center"/>
          </w:tcPr>
          <w:p w14:paraId="3C39F65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16ABE9B5" w14:textId="394B1224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469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C317B8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15CBB6A" w14:textId="50163CA0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053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0D8EB56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6D175C0" w14:textId="7CCC8AB4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690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423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C9F17FA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1E678167" w14:textId="154A202C" w:rsidR="008975CF" w:rsidRPr="00553AB0" w:rsidRDefault="008975CF" w:rsidP="008975CF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- </w:t>
            </w:r>
          </w:p>
        </w:tc>
        <w:tc>
          <w:tcPr>
            <w:tcW w:w="243" w:type="dxa"/>
            <w:vAlign w:val="center"/>
          </w:tcPr>
          <w:p w14:paraId="03DC0D03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2BEBCF3C" w14:textId="797127D9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442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1079EB8B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304DF68F" w14:textId="57F2D97B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 xml:space="preserve">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604</w:t>
            </w: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39F8953B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1081C4A4" w14:textId="7982ADD9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 xml:space="preserve"> 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836</w:t>
            </w: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768</w:t>
            </w: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5D6170A3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7E2B0BBB" w14:textId="06908EAE" w:rsidR="008975CF" w:rsidRPr="00553AB0" w:rsidRDefault="008975CF" w:rsidP="008975C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</w:tr>
      <w:tr w:rsidR="008975CF" w:rsidRPr="00553AB0" w14:paraId="07948E1E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1B5206D7" w14:textId="449CC7F4" w:rsidR="008975CF" w:rsidRPr="00553AB0" w:rsidRDefault="008975CF" w:rsidP="008975CF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โอนไปสินค้าคงเหลือ</w:t>
            </w:r>
          </w:p>
        </w:tc>
        <w:tc>
          <w:tcPr>
            <w:tcW w:w="693" w:type="dxa"/>
          </w:tcPr>
          <w:p w14:paraId="34DD3694" w14:textId="77777777" w:rsidR="008975CF" w:rsidRPr="00553AB0" w:rsidRDefault="008975CF" w:rsidP="008975CF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2583A8C1" w14:textId="72BE520B" w:rsidR="008975CF" w:rsidRPr="00553AB0" w:rsidRDefault="008975CF" w:rsidP="008975CF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6EDB78C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28A761FC" w14:textId="0A5E6FFA" w:rsidR="008975CF" w:rsidRPr="00553AB0" w:rsidRDefault="008975CF" w:rsidP="008975CF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245" w:type="dxa"/>
            <w:vAlign w:val="center"/>
          </w:tcPr>
          <w:p w14:paraId="3866B82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57B334BD" w14:textId="63FA8696" w:rsidR="008975CF" w:rsidRPr="00553AB0" w:rsidRDefault="008975CF" w:rsidP="008975C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0FB1393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0B2AAADF" w14:textId="1D0A0E3F" w:rsidR="008975CF" w:rsidRPr="00553AB0" w:rsidRDefault="008975CF" w:rsidP="008975C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EE9F6E3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  <w:vAlign w:val="center"/>
          </w:tcPr>
          <w:p w14:paraId="70B16669" w14:textId="25D153FD" w:rsidR="008975CF" w:rsidRPr="00553AB0" w:rsidRDefault="008975CF" w:rsidP="008975C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236" w:type="dxa"/>
            <w:vAlign w:val="center"/>
          </w:tcPr>
          <w:p w14:paraId="60B2C56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454BD29D" w14:textId="6A8FE73A" w:rsidR="008975CF" w:rsidRPr="00553AB0" w:rsidRDefault="008975CF" w:rsidP="008975C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- </w:t>
            </w:r>
          </w:p>
        </w:tc>
        <w:tc>
          <w:tcPr>
            <w:tcW w:w="243" w:type="dxa"/>
            <w:vAlign w:val="center"/>
          </w:tcPr>
          <w:p w14:paraId="08DBB4D8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center"/>
          </w:tcPr>
          <w:p w14:paraId="6FB573D8" w14:textId="2DA67F80" w:rsidR="008975CF" w:rsidRPr="00553AB0" w:rsidRDefault="008975CF" w:rsidP="008975C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F2A1A3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vAlign w:val="center"/>
          </w:tcPr>
          <w:p w14:paraId="2D3C3D18" w14:textId="5A841A46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 xml:space="preserve">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942</w:t>
            </w: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7B009363" w14:textId="77777777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60233CB7" w14:textId="3BA017D2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2DD2D25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center"/>
          </w:tcPr>
          <w:p w14:paraId="3A19B72A" w14:textId="6B432CC2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942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975CF" w:rsidRPr="00553AB0" w14:paraId="54F6E4AD" w14:textId="77777777" w:rsidTr="009E1A45">
        <w:trPr>
          <w:trHeight w:val="20"/>
        </w:trPr>
        <w:tc>
          <w:tcPr>
            <w:tcW w:w="3150" w:type="dxa"/>
            <w:vAlign w:val="bottom"/>
          </w:tcPr>
          <w:p w14:paraId="74406E27" w14:textId="6F885E15" w:rsidR="008975CF" w:rsidRPr="00553AB0" w:rsidRDefault="008975CF" w:rsidP="008975CF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โอนไปสินทรัพย์ไม่มีตัวตน</w:t>
            </w:r>
          </w:p>
        </w:tc>
        <w:tc>
          <w:tcPr>
            <w:tcW w:w="693" w:type="dxa"/>
          </w:tcPr>
          <w:p w14:paraId="66CEBE55" w14:textId="77777777" w:rsidR="008975CF" w:rsidRPr="00553AB0" w:rsidRDefault="008975CF" w:rsidP="008975CF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2468BFF0" w14:textId="38B70027" w:rsidR="008975CF" w:rsidRPr="00553AB0" w:rsidRDefault="008975CF" w:rsidP="008975CF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19813BB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2239D9F5" w14:textId="5F8DADBC" w:rsidR="008975CF" w:rsidRPr="00553AB0" w:rsidRDefault="008975CF" w:rsidP="008975CF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245" w:type="dxa"/>
            <w:vAlign w:val="center"/>
          </w:tcPr>
          <w:p w14:paraId="206B4A7F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4F15B058" w14:textId="594EEFC5" w:rsidR="008975CF" w:rsidRPr="00553AB0" w:rsidRDefault="008975CF" w:rsidP="008975C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E1B0161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3D109ECF" w14:textId="445136AD" w:rsidR="008975CF" w:rsidRPr="00553AB0" w:rsidRDefault="008975CF" w:rsidP="008975C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1A94A5C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  <w:vAlign w:val="center"/>
          </w:tcPr>
          <w:p w14:paraId="16967920" w14:textId="7AAB6A14" w:rsidR="008975CF" w:rsidRPr="00553AB0" w:rsidRDefault="008975CF" w:rsidP="008975C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236" w:type="dxa"/>
            <w:vAlign w:val="center"/>
          </w:tcPr>
          <w:p w14:paraId="25B181F7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25D3A332" w14:textId="1D117C4D" w:rsidR="008975CF" w:rsidRPr="00553AB0" w:rsidRDefault="008975CF" w:rsidP="008975C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- </w:t>
            </w:r>
          </w:p>
        </w:tc>
        <w:tc>
          <w:tcPr>
            <w:tcW w:w="243" w:type="dxa"/>
            <w:vAlign w:val="center"/>
          </w:tcPr>
          <w:p w14:paraId="43286D1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center"/>
          </w:tcPr>
          <w:p w14:paraId="00ECC5A0" w14:textId="42DA5357" w:rsidR="008975CF" w:rsidRPr="00553AB0" w:rsidRDefault="008975CF" w:rsidP="008975C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6663131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vAlign w:val="center"/>
          </w:tcPr>
          <w:p w14:paraId="6979E2C4" w14:textId="4CBC0161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3FD66DD" w14:textId="77777777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2B5FEC6D" w14:textId="2F85FE28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 xml:space="preserve">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</w:t>
            </w: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483</w:t>
            </w: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19FDD7A9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center"/>
          </w:tcPr>
          <w:p w14:paraId="3A471B81" w14:textId="77264913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483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975CF" w:rsidRPr="00553AB0" w14:paraId="1DA19DCA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272EDA29" w14:textId="77777777" w:rsidR="008975CF" w:rsidRPr="00553AB0" w:rsidRDefault="008975CF" w:rsidP="008975C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จำหน่าย และตัดจำหน่าย</w:t>
            </w:r>
          </w:p>
        </w:tc>
        <w:tc>
          <w:tcPr>
            <w:tcW w:w="693" w:type="dxa"/>
          </w:tcPr>
          <w:p w14:paraId="4B742412" w14:textId="77777777" w:rsidR="008975CF" w:rsidRPr="00553AB0" w:rsidRDefault="008975CF" w:rsidP="008975CF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4198A3D3" w14:textId="5901F5A7" w:rsidR="008975CF" w:rsidRPr="00553AB0" w:rsidRDefault="008975CF" w:rsidP="008975CF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7D1B4F7" w14:textId="77777777" w:rsidR="008975CF" w:rsidRPr="00553AB0" w:rsidRDefault="008975CF" w:rsidP="008975CF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3181D01" w14:textId="0346E820" w:rsidR="008975CF" w:rsidRPr="00553AB0" w:rsidRDefault="008975CF" w:rsidP="008975CF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2F1D8ED3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1BFCF7DE" w14:textId="415AF238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52BDB08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522908D3" w14:textId="37D79B07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  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0B4456D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57C3C421" w14:textId="7117FFB3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653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0C47F9E9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04B23E8" w14:textId="5916F417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032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1DAD40F8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1AA21ABA" w14:textId="27EA3A76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988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7E800A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A6CD6A8" w14:textId="729CE619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-</w:t>
            </w:r>
          </w:p>
        </w:tc>
        <w:tc>
          <w:tcPr>
            <w:tcW w:w="243" w:type="dxa"/>
            <w:vAlign w:val="center"/>
          </w:tcPr>
          <w:p w14:paraId="3C73F7BF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17" w:type="dxa"/>
            <w:vAlign w:val="center"/>
          </w:tcPr>
          <w:p w14:paraId="47F43905" w14:textId="083442B9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F3C5E7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4A00D96A" w14:textId="01D9409A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309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763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975CF" w:rsidRPr="00553AB0" w14:paraId="499041D4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5C2EFF89" w14:textId="77777777" w:rsidR="008975CF" w:rsidRPr="00553AB0" w:rsidRDefault="008975CF" w:rsidP="008975CF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553AB0">
              <w:rPr>
                <w:sz w:val="22"/>
                <w:szCs w:val="22"/>
              </w:rPr>
              <w:br/>
            </w:r>
            <w:r w:rsidRPr="00553AB0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120E0A9B" w14:textId="77777777" w:rsidR="008975CF" w:rsidRPr="00553AB0" w:rsidRDefault="008975CF" w:rsidP="008975CF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A88D59" w14:textId="77777777" w:rsidR="008975CF" w:rsidRPr="00553AB0" w:rsidRDefault="008975CF" w:rsidP="008975CF">
            <w:pPr>
              <w:ind w:left="-108" w:right="-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B99BFF" w14:textId="2D6D9AE2" w:rsidR="008975CF" w:rsidRPr="00553AB0" w:rsidRDefault="008975CF" w:rsidP="008975CF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368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4EA26E9C" w14:textId="77777777" w:rsidR="008975CF" w:rsidRPr="00553AB0" w:rsidRDefault="008975CF" w:rsidP="008975CF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C1C7AC" w14:textId="77777777" w:rsidR="008975CF" w:rsidRPr="00553AB0" w:rsidRDefault="008975CF" w:rsidP="008975CF">
            <w:pPr>
              <w:ind w:left="-108" w:right="-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87A42DE" w14:textId="2B3E0C3C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center"/>
          </w:tcPr>
          <w:p w14:paraId="1564239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059469" w14:textId="77777777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B5B1F1" w14:textId="6823CC27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324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7E7847D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ABFB1" w14:textId="77777777" w:rsidR="008975CF" w:rsidRPr="00553AB0" w:rsidRDefault="008975CF" w:rsidP="008975CF">
            <w:pPr>
              <w:ind w:left="-291" w:right="-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68BC0D" w14:textId="6147EB71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068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38031A5C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3ADBDD" w14:textId="77777777" w:rsidR="008975CF" w:rsidRPr="00553AB0" w:rsidRDefault="008975CF" w:rsidP="008975CF">
            <w:pPr>
              <w:ind w:left="-291" w:right="-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171AE1" w14:textId="34950EBA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786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36F1351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BBF0D6" w14:textId="77777777" w:rsidR="008975CF" w:rsidRPr="00553AB0" w:rsidRDefault="008975CF" w:rsidP="008975CF">
            <w:pPr>
              <w:ind w:left="-291" w:right="-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  <w:p w14:paraId="2744BB48" w14:textId="5D51793A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920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12D17D1F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931D7" w14:textId="77777777" w:rsidR="008975CF" w:rsidRPr="00553AB0" w:rsidRDefault="008975CF" w:rsidP="008975CF">
            <w:pPr>
              <w:ind w:left="-291" w:right="-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B9B813" w14:textId="1490907D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742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34D7720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344DE1" w14:textId="77777777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3DD75F" w14:textId="529C901F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77C4223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51D7DE" w14:textId="77777777" w:rsidR="008975CF" w:rsidRPr="00553AB0" w:rsidRDefault="008975CF" w:rsidP="008975C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74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 xml:space="preserve">    </w:t>
            </w:r>
          </w:p>
          <w:p w14:paraId="4501FE66" w14:textId="72345FD0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763</w:t>
            </w:r>
            <w:r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7889660B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8ABF7E" w14:textId="77777777" w:rsidR="008975CF" w:rsidRPr="00553AB0" w:rsidRDefault="008975CF" w:rsidP="008975CF">
            <w:pPr>
              <w:ind w:left="-291" w:right="-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</w:p>
          <w:p w14:paraId="4A1CAFC7" w14:textId="3BC2EA71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204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975CF" w:rsidRPr="00553AB0" w14:paraId="218D6A90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3E3A485E" w14:textId="1E15CF22" w:rsidR="008975CF" w:rsidRPr="00553AB0" w:rsidRDefault="008975CF" w:rsidP="008975CF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299" w:rsidRPr="00553AB0">
              <w:rPr>
                <w:b/>
                <w:bCs/>
                <w:sz w:val="22"/>
                <w:szCs w:val="22"/>
              </w:rPr>
              <w:t>31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012299" w:rsidRPr="00553AB0">
              <w:rPr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93" w:type="dxa"/>
          </w:tcPr>
          <w:p w14:paraId="5CF71CA2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124E91" w14:textId="73C10F02" w:rsidR="008975CF" w:rsidRPr="00553AB0" w:rsidRDefault="00012299" w:rsidP="008975CF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408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801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C5CD0BD" w14:textId="77777777" w:rsidR="008975CF" w:rsidRPr="00553AB0" w:rsidRDefault="008975CF" w:rsidP="008975CF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C0C81E" w14:textId="5A8B981C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490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067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center"/>
          </w:tcPr>
          <w:p w14:paraId="41C9D82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752A6C" w14:textId="3D6D7732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641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601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4E97987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E81977" w14:textId="420FD130" w:rsidR="008975CF" w:rsidRPr="00553AB0" w:rsidRDefault="00012299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710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555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4225D9E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2432BA" w14:textId="01C4585B" w:rsidR="008975CF" w:rsidRPr="00553AB0" w:rsidRDefault="00012299" w:rsidP="008975CF">
            <w:pPr>
              <w:spacing w:line="26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741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278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4BAE6EF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3A1EBD" w14:textId="07297525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450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019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1DBA102E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0B6E2F" w14:textId="159195FB" w:rsidR="008975CF" w:rsidRPr="00553AB0" w:rsidRDefault="00012299" w:rsidP="008975CF">
            <w:pPr>
              <w:spacing w:line="260" w:lineRule="exact"/>
              <w:ind w:left="-108" w:right="-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152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044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7F8EC0C2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85E1D1" w14:textId="14974D22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- </w:t>
            </w:r>
          </w:p>
        </w:tc>
        <w:tc>
          <w:tcPr>
            <w:tcW w:w="243" w:type="dxa"/>
            <w:vAlign w:val="center"/>
          </w:tcPr>
          <w:p w14:paraId="0534D4D6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D5DB46" w14:textId="2BD5AD56" w:rsidR="008975CF" w:rsidRPr="00553AB0" w:rsidRDefault="00012299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774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529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6549FBD9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4F917E" w14:textId="0451712B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368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894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75CF" w:rsidRPr="00553AB0" w14:paraId="58C93195" w14:textId="77777777" w:rsidTr="00657D75">
        <w:trPr>
          <w:trHeight w:val="20"/>
        </w:trPr>
        <w:tc>
          <w:tcPr>
            <w:tcW w:w="3150" w:type="dxa"/>
            <w:vAlign w:val="bottom"/>
          </w:tcPr>
          <w:p w14:paraId="2DA7DE0D" w14:textId="77777777" w:rsidR="008975CF" w:rsidRPr="00553AB0" w:rsidRDefault="008975CF" w:rsidP="008975CF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1BFE767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134943" w14:textId="77777777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AEE5240" w14:textId="77777777" w:rsidR="008975CF" w:rsidRPr="00553AB0" w:rsidRDefault="008975CF" w:rsidP="008975CF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</w:tcPr>
          <w:p w14:paraId="03D642F6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4DD38573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B35B74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9C8405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592338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0A8FE79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374DB6" w14:textId="77777777" w:rsidR="008975CF" w:rsidRPr="00553AB0" w:rsidRDefault="008975CF" w:rsidP="008975CF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AAD0C5E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05666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CBF889B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87E65" w14:textId="77777777" w:rsidR="008975CF" w:rsidRPr="00553AB0" w:rsidRDefault="008975CF" w:rsidP="008975CF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7445CB98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A07D6E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BF8BE81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110A9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3D90D4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DEDCCB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975CF" w:rsidRPr="00553AB0" w14:paraId="4F00F3B6" w14:textId="77777777" w:rsidTr="00657D75">
        <w:trPr>
          <w:trHeight w:val="20"/>
        </w:trPr>
        <w:tc>
          <w:tcPr>
            <w:tcW w:w="3150" w:type="dxa"/>
            <w:vAlign w:val="bottom"/>
          </w:tcPr>
          <w:p w14:paraId="39192231" w14:textId="77777777" w:rsidR="008975CF" w:rsidRPr="00553AB0" w:rsidRDefault="008975CF" w:rsidP="008975CF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1441795C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2ED983CF" w14:textId="77777777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9A25751" w14:textId="77777777" w:rsidR="008975CF" w:rsidRPr="00553AB0" w:rsidRDefault="008975CF" w:rsidP="008975CF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13FCA455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5E39058D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C96E6A9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1BC593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48776C9F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88EEFE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0E95FFC2" w14:textId="77777777" w:rsidR="008975CF" w:rsidRPr="00553AB0" w:rsidRDefault="008975CF" w:rsidP="008975CF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B81679B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706CA5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A04A66B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7144B6" w14:textId="77777777" w:rsidR="008975CF" w:rsidRPr="00553AB0" w:rsidRDefault="008975CF" w:rsidP="008975CF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37660543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5FE49AA7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00DE52A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101D56B3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093CDB8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  <w:vAlign w:val="bottom"/>
          </w:tcPr>
          <w:p w14:paraId="5147EAA1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975CF" w:rsidRPr="00553AB0" w14:paraId="1EE56470" w14:textId="77777777" w:rsidTr="00657D75">
        <w:trPr>
          <w:trHeight w:val="20"/>
        </w:trPr>
        <w:tc>
          <w:tcPr>
            <w:tcW w:w="3150" w:type="dxa"/>
            <w:vAlign w:val="bottom"/>
          </w:tcPr>
          <w:p w14:paraId="6430BE07" w14:textId="77777777" w:rsidR="008975CF" w:rsidRPr="00553AB0" w:rsidRDefault="008975CF" w:rsidP="008975CF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3CF6F21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68B1CA72" w14:textId="77777777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7B067CF" w14:textId="77777777" w:rsidR="008975CF" w:rsidRPr="00553AB0" w:rsidRDefault="008975CF" w:rsidP="008975CF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158B355C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188AD70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2166E6E8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3B505D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52AD9505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83AB61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2F683898" w14:textId="77777777" w:rsidR="008975CF" w:rsidRPr="00553AB0" w:rsidRDefault="008975CF" w:rsidP="008975CF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C4FE773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6F0484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E0CF859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2A0313E" w14:textId="77777777" w:rsidR="008975CF" w:rsidRPr="00553AB0" w:rsidRDefault="008975CF" w:rsidP="008975CF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168DF93C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5F9F20E0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6BD2669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51777FB5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06B1C71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  <w:vAlign w:val="bottom"/>
          </w:tcPr>
          <w:p w14:paraId="582F0526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975CF" w:rsidRPr="00553AB0" w14:paraId="32F8FEFB" w14:textId="77777777" w:rsidTr="00657D75">
        <w:trPr>
          <w:trHeight w:val="20"/>
        </w:trPr>
        <w:tc>
          <w:tcPr>
            <w:tcW w:w="3150" w:type="dxa"/>
            <w:vAlign w:val="bottom"/>
          </w:tcPr>
          <w:p w14:paraId="3A37C8D0" w14:textId="77777777" w:rsidR="008975CF" w:rsidRPr="00553AB0" w:rsidRDefault="008975CF" w:rsidP="008975CF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091F998D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1C525C5D" w14:textId="77777777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EAE20B9" w14:textId="77777777" w:rsidR="008975CF" w:rsidRPr="00553AB0" w:rsidRDefault="008975CF" w:rsidP="008975CF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192A10E2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7DD6600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242DDF28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ED6BE7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5F550F1A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D3143AB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45FDCE30" w14:textId="77777777" w:rsidR="008975CF" w:rsidRPr="00553AB0" w:rsidRDefault="008975CF" w:rsidP="008975CF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4DBE3D3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BFEE11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81CE8E7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1FC0F5" w14:textId="77777777" w:rsidR="008975CF" w:rsidRPr="00553AB0" w:rsidRDefault="008975CF" w:rsidP="008975CF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153A451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7778F471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6468DA1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0BB45FFD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1D3223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  <w:vAlign w:val="bottom"/>
          </w:tcPr>
          <w:p w14:paraId="3BD34489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975CF" w:rsidRPr="00553AB0" w14:paraId="006D413D" w14:textId="77777777" w:rsidTr="00657D75">
        <w:trPr>
          <w:trHeight w:val="20"/>
        </w:trPr>
        <w:tc>
          <w:tcPr>
            <w:tcW w:w="3150" w:type="dxa"/>
            <w:vAlign w:val="bottom"/>
          </w:tcPr>
          <w:p w14:paraId="036E3256" w14:textId="77777777" w:rsidR="008975CF" w:rsidRPr="00553AB0" w:rsidRDefault="008975CF" w:rsidP="008975CF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358DB927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1904D195" w14:textId="77777777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8E8EE62" w14:textId="77777777" w:rsidR="008975CF" w:rsidRPr="00553AB0" w:rsidRDefault="008975CF" w:rsidP="008975CF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4B0E1AB7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7723B4A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2FD619CD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3A88AB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33DD6B23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063F87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263F52B5" w14:textId="77777777" w:rsidR="008975CF" w:rsidRPr="00553AB0" w:rsidRDefault="008975CF" w:rsidP="008975CF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654B80D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25C3CE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2D5A40E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038E57" w14:textId="77777777" w:rsidR="008975CF" w:rsidRPr="00553AB0" w:rsidRDefault="008975CF" w:rsidP="008975CF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487896F7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55446921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C820A4E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63D21AB7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E57CA28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  <w:vAlign w:val="bottom"/>
          </w:tcPr>
          <w:p w14:paraId="58F314AE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975CF" w:rsidRPr="00553AB0" w14:paraId="3053C178" w14:textId="77777777" w:rsidTr="000216E7">
        <w:trPr>
          <w:trHeight w:val="20"/>
          <w:tblHeader/>
        </w:trPr>
        <w:tc>
          <w:tcPr>
            <w:tcW w:w="3150" w:type="dxa"/>
          </w:tcPr>
          <w:p w14:paraId="493DDD58" w14:textId="77777777" w:rsidR="008975CF" w:rsidRPr="00553AB0" w:rsidRDefault="008975CF" w:rsidP="008975CF">
            <w:pPr>
              <w:spacing w:line="240" w:lineRule="auto"/>
              <w:ind w:right="-108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65615A4C" w14:textId="77777777" w:rsidR="008975CF" w:rsidRPr="00553AB0" w:rsidRDefault="008975CF" w:rsidP="008975C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62D213F0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975CF" w:rsidRPr="00553AB0" w14:paraId="12486648" w14:textId="77777777" w:rsidTr="00941844">
        <w:trPr>
          <w:trHeight w:val="20"/>
          <w:tblHeader/>
        </w:trPr>
        <w:tc>
          <w:tcPr>
            <w:tcW w:w="3150" w:type="dxa"/>
          </w:tcPr>
          <w:p w14:paraId="1831E5EC" w14:textId="77777777" w:rsidR="008975CF" w:rsidRPr="00553AB0" w:rsidRDefault="008975CF" w:rsidP="008975C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4D4E5398" w14:textId="0CDD08D8" w:rsidR="008975CF" w:rsidRPr="00553AB0" w:rsidRDefault="008975CF" w:rsidP="008975CF">
            <w:pPr>
              <w:spacing w:line="240" w:lineRule="exact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50E9C549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33425DE8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141965B3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ส่วน</w:t>
            </w:r>
            <w:r w:rsidRPr="00553AB0">
              <w:rPr>
                <w:sz w:val="22"/>
                <w:szCs w:val="22"/>
              </w:rPr>
              <w:t xml:space="preserve">   </w:t>
            </w:r>
            <w:r w:rsidRPr="00553AB0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553AB0">
              <w:rPr>
                <w:sz w:val="22"/>
                <w:szCs w:val="22"/>
              </w:rPr>
              <w:t xml:space="preserve">  </w:t>
            </w:r>
            <w:r w:rsidRPr="00553AB0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2D5F4464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3ACF8B4B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471F835A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1EFEFBFF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ส่วน</w:t>
            </w:r>
            <w:r w:rsidRPr="00553AB0">
              <w:rPr>
                <w:sz w:val="22"/>
                <w:szCs w:val="22"/>
              </w:rPr>
              <w:t xml:space="preserve">   </w:t>
            </w:r>
            <w:r w:rsidRPr="00553AB0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553AB0">
              <w:rPr>
                <w:sz w:val="22"/>
                <w:szCs w:val="22"/>
              </w:rPr>
              <w:t xml:space="preserve">  </w:t>
            </w:r>
            <w:r w:rsidRPr="00553AB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3716397B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6AA80756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4B2E5E69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4CE8B8C3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1704E9C8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32896870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Pr="00553AB0">
              <w:rPr>
                <w:sz w:val="22"/>
                <w:szCs w:val="22"/>
              </w:rPr>
              <w:t xml:space="preserve">   </w:t>
            </w:r>
            <w:r w:rsidRPr="00553AB0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Pr="00553AB0">
              <w:rPr>
                <w:sz w:val="22"/>
                <w:szCs w:val="22"/>
              </w:rPr>
              <w:t xml:space="preserve">    </w:t>
            </w:r>
            <w:r w:rsidRPr="00553AB0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5C784ECD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0E73FE92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12F9D054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14B9DD37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553AB0">
              <w:rPr>
                <w:sz w:val="22"/>
                <w:szCs w:val="22"/>
              </w:rPr>
              <w:t xml:space="preserve">  </w:t>
            </w:r>
            <w:r w:rsidRPr="00553AB0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39685163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72070499" w14:textId="77777777" w:rsidR="008975CF" w:rsidRPr="00553AB0" w:rsidRDefault="008975CF" w:rsidP="008975C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8975CF" w:rsidRPr="00553AB0" w14:paraId="33688CE1" w14:textId="77777777" w:rsidTr="00941844">
        <w:trPr>
          <w:trHeight w:val="244"/>
          <w:tblHeader/>
        </w:trPr>
        <w:tc>
          <w:tcPr>
            <w:tcW w:w="3150" w:type="dxa"/>
            <w:vAlign w:val="bottom"/>
          </w:tcPr>
          <w:p w14:paraId="7E88A601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5B556A00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76D062BB" w14:textId="77777777" w:rsidR="008975CF" w:rsidRPr="00553AB0" w:rsidRDefault="008975CF" w:rsidP="008975CF">
            <w:pPr>
              <w:spacing w:line="240" w:lineRule="auto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553AB0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975CF" w:rsidRPr="00553AB0" w14:paraId="2FD8E664" w14:textId="77777777" w:rsidTr="00193C9A">
        <w:trPr>
          <w:trHeight w:val="20"/>
        </w:trPr>
        <w:tc>
          <w:tcPr>
            <w:tcW w:w="3150" w:type="dxa"/>
            <w:vAlign w:val="bottom"/>
            <w:hideMark/>
          </w:tcPr>
          <w:p w14:paraId="4CF171C6" w14:textId="77777777" w:rsidR="008975CF" w:rsidRPr="00553AB0" w:rsidRDefault="008975CF" w:rsidP="008975CF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53AB0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93" w:type="dxa"/>
          </w:tcPr>
          <w:p w14:paraId="65A69131" w14:textId="77777777" w:rsidR="008975CF" w:rsidRPr="00553AB0" w:rsidRDefault="008975CF" w:rsidP="008975CF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21D03F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E2D8AD8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</w:tcPr>
          <w:p w14:paraId="64346D3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4A4DB9DB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2DFE439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431423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2682362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02247EF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4E2E8ACB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A8F67F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A941685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E30B11A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D07028B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40F96F01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C245168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853C6AA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20F95754" w14:textId="7777777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897F6C1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8E1F74C" w14:textId="7777777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975CF" w:rsidRPr="00553AB0" w14:paraId="5D0F3215" w14:textId="77777777" w:rsidTr="00193C9A">
        <w:trPr>
          <w:trHeight w:val="20"/>
        </w:trPr>
        <w:tc>
          <w:tcPr>
            <w:tcW w:w="3150" w:type="dxa"/>
            <w:vAlign w:val="bottom"/>
            <w:hideMark/>
          </w:tcPr>
          <w:p w14:paraId="2F0B649E" w14:textId="1CB5E69F" w:rsidR="008975CF" w:rsidRPr="00553AB0" w:rsidRDefault="008975CF" w:rsidP="008975C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 w:rsidR="00012299" w:rsidRPr="00553AB0">
              <w:rPr>
                <w:sz w:val="22"/>
                <w:szCs w:val="22"/>
              </w:rPr>
              <w:t>1</w:t>
            </w:r>
            <w:r w:rsidRPr="00553AB0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012299" w:rsidRPr="00553AB0">
              <w:rPr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sz w:val="22"/>
                <w:szCs w:val="22"/>
              </w:rPr>
              <w:t>4</w:t>
            </w:r>
          </w:p>
        </w:tc>
        <w:tc>
          <w:tcPr>
            <w:tcW w:w="693" w:type="dxa"/>
          </w:tcPr>
          <w:p w14:paraId="631FD684" w14:textId="77777777" w:rsidR="008975CF" w:rsidRPr="00553AB0" w:rsidRDefault="008975CF" w:rsidP="008975CF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bottom"/>
          </w:tcPr>
          <w:p w14:paraId="57756CFA" w14:textId="32442D2D" w:rsidR="008975CF" w:rsidRPr="00553AB0" w:rsidRDefault="00012299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sz w:val="22"/>
                <w:szCs w:val="22"/>
              </w:rPr>
              <w:t>27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056</w:t>
            </w:r>
          </w:p>
        </w:tc>
        <w:tc>
          <w:tcPr>
            <w:tcW w:w="236" w:type="dxa"/>
            <w:vAlign w:val="bottom"/>
          </w:tcPr>
          <w:p w14:paraId="4EE2A9A8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vAlign w:val="center"/>
          </w:tcPr>
          <w:p w14:paraId="68936F04" w14:textId="1A7DA434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353</w:t>
            </w:r>
          </w:p>
        </w:tc>
        <w:tc>
          <w:tcPr>
            <w:tcW w:w="245" w:type="dxa"/>
            <w:vAlign w:val="center"/>
          </w:tcPr>
          <w:p w14:paraId="7B16D64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center"/>
          </w:tcPr>
          <w:p w14:paraId="3626415F" w14:textId="194C9880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954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426</w:t>
            </w:r>
          </w:p>
        </w:tc>
        <w:tc>
          <w:tcPr>
            <w:tcW w:w="236" w:type="dxa"/>
            <w:vAlign w:val="center"/>
          </w:tcPr>
          <w:p w14:paraId="74A6B78B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center"/>
          </w:tcPr>
          <w:p w14:paraId="3ADC4E20" w14:textId="0687AF75" w:rsidR="008975CF" w:rsidRPr="00553AB0" w:rsidRDefault="00012299" w:rsidP="008975CF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492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350</w:t>
            </w:r>
          </w:p>
        </w:tc>
        <w:tc>
          <w:tcPr>
            <w:tcW w:w="243" w:type="dxa"/>
            <w:vAlign w:val="center"/>
          </w:tcPr>
          <w:p w14:paraId="30ADFA91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vAlign w:val="center"/>
          </w:tcPr>
          <w:p w14:paraId="1D725775" w14:textId="581D8116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7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657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325</w:t>
            </w:r>
          </w:p>
        </w:tc>
        <w:tc>
          <w:tcPr>
            <w:tcW w:w="236" w:type="dxa"/>
            <w:vAlign w:val="center"/>
          </w:tcPr>
          <w:p w14:paraId="4691E19F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65895A7D" w14:textId="35F4E7A6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312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243" w:type="dxa"/>
            <w:vAlign w:val="center"/>
          </w:tcPr>
          <w:p w14:paraId="6161636C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7030034B" w14:textId="6DA5D788" w:rsidR="008975CF" w:rsidRPr="00553AB0" w:rsidRDefault="00012299" w:rsidP="008975CF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702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880</w:t>
            </w:r>
          </w:p>
        </w:tc>
        <w:tc>
          <w:tcPr>
            <w:tcW w:w="243" w:type="dxa"/>
          </w:tcPr>
          <w:p w14:paraId="7CFB4503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vAlign w:val="bottom"/>
          </w:tcPr>
          <w:p w14:paraId="4E936C2A" w14:textId="44CC060F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8A96CA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vAlign w:val="bottom"/>
          </w:tcPr>
          <w:p w14:paraId="66B979D6" w14:textId="4A2287FD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483F1A9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vAlign w:val="bottom"/>
          </w:tcPr>
          <w:p w14:paraId="04DAE852" w14:textId="4E3595AB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11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359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004</w:t>
            </w:r>
          </w:p>
        </w:tc>
      </w:tr>
      <w:tr w:rsidR="008975CF" w:rsidRPr="00553AB0" w14:paraId="12A2A537" w14:textId="77777777" w:rsidTr="000B2A8E">
        <w:trPr>
          <w:trHeight w:val="20"/>
        </w:trPr>
        <w:tc>
          <w:tcPr>
            <w:tcW w:w="3150" w:type="dxa"/>
            <w:vAlign w:val="bottom"/>
            <w:hideMark/>
          </w:tcPr>
          <w:p w14:paraId="2B01347C" w14:textId="77777777" w:rsidR="008975CF" w:rsidRPr="00553AB0" w:rsidRDefault="008975CF" w:rsidP="008975CF">
            <w:pPr>
              <w:spacing w:line="260" w:lineRule="exact"/>
              <w:ind w:right="-108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68473F41" w14:textId="77777777" w:rsidR="008975CF" w:rsidRPr="00553AB0" w:rsidRDefault="008975CF" w:rsidP="008975CF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0528206" w14:textId="58CC7350" w:rsidR="008975CF" w:rsidRPr="00553AB0" w:rsidRDefault="00012299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683</w:t>
            </w:r>
          </w:p>
        </w:tc>
        <w:tc>
          <w:tcPr>
            <w:tcW w:w="236" w:type="dxa"/>
            <w:vAlign w:val="bottom"/>
          </w:tcPr>
          <w:p w14:paraId="4852D8C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</w:tcPr>
          <w:p w14:paraId="2D521CE9" w14:textId="4FEFA424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245" w:type="dxa"/>
          </w:tcPr>
          <w:p w14:paraId="422BE458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</w:tcPr>
          <w:p w14:paraId="28E3EBAC" w14:textId="6F0D6D65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419</w:t>
            </w:r>
          </w:p>
        </w:tc>
        <w:tc>
          <w:tcPr>
            <w:tcW w:w="236" w:type="dxa"/>
          </w:tcPr>
          <w:p w14:paraId="4AD4E7F2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</w:tcPr>
          <w:p w14:paraId="64D30D2C" w14:textId="0E7A1D52" w:rsidR="008975CF" w:rsidRPr="00553AB0" w:rsidRDefault="00012299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  <w:tc>
          <w:tcPr>
            <w:tcW w:w="243" w:type="dxa"/>
          </w:tcPr>
          <w:p w14:paraId="0FAD3E28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043650F6" w14:textId="549A86FD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890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653</w:t>
            </w:r>
          </w:p>
        </w:tc>
        <w:tc>
          <w:tcPr>
            <w:tcW w:w="236" w:type="dxa"/>
          </w:tcPr>
          <w:p w14:paraId="32CCAB5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70D5BE08" w14:textId="0559FB8F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339</w:t>
            </w:r>
          </w:p>
        </w:tc>
        <w:tc>
          <w:tcPr>
            <w:tcW w:w="243" w:type="dxa"/>
          </w:tcPr>
          <w:p w14:paraId="52E83729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3198FC48" w14:textId="6E9D746C" w:rsidR="008975CF" w:rsidRPr="00553AB0" w:rsidRDefault="00012299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98</w:t>
            </w:r>
            <w:r w:rsidR="008975CF" w:rsidRPr="00553AB0">
              <w:rPr>
                <w:rFonts w:cs="Times New Roman"/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286</w:t>
            </w:r>
          </w:p>
        </w:tc>
        <w:tc>
          <w:tcPr>
            <w:tcW w:w="243" w:type="dxa"/>
          </w:tcPr>
          <w:p w14:paraId="55132E92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5BEE7DC4" w14:textId="5C6B6802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75BA32A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18F6FBA" w14:textId="5802F2D4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6BE1ADF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3619B0DB" w14:textId="2DBAC391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467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513</w:t>
            </w:r>
          </w:p>
        </w:tc>
      </w:tr>
      <w:tr w:rsidR="008975CF" w:rsidRPr="00553AB0" w14:paraId="12D7891B" w14:textId="77777777" w:rsidTr="000B2A8E">
        <w:trPr>
          <w:trHeight w:val="20"/>
        </w:trPr>
        <w:tc>
          <w:tcPr>
            <w:tcW w:w="3150" w:type="dxa"/>
            <w:vAlign w:val="bottom"/>
            <w:hideMark/>
          </w:tcPr>
          <w:p w14:paraId="04A8F8CA" w14:textId="28613DE1" w:rsidR="008975CF" w:rsidRPr="00553AB0" w:rsidRDefault="008975CF" w:rsidP="008975CF">
            <w:pPr>
              <w:spacing w:line="260" w:lineRule="exact"/>
              <w:ind w:right="-108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(กลับรายการ) ขาดทุนจากการด้อยค่า</w:t>
            </w:r>
          </w:p>
        </w:tc>
        <w:tc>
          <w:tcPr>
            <w:tcW w:w="693" w:type="dxa"/>
          </w:tcPr>
          <w:p w14:paraId="615D0DA3" w14:textId="77777777" w:rsidR="008975CF" w:rsidRPr="00553AB0" w:rsidRDefault="008975CF" w:rsidP="008975CF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9E0FF28" w14:textId="5B55AA17" w:rsidR="008975CF" w:rsidRPr="00553AB0" w:rsidRDefault="008975CF" w:rsidP="008975CF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7A96C4F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19ACF72E" w14:textId="5F5B5D44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1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332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bottom"/>
          </w:tcPr>
          <w:p w14:paraId="1B936971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140E3B4" w14:textId="5F98B4BE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370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316C2717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D2467C3" w14:textId="246E30B9" w:rsidR="008975CF" w:rsidRPr="00553AB0" w:rsidRDefault="008975CF" w:rsidP="008975CF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8AD70FB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50D413CE" w14:textId="11ABFFE8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58</w:t>
            </w:r>
          </w:p>
        </w:tc>
        <w:tc>
          <w:tcPr>
            <w:tcW w:w="236" w:type="dxa"/>
          </w:tcPr>
          <w:p w14:paraId="7308940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B238598" w14:textId="3ECEB07E" w:rsidR="008975CF" w:rsidRPr="00553AB0" w:rsidRDefault="008975CF" w:rsidP="008975CF">
            <w:pPr>
              <w:tabs>
                <w:tab w:val="left" w:pos="32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CC8E2C7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1B09582" w14:textId="657722C1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3E644BF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8C2C488" w14:textId="2C9DFE84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2FA56AB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8DBBFFA" w14:textId="7B1F7831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160BC33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720DD54" w14:textId="33D0129C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644</w:t>
            </w:r>
            <w:r w:rsidRPr="00553AB0">
              <w:rPr>
                <w:sz w:val="22"/>
                <w:szCs w:val="22"/>
              </w:rPr>
              <w:t>)</w:t>
            </w:r>
          </w:p>
        </w:tc>
      </w:tr>
      <w:tr w:rsidR="008975CF" w:rsidRPr="00553AB0" w14:paraId="0F4CB833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40D5648E" w14:textId="57DBDE36" w:rsidR="008975CF" w:rsidRPr="00553AB0" w:rsidRDefault="008975CF" w:rsidP="008975C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557F6191" w14:textId="77777777" w:rsidR="008975CF" w:rsidRPr="00553AB0" w:rsidRDefault="008975CF" w:rsidP="008975CF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2CEEA8B" w14:textId="11B532B6" w:rsidR="008975CF" w:rsidRPr="00553AB0" w:rsidRDefault="008975CF" w:rsidP="008975CF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7089B6F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103FA900" w14:textId="254551BE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2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113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center"/>
          </w:tcPr>
          <w:p w14:paraId="754316E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29D274B6" w14:textId="378CDB43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54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427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09D4270A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AEA5199" w14:textId="57D153C9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3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167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7A491F7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248091E" w14:textId="348C585A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0092A07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21A8AE" w14:textId="483D69EF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12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764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6A50D35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39C84B18" w14:textId="6BCDDA43" w:rsidR="008975CF" w:rsidRPr="00553AB0" w:rsidRDefault="008975CF" w:rsidP="008975CF">
            <w:pPr>
              <w:pStyle w:val="accttwolines"/>
              <w:tabs>
                <w:tab w:val="decimal" w:pos="621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16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968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53F5A66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1FD3FE5" w14:textId="09A4BE16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B88E771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0E23BD2F" w14:textId="42C6D105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C1D7378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0E36954" w14:textId="21609FE6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154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953</w:t>
            </w:r>
            <w:r w:rsidRPr="00553AB0">
              <w:rPr>
                <w:sz w:val="22"/>
                <w:szCs w:val="22"/>
              </w:rPr>
              <w:t>)</w:t>
            </w:r>
          </w:p>
        </w:tc>
      </w:tr>
      <w:tr w:rsidR="008975CF" w:rsidRPr="00553AB0" w14:paraId="7C5B123D" w14:textId="77777777" w:rsidTr="000B2A8E">
        <w:trPr>
          <w:trHeight w:val="20"/>
        </w:trPr>
        <w:tc>
          <w:tcPr>
            <w:tcW w:w="3150" w:type="dxa"/>
            <w:vAlign w:val="bottom"/>
            <w:hideMark/>
          </w:tcPr>
          <w:p w14:paraId="3189F6C8" w14:textId="77777777" w:rsidR="008975CF" w:rsidRPr="00553AB0" w:rsidRDefault="008975CF" w:rsidP="008975CF">
            <w:pPr>
              <w:spacing w:line="260" w:lineRule="exact"/>
              <w:ind w:left="71" w:right="-108" w:hanging="71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553AB0">
              <w:rPr>
                <w:sz w:val="22"/>
                <w:szCs w:val="22"/>
              </w:rPr>
              <w:br/>
            </w:r>
            <w:r w:rsidRPr="00553AB0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14CD331F" w14:textId="77777777" w:rsidR="008975CF" w:rsidRPr="00553AB0" w:rsidRDefault="008975CF" w:rsidP="008975CF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EE549" w14:textId="2A72F0CF" w:rsidR="008975CF" w:rsidRPr="00553AB0" w:rsidRDefault="008975CF" w:rsidP="008975CF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3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397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651EDDC3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2E5D2D" w14:textId="7A94E961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136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bottom"/>
          </w:tcPr>
          <w:p w14:paraId="49B9714C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C4474" w14:textId="2260C74D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5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032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51AF9CC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DD0EB" w14:textId="38735340" w:rsidR="008975CF" w:rsidRPr="00553AB0" w:rsidRDefault="008975CF" w:rsidP="008975CF">
            <w:pPr>
              <w:pStyle w:val="accttwolines"/>
              <w:tabs>
                <w:tab w:val="decimal" w:pos="621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2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749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3C7477A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E0E10" w14:textId="4958B5D8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712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2B0E6CF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6B11E" w14:textId="510E9282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B75BBFD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9CEEC" w14:textId="0C976E09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465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494410CC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452C83" w14:textId="757B9A5A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FC98598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16D032" w14:textId="4786D8C8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33DB59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BB712" w14:textId="16B43EC2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21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518</w:t>
            </w:r>
            <w:r w:rsidRPr="00553AB0">
              <w:rPr>
                <w:sz w:val="22"/>
                <w:szCs w:val="22"/>
              </w:rPr>
              <w:t>)</w:t>
            </w:r>
          </w:p>
        </w:tc>
      </w:tr>
      <w:tr w:rsidR="008975CF" w:rsidRPr="00553AB0" w14:paraId="59A59F0A" w14:textId="77777777" w:rsidTr="006A4F9B">
        <w:trPr>
          <w:trHeight w:val="20"/>
        </w:trPr>
        <w:tc>
          <w:tcPr>
            <w:tcW w:w="3150" w:type="dxa"/>
            <w:vAlign w:val="bottom"/>
            <w:hideMark/>
          </w:tcPr>
          <w:p w14:paraId="4CD7B328" w14:textId="4BC8AA9A" w:rsidR="008975CF" w:rsidRPr="00553AB0" w:rsidRDefault="008975CF" w:rsidP="008975C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299" w:rsidRPr="00553AB0">
              <w:rPr>
                <w:b/>
                <w:bCs/>
                <w:sz w:val="22"/>
                <w:szCs w:val="22"/>
              </w:rPr>
              <w:t>31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012299" w:rsidRPr="00553AB0">
              <w:rPr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b/>
                <w:bCs/>
                <w:sz w:val="22"/>
                <w:szCs w:val="22"/>
              </w:rPr>
              <w:t>4</w:t>
            </w:r>
            <w:r w:rsidRPr="00553AB0">
              <w:rPr>
                <w:b/>
                <w:bCs/>
                <w:sz w:val="22"/>
                <w:szCs w:val="22"/>
              </w:rPr>
              <w:t xml:space="preserve"> 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>และ</w:t>
            </w:r>
            <w:r w:rsidRPr="00553AB0">
              <w:rPr>
                <w:b/>
                <w:bCs/>
                <w:sz w:val="22"/>
                <w:szCs w:val="22"/>
              </w:rPr>
              <w:t xml:space="preserve"> </w:t>
            </w:r>
            <w:r w:rsidR="00012299" w:rsidRPr="00553AB0">
              <w:rPr>
                <w:b/>
                <w:bCs/>
                <w:sz w:val="22"/>
                <w:szCs w:val="22"/>
              </w:rPr>
              <w:t>1</w:t>
            </w:r>
            <w:r w:rsidRPr="00553AB0">
              <w:rPr>
                <w:b/>
                <w:bCs/>
                <w:sz w:val="22"/>
                <w:szCs w:val="22"/>
              </w:rPr>
              <w:t xml:space="preserve"> 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012299" w:rsidRPr="00553AB0">
              <w:rPr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93" w:type="dxa"/>
          </w:tcPr>
          <w:p w14:paraId="0A00EF42" w14:textId="77777777" w:rsidR="008975CF" w:rsidRPr="00553AB0" w:rsidRDefault="008975CF" w:rsidP="008975CF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E775C4" w14:textId="2AB69D31" w:rsidR="008975CF" w:rsidRPr="00553AB0" w:rsidRDefault="00012299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342</w:t>
            </w:r>
          </w:p>
        </w:tc>
        <w:tc>
          <w:tcPr>
            <w:tcW w:w="236" w:type="dxa"/>
            <w:vAlign w:val="bottom"/>
          </w:tcPr>
          <w:p w14:paraId="2A9DC249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333B72" w14:textId="6AEC4C4A" w:rsidR="008975CF" w:rsidRPr="00553AB0" w:rsidRDefault="00012299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229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941</w:t>
            </w:r>
          </w:p>
        </w:tc>
        <w:tc>
          <w:tcPr>
            <w:tcW w:w="245" w:type="dxa"/>
            <w:vAlign w:val="center"/>
          </w:tcPr>
          <w:p w14:paraId="257C3E7C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75EC1F" w14:textId="4969D8B3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144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236" w:type="dxa"/>
            <w:vAlign w:val="center"/>
          </w:tcPr>
          <w:p w14:paraId="08F034C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25410D" w14:textId="1CBC7FEB" w:rsidR="008975CF" w:rsidRPr="00553AB0" w:rsidRDefault="00012299" w:rsidP="008975C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617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398</w:t>
            </w:r>
          </w:p>
        </w:tc>
        <w:tc>
          <w:tcPr>
            <w:tcW w:w="243" w:type="dxa"/>
            <w:vAlign w:val="center"/>
          </w:tcPr>
          <w:p w14:paraId="6A3D328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C839FA" w14:textId="64AF1317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8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475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810</w:t>
            </w:r>
          </w:p>
        </w:tc>
        <w:tc>
          <w:tcPr>
            <w:tcW w:w="236" w:type="dxa"/>
            <w:vAlign w:val="center"/>
          </w:tcPr>
          <w:p w14:paraId="4465053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85B6D7" w14:textId="0D99EDAC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360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162</w:t>
            </w:r>
          </w:p>
        </w:tc>
        <w:tc>
          <w:tcPr>
            <w:tcW w:w="243" w:type="dxa"/>
            <w:vAlign w:val="center"/>
          </w:tcPr>
          <w:p w14:paraId="0EC44839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137EC3" w14:textId="5AFDA635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781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733</w:t>
            </w:r>
          </w:p>
        </w:tc>
        <w:tc>
          <w:tcPr>
            <w:tcW w:w="243" w:type="dxa"/>
          </w:tcPr>
          <w:p w14:paraId="55F2C053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C926EA" w14:textId="5D00CE41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BE6B507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B9519" w14:textId="1CF906DE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353CBD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BF657F" w14:textId="19E517D2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12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648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402</w:t>
            </w:r>
          </w:p>
        </w:tc>
      </w:tr>
      <w:tr w:rsidR="008975CF" w:rsidRPr="00553AB0" w14:paraId="1C02F634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3EA1B643" w14:textId="77777777" w:rsidR="008975CF" w:rsidRPr="00553AB0" w:rsidRDefault="008975CF" w:rsidP="008975C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5CDA0972" w14:textId="77777777" w:rsidR="008975CF" w:rsidRPr="00553AB0" w:rsidRDefault="008975CF" w:rsidP="008975CF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33A943D7" w14:textId="18F2C999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813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7F9C5862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2BF79A2B" w14:textId="0DA356D9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823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center"/>
          </w:tcPr>
          <w:p w14:paraId="54E2331E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04CFFB64" w14:textId="15A09226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686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39EBD79D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27BB62ED" w14:textId="241926DE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901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5ACEDD1C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4D057228" w14:textId="14F376AA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965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706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4F9537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C036AB2" w14:textId="0A14B99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204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3A211B89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232A2DB0" w14:textId="5F747C9F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708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2427876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1B81C1A0" w14:textId="3C6E9E45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3" w:type="dxa"/>
            <w:vAlign w:val="center"/>
          </w:tcPr>
          <w:p w14:paraId="5BEDD6BD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4E53F2AA" w14:textId="7ABAA25E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3" w:type="dxa"/>
            <w:vAlign w:val="center"/>
          </w:tcPr>
          <w:p w14:paraId="0591541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33534175" w14:textId="3043A8B7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841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975CF" w:rsidRPr="00553AB0" w14:paraId="60B80DE9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38ABF46B" w14:textId="14ED9208" w:rsidR="008975CF" w:rsidRPr="00553AB0" w:rsidRDefault="008975CF" w:rsidP="008975C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93" w:type="dxa"/>
          </w:tcPr>
          <w:p w14:paraId="37CC8A4F" w14:textId="77777777" w:rsidR="008975CF" w:rsidRPr="00553AB0" w:rsidRDefault="008975CF" w:rsidP="008975CF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3CE2BF95" w14:textId="7AEB9A60" w:rsidR="008975CF" w:rsidRPr="00553AB0" w:rsidRDefault="008975CF" w:rsidP="008975CF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36" w:type="dxa"/>
            <w:vAlign w:val="center"/>
          </w:tcPr>
          <w:p w14:paraId="61DC8A8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4BB16E3" w14:textId="3B8E3D07" w:rsidR="008975CF" w:rsidRPr="00553AB0" w:rsidRDefault="008975CF" w:rsidP="008975CF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5" w:type="dxa"/>
            <w:vAlign w:val="center"/>
          </w:tcPr>
          <w:p w14:paraId="7869E4FE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1182DF02" w14:textId="5AC7FB9A" w:rsidR="008975CF" w:rsidRPr="00553AB0" w:rsidRDefault="008975CF" w:rsidP="008975C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36" w:type="dxa"/>
            <w:vAlign w:val="center"/>
          </w:tcPr>
          <w:p w14:paraId="64B2179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1F3F9063" w14:textId="450C166A" w:rsidR="008975CF" w:rsidRPr="00553AB0" w:rsidRDefault="008975CF" w:rsidP="008975CF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3" w:type="dxa"/>
            <w:vAlign w:val="center"/>
          </w:tcPr>
          <w:p w14:paraId="6492F6F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51922C4" w14:textId="0B92C30C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057AC8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E8232C6" w14:textId="472D62FC" w:rsidR="008975CF" w:rsidRPr="00553AB0" w:rsidRDefault="008975CF" w:rsidP="008975CF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- </w:t>
            </w:r>
          </w:p>
        </w:tc>
        <w:tc>
          <w:tcPr>
            <w:tcW w:w="243" w:type="dxa"/>
            <w:vAlign w:val="center"/>
          </w:tcPr>
          <w:p w14:paraId="03E2A23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2875A1A6" w14:textId="333B324B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3C72157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4956DDBF" w14:textId="01052B6F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3" w:type="dxa"/>
            <w:vAlign w:val="center"/>
          </w:tcPr>
          <w:p w14:paraId="2485CBBE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3BE60C51" w14:textId="3E60000A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3" w:type="dxa"/>
            <w:vAlign w:val="center"/>
          </w:tcPr>
          <w:p w14:paraId="03736688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7D31207B" w14:textId="06C19BC9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975CF" w:rsidRPr="00553AB0" w14:paraId="2357C68D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2C62B8E3" w14:textId="77777777" w:rsidR="008975CF" w:rsidRPr="00553AB0" w:rsidRDefault="008975CF" w:rsidP="008975C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25B9CC0" w14:textId="77777777" w:rsidR="008975CF" w:rsidRPr="00553AB0" w:rsidRDefault="008975CF" w:rsidP="008975CF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6F996C1B" w14:textId="235C706E" w:rsidR="008975CF" w:rsidRPr="00553AB0" w:rsidRDefault="008975CF" w:rsidP="008975CF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581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6BD5396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E07E5FA" w14:textId="56B2F63B" w:rsidR="008975CF" w:rsidRPr="00553AB0" w:rsidRDefault="008975CF" w:rsidP="008975CF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5" w:type="dxa"/>
            <w:vAlign w:val="center"/>
          </w:tcPr>
          <w:p w14:paraId="400EA5A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0CF4C411" w14:textId="0F3A720F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432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5128AF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5369971E" w14:textId="60178FC1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229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14D749FE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23E64ED" w14:textId="347A7CA4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594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4EB28ECB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31CF284" w14:textId="2B27EBB8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741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7890739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58AF4630" w14:textId="6D52C62B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28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340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72493A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31413CF1" w14:textId="3F09BD52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3" w:type="dxa"/>
            <w:vAlign w:val="center"/>
          </w:tcPr>
          <w:p w14:paraId="2ECBCA22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5B16595C" w14:textId="73B0C7E8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3" w:type="dxa"/>
            <w:vAlign w:val="center"/>
          </w:tcPr>
          <w:p w14:paraId="036F048E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550E5ECD" w14:textId="28FCA704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272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917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975CF" w:rsidRPr="00553AB0" w14:paraId="35CB7C19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7968CE29" w14:textId="77777777" w:rsidR="008975CF" w:rsidRPr="00553AB0" w:rsidRDefault="008975CF" w:rsidP="008975CF">
            <w:pPr>
              <w:spacing w:line="260" w:lineRule="exact"/>
              <w:ind w:left="71" w:right="-108" w:hanging="71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553AB0">
              <w:rPr>
                <w:sz w:val="22"/>
                <w:szCs w:val="22"/>
              </w:rPr>
              <w:br/>
            </w:r>
            <w:r w:rsidRPr="00553AB0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44B9EAEA" w14:textId="77777777" w:rsidR="008975CF" w:rsidRPr="00553AB0" w:rsidRDefault="008975CF" w:rsidP="008975CF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83053F" w14:textId="77777777" w:rsidR="008975CF" w:rsidRPr="00553AB0" w:rsidRDefault="008975CF" w:rsidP="008975CF">
            <w:pPr>
              <w:ind w:left="-291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</w:p>
          <w:p w14:paraId="2B75DBC4" w14:textId="38B4C317" w:rsidR="008975CF" w:rsidRPr="00553AB0" w:rsidRDefault="008975CF" w:rsidP="008975CF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095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637CAFFD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518EC8" w14:textId="77777777" w:rsidR="008975CF" w:rsidRPr="00553AB0" w:rsidRDefault="008975CF" w:rsidP="008975CF">
            <w:pPr>
              <w:ind w:left="-291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</w:p>
          <w:p w14:paraId="4178692F" w14:textId="6D77B76E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center"/>
          </w:tcPr>
          <w:p w14:paraId="4367F59C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84619A" w14:textId="77777777" w:rsidR="008975CF" w:rsidRPr="00553AB0" w:rsidRDefault="008975CF" w:rsidP="008975CF">
            <w:pPr>
              <w:ind w:left="-291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</w:p>
          <w:p w14:paraId="06462ABB" w14:textId="7DBB4F97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634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4CE1FF3B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176083" w14:textId="77777777" w:rsidR="008975CF" w:rsidRPr="00553AB0" w:rsidRDefault="008975CF" w:rsidP="008975CF">
            <w:pPr>
              <w:ind w:left="-291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</w:p>
          <w:p w14:paraId="15095639" w14:textId="4E60728C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498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223D8FBE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48C487" w14:textId="77777777" w:rsidR="008975CF" w:rsidRPr="00553AB0" w:rsidRDefault="008975CF" w:rsidP="008975CF">
            <w:pPr>
              <w:ind w:left="-291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  <w:p w14:paraId="2EC026FE" w14:textId="51DE7D1C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382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CA4B63E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D610BC" w14:textId="77777777" w:rsidR="008975CF" w:rsidRPr="00553AB0" w:rsidRDefault="008975CF" w:rsidP="008975CF">
            <w:pPr>
              <w:ind w:left="-291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</w:p>
          <w:p w14:paraId="75F02570" w14:textId="2AC25FDE" w:rsidR="008975CF" w:rsidRPr="00553AB0" w:rsidRDefault="008975CF" w:rsidP="008975C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066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18D92D61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24C0E2" w14:textId="77777777" w:rsidR="008975CF" w:rsidRPr="00553AB0" w:rsidRDefault="008975CF" w:rsidP="008975CF">
            <w:pPr>
              <w:ind w:left="-291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</w:p>
          <w:p w14:paraId="5EAEA719" w14:textId="6EDD3E0B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217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6D4D4125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C92B31" w14:textId="1430F54B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3" w:type="dxa"/>
            <w:vAlign w:val="center"/>
          </w:tcPr>
          <w:p w14:paraId="0B8ACF4B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3F3793" w14:textId="353EE882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3" w:type="dxa"/>
            <w:vAlign w:val="center"/>
          </w:tcPr>
          <w:p w14:paraId="7F43FF9B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A87C9" w14:textId="77777777" w:rsidR="008975CF" w:rsidRPr="00553AB0" w:rsidRDefault="008975CF" w:rsidP="008975CF">
            <w:pPr>
              <w:ind w:left="-291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</w:p>
          <w:p w14:paraId="6EB1CB27" w14:textId="1F808651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34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115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975CF" w:rsidRPr="00553AB0" w14:paraId="3CC72889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5A649855" w14:textId="4462291F" w:rsidR="008975CF" w:rsidRPr="00553AB0" w:rsidRDefault="008975CF" w:rsidP="008975C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299" w:rsidRPr="00553AB0">
              <w:rPr>
                <w:b/>
                <w:bCs/>
                <w:sz w:val="22"/>
                <w:szCs w:val="22"/>
              </w:rPr>
              <w:t>31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012299" w:rsidRPr="00553AB0">
              <w:rPr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93" w:type="dxa"/>
          </w:tcPr>
          <w:p w14:paraId="6034D922" w14:textId="77777777" w:rsidR="008975CF" w:rsidRPr="00553AB0" w:rsidRDefault="008975CF" w:rsidP="008975CF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7AC88A" w14:textId="4982170B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479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F6C3226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CC9161" w14:textId="15C4AB34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252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541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center"/>
          </w:tcPr>
          <w:p w14:paraId="76F20B34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4C958" w14:textId="7F75EBEA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392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636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2CD0DC2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95AEAF" w14:textId="7793EC3A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744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572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4C5B35EE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30DACD" w14:textId="134E2E94" w:rsidR="008975CF" w:rsidRPr="00553AB0" w:rsidRDefault="00012299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361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542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746E788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2D05F3" w14:textId="5546A54A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270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559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484A284C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F8D076" w14:textId="241CC257" w:rsidR="008975CF" w:rsidRPr="00553AB0" w:rsidRDefault="008975CF" w:rsidP="008975C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843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884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67622B70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294918" w14:textId="621346F5" w:rsidR="008975CF" w:rsidRPr="00553AB0" w:rsidRDefault="008975CF" w:rsidP="008975C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-</w:t>
            </w:r>
          </w:p>
        </w:tc>
        <w:tc>
          <w:tcPr>
            <w:tcW w:w="243" w:type="dxa"/>
            <w:vAlign w:val="center"/>
          </w:tcPr>
          <w:p w14:paraId="16E5FCA8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1A71D5" w14:textId="18961C11" w:rsidR="008975CF" w:rsidRPr="00553AB0" w:rsidRDefault="008975CF" w:rsidP="008975CF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-</w:t>
            </w:r>
          </w:p>
        </w:tc>
        <w:tc>
          <w:tcPr>
            <w:tcW w:w="243" w:type="dxa"/>
            <w:vAlign w:val="center"/>
          </w:tcPr>
          <w:p w14:paraId="618D9FB7" w14:textId="77777777" w:rsidR="008975CF" w:rsidRPr="00553AB0" w:rsidRDefault="008975CF" w:rsidP="008975C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35172F" w14:textId="3BC579B6" w:rsidR="008975CF" w:rsidRPr="00553AB0" w:rsidRDefault="008975CF" w:rsidP="008975C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889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213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75CF" w:rsidRPr="00553AB0" w14:paraId="7EFDBF7C" w14:textId="77777777" w:rsidTr="00BF0769">
        <w:trPr>
          <w:trHeight w:val="20"/>
        </w:trPr>
        <w:tc>
          <w:tcPr>
            <w:tcW w:w="3150" w:type="dxa"/>
            <w:vAlign w:val="bottom"/>
          </w:tcPr>
          <w:p w14:paraId="3F6AEE08" w14:textId="77777777" w:rsidR="008975CF" w:rsidRPr="00553AB0" w:rsidRDefault="008975CF" w:rsidP="008975CF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043A6FB8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DC8BE8" w14:textId="77777777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7F0279C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2C6DD5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A7E35E8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6E198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26955AB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8459B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E6325E5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</w:tcPr>
          <w:p w14:paraId="1CB1B330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6833E89D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6FC75F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D40566A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83FDE40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53E0A80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25B4C1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9942B4C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E04FB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022137B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25117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8975CF" w:rsidRPr="00553AB0" w14:paraId="1B41A05A" w14:textId="77777777" w:rsidTr="00BF0769">
        <w:trPr>
          <w:trHeight w:val="20"/>
        </w:trPr>
        <w:tc>
          <w:tcPr>
            <w:tcW w:w="3150" w:type="dxa"/>
            <w:vAlign w:val="bottom"/>
          </w:tcPr>
          <w:p w14:paraId="2D8B880B" w14:textId="77777777" w:rsidR="008975CF" w:rsidRPr="00553AB0" w:rsidRDefault="008975CF" w:rsidP="008975CF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5CEEDE05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bottom"/>
          </w:tcPr>
          <w:p w14:paraId="52C8565C" w14:textId="77777777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AA5DA84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vAlign w:val="bottom"/>
          </w:tcPr>
          <w:p w14:paraId="77BCE4A6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49CA752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bottom"/>
          </w:tcPr>
          <w:p w14:paraId="28CBC7BD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CBA540F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bottom"/>
          </w:tcPr>
          <w:p w14:paraId="03379859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6DC3A18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14:paraId="49AD6132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1B7687A9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D3F140B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67F0C5EE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1AE636CC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CD0E2D7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vAlign w:val="bottom"/>
          </w:tcPr>
          <w:p w14:paraId="449B0475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A06D8BF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vAlign w:val="bottom"/>
          </w:tcPr>
          <w:p w14:paraId="43B5BB81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DE70C78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vAlign w:val="bottom"/>
          </w:tcPr>
          <w:p w14:paraId="13D631CF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8975CF" w:rsidRPr="00553AB0" w14:paraId="335D7BB4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6F300020" w14:textId="77777777" w:rsidR="008975CF" w:rsidRPr="00553AB0" w:rsidRDefault="008975CF" w:rsidP="008975CF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1F81D126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52416CA8" w14:textId="77777777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2F2384E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1166E8EC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34025E62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9EB955D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DCE00BA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2FEC7A6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233DEA3F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19503C8B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362F692D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3E2C487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3D9A5F70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664C10D8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F2F2169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E21850D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6F9F747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E901112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7EBB4CF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88437CC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8975CF" w:rsidRPr="00553AB0" w14:paraId="40F7A5D8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3F540B1D" w14:textId="77777777" w:rsidR="008975CF" w:rsidRPr="00553AB0" w:rsidRDefault="008975CF" w:rsidP="008975CF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163B1B93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749D872E" w14:textId="77777777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A57D311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649079E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6AB62D6F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9F9F109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4A0CDD2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804CC2E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B19C0DA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76083140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33565E16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6432F5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0603A6FE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552A0469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7F81B71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4419C17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40DD042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0FB4CC5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3BCDE69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4FAD2880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8975CF" w:rsidRPr="00553AB0" w14:paraId="13EB6C93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77A22628" w14:textId="77777777" w:rsidR="008975CF" w:rsidRPr="00553AB0" w:rsidRDefault="008975CF" w:rsidP="008975CF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229ED2CE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209EF7E" w14:textId="77777777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23599A1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2D537BB3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76BD3D11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4DCBA79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EA9331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C1D9378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5AF462C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7023EF42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2D9E98AF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544605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40EFC7E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1DF93CFA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7DA4F611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C80F3AB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A10CCF3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1935A59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CFDDA86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31B550D9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8975CF" w:rsidRPr="00553AB0" w14:paraId="584F84C1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2DE23DC9" w14:textId="77777777" w:rsidR="008975CF" w:rsidRPr="00553AB0" w:rsidRDefault="008975CF" w:rsidP="008975CF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5B6926E1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C055DED" w14:textId="77777777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4F14549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56FBC27B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1360D508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4D96069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2546115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A1D1A4E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6986D43C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748900F3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46F64D7B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2075467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E3DE2C4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473129AE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418E60E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0A3E8BDE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C8882E4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C1223FE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FBA5D6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3715BF0F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8975CF" w:rsidRPr="00553AB0" w14:paraId="39C4AEDA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22BFABD7" w14:textId="77777777" w:rsidR="008975CF" w:rsidRPr="00553AB0" w:rsidRDefault="008975CF" w:rsidP="008975CF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2E301359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056318AC" w14:textId="77777777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5B64212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C11803B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46715384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49DC101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301F2DE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CCF0EA1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E712A7A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36776B0E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1E52BEAC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7698401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55FA0B0E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7486F91D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790FD65A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F9F2E9B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8CBF083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52D6A356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F44FA9A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44EB00C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8975CF" w:rsidRPr="00553AB0" w14:paraId="1A90EA77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60148031" w14:textId="77777777" w:rsidR="008975CF" w:rsidRPr="00553AB0" w:rsidRDefault="008975CF" w:rsidP="008975CF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0D86C294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05E35507" w14:textId="77777777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D4195ED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5821A1A1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1D427322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947AA6F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6217F3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73DA4E2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2EB699D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5C3F7B02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0A5EE6CD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5C90F9A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3D686B93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69F3BE24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6D25FD1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0FB2AE9E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4E1A722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FD5A4FB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2272505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2C42A20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8975CF" w:rsidRPr="00553AB0" w14:paraId="13DA0B4E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49B111C7" w14:textId="77777777" w:rsidR="008975CF" w:rsidRPr="00553AB0" w:rsidRDefault="008975CF" w:rsidP="008975CF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2903D8FC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3A7FF49" w14:textId="77777777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EF94ECA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2D5068DC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00D392B9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FB06BAB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E1F5C42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4232CD0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647B036C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32D29D8A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  <w:p w14:paraId="5E3F3A99" w14:textId="786AC348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3AB7DCCB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9E3016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61A79BC0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760EF3D5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36AD1F7A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A9D50C8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030CABE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ADEBCCF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DFE0652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45456FAD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8975CF" w:rsidRPr="00553AB0" w14:paraId="2B17908A" w14:textId="77777777" w:rsidTr="00941844">
        <w:trPr>
          <w:trHeight w:val="20"/>
          <w:tblHeader/>
        </w:trPr>
        <w:tc>
          <w:tcPr>
            <w:tcW w:w="3150" w:type="dxa"/>
          </w:tcPr>
          <w:p w14:paraId="2EF05F71" w14:textId="77777777" w:rsidR="008975CF" w:rsidRPr="00553AB0" w:rsidRDefault="008975CF" w:rsidP="008975C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568A3D0E" w14:textId="77777777" w:rsidR="008975CF" w:rsidRPr="00553AB0" w:rsidRDefault="008975CF" w:rsidP="008975C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1055151C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975CF" w:rsidRPr="00553AB0" w14:paraId="197AA8F7" w14:textId="77777777" w:rsidTr="00941844">
        <w:trPr>
          <w:trHeight w:val="20"/>
          <w:tblHeader/>
        </w:trPr>
        <w:tc>
          <w:tcPr>
            <w:tcW w:w="3150" w:type="dxa"/>
          </w:tcPr>
          <w:p w14:paraId="4210CEE8" w14:textId="77777777" w:rsidR="008975CF" w:rsidRPr="00553AB0" w:rsidRDefault="008975CF" w:rsidP="008975C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19DE6CC8" w14:textId="77777777" w:rsidR="008975CF" w:rsidRPr="00553AB0" w:rsidRDefault="008975CF" w:rsidP="008975C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04FFE79D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686512ED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08940457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45" w:type="dxa"/>
          </w:tcPr>
          <w:p w14:paraId="317722D9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42809CDF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5B0F0023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hideMark/>
          </w:tcPr>
          <w:p w14:paraId="6985127C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43" w:type="dxa"/>
          </w:tcPr>
          <w:p w14:paraId="3122FBBC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18" w:type="dxa"/>
            <w:hideMark/>
          </w:tcPr>
          <w:p w14:paraId="26202939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3ADA45F3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2BA57BD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</w:tcPr>
          <w:p w14:paraId="21C4CD0C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hideMark/>
          </w:tcPr>
          <w:p w14:paraId="15FB019B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59794C48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D70501B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</w:tcPr>
          <w:p w14:paraId="78BDEF80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hideMark/>
          </w:tcPr>
          <w:p w14:paraId="2999FD95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13A20F2E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25" w:type="dxa"/>
          </w:tcPr>
          <w:p w14:paraId="4B2D0737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8975CF" w:rsidRPr="00553AB0" w14:paraId="7D208A39" w14:textId="77777777" w:rsidTr="00941844">
        <w:trPr>
          <w:trHeight w:val="20"/>
          <w:tblHeader/>
        </w:trPr>
        <w:tc>
          <w:tcPr>
            <w:tcW w:w="3150" w:type="dxa"/>
          </w:tcPr>
          <w:p w14:paraId="11B0D95C" w14:textId="77777777" w:rsidR="008975CF" w:rsidRPr="00553AB0" w:rsidRDefault="008975CF" w:rsidP="008975C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488F58CA" w14:textId="77777777" w:rsidR="008975CF" w:rsidRPr="00553AB0" w:rsidRDefault="008975CF" w:rsidP="008975C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3E4E2A54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57BAB666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30F457C0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5" w:type="dxa"/>
          </w:tcPr>
          <w:p w14:paraId="28D71B6C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5F43BA53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444FF5EB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hideMark/>
          </w:tcPr>
          <w:p w14:paraId="4A9A0433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3" w:type="dxa"/>
          </w:tcPr>
          <w:p w14:paraId="119FEB7A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hideMark/>
          </w:tcPr>
          <w:p w14:paraId="3F195DB8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4B2D30BD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1FB394C9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</w:tcPr>
          <w:p w14:paraId="475F997E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hideMark/>
          </w:tcPr>
          <w:p w14:paraId="399052A3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70BF0536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37" w:type="dxa"/>
            <w:hideMark/>
          </w:tcPr>
          <w:p w14:paraId="6B37EC30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อะไหล่</w:t>
            </w:r>
          </w:p>
        </w:tc>
        <w:tc>
          <w:tcPr>
            <w:tcW w:w="243" w:type="dxa"/>
          </w:tcPr>
          <w:p w14:paraId="5B6CEC24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dxa"/>
            <w:hideMark/>
          </w:tcPr>
          <w:p w14:paraId="7CAC00E8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243" w:type="dxa"/>
          </w:tcPr>
          <w:p w14:paraId="6DABD0B2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25" w:type="dxa"/>
          </w:tcPr>
          <w:p w14:paraId="737225C9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8975CF" w:rsidRPr="00553AB0" w14:paraId="760169B5" w14:textId="77777777" w:rsidTr="00941844">
        <w:trPr>
          <w:trHeight w:val="20"/>
          <w:tblHeader/>
        </w:trPr>
        <w:tc>
          <w:tcPr>
            <w:tcW w:w="3150" w:type="dxa"/>
          </w:tcPr>
          <w:p w14:paraId="6463B6CC" w14:textId="77777777" w:rsidR="008975CF" w:rsidRPr="00553AB0" w:rsidRDefault="008975CF" w:rsidP="008975C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hideMark/>
          </w:tcPr>
          <w:p w14:paraId="6068A752" w14:textId="16A8F2C1" w:rsidR="008975CF" w:rsidRPr="00553AB0" w:rsidRDefault="008975CF" w:rsidP="008975CF">
            <w:pPr>
              <w:spacing w:line="240" w:lineRule="auto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hideMark/>
          </w:tcPr>
          <w:p w14:paraId="29E7CE41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</w:tcPr>
          <w:p w14:paraId="3CE068CF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hideMark/>
          </w:tcPr>
          <w:p w14:paraId="082194D6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</w:tcPr>
          <w:p w14:paraId="0B577BBC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hideMark/>
          </w:tcPr>
          <w:p w14:paraId="3632924C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</w:tcPr>
          <w:p w14:paraId="4D232D86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hideMark/>
          </w:tcPr>
          <w:p w14:paraId="59964532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</w:tcPr>
          <w:p w14:paraId="74E96EFF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hideMark/>
          </w:tcPr>
          <w:p w14:paraId="3A5412B1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โรงงาน</w:t>
            </w:r>
          </w:p>
        </w:tc>
        <w:tc>
          <w:tcPr>
            <w:tcW w:w="236" w:type="dxa"/>
          </w:tcPr>
          <w:p w14:paraId="465DD310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1876E096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</w:tcPr>
          <w:p w14:paraId="239290D1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hideMark/>
          </w:tcPr>
          <w:p w14:paraId="48CA6FDA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553AB0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</w:tcPr>
          <w:p w14:paraId="1931D471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hideMark/>
          </w:tcPr>
          <w:p w14:paraId="27AFA927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43" w:type="dxa"/>
          </w:tcPr>
          <w:p w14:paraId="18F8F631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hideMark/>
          </w:tcPr>
          <w:p w14:paraId="2209720C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43" w:type="dxa"/>
          </w:tcPr>
          <w:p w14:paraId="5F68EB55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hideMark/>
          </w:tcPr>
          <w:p w14:paraId="571905D4" w14:textId="77777777" w:rsidR="008975CF" w:rsidRPr="00553AB0" w:rsidRDefault="008975CF" w:rsidP="008975C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8975CF" w:rsidRPr="00553AB0" w14:paraId="5CDCC162" w14:textId="77777777" w:rsidTr="00941844">
        <w:trPr>
          <w:trHeight w:val="244"/>
          <w:tblHeader/>
        </w:trPr>
        <w:tc>
          <w:tcPr>
            <w:tcW w:w="3150" w:type="dxa"/>
            <w:vAlign w:val="bottom"/>
          </w:tcPr>
          <w:p w14:paraId="2F4140D6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756123C9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2AA6D241" w14:textId="77777777" w:rsidR="008975CF" w:rsidRPr="00553AB0" w:rsidRDefault="008975CF" w:rsidP="008975CF">
            <w:pPr>
              <w:spacing w:line="240" w:lineRule="auto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553AB0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975CF" w:rsidRPr="00553AB0" w14:paraId="6DE87328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1BF3A82B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53AB0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693" w:type="dxa"/>
          </w:tcPr>
          <w:p w14:paraId="6D872BBF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75A62C14" w14:textId="77777777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2F5F87A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14A0184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7F28EA56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5FB2DDBA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BF10567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186942A5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92E8218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8419781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75DFFF5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C3160DF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3D5E496B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53351D4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7CD7288C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53B90B2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92AF706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0536C68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B72B9B5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B4B2C1E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8975CF" w:rsidRPr="00553AB0" w14:paraId="75FB0DC8" w14:textId="77777777" w:rsidTr="00941844">
        <w:trPr>
          <w:trHeight w:val="20"/>
        </w:trPr>
        <w:tc>
          <w:tcPr>
            <w:tcW w:w="3150" w:type="dxa"/>
            <w:hideMark/>
          </w:tcPr>
          <w:p w14:paraId="0996B3D4" w14:textId="3018785A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93" w:type="dxa"/>
          </w:tcPr>
          <w:p w14:paraId="757D8DE0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CB8BD9D" w14:textId="77777777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64F17F7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23570FD0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5E065110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360BCFD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13EF826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07C2932A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4E945F10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D0FDA7B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43D6937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2FA363A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63FF2157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4DAEF161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B6EE9DC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90E6BAB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9457BA7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9A58B50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DE4725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05C0A11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8975CF" w:rsidRPr="00553AB0" w14:paraId="6A79FD59" w14:textId="77777777" w:rsidTr="001A7381">
        <w:trPr>
          <w:trHeight w:val="20"/>
        </w:trPr>
        <w:tc>
          <w:tcPr>
            <w:tcW w:w="3150" w:type="dxa"/>
            <w:hideMark/>
          </w:tcPr>
          <w:p w14:paraId="3B4CA92B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93" w:type="dxa"/>
          </w:tcPr>
          <w:p w14:paraId="0702A5AD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0B9A832A" w14:textId="1C26E399" w:rsidR="008975CF" w:rsidRPr="00553AB0" w:rsidRDefault="00012299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AB0">
              <w:rPr>
                <w:sz w:val="22"/>
                <w:szCs w:val="22"/>
              </w:rPr>
              <w:t>1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143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145</w:t>
            </w:r>
          </w:p>
        </w:tc>
        <w:tc>
          <w:tcPr>
            <w:tcW w:w="236" w:type="dxa"/>
            <w:vAlign w:val="bottom"/>
          </w:tcPr>
          <w:p w14:paraId="41A6A744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16BC0B5" w14:textId="6AAC0499" w:rsidR="008975CF" w:rsidRPr="00553AB0" w:rsidRDefault="00012299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253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894</w:t>
            </w:r>
          </w:p>
        </w:tc>
        <w:tc>
          <w:tcPr>
            <w:tcW w:w="245" w:type="dxa"/>
            <w:vAlign w:val="center"/>
          </w:tcPr>
          <w:p w14:paraId="0DCCB3E7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011E57B9" w14:textId="079D16E1" w:rsidR="008975CF" w:rsidRPr="00553AB0" w:rsidRDefault="00012299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259</w:t>
            </w:r>
          </w:p>
        </w:tc>
        <w:tc>
          <w:tcPr>
            <w:tcW w:w="236" w:type="dxa"/>
            <w:vAlign w:val="center"/>
          </w:tcPr>
          <w:p w14:paraId="04180D88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29CBCC29" w14:textId="68BB1338" w:rsidR="008975CF" w:rsidRPr="00553AB0" w:rsidRDefault="00012299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032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243" w:type="dxa"/>
            <w:vAlign w:val="center"/>
          </w:tcPr>
          <w:p w14:paraId="0A641740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CDC97FA" w14:textId="4FC12484" w:rsidR="008975CF" w:rsidRPr="00553AB0" w:rsidRDefault="00012299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6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364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428</w:t>
            </w:r>
          </w:p>
        </w:tc>
        <w:tc>
          <w:tcPr>
            <w:tcW w:w="236" w:type="dxa"/>
            <w:vAlign w:val="center"/>
          </w:tcPr>
          <w:p w14:paraId="75BF29F8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1BA1704" w14:textId="2060B14C" w:rsidR="008975CF" w:rsidRPr="00553AB0" w:rsidRDefault="00012299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171</w:t>
            </w:r>
          </w:p>
        </w:tc>
        <w:tc>
          <w:tcPr>
            <w:tcW w:w="243" w:type="dxa"/>
            <w:vAlign w:val="center"/>
          </w:tcPr>
          <w:p w14:paraId="1B11BB1D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12440607" w14:textId="3A31EE21" w:rsidR="008975CF" w:rsidRPr="00553AB0" w:rsidRDefault="00012299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343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916</w:t>
            </w:r>
          </w:p>
        </w:tc>
        <w:tc>
          <w:tcPr>
            <w:tcW w:w="243" w:type="dxa"/>
          </w:tcPr>
          <w:p w14:paraId="56A800C0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0631A729" w14:textId="5FE5C143" w:rsidR="008975CF" w:rsidRPr="00553AB0" w:rsidRDefault="00012299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822</w:t>
            </w:r>
          </w:p>
        </w:tc>
        <w:tc>
          <w:tcPr>
            <w:tcW w:w="243" w:type="dxa"/>
            <w:vAlign w:val="bottom"/>
          </w:tcPr>
          <w:p w14:paraId="39E68877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5C0E1C63" w14:textId="09A295F1" w:rsidR="008975CF" w:rsidRPr="00553AB0" w:rsidRDefault="00012299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492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959</w:t>
            </w:r>
          </w:p>
        </w:tc>
        <w:tc>
          <w:tcPr>
            <w:tcW w:w="243" w:type="dxa"/>
            <w:vAlign w:val="bottom"/>
          </w:tcPr>
          <w:p w14:paraId="2463F608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9E2523F" w14:textId="7D865313" w:rsidR="008975CF" w:rsidRPr="00553AB0" w:rsidRDefault="00012299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13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121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269</w:t>
            </w:r>
          </w:p>
        </w:tc>
      </w:tr>
      <w:tr w:rsidR="008975CF" w:rsidRPr="00553AB0" w14:paraId="0C1450D0" w14:textId="77777777" w:rsidTr="001A7381">
        <w:trPr>
          <w:trHeight w:val="20"/>
        </w:trPr>
        <w:tc>
          <w:tcPr>
            <w:tcW w:w="3150" w:type="dxa"/>
            <w:hideMark/>
          </w:tcPr>
          <w:p w14:paraId="64F91D97" w14:textId="67DD6B9A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43F11707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D33F9" w14:textId="13D20558" w:rsidR="008975CF" w:rsidRPr="00553AB0" w:rsidRDefault="00012299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AB0">
              <w:rPr>
                <w:sz w:val="22"/>
                <w:szCs w:val="22"/>
              </w:rPr>
              <w:t>300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737</w:t>
            </w:r>
          </w:p>
        </w:tc>
        <w:tc>
          <w:tcPr>
            <w:tcW w:w="236" w:type="dxa"/>
            <w:vAlign w:val="bottom"/>
          </w:tcPr>
          <w:p w14:paraId="7C8F956B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643264" w14:textId="0916A0C6" w:rsidR="008975CF" w:rsidRPr="00553AB0" w:rsidRDefault="008975CF" w:rsidP="008975CF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DEDFE5F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44665" w14:textId="017B36CF" w:rsidR="008975CF" w:rsidRPr="00553AB0" w:rsidRDefault="00012299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707</w:t>
            </w:r>
          </w:p>
        </w:tc>
        <w:tc>
          <w:tcPr>
            <w:tcW w:w="236" w:type="dxa"/>
            <w:vAlign w:val="center"/>
          </w:tcPr>
          <w:p w14:paraId="4C4D8042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3E4FA6" w14:textId="44237C1B" w:rsidR="008975CF" w:rsidRPr="00553AB0" w:rsidRDefault="00012299" w:rsidP="008975CF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648</w:t>
            </w:r>
          </w:p>
        </w:tc>
        <w:tc>
          <w:tcPr>
            <w:tcW w:w="243" w:type="dxa"/>
            <w:vAlign w:val="center"/>
          </w:tcPr>
          <w:p w14:paraId="75826DD1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BBD4F3" w14:textId="26AF9600" w:rsidR="008975CF" w:rsidRPr="00553AB0" w:rsidRDefault="00012299" w:rsidP="008975CF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154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580</w:t>
            </w:r>
          </w:p>
        </w:tc>
        <w:tc>
          <w:tcPr>
            <w:tcW w:w="236" w:type="dxa"/>
            <w:vAlign w:val="center"/>
          </w:tcPr>
          <w:p w14:paraId="6BE54903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2EF704" w14:textId="70D81CC7" w:rsidR="008975CF" w:rsidRPr="00553AB0" w:rsidRDefault="00012299" w:rsidP="008975CF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493</w:t>
            </w:r>
          </w:p>
        </w:tc>
        <w:tc>
          <w:tcPr>
            <w:tcW w:w="243" w:type="dxa"/>
            <w:vAlign w:val="center"/>
          </w:tcPr>
          <w:p w14:paraId="62C74944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2965D" w14:textId="22970E57" w:rsidR="008975CF" w:rsidRPr="00553AB0" w:rsidRDefault="00012299" w:rsidP="008975CF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830</w:t>
            </w:r>
          </w:p>
        </w:tc>
        <w:tc>
          <w:tcPr>
            <w:tcW w:w="243" w:type="dxa"/>
          </w:tcPr>
          <w:p w14:paraId="055F2D67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D8410" w14:textId="490AFD20" w:rsidR="008975CF" w:rsidRPr="00553AB0" w:rsidRDefault="008975CF" w:rsidP="008975CF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1A023C5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8FAC1" w14:textId="46FF4D75" w:rsidR="008975CF" w:rsidRPr="00553AB0" w:rsidRDefault="008975CF" w:rsidP="0009707A">
            <w:pPr>
              <w:tabs>
                <w:tab w:val="left" w:pos="450"/>
                <w:tab w:val="left" w:pos="578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D08B52E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1B4AE1" w14:textId="37664ACF" w:rsidR="008975CF" w:rsidRPr="00553AB0" w:rsidRDefault="00012299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608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995</w:t>
            </w:r>
          </w:p>
        </w:tc>
      </w:tr>
      <w:tr w:rsidR="008975CF" w:rsidRPr="00553AB0" w14:paraId="03E880F4" w14:textId="77777777" w:rsidTr="001A7381">
        <w:trPr>
          <w:trHeight w:val="20"/>
        </w:trPr>
        <w:tc>
          <w:tcPr>
            <w:tcW w:w="3150" w:type="dxa"/>
            <w:vAlign w:val="bottom"/>
          </w:tcPr>
          <w:p w14:paraId="026D0273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14:paraId="2B03A2D0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9BF69" w14:textId="5B1BA7DE" w:rsidR="008975CF" w:rsidRPr="00553AB0" w:rsidRDefault="00012299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AB0">
              <w:rPr>
                <w:b/>
                <w:bCs/>
                <w:sz w:val="22"/>
                <w:szCs w:val="22"/>
              </w:rPr>
              <w:t>1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443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882</w:t>
            </w:r>
          </w:p>
        </w:tc>
        <w:tc>
          <w:tcPr>
            <w:tcW w:w="236" w:type="dxa"/>
            <w:vAlign w:val="bottom"/>
          </w:tcPr>
          <w:p w14:paraId="5080F250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DCD8BA" w14:textId="36B15251" w:rsidR="008975CF" w:rsidRPr="00553AB0" w:rsidRDefault="00012299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253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894</w:t>
            </w:r>
          </w:p>
        </w:tc>
        <w:tc>
          <w:tcPr>
            <w:tcW w:w="245" w:type="dxa"/>
            <w:vAlign w:val="center"/>
          </w:tcPr>
          <w:p w14:paraId="1C734677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63167B" w14:textId="2D911A83" w:rsidR="008975CF" w:rsidRPr="00553AB0" w:rsidRDefault="00012299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536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966</w:t>
            </w:r>
          </w:p>
        </w:tc>
        <w:tc>
          <w:tcPr>
            <w:tcW w:w="236" w:type="dxa"/>
            <w:vAlign w:val="center"/>
          </w:tcPr>
          <w:p w14:paraId="2D621898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5643A1" w14:textId="1B4E5F62" w:rsidR="008975CF" w:rsidRPr="00553AB0" w:rsidRDefault="00012299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033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323</w:t>
            </w:r>
          </w:p>
        </w:tc>
        <w:tc>
          <w:tcPr>
            <w:tcW w:w="243" w:type="dxa"/>
            <w:vAlign w:val="center"/>
          </w:tcPr>
          <w:p w14:paraId="336D4B1C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2E73FED" w14:textId="124BE92A" w:rsidR="008975CF" w:rsidRPr="00553AB0" w:rsidRDefault="00012299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6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519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236" w:type="dxa"/>
            <w:vAlign w:val="center"/>
          </w:tcPr>
          <w:p w14:paraId="7C8C16E6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57716A" w14:textId="7F7AC3D1" w:rsidR="008975CF" w:rsidRPr="00553AB0" w:rsidRDefault="00012299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664</w:t>
            </w:r>
          </w:p>
        </w:tc>
        <w:tc>
          <w:tcPr>
            <w:tcW w:w="243" w:type="dxa"/>
            <w:vAlign w:val="center"/>
          </w:tcPr>
          <w:p w14:paraId="26A6C3A7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ACB6D5" w14:textId="2FA8A06A" w:rsidR="008975CF" w:rsidRPr="00553AB0" w:rsidRDefault="00012299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348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746</w:t>
            </w:r>
          </w:p>
        </w:tc>
        <w:tc>
          <w:tcPr>
            <w:tcW w:w="243" w:type="dxa"/>
          </w:tcPr>
          <w:p w14:paraId="0AEEE911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FE2EF" w14:textId="7F829053" w:rsidR="008975CF" w:rsidRPr="00553AB0" w:rsidRDefault="00012299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822</w:t>
            </w:r>
          </w:p>
        </w:tc>
        <w:tc>
          <w:tcPr>
            <w:tcW w:w="243" w:type="dxa"/>
            <w:vAlign w:val="bottom"/>
          </w:tcPr>
          <w:p w14:paraId="01618F52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C3DB83" w14:textId="08C68D48" w:rsidR="008975CF" w:rsidRPr="00553AB0" w:rsidRDefault="00012299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492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959</w:t>
            </w:r>
          </w:p>
        </w:tc>
        <w:tc>
          <w:tcPr>
            <w:tcW w:w="243" w:type="dxa"/>
            <w:vAlign w:val="bottom"/>
          </w:tcPr>
          <w:p w14:paraId="72C8F632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99DE0E" w14:textId="51FF30CE" w:rsidR="008975CF" w:rsidRPr="00553AB0" w:rsidRDefault="00012299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13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730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264</w:t>
            </w:r>
          </w:p>
        </w:tc>
      </w:tr>
      <w:tr w:rsidR="008975CF" w:rsidRPr="00553AB0" w14:paraId="3E1AF692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9A7B728" w14:textId="20CAAD34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93" w:type="dxa"/>
          </w:tcPr>
          <w:p w14:paraId="022A3AF3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241F58" w14:textId="77777777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9D34D1C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A42095B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026DCE44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98EB0E3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224D86D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A8F7D8D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4DD06DA8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00B91EF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6EA57BC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734C64D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4EA84D3E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9A81220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2FCC1DDB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A2384B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567801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468145" w14:textId="7777777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9DA3C24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41DF29" w14:textId="7777777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8975CF" w:rsidRPr="00553AB0" w14:paraId="67B845D0" w14:textId="77777777" w:rsidTr="009E1A45">
        <w:trPr>
          <w:trHeight w:val="20"/>
        </w:trPr>
        <w:tc>
          <w:tcPr>
            <w:tcW w:w="3150" w:type="dxa"/>
            <w:hideMark/>
          </w:tcPr>
          <w:p w14:paraId="2B720E3D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93" w:type="dxa"/>
          </w:tcPr>
          <w:p w14:paraId="519913C6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7898760F" w14:textId="0EC94AA9" w:rsidR="008975CF" w:rsidRPr="00553AB0" w:rsidRDefault="00012299" w:rsidP="008975CF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155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BF60335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7E5AF23" w14:textId="0D02287E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237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526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center"/>
          </w:tcPr>
          <w:p w14:paraId="417CDC55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6E1D8437" w14:textId="290254E1" w:rsidR="008975CF" w:rsidRPr="00553AB0" w:rsidRDefault="00012299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7D661BED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514A4D4E" w14:textId="1AE8E5A8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965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862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2A848D11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A2495F3" w14:textId="5795E3D2" w:rsidR="008975CF" w:rsidRPr="00553AB0" w:rsidRDefault="00012299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8995DC6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EAF4E3F" w14:textId="0742B50B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693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46598E25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74AEF150" w14:textId="10B44CCD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296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808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766C7C07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3ADEFD06" w14:textId="3465CD05" w:rsidR="008975CF" w:rsidRPr="00553AB0" w:rsidRDefault="008975CF" w:rsidP="008975CF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3" w:type="dxa"/>
            <w:vAlign w:val="center"/>
          </w:tcPr>
          <w:p w14:paraId="179D98FD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1402D22B" w14:textId="5B9B6EE5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529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4B456E33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41A1654E" w14:textId="119A71C0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861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811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975CF" w:rsidRPr="00553AB0" w14:paraId="68779DF5" w14:textId="77777777" w:rsidTr="009E1A45">
        <w:trPr>
          <w:trHeight w:val="20"/>
        </w:trPr>
        <w:tc>
          <w:tcPr>
            <w:tcW w:w="3150" w:type="dxa"/>
            <w:hideMark/>
          </w:tcPr>
          <w:p w14:paraId="235B2CA8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7BCCF8AD" w14:textId="77777777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6D0847" w14:textId="3070B7B3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230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EE32FFC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B4A61E" w14:textId="09F6EC47" w:rsidR="008975CF" w:rsidRPr="00553AB0" w:rsidRDefault="008975CF" w:rsidP="008975CF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 </w:t>
            </w:r>
          </w:p>
        </w:tc>
        <w:tc>
          <w:tcPr>
            <w:tcW w:w="245" w:type="dxa"/>
            <w:vAlign w:val="center"/>
          </w:tcPr>
          <w:p w14:paraId="3955D4D2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D242F3" w14:textId="3ADD8110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797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95F22C5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C5A5C6" w14:textId="458ADE7D" w:rsidR="008975CF" w:rsidRPr="00553AB0" w:rsidRDefault="00012299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121</w:t>
            </w:r>
            <w:r w:rsidR="008975CF"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46757E56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C882E" w14:textId="4A055723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161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583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8810581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BD19ED" w14:textId="046C9E21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767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399880CD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1FAF0" w14:textId="7FD722F8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352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3D548116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E8EFCC" w14:textId="3DAA8F1F" w:rsidR="008975CF" w:rsidRPr="00553AB0" w:rsidRDefault="008975CF" w:rsidP="008975CF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3" w:type="dxa"/>
            <w:vAlign w:val="center"/>
          </w:tcPr>
          <w:p w14:paraId="1C4457E7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ECF6E3" w14:textId="534164B0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 </w:t>
            </w:r>
          </w:p>
        </w:tc>
        <w:tc>
          <w:tcPr>
            <w:tcW w:w="243" w:type="dxa"/>
            <w:vAlign w:val="center"/>
          </w:tcPr>
          <w:p w14:paraId="11C81E43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DA1DE" w14:textId="171332E2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617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870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975CF" w:rsidRPr="00553AB0" w14:paraId="30CC49A6" w14:textId="77777777" w:rsidTr="009E1A45">
        <w:trPr>
          <w:trHeight w:val="20"/>
        </w:trPr>
        <w:tc>
          <w:tcPr>
            <w:tcW w:w="3150" w:type="dxa"/>
            <w:vAlign w:val="bottom"/>
          </w:tcPr>
          <w:p w14:paraId="4FF3B7D0" w14:textId="77777777" w:rsidR="008975CF" w:rsidRPr="00553AB0" w:rsidRDefault="008975CF" w:rsidP="008975CF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14:paraId="53DF9169" w14:textId="77777777" w:rsidR="008975CF" w:rsidRPr="00553AB0" w:rsidRDefault="008975CF" w:rsidP="008975CF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DA43BC" w14:textId="7F30902C" w:rsidR="008975CF" w:rsidRPr="00553AB0" w:rsidRDefault="00012299" w:rsidP="008975CF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385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322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A654DED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6B53A4" w14:textId="3CFA0168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237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526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center"/>
          </w:tcPr>
          <w:p w14:paraId="4F748C8D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40CC1F" w14:textId="2FAD214F" w:rsidR="008975CF" w:rsidRPr="00553AB0" w:rsidRDefault="00012299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965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E3A55D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4BD466" w14:textId="2BB194A5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965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983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7920314E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107F09" w14:textId="5D0A2B38" w:rsidR="008975CF" w:rsidRPr="00553AB0" w:rsidRDefault="00012299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379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736</w:t>
            </w:r>
            <w:r w:rsidR="008975CF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AE6664C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EF25E9" w14:textId="3F636719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179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460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488E2D3E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6A75F3" w14:textId="2E10EAF7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308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160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3C3B9743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26B0B7" w14:textId="62C08245" w:rsidR="008975CF" w:rsidRPr="00553AB0" w:rsidRDefault="008975CF" w:rsidP="008975CF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8565258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A1C918" w14:textId="65298592" w:rsidR="008975CF" w:rsidRPr="00553AB0" w:rsidRDefault="008975CF" w:rsidP="008975C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774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529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03AC705E" w14:textId="77777777" w:rsidR="008975CF" w:rsidRPr="00553AB0" w:rsidRDefault="008975CF" w:rsidP="008975CF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5F870A" w14:textId="733D2E57" w:rsidR="008975CF" w:rsidRPr="00553AB0" w:rsidRDefault="008975CF" w:rsidP="008975C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479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681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5444D49" w14:textId="6855C741" w:rsidR="00941844" w:rsidRPr="00553AB0" w:rsidRDefault="00941844" w:rsidP="00092727">
      <w:pPr>
        <w:rPr>
          <w:rFonts w:asciiTheme="majorBidi" w:hAnsiTheme="majorBidi" w:cstheme="majorBidi"/>
        </w:rPr>
      </w:pPr>
    </w:p>
    <w:p w14:paraId="3ABC616E" w14:textId="1B80355B" w:rsidR="0087123E" w:rsidRPr="00553AB0" w:rsidRDefault="0087123E" w:rsidP="0087123E">
      <w:pPr>
        <w:spacing w:line="240" w:lineRule="auto"/>
        <w:ind w:right="-90"/>
        <w:jc w:val="thaiDistribute"/>
        <w:rPr>
          <w:i/>
          <w:iCs/>
          <w:sz w:val="30"/>
          <w:szCs w:val="30"/>
        </w:rPr>
      </w:pPr>
      <w:r w:rsidRPr="00553AB0">
        <w:rPr>
          <w:rFonts w:hint="cs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</w:t>
      </w:r>
      <w:r w:rsidRPr="00553AB0">
        <w:rPr>
          <w:sz w:val="30"/>
          <w:szCs w:val="30"/>
          <w:cs/>
        </w:rPr>
        <w:t xml:space="preserve">ณ วันที่ </w:t>
      </w:r>
      <w:r w:rsidR="00012299" w:rsidRPr="00553AB0">
        <w:rPr>
          <w:sz w:val="30"/>
          <w:szCs w:val="30"/>
        </w:rPr>
        <w:t>31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 xml:space="preserve">ธันวาคม </w:t>
      </w:r>
      <w:r w:rsidR="00012299" w:rsidRPr="00553AB0">
        <w:rPr>
          <w:sz w:val="30"/>
          <w:szCs w:val="30"/>
        </w:rPr>
        <w:t>256</w:t>
      </w:r>
      <w:r w:rsidR="00012299" w:rsidRPr="00553AB0">
        <w:rPr>
          <w:rFonts w:hint="cs"/>
          <w:sz w:val="30"/>
          <w:szCs w:val="30"/>
        </w:rPr>
        <w:t>5</w:t>
      </w:r>
      <w:r w:rsidRPr="00553AB0">
        <w:rPr>
          <w:sz w:val="30"/>
          <w:szCs w:val="30"/>
        </w:rPr>
        <w:t xml:space="preserve">  </w:t>
      </w:r>
      <w:r w:rsidRPr="00553AB0">
        <w:rPr>
          <w:sz w:val="30"/>
          <w:szCs w:val="30"/>
          <w:cs/>
        </w:rPr>
        <w:t>มีจำนวน</w:t>
      </w:r>
      <w:r w:rsidRPr="00553AB0">
        <w:rPr>
          <w:rFonts w:hint="cs"/>
          <w:sz w:val="30"/>
          <w:szCs w:val="30"/>
          <w:cs/>
        </w:rPr>
        <w:t xml:space="preserve"> </w:t>
      </w:r>
      <w:r w:rsidR="00012299" w:rsidRPr="00553AB0">
        <w:rPr>
          <w:sz w:val="30"/>
          <w:szCs w:val="30"/>
        </w:rPr>
        <w:t>7</w:t>
      </w:r>
      <w:r w:rsidR="008975CF" w:rsidRPr="00553AB0">
        <w:rPr>
          <w:sz w:val="30"/>
          <w:szCs w:val="30"/>
        </w:rPr>
        <w:t>,</w:t>
      </w:r>
      <w:r w:rsidR="00012299" w:rsidRPr="00553AB0">
        <w:rPr>
          <w:sz w:val="30"/>
          <w:szCs w:val="30"/>
        </w:rPr>
        <w:t>562</w:t>
      </w:r>
      <w:r w:rsidR="008975CF" w:rsidRPr="00553AB0">
        <w:rPr>
          <w:sz w:val="30"/>
          <w:szCs w:val="30"/>
        </w:rPr>
        <w:t>.</w:t>
      </w:r>
      <w:r w:rsidR="00012299" w:rsidRPr="00553AB0">
        <w:rPr>
          <w:sz w:val="30"/>
          <w:szCs w:val="30"/>
        </w:rPr>
        <w:t>0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ล้านบาท</w:t>
      </w:r>
      <w:r w:rsidRPr="00553AB0">
        <w:rPr>
          <w:sz w:val="30"/>
          <w:szCs w:val="30"/>
        </w:rPr>
        <w:t xml:space="preserve"> </w:t>
      </w:r>
      <w:r w:rsidR="0025008B" w:rsidRPr="00553AB0">
        <w:rPr>
          <w:sz w:val="30"/>
          <w:szCs w:val="30"/>
        </w:rPr>
        <w:br/>
      </w:r>
      <w:r w:rsidRPr="00553AB0">
        <w:rPr>
          <w:rFonts w:hint="cs"/>
          <w:i/>
          <w:iCs/>
          <w:sz w:val="30"/>
          <w:szCs w:val="30"/>
          <w:cs/>
        </w:rPr>
        <w:t>(</w:t>
      </w:r>
      <w:r w:rsidR="00012299" w:rsidRPr="00553AB0">
        <w:rPr>
          <w:i/>
          <w:iCs/>
          <w:sz w:val="30"/>
          <w:szCs w:val="30"/>
        </w:rPr>
        <w:t>256</w:t>
      </w:r>
      <w:r w:rsidR="00012299" w:rsidRPr="00553AB0">
        <w:rPr>
          <w:rFonts w:hint="cs"/>
          <w:i/>
          <w:iCs/>
          <w:sz w:val="30"/>
          <w:szCs w:val="30"/>
        </w:rPr>
        <w:t>4</w:t>
      </w:r>
      <w:r w:rsidRPr="00553AB0">
        <w:rPr>
          <w:i/>
          <w:iCs/>
          <w:sz w:val="30"/>
          <w:szCs w:val="30"/>
        </w:rPr>
        <w:t xml:space="preserve">: </w:t>
      </w:r>
      <w:r w:rsidR="00012299" w:rsidRPr="00553AB0">
        <w:rPr>
          <w:i/>
          <w:iCs/>
          <w:sz w:val="30"/>
          <w:szCs w:val="30"/>
        </w:rPr>
        <w:t>7</w:t>
      </w:r>
      <w:r w:rsidR="0077181E" w:rsidRPr="00553AB0">
        <w:rPr>
          <w:i/>
          <w:iCs/>
          <w:sz w:val="30"/>
          <w:szCs w:val="30"/>
        </w:rPr>
        <w:t>,</w:t>
      </w:r>
      <w:r w:rsidR="00012299" w:rsidRPr="00553AB0">
        <w:rPr>
          <w:i/>
          <w:iCs/>
          <w:sz w:val="30"/>
          <w:szCs w:val="30"/>
        </w:rPr>
        <w:t>404</w:t>
      </w:r>
      <w:r w:rsidR="0077181E" w:rsidRPr="00553AB0">
        <w:rPr>
          <w:i/>
          <w:iCs/>
          <w:sz w:val="30"/>
          <w:szCs w:val="30"/>
        </w:rPr>
        <w:t>.</w:t>
      </w:r>
      <w:r w:rsidR="00012299" w:rsidRPr="00553AB0">
        <w:rPr>
          <w:i/>
          <w:iCs/>
          <w:sz w:val="30"/>
          <w:szCs w:val="30"/>
        </w:rPr>
        <w:t>3</w:t>
      </w:r>
      <w:r w:rsidR="0077181E" w:rsidRPr="00553AB0">
        <w:rPr>
          <w:i/>
          <w:iCs/>
          <w:sz w:val="30"/>
          <w:szCs w:val="30"/>
        </w:rPr>
        <w:t xml:space="preserve"> </w:t>
      </w:r>
      <w:r w:rsidRPr="00553AB0">
        <w:rPr>
          <w:rFonts w:hint="cs"/>
          <w:i/>
          <w:iCs/>
          <w:sz w:val="30"/>
          <w:szCs w:val="30"/>
          <w:cs/>
        </w:rPr>
        <w:t>ล้านบาท</w:t>
      </w:r>
      <w:r w:rsidRPr="00553AB0">
        <w:rPr>
          <w:i/>
          <w:iCs/>
          <w:sz w:val="30"/>
          <w:szCs w:val="30"/>
        </w:rPr>
        <w:t>)</w:t>
      </w:r>
    </w:p>
    <w:p w14:paraId="41159D3C" w14:textId="753DE641" w:rsidR="006505E2" w:rsidRPr="00553AB0" w:rsidRDefault="006505E2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p w14:paraId="62B7352F" w14:textId="298049BB" w:rsidR="006505E2" w:rsidRPr="00553AB0" w:rsidRDefault="006505E2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p w14:paraId="399955DD" w14:textId="4A7FCB56" w:rsidR="006505E2" w:rsidRPr="00553AB0" w:rsidRDefault="006505E2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p w14:paraId="636B60D8" w14:textId="37611FF8" w:rsidR="006505E2" w:rsidRPr="00553AB0" w:rsidRDefault="00FD1062" w:rsidP="00941844">
      <w:pPr>
        <w:spacing w:line="240" w:lineRule="auto"/>
        <w:rPr>
          <w:sz w:val="30"/>
          <w:szCs w:val="30"/>
        </w:rPr>
      </w:pPr>
      <w:r w:rsidRPr="00553AB0">
        <w:rPr>
          <w:sz w:val="12"/>
          <w:szCs w:val="12"/>
          <w:cs/>
        </w:rPr>
        <w:br w:type="page"/>
      </w:r>
    </w:p>
    <w:tbl>
      <w:tblPr>
        <w:tblpPr w:leftFromText="180" w:rightFromText="180" w:vertAnchor="text" w:horzAnchor="margin" w:tblpXSpec="center" w:tblpY="196"/>
        <w:tblW w:w="15030" w:type="dxa"/>
        <w:tblLayout w:type="fixed"/>
        <w:tblLook w:val="01E0" w:firstRow="1" w:lastRow="1" w:firstColumn="1" w:lastColumn="1" w:noHBand="0" w:noVBand="0"/>
      </w:tblPr>
      <w:tblGrid>
        <w:gridCol w:w="3150"/>
        <w:gridCol w:w="693"/>
        <w:gridCol w:w="783"/>
        <w:gridCol w:w="236"/>
        <w:gridCol w:w="808"/>
        <w:gridCol w:w="245"/>
        <w:gridCol w:w="783"/>
        <w:gridCol w:w="236"/>
        <w:gridCol w:w="896"/>
        <w:gridCol w:w="243"/>
        <w:gridCol w:w="918"/>
        <w:gridCol w:w="236"/>
        <w:gridCol w:w="900"/>
        <w:gridCol w:w="243"/>
        <w:gridCol w:w="1152"/>
        <w:gridCol w:w="243"/>
        <w:gridCol w:w="837"/>
        <w:gridCol w:w="243"/>
        <w:gridCol w:w="1017"/>
        <w:gridCol w:w="243"/>
        <w:gridCol w:w="925"/>
      </w:tblGrid>
      <w:tr w:rsidR="00941844" w:rsidRPr="00553AB0" w14:paraId="50E4CCA3" w14:textId="77777777" w:rsidTr="00941844">
        <w:trPr>
          <w:trHeight w:val="20"/>
          <w:tblHeader/>
        </w:trPr>
        <w:tc>
          <w:tcPr>
            <w:tcW w:w="3150" w:type="dxa"/>
          </w:tcPr>
          <w:p w14:paraId="375766AC" w14:textId="77777777" w:rsidR="00941844" w:rsidRPr="00553AB0" w:rsidRDefault="00941844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2F0AAFF9" w14:textId="77777777" w:rsidR="00941844" w:rsidRPr="00553AB0" w:rsidRDefault="00941844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480DB4FB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41844" w:rsidRPr="00553AB0" w14:paraId="0AC257D3" w14:textId="77777777" w:rsidTr="00BF1A71">
        <w:trPr>
          <w:trHeight w:val="20"/>
          <w:tblHeader/>
        </w:trPr>
        <w:tc>
          <w:tcPr>
            <w:tcW w:w="3150" w:type="dxa"/>
          </w:tcPr>
          <w:p w14:paraId="748B5FAE" w14:textId="77777777" w:rsidR="00941844" w:rsidRPr="00553AB0" w:rsidRDefault="00941844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</w:tcPr>
          <w:p w14:paraId="21E28794" w14:textId="689719DC" w:rsidR="00941844" w:rsidRPr="00553AB0" w:rsidRDefault="00941844" w:rsidP="00CC36AB">
            <w:pPr>
              <w:spacing w:line="280" w:lineRule="exact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0A780BDD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3A6BE19F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57BB5D6A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ส่วน</w:t>
            </w:r>
            <w:r w:rsidRPr="00553AB0">
              <w:rPr>
                <w:sz w:val="22"/>
                <w:szCs w:val="22"/>
              </w:rPr>
              <w:t xml:space="preserve">   </w:t>
            </w:r>
            <w:r w:rsidRPr="00553AB0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553AB0">
              <w:rPr>
                <w:sz w:val="22"/>
                <w:szCs w:val="22"/>
              </w:rPr>
              <w:t xml:space="preserve">  </w:t>
            </w:r>
            <w:r w:rsidRPr="00553AB0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49FB7E61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502C2508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48957CEC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29E63B7C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ส่วน</w:t>
            </w:r>
            <w:r w:rsidRPr="00553AB0">
              <w:rPr>
                <w:sz w:val="22"/>
                <w:szCs w:val="22"/>
              </w:rPr>
              <w:t xml:space="preserve">   </w:t>
            </w:r>
            <w:r w:rsidRPr="00553AB0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553AB0">
              <w:rPr>
                <w:sz w:val="22"/>
                <w:szCs w:val="22"/>
              </w:rPr>
              <w:t xml:space="preserve">  </w:t>
            </w:r>
            <w:r w:rsidRPr="00553AB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0084BE0C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7F7B7619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3E6E8F93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286CE66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78A8EA48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0330B416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Pr="00553AB0">
              <w:rPr>
                <w:sz w:val="22"/>
                <w:szCs w:val="22"/>
              </w:rPr>
              <w:t xml:space="preserve">   </w:t>
            </w:r>
            <w:r w:rsidRPr="00553AB0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Pr="00553AB0">
              <w:rPr>
                <w:sz w:val="22"/>
                <w:szCs w:val="22"/>
              </w:rPr>
              <w:t xml:space="preserve">    </w:t>
            </w:r>
            <w:r w:rsidRPr="00553AB0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7E796111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118DC869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074E18AC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5A153E9F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553AB0">
              <w:rPr>
                <w:sz w:val="22"/>
                <w:szCs w:val="22"/>
              </w:rPr>
              <w:t xml:space="preserve">  </w:t>
            </w:r>
            <w:r w:rsidRPr="00553AB0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7C10462E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17614C8C" w14:textId="77777777" w:rsidR="00941844" w:rsidRPr="00553AB0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941844" w:rsidRPr="00553AB0" w14:paraId="43B30754" w14:textId="77777777" w:rsidTr="00941844">
        <w:trPr>
          <w:trHeight w:val="244"/>
          <w:tblHeader/>
        </w:trPr>
        <w:tc>
          <w:tcPr>
            <w:tcW w:w="3150" w:type="dxa"/>
            <w:vAlign w:val="bottom"/>
          </w:tcPr>
          <w:p w14:paraId="5CAFFFA2" w14:textId="77777777" w:rsidR="00941844" w:rsidRPr="00553AB0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66EEDCB7" w14:textId="77777777" w:rsidR="00941844" w:rsidRPr="00553AB0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749643C6" w14:textId="77777777" w:rsidR="00941844" w:rsidRPr="00553AB0" w:rsidRDefault="00941844" w:rsidP="00CC36AB">
            <w:pPr>
              <w:spacing w:line="280" w:lineRule="exact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553AB0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41844" w:rsidRPr="00553AB0" w14:paraId="60D3D85B" w14:textId="77777777" w:rsidTr="00CD50A6">
        <w:trPr>
          <w:trHeight w:val="20"/>
        </w:trPr>
        <w:tc>
          <w:tcPr>
            <w:tcW w:w="3150" w:type="dxa"/>
            <w:vAlign w:val="bottom"/>
            <w:hideMark/>
          </w:tcPr>
          <w:p w14:paraId="462CF9DB" w14:textId="77777777" w:rsidR="00941844" w:rsidRPr="00553AB0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553AB0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93" w:type="dxa"/>
          </w:tcPr>
          <w:p w14:paraId="467A2651" w14:textId="77777777" w:rsidR="00941844" w:rsidRPr="00553AB0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571CD082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777F853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207E4D9D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8744220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0F19810C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60785E68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4CAACB4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E501E99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2B2D00B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0E3DE3B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0D16C06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D2A2648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50B54A0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EBA4801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B692BF3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CC7DE18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AA0303D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E674ED5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C47FD79" w14:textId="77777777" w:rsidR="00941844" w:rsidRPr="00553AB0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77181E" w:rsidRPr="00553AB0" w14:paraId="3A9B3D29" w14:textId="77777777" w:rsidTr="00851751">
        <w:trPr>
          <w:trHeight w:val="20"/>
        </w:trPr>
        <w:tc>
          <w:tcPr>
            <w:tcW w:w="3150" w:type="dxa"/>
            <w:vAlign w:val="bottom"/>
            <w:hideMark/>
          </w:tcPr>
          <w:p w14:paraId="3A200D40" w14:textId="3A4B7595" w:rsidR="0077181E" w:rsidRPr="00553AB0" w:rsidRDefault="0077181E" w:rsidP="0077181E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 w:rsidR="00012299" w:rsidRPr="00553AB0">
              <w:rPr>
                <w:sz w:val="22"/>
                <w:szCs w:val="22"/>
              </w:rPr>
              <w:t>1</w:t>
            </w:r>
            <w:r w:rsidRPr="00553AB0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012299" w:rsidRPr="00553AB0">
              <w:rPr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sz w:val="22"/>
                <w:szCs w:val="22"/>
              </w:rPr>
              <w:t>4</w:t>
            </w:r>
          </w:p>
        </w:tc>
        <w:tc>
          <w:tcPr>
            <w:tcW w:w="693" w:type="dxa"/>
          </w:tcPr>
          <w:p w14:paraId="7AA92331" w14:textId="77777777" w:rsidR="0077181E" w:rsidRPr="00553AB0" w:rsidRDefault="0077181E" w:rsidP="0077181E">
            <w:pPr>
              <w:spacing w:line="28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5B811ED" w14:textId="478EEA30" w:rsidR="0077181E" w:rsidRPr="00553AB0" w:rsidRDefault="00012299" w:rsidP="0077181E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sz w:val="22"/>
                <w:szCs w:val="22"/>
              </w:rPr>
              <w:t>798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845</w:t>
            </w:r>
          </w:p>
        </w:tc>
        <w:tc>
          <w:tcPr>
            <w:tcW w:w="236" w:type="dxa"/>
            <w:vAlign w:val="bottom"/>
          </w:tcPr>
          <w:p w14:paraId="41948624" w14:textId="77777777" w:rsidR="0077181E" w:rsidRPr="00553AB0" w:rsidRDefault="0077181E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79EAF322" w14:textId="31EB3D6D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272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613</w:t>
            </w:r>
          </w:p>
        </w:tc>
        <w:tc>
          <w:tcPr>
            <w:tcW w:w="245" w:type="dxa"/>
          </w:tcPr>
          <w:p w14:paraId="457E5A4F" w14:textId="77777777" w:rsidR="0077181E" w:rsidRPr="00553AB0" w:rsidRDefault="0077181E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B5B6563" w14:textId="31B45D14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2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781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739</w:t>
            </w:r>
          </w:p>
        </w:tc>
        <w:tc>
          <w:tcPr>
            <w:tcW w:w="236" w:type="dxa"/>
            <w:vAlign w:val="bottom"/>
          </w:tcPr>
          <w:p w14:paraId="1C4D54E5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DBE8512" w14:textId="5D098F13" w:rsidR="0077181E" w:rsidRPr="00553AB0" w:rsidRDefault="00012299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257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649</w:t>
            </w:r>
          </w:p>
        </w:tc>
        <w:tc>
          <w:tcPr>
            <w:tcW w:w="243" w:type="dxa"/>
            <w:vAlign w:val="bottom"/>
          </w:tcPr>
          <w:p w14:paraId="7103DFFF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3CB53F62" w14:textId="1068BB2E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6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511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329</w:t>
            </w:r>
          </w:p>
        </w:tc>
        <w:tc>
          <w:tcPr>
            <w:tcW w:w="236" w:type="dxa"/>
            <w:vAlign w:val="bottom"/>
          </w:tcPr>
          <w:p w14:paraId="104D7549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992D77" w14:textId="4CA19B7E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121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024</w:t>
            </w:r>
          </w:p>
        </w:tc>
        <w:tc>
          <w:tcPr>
            <w:tcW w:w="243" w:type="dxa"/>
            <w:vAlign w:val="bottom"/>
          </w:tcPr>
          <w:p w14:paraId="3D71EDB2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6B899BC" w14:textId="16422920" w:rsidR="0077181E" w:rsidRPr="00553AB0" w:rsidRDefault="00012299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791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615</w:t>
            </w:r>
          </w:p>
        </w:tc>
        <w:tc>
          <w:tcPr>
            <w:tcW w:w="243" w:type="dxa"/>
          </w:tcPr>
          <w:p w14:paraId="02EE937F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59D2C95" w14:textId="7403F987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91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707</w:t>
            </w:r>
          </w:p>
        </w:tc>
        <w:tc>
          <w:tcPr>
            <w:tcW w:w="243" w:type="dxa"/>
            <w:vAlign w:val="bottom"/>
          </w:tcPr>
          <w:p w14:paraId="49C40182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F7ABD9A" w14:textId="4D1FD46D" w:rsidR="0077181E" w:rsidRPr="00553AB0" w:rsidRDefault="00012299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737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624</w:t>
            </w:r>
          </w:p>
        </w:tc>
        <w:tc>
          <w:tcPr>
            <w:tcW w:w="243" w:type="dxa"/>
            <w:vAlign w:val="bottom"/>
          </w:tcPr>
          <w:p w14:paraId="22C8B3EF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8AB9C63" w14:textId="77A8AA48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13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364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145</w:t>
            </w:r>
          </w:p>
        </w:tc>
      </w:tr>
      <w:tr w:rsidR="0077181E" w:rsidRPr="00553AB0" w14:paraId="6C585EDB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70861466" w14:textId="77777777" w:rsidR="0077181E" w:rsidRPr="00553AB0" w:rsidRDefault="0077181E" w:rsidP="0077181E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62C98A55" w14:textId="77777777" w:rsidR="0077181E" w:rsidRPr="00553AB0" w:rsidRDefault="0077181E" w:rsidP="0077181E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8CCD3B1" w14:textId="208B9A41" w:rsidR="0077181E" w:rsidRPr="00553AB0" w:rsidRDefault="0077181E" w:rsidP="0077181E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4E20DF6" w14:textId="77777777" w:rsidR="0077181E" w:rsidRPr="00553AB0" w:rsidRDefault="0077181E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3F3E55FB" w14:textId="2E4C32B0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981</w:t>
            </w:r>
          </w:p>
        </w:tc>
        <w:tc>
          <w:tcPr>
            <w:tcW w:w="245" w:type="dxa"/>
          </w:tcPr>
          <w:p w14:paraId="55756030" w14:textId="77777777" w:rsidR="0077181E" w:rsidRPr="00553AB0" w:rsidRDefault="0077181E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2F801C2" w14:textId="1665298A" w:rsidR="0077181E" w:rsidRPr="00553AB0" w:rsidRDefault="0077181E" w:rsidP="0077181E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F682DAB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AACC9D1" w14:textId="0172B58A" w:rsidR="0077181E" w:rsidRPr="00553AB0" w:rsidRDefault="00012299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4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437</w:t>
            </w:r>
          </w:p>
        </w:tc>
        <w:tc>
          <w:tcPr>
            <w:tcW w:w="243" w:type="dxa"/>
            <w:vAlign w:val="bottom"/>
          </w:tcPr>
          <w:p w14:paraId="01C748D2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5541575C" w14:textId="0E1A15DA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15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051</w:t>
            </w:r>
          </w:p>
        </w:tc>
        <w:tc>
          <w:tcPr>
            <w:tcW w:w="236" w:type="dxa"/>
            <w:vAlign w:val="bottom"/>
          </w:tcPr>
          <w:p w14:paraId="46C151AB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66F786" w14:textId="5B384002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11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458</w:t>
            </w:r>
          </w:p>
        </w:tc>
        <w:tc>
          <w:tcPr>
            <w:tcW w:w="243" w:type="dxa"/>
            <w:vAlign w:val="bottom"/>
          </w:tcPr>
          <w:p w14:paraId="66328075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A76EBDC" w14:textId="46E5DD28" w:rsidR="0077181E" w:rsidRPr="00553AB0" w:rsidRDefault="00012299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23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027</w:t>
            </w:r>
          </w:p>
        </w:tc>
        <w:tc>
          <w:tcPr>
            <w:tcW w:w="243" w:type="dxa"/>
          </w:tcPr>
          <w:p w14:paraId="7F4336AD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5095904B" w14:textId="16028D5E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9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924</w:t>
            </w:r>
          </w:p>
        </w:tc>
        <w:tc>
          <w:tcPr>
            <w:tcW w:w="243" w:type="dxa"/>
            <w:vAlign w:val="bottom"/>
          </w:tcPr>
          <w:p w14:paraId="14CD7A6B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29DE274D" w14:textId="00BAA168" w:rsidR="0077181E" w:rsidRPr="00553AB0" w:rsidRDefault="00012299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737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531</w:t>
            </w:r>
          </w:p>
        </w:tc>
        <w:tc>
          <w:tcPr>
            <w:tcW w:w="243" w:type="dxa"/>
            <w:vAlign w:val="bottom"/>
          </w:tcPr>
          <w:p w14:paraId="4A9672F0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8C44359" w14:textId="4973B572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803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409</w:t>
            </w:r>
          </w:p>
        </w:tc>
      </w:tr>
      <w:tr w:rsidR="0077181E" w:rsidRPr="00553AB0" w14:paraId="57007284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153BFA3D" w14:textId="77777777" w:rsidR="0077181E" w:rsidRPr="00553AB0" w:rsidRDefault="0077181E" w:rsidP="0077181E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38FBA13F" w14:textId="77777777" w:rsidR="0077181E" w:rsidRPr="00553AB0" w:rsidRDefault="0077181E" w:rsidP="0077181E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2865B25F" w14:textId="791DB9C7" w:rsidR="0077181E" w:rsidRPr="00553AB0" w:rsidRDefault="0077181E" w:rsidP="0077181E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078C119" w14:textId="77777777" w:rsidR="0077181E" w:rsidRPr="00553AB0" w:rsidRDefault="0077181E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1394CD14" w14:textId="2114699A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43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725</w:t>
            </w:r>
          </w:p>
        </w:tc>
        <w:tc>
          <w:tcPr>
            <w:tcW w:w="245" w:type="dxa"/>
          </w:tcPr>
          <w:p w14:paraId="4E8C2872" w14:textId="77777777" w:rsidR="0077181E" w:rsidRPr="00553AB0" w:rsidRDefault="0077181E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1F86F62" w14:textId="09D94011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5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950</w:t>
            </w:r>
          </w:p>
        </w:tc>
        <w:tc>
          <w:tcPr>
            <w:tcW w:w="236" w:type="dxa"/>
            <w:vAlign w:val="bottom"/>
          </w:tcPr>
          <w:p w14:paraId="62D5F7DD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592BD77" w14:textId="10C093A8" w:rsidR="0077181E" w:rsidRPr="00553AB0" w:rsidRDefault="00012299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82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569</w:t>
            </w:r>
          </w:p>
        </w:tc>
        <w:tc>
          <w:tcPr>
            <w:tcW w:w="243" w:type="dxa"/>
            <w:vAlign w:val="bottom"/>
          </w:tcPr>
          <w:p w14:paraId="297B5274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B16E5E8" w14:textId="18F10B7C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980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306</w:t>
            </w:r>
          </w:p>
        </w:tc>
        <w:tc>
          <w:tcPr>
            <w:tcW w:w="236" w:type="dxa"/>
            <w:vAlign w:val="bottom"/>
          </w:tcPr>
          <w:p w14:paraId="387EF735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DE84E4" w14:textId="2EE27A6F" w:rsidR="0077181E" w:rsidRPr="00553AB0" w:rsidRDefault="0077181E" w:rsidP="0077181E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89D1A75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E0CEF9D" w14:textId="0A3FB761" w:rsidR="0077181E" w:rsidRPr="00553AB0" w:rsidRDefault="00012299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19</w:t>
            </w:r>
            <w:r w:rsidR="0077181E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966</w:t>
            </w:r>
          </w:p>
        </w:tc>
        <w:tc>
          <w:tcPr>
            <w:tcW w:w="243" w:type="dxa"/>
          </w:tcPr>
          <w:p w14:paraId="01515692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872CE52" w14:textId="0A91F83E" w:rsidR="0077181E" w:rsidRPr="00553AB0" w:rsidRDefault="0077181E" w:rsidP="0077181E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41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087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5761EADE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27C2C23" w14:textId="4AF21CCB" w:rsidR="0077181E" w:rsidRPr="00553AB0" w:rsidRDefault="0077181E" w:rsidP="0077181E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091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429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50B62902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775019F3" w14:textId="011F3A62" w:rsidR="0077181E" w:rsidRPr="00553AB0" w:rsidRDefault="0077181E" w:rsidP="0077181E">
            <w:pPr>
              <w:tabs>
                <w:tab w:val="left" w:pos="358"/>
              </w:tabs>
              <w:spacing w:line="28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7181E" w:rsidRPr="00553AB0" w14:paraId="49D7BD2D" w14:textId="77777777" w:rsidTr="001A7381">
        <w:trPr>
          <w:trHeight w:val="20"/>
        </w:trPr>
        <w:tc>
          <w:tcPr>
            <w:tcW w:w="3150" w:type="dxa"/>
            <w:vAlign w:val="bottom"/>
          </w:tcPr>
          <w:p w14:paraId="2AE550BD" w14:textId="646B327A" w:rsidR="0077181E" w:rsidRPr="00553AB0" w:rsidRDefault="0077181E" w:rsidP="0077181E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โอนไปสินค้าคงเหลือ</w:t>
            </w:r>
          </w:p>
        </w:tc>
        <w:tc>
          <w:tcPr>
            <w:tcW w:w="693" w:type="dxa"/>
          </w:tcPr>
          <w:p w14:paraId="3A571CA8" w14:textId="77777777" w:rsidR="0077181E" w:rsidRPr="00553AB0" w:rsidRDefault="0077181E" w:rsidP="0077181E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3AF32323" w14:textId="260F8138" w:rsidR="0077181E" w:rsidRPr="00553AB0" w:rsidRDefault="0077181E" w:rsidP="0077181E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C97C1D8" w14:textId="77777777" w:rsidR="0077181E" w:rsidRPr="00553AB0" w:rsidRDefault="0077181E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04F443EE" w14:textId="3BDCFCFD" w:rsidR="0077181E" w:rsidRPr="00553AB0" w:rsidRDefault="0077181E" w:rsidP="0077181E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29DEA760" w14:textId="77777777" w:rsidR="0077181E" w:rsidRPr="00553AB0" w:rsidRDefault="0077181E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DC7E444" w14:textId="27E24B5E" w:rsidR="0077181E" w:rsidRPr="00553AB0" w:rsidRDefault="0077181E" w:rsidP="0077181E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88CEF1A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31BD8F97" w14:textId="2F722207" w:rsidR="0077181E" w:rsidRPr="00553AB0" w:rsidRDefault="0077181E" w:rsidP="0077181E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03A50D9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683C6920" w14:textId="489027F5" w:rsidR="0077181E" w:rsidRPr="00553AB0" w:rsidRDefault="0077181E" w:rsidP="0077181E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099D7B9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F5D203" w14:textId="5D59AB6F" w:rsidR="0077181E" w:rsidRPr="00553AB0" w:rsidRDefault="0077181E" w:rsidP="0077181E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9869607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B367BAF" w14:textId="54129B76" w:rsidR="0077181E" w:rsidRPr="00553AB0" w:rsidRDefault="0077181E" w:rsidP="0077181E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2433CD0E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24E5BE3" w14:textId="50E1939B" w:rsidR="0077181E" w:rsidRPr="00553AB0" w:rsidRDefault="0077181E" w:rsidP="0077181E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45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228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43281072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30BBE5A" w14:textId="646E0A69" w:rsidR="0077181E" w:rsidRPr="00553AB0" w:rsidRDefault="0077181E" w:rsidP="0077181E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49273D7" w14:textId="77777777" w:rsidR="0077181E" w:rsidRPr="00553AB0" w:rsidRDefault="0077181E" w:rsidP="0077181E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172BD60" w14:textId="0DAEA59B" w:rsidR="0077181E" w:rsidRPr="00553AB0" w:rsidRDefault="0077181E" w:rsidP="0077181E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45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228</w:t>
            </w:r>
            <w:r w:rsidRPr="00553AB0">
              <w:rPr>
                <w:sz w:val="22"/>
                <w:szCs w:val="22"/>
              </w:rPr>
              <w:t>)</w:t>
            </w:r>
          </w:p>
        </w:tc>
      </w:tr>
      <w:tr w:rsidR="0077181E" w:rsidRPr="00553AB0" w14:paraId="728A4194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473619E1" w14:textId="77777777" w:rsidR="0077181E" w:rsidRPr="00553AB0" w:rsidRDefault="0077181E" w:rsidP="0077181E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จำหน่าย และตัดจำหน่าย</w:t>
            </w:r>
          </w:p>
        </w:tc>
        <w:tc>
          <w:tcPr>
            <w:tcW w:w="693" w:type="dxa"/>
          </w:tcPr>
          <w:p w14:paraId="018BA41C" w14:textId="77777777" w:rsidR="0077181E" w:rsidRPr="00553AB0" w:rsidRDefault="0077181E" w:rsidP="0077181E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52371B4" w14:textId="1EAD7E97" w:rsidR="0077181E" w:rsidRPr="00553AB0" w:rsidRDefault="0077181E" w:rsidP="0077181E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BCDF4B0" w14:textId="77777777" w:rsidR="0077181E" w:rsidRPr="00553AB0" w:rsidRDefault="0077181E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4730D143" w14:textId="66DDFB6F" w:rsidR="0077181E" w:rsidRPr="00553AB0" w:rsidRDefault="0077181E" w:rsidP="0077181E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36D8E290" w14:textId="77777777" w:rsidR="0077181E" w:rsidRPr="00553AB0" w:rsidRDefault="0077181E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9788561" w14:textId="13B2E993" w:rsidR="0077181E" w:rsidRPr="00553AB0" w:rsidRDefault="0077181E" w:rsidP="0077181E">
            <w:pPr>
              <w:spacing w:line="280" w:lineRule="exact"/>
              <w:ind w:left="-108" w:right="-57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55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863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5FA1B6A0" w14:textId="77777777" w:rsidR="0077181E" w:rsidRPr="00553AB0" w:rsidRDefault="0077181E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9E7F08A" w14:textId="06C2ED95" w:rsidR="0077181E" w:rsidRPr="00553AB0" w:rsidRDefault="0077181E" w:rsidP="0077181E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3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820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3203C4DC" w14:textId="77777777" w:rsidR="0077181E" w:rsidRPr="00553AB0" w:rsidRDefault="0077181E" w:rsidP="0077181E">
            <w:pPr>
              <w:tabs>
                <w:tab w:val="decimal" w:pos="1033"/>
              </w:tabs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8" w:type="dxa"/>
            <w:vAlign w:val="bottom"/>
          </w:tcPr>
          <w:p w14:paraId="55A406E2" w14:textId="3448D35A" w:rsidR="0077181E" w:rsidRPr="00553AB0" w:rsidRDefault="0077181E" w:rsidP="0077181E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42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128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10A8F993" w14:textId="77777777" w:rsidR="0077181E" w:rsidRPr="00553AB0" w:rsidRDefault="0077181E" w:rsidP="0077181E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7B3E57" w14:textId="5B200989" w:rsidR="0077181E" w:rsidRPr="00553AB0" w:rsidRDefault="0077181E" w:rsidP="0077181E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10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675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3C136373" w14:textId="77777777" w:rsidR="0077181E" w:rsidRPr="00553AB0" w:rsidRDefault="0077181E" w:rsidP="0077181E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EDB166E" w14:textId="6F02393F" w:rsidR="0077181E" w:rsidRPr="00553AB0" w:rsidRDefault="0077181E" w:rsidP="0077181E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15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203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45F86A21" w14:textId="77777777" w:rsidR="0077181E" w:rsidRPr="00553AB0" w:rsidRDefault="0077181E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60C4A9A" w14:textId="21C35E19" w:rsidR="0077181E" w:rsidRPr="00553AB0" w:rsidRDefault="0077181E" w:rsidP="0077181E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14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140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0096F541" w14:textId="77777777" w:rsidR="0077181E" w:rsidRPr="00553AB0" w:rsidRDefault="0077181E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A4B6307" w14:textId="0B9302DA" w:rsidR="0077181E" w:rsidRPr="00553AB0" w:rsidRDefault="0077181E" w:rsidP="0077181E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922E805" w14:textId="77777777" w:rsidR="0077181E" w:rsidRPr="00553AB0" w:rsidRDefault="0077181E" w:rsidP="0077181E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4B2C035F" w14:textId="5F1CED56" w:rsidR="0077181E" w:rsidRPr="00553AB0" w:rsidRDefault="0077181E" w:rsidP="0077181E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141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829</w:t>
            </w:r>
            <w:r w:rsidRPr="00553AB0">
              <w:rPr>
                <w:sz w:val="22"/>
                <w:szCs w:val="22"/>
              </w:rPr>
              <w:t>)</w:t>
            </w:r>
          </w:p>
        </w:tc>
      </w:tr>
      <w:tr w:rsidR="0077181E" w:rsidRPr="00553AB0" w14:paraId="1E18F130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3D02C473" w14:textId="1809CB86" w:rsidR="0077181E" w:rsidRPr="00553AB0" w:rsidRDefault="0077181E" w:rsidP="0077181E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299" w:rsidRPr="00553AB0">
              <w:rPr>
                <w:b/>
                <w:bCs/>
                <w:sz w:val="22"/>
                <w:szCs w:val="22"/>
              </w:rPr>
              <w:t>31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012299" w:rsidRPr="00553AB0">
              <w:rPr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b/>
                <w:bCs/>
                <w:sz w:val="22"/>
                <w:szCs w:val="22"/>
              </w:rPr>
              <w:t>4</w:t>
            </w:r>
            <w:r w:rsidRPr="00553AB0">
              <w:rPr>
                <w:b/>
                <w:bCs/>
                <w:sz w:val="22"/>
                <w:szCs w:val="22"/>
              </w:rPr>
              <w:t xml:space="preserve"> 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 w:rsidR="00012299" w:rsidRPr="00553AB0">
              <w:rPr>
                <w:b/>
                <w:bCs/>
                <w:sz w:val="22"/>
                <w:szCs w:val="22"/>
              </w:rPr>
              <w:t>1</w:t>
            </w:r>
            <w:r w:rsidRPr="00553AB0">
              <w:rPr>
                <w:b/>
                <w:bCs/>
                <w:sz w:val="22"/>
                <w:szCs w:val="22"/>
              </w:rPr>
              <w:t xml:space="preserve"> 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012299" w:rsidRPr="00553AB0">
              <w:rPr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93" w:type="dxa"/>
          </w:tcPr>
          <w:p w14:paraId="2E374905" w14:textId="77777777" w:rsidR="0077181E" w:rsidRPr="00553AB0" w:rsidRDefault="0077181E" w:rsidP="0077181E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9051C" w14:textId="2570C3E6" w:rsidR="0077181E" w:rsidRPr="00553AB0" w:rsidRDefault="00012299" w:rsidP="0077181E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53AB0">
              <w:rPr>
                <w:b/>
                <w:bCs/>
                <w:sz w:val="22"/>
                <w:szCs w:val="22"/>
              </w:rPr>
              <w:t>798</w:t>
            </w:r>
            <w:r w:rsidR="0077181E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845</w:t>
            </w:r>
          </w:p>
        </w:tc>
        <w:tc>
          <w:tcPr>
            <w:tcW w:w="236" w:type="dxa"/>
            <w:vAlign w:val="bottom"/>
          </w:tcPr>
          <w:p w14:paraId="0145B0CF" w14:textId="77777777" w:rsidR="0077181E" w:rsidRPr="00553AB0" w:rsidRDefault="0077181E" w:rsidP="0077181E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C9A10" w14:textId="238D7F78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318</w:t>
            </w:r>
            <w:r w:rsidR="0077181E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319</w:t>
            </w:r>
          </w:p>
        </w:tc>
        <w:tc>
          <w:tcPr>
            <w:tcW w:w="245" w:type="dxa"/>
          </w:tcPr>
          <w:p w14:paraId="37CF3FBD" w14:textId="77777777" w:rsidR="0077181E" w:rsidRPr="00553AB0" w:rsidRDefault="0077181E" w:rsidP="0077181E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CD187E" w14:textId="26F88BE3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2</w:t>
            </w:r>
            <w:r w:rsidR="0077181E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731</w:t>
            </w:r>
            <w:r w:rsidR="0077181E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826</w:t>
            </w:r>
          </w:p>
        </w:tc>
        <w:tc>
          <w:tcPr>
            <w:tcW w:w="236" w:type="dxa"/>
            <w:vAlign w:val="bottom"/>
          </w:tcPr>
          <w:p w14:paraId="6B3163A7" w14:textId="77777777" w:rsidR="0077181E" w:rsidRPr="00553AB0" w:rsidRDefault="0077181E" w:rsidP="0077181E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C8DB40" w14:textId="3B0B5FB3" w:rsidR="0077181E" w:rsidRPr="00553AB0" w:rsidRDefault="00012299" w:rsidP="0077181E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1</w:t>
            </w:r>
            <w:r w:rsidR="0077181E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340</w:t>
            </w:r>
            <w:r w:rsidR="0077181E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835</w:t>
            </w:r>
          </w:p>
        </w:tc>
        <w:tc>
          <w:tcPr>
            <w:tcW w:w="243" w:type="dxa"/>
            <w:vAlign w:val="bottom"/>
          </w:tcPr>
          <w:p w14:paraId="14902183" w14:textId="77777777" w:rsidR="0077181E" w:rsidRPr="00553AB0" w:rsidRDefault="0077181E" w:rsidP="0077181E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24A58" w14:textId="7F32DDAD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7</w:t>
            </w:r>
            <w:r w:rsidR="0077181E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464</w:t>
            </w:r>
            <w:r w:rsidR="0077181E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558</w:t>
            </w:r>
          </w:p>
        </w:tc>
        <w:tc>
          <w:tcPr>
            <w:tcW w:w="236" w:type="dxa"/>
            <w:vAlign w:val="bottom"/>
          </w:tcPr>
          <w:p w14:paraId="6DCB152A" w14:textId="77777777" w:rsidR="0077181E" w:rsidRPr="00553AB0" w:rsidRDefault="0077181E" w:rsidP="0077181E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F7EE8F" w14:textId="1050CD43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121</w:t>
            </w:r>
            <w:r w:rsidR="0077181E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807</w:t>
            </w:r>
          </w:p>
        </w:tc>
        <w:tc>
          <w:tcPr>
            <w:tcW w:w="243" w:type="dxa"/>
            <w:vAlign w:val="bottom"/>
          </w:tcPr>
          <w:p w14:paraId="1C87B8FF" w14:textId="77777777" w:rsidR="0077181E" w:rsidRPr="00553AB0" w:rsidRDefault="0077181E" w:rsidP="0077181E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0C855" w14:textId="28522873" w:rsidR="0077181E" w:rsidRPr="00553AB0" w:rsidRDefault="00012299" w:rsidP="0077181E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819</w:t>
            </w:r>
            <w:r w:rsidR="0077181E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405</w:t>
            </w:r>
          </w:p>
        </w:tc>
        <w:tc>
          <w:tcPr>
            <w:tcW w:w="243" w:type="dxa"/>
          </w:tcPr>
          <w:p w14:paraId="6DA23978" w14:textId="77777777" w:rsidR="0077181E" w:rsidRPr="00553AB0" w:rsidRDefault="0077181E" w:rsidP="0077181E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83B393" w14:textId="6629E845" w:rsidR="0077181E" w:rsidRPr="00553AB0" w:rsidRDefault="00012299" w:rsidP="0077181E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1</w:t>
            </w:r>
            <w:r w:rsidR="0077181E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176</w:t>
            </w:r>
          </w:p>
        </w:tc>
        <w:tc>
          <w:tcPr>
            <w:tcW w:w="243" w:type="dxa"/>
            <w:vAlign w:val="bottom"/>
          </w:tcPr>
          <w:p w14:paraId="6E8CAEFE" w14:textId="77777777" w:rsidR="0077181E" w:rsidRPr="00553AB0" w:rsidRDefault="0077181E" w:rsidP="0077181E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224701" w14:textId="7AFC3F10" w:rsidR="0077181E" w:rsidRPr="00553AB0" w:rsidRDefault="00012299" w:rsidP="0077181E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383</w:t>
            </w:r>
            <w:r w:rsidR="0077181E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243" w:type="dxa"/>
            <w:vAlign w:val="bottom"/>
          </w:tcPr>
          <w:p w14:paraId="0C0AA73D" w14:textId="77777777" w:rsidR="0077181E" w:rsidRPr="00553AB0" w:rsidRDefault="0077181E" w:rsidP="0077181E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E99A4" w14:textId="1136F85A" w:rsidR="0077181E" w:rsidRPr="00553AB0" w:rsidRDefault="00012299" w:rsidP="0077181E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13</w:t>
            </w:r>
            <w:r w:rsidR="0077181E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980</w:t>
            </w:r>
            <w:r w:rsidR="0077181E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497</w:t>
            </w:r>
          </w:p>
        </w:tc>
      </w:tr>
      <w:tr w:rsidR="008975CF" w:rsidRPr="00553AB0" w14:paraId="3A977261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2EA016C5" w14:textId="77777777" w:rsidR="008975CF" w:rsidRPr="00553AB0" w:rsidRDefault="008975CF" w:rsidP="008975CF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4E965C22" w14:textId="77777777" w:rsidR="008975CF" w:rsidRPr="00553AB0" w:rsidRDefault="008975CF" w:rsidP="008975CF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795952A6" w14:textId="7A86F42B" w:rsidR="008975CF" w:rsidRPr="00553AB0" w:rsidRDefault="008975CF" w:rsidP="008975CF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11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927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72C4A363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CBCFB2E" w14:textId="6882A6C5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303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center"/>
          </w:tcPr>
          <w:p w14:paraId="78FD1B67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21113CD3" w14:textId="2B2ADBFC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65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244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D572E9D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04A40D36" w14:textId="048B2894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4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184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249B91BB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F3286DA" w14:textId="6B7556E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114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564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06C43D1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472950C" w14:textId="4712624D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17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408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1ACCCB52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3DA0DA16" w14:textId="01E6052E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28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878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5EDB5AE7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203B32C0" w14:textId="2DF9B849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724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1A16B9A2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4DC3312" w14:textId="333672C4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974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770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3EA034B9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2313685D" w14:textId="4B14D53C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8975CF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221</w:t>
            </w:r>
            <w:r w:rsidR="008975CF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002</w:t>
            </w:r>
            <w:r w:rsidR="008975CF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975CF" w:rsidRPr="00553AB0" w14:paraId="2C967AC0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5F0BCEB9" w14:textId="77777777" w:rsidR="008975CF" w:rsidRPr="00553AB0" w:rsidRDefault="008975CF" w:rsidP="008975CF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  <w:cs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63068717" w14:textId="77777777" w:rsidR="008975CF" w:rsidRPr="00553AB0" w:rsidRDefault="008975CF" w:rsidP="008975CF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0C796F2D" w14:textId="12336759" w:rsidR="008975CF" w:rsidRPr="00553AB0" w:rsidRDefault="008975CF" w:rsidP="008975CF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36" w:type="dxa"/>
            <w:vAlign w:val="center"/>
          </w:tcPr>
          <w:p w14:paraId="29AAC174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16CC4A26" w14:textId="331B164D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6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394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center"/>
          </w:tcPr>
          <w:p w14:paraId="36454076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19C6D299" w14:textId="7FB0CF98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35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635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7B8A085A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796F5D8D" w14:textId="664C0E3F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60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384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4064E9FA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A70EA1E" w14:textId="5D308EB5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549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239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8D279FB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D9E8068" w14:textId="60C22D5B" w:rsidR="008975CF" w:rsidRPr="00553AB0" w:rsidRDefault="008975CF" w:rsidP="008975CF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243" w:type="dxa"/>
            <w:vAlign w:val="center"/>
          </w:tcPr>
          <w:p w14:paraId="64B0D0AC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E424DD8" w14:textId="2BE5CA43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23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836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00B13EE0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2AC5BDF7" w14:textId="5F5217D8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958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7F15751C" w14:textId="77777777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53AAA58" w14:textId="33EBF91B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674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530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66A5DB3E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3D8BB4F" w14:textId="36E5EBBF" w:rsidR="008975CF" w:rsidRPr="00553AB0" w:rsidRDefault="008975CF" w:rsidP="008975CF">
            <w:pPr>
              <w:tabs>
                <w:tab w:val="left" w:pos="358"/>
              </w:tabs>
              <w:spacing w:line="28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-</w:t>
            </w:r>
          </w:p>
        </w:tc>
      </w:tr>
      <w:tr w:rsidR="008975CF" w:rsidRPr="00553AB0" w14:paraId="6BC31692" w14:textId="77777777" w:rsidTr="009E1A45">
        <w:trPr>
          <w:trHeight w:val="20"/>
        </w:trPr>
        <w:tc>
          <w:tcPr>
            <w:tcW w:w="3150" w:type="dxa"/>
            <w:vAlign w:val="bottom"/>
          </w:tcPr>
          <w:p w14:paraId="1AB6F1AA" w14:textId="2E2B2662" w:rsidR="008975CF" w:rsidRPr="00553AB0" w:rsidRDefault="008975CF" w:rsidP="008975CF">
            <w:pPr>
              <w:spacing w:line="280" w:lineRule="exact"/>
              <w:ind w:left="71" w:right="-108" w:hanging="71"/>
              <w:rPr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โอนไปสินค้าคงเหลือ</w:t>
            </w:r>
          </w:p>
        </w:tc>
        <w:tc>
          <w:tcPr>
            <w:tcW w:w="693" w:type="dxa"/>
          </w:tcPr>
          <w:p w14:paraId="7761C1CC" w14:textId="77777777" w:rsidR="008975CF" w:rsidRPr="00553AB0" w:rsidRDefault="008975CF" w:rsidP="008975CF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7C54B467" w14:textId="2D91DF6C" w:rsidR="008975CF" w:rsidRPr="00553AB0" w:rsidRDefault="008975CF" w:rsidP="008975CF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36" w:type="dxa"/>
            <w:vAlign w:val="center"/>
          </w:tcPr>
          <w:p w14:paraId="5899D904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21274333" w14:textId="5034EE54" w:rsidR="008975CF" w:rsidRPr="00553AB0" w:rsidRDefault="008975CF" w:rsidP="008975CF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245" w:type="dxa"/>
            <w:vAlign w:val="center"/>
          </w:tcPr>
          <w:p w14:paraId="7A49BFB5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7A4C8E31" w14:textId="19A7D9EB" w:rsidR="008975CF" w:rsidRPr="00553AB0" w:rsidRDefault="008975CF" w:rsidP="008975CF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236" w:type="dxa"/>
            <w:vAlign w:val="center"/>
          </w:tcPr>
          <w:p w14:paraId="65F7EF5A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73A62BC8" w14:textId="575FD833" w:rsidR="008975CF" w:rsidRPr="00553AB0" w:rsidRDefault="008975CF" w:rsidP="008975CF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-</w:t>
            </w:r>
          </w:p>
        </w:tc>
        <w:tc>
          <w:tcPr>
            <w:tcW w:w="243" w:type="dxa"/>
            <w:vAlign w:val="center"/>
          </w:tcPr>
          <w:p w14:paraId="48EA7A90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66CB728" w14:textId="12F5EF7A" w:rsidR="008975CF" w:rsidRPr="00553AB0" w:rsidRDefault="008975CF" w:rsidP="008975CF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-</w:t>
            </w:r>
          </w:p>
        </w:tc>
        <w:tc>
          <w:tcPr>
            <w:tcW w:w="236" w:type="dxa"/>
            <w:vAlign w:val="center"/>
          </w:tcPr>
          <w:p w14:paraId="73BB795B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A2B939D" w14:textId="7FF0D1B7" w:rsidR="008975CF" w:rsidRPr="00553AB0" w:rsidRDefault="008975CF" w:rsidP="008975CF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243" w:type="dxa"/>
            <w:vAlign w:val="center"/>
          </w:tcPr>
          <w:p w14:paraId="74CADC1A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256ACB35" w14:textId="54AA54BD" w:rsidR="008975CF" w:rsidRPr="00553AB0" w:rsidRDefault="008975CF" w:rsidP="008975CF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243" w:type="dxa"/>
            <w:vAlign w:val="center"/>
          </w:tcPr>
          <w:p w14:paraId="0D026A2D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30B0037C" w14:textId="4E3658FF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942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6B827C4B" w14:textId="77777777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07E737B2" w14:textId="7A37BD5C" w:rsidR="008975CF" w:rsidRPr="00553AB0" w:rsidRDefault="008975CF" w:rsidP="008975CF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243" w:type="dxa"/>
            <w:vAlign w:val="center"/>
          </w:tcPr>
          <w:p w14:paraId="4C505140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4049D6D2" w14:textId="4304E718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942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8975CF" w:rsidRPr="00553AB0" w14:paraId="7FE92B33" w14:textId="77777777" w:rsidTr="009E1A45">
        <w:trPr>
          <w:trHeight w:val="20"/>
        </w:trPr>
        <w:tc>
          <w:tcPr>
            <w:tcW w:w="3150" w:type="dxa"/>
            <w:vAlign w:val="bottom"/>
          </w:tcPr>
          <w:p w14:paraId="7CD254A3" w14:textId="5408B2E1" w:rsidR="008975CF" w:rsidRPr="00553AB0" w:rsidRDefault="008975CF" w:rsidP="008975CF">
            <w:pPr>
              <w:spacing w:line="280" w:lineRule="exact"/>
              <w:ind w:left="71" w:right="-108" w:hanging="7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โอนไปสินทรัพย์ไม่มีตัวตน</w:t>
            </w:r>
          </w:p>
        </w:tc>
        <w:tc>
          <w:tcPr>
            <w:tcW w:w="693" w:type="dxa"/>
          </w:tcPr>
          <w:p w14:paraId="2C05E92D" w14:textId="77777777" w:rsidR="008975CF" w:rsidRPr="00553AB0" w:rsidRDefault="008975CF" w:rsidP="008975CF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79CF35D7" w14:textId="0CB1B97F" w:rsidR="008975CF" w:rsidRPr="00553AB0" w:rsidRDefault="008975CF" w:rsidP="008975CF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36" w:type="dxa"/>
            <w:vAlign w:val="center"/>
          </w:tcPr>
          <w:p w14:paraId="1D5178C9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59937E46" w14:textId="1925F76F" w:rsidR="008975CF" w:rsidRPr="00553AB0" w:rsidRDefault="008975CF" w:rsidP="008975CF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245" w:type="dxa"/>
            <w:vAlign w:val="center"/>
          </w:tcPr>
          <w:p w14:paraId="0A6039AC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289120BA" w14:textId="60921CF0" w:rsidR="008975CF" w:rsidRPr="00553AB0" w:rsidRDefault="008975CF" w:rsidP="008975CF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236" w:type="dxa"/>
            <w:vAlign w:val="center"/>
          </w:tcPr>
          <w:p w14:paraId="62A13D9C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5EC572CB" w14:textId="606D0531" w:rsidR="008975CF" w:rsidRPr="00553AB0" w:rsidRDefault="008975CF" w:rsidP="008975CF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-</w:t>
            </w:r>
          </w:p>
        </w:tc>
        <w:tc>
          <w:tcPr>
            <w:tcW w:w="243" w:type="dxa"/>
            <w:vAlign w:val="center"/>
          </w:tcPr>
          <w:p w14:paraId="57D1CFE1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720C76D" w14:textId="516D191E" w:rsidR="008975CF" w:rsidRPr="00553AB0" w:rsidRDefault="008975CF" w:rsidP="008975CF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-</w:t>
            </w:r>
          </w:p>
        </w:tc>
        <w:tc>
          <w:tcPr>
            <w:tcW w:w="236" w:type="dxa"/>
            <w:vAlign w:val="center"/>
          </w:tcPr>
          <w:p w14:paraId="2F8F6E86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C8FE0EC" w14:textId="61697873" w:rsidR="008975CF" w:rsidRPr="00553AB0" w:rsidRDefault="008975CF" w:rsidP="008975CF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243" w:type="dxa"/>
            <w:vAlign w:val="center"/>
          </w:tcPr>
          <w:p w14:paraId="26B49A33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798C4F8B" w14:textId="263ECAD7" w:rsidR="008975CF" w:rsidRPr="00553AB0" w:rsidRDefault="008975CF" w:rsidP="008975CF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243" w:type="dxa"/>
            <w:vAlign w:val="center"/>
          </w:tcPr>
          <w:p w14:paraId="16D49078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3B70091" w14:textId="51F865A2" w:rsidR="008975CF" w:rsidRPr="00553AB0" w:rsidRDefault="008975CF" w:rsidP="00CF1796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- </w:t>
            </w:r>
          </w:p>
        </w:tc>
        <w:tc>
          <w:tcPr>
            <w:tcW w:w="243" w:type="dxa"/>
            <w:vAlign w:val="center"/>
          </w:tcPr>
          <w:p w14:paraId="4E9DA4A0" w14:textId="77777777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10C161F9" w14:textId="7560E028" w:rsidR="008975CF" w:rsidRPr="00553AB0" w:rsidRDefault="008975CF" w:rsidP="00CF1796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927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65D84ABF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35B8718E" w14:textId="0E8CC291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927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8975CF" w:rsidRPr="00553AB0" w14:paraId="20ADE7B8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23EFE24E" w14:textId="77777777" w:rsidR="008975CF" w:rsidRPr="00553AB0" w:rsidRDefault="008975CF" w:rsidP="008975CF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44C999E9" w14:textId="77777777" w:rsidR="008975CF" w:rsidRPr="00553AB0" w:rsidRDefault="008975CF" w:rsidP="008975CF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2255BE" w14:textId="2BA66F50" w:rsidR="008975CF" w:rsidRPr="00553AB0" w:rsidRDefault="008975CF" w:rsidP="008975CF">
            <w:pPr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50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982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1400230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A0ACB3" w14:textId="3810A5CA" w:rsidR="008975CF" w:rsidRPr="00553AB0" w:rsidRDefault="008975CF" w:rsidP="008975CF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245" w:type="dxa"/>
            <w:vAlign w:val="center"/>
          </w:tcPr>
          <w:p w14:paraId="320E30E3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6307B" w14:textId="159CE281" w:rsidR="008975CF" w:rsidRPr="00553AB0" w:rsidRDefault="008975CF" w:rsidP="008975CF">
            <w:pPr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986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022ECB7C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40FDA2" w14:textId="20A94D22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925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04F026D" w14:textId="77777777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1CE086" w14:textId="15EC0C3B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126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8DE2EC0" w14:textId="77777777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B44CD2" w14:textId="12C494ED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30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463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15F419AA" w14:textId="77777777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94E85" w14:textId="2BD09C13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19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400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3E963442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5FB00E" w14:textId="6E988711" w:rsidR="008975CF" w:rsidRPr="00553AB0" w:rsidRDefault="008975CF" w:rsidP="00CF1796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- </w:t>
            </w:r>
          </w:p>
        </w:tc>
        <w:tc>
          <w:tcPr>
            <w:tcW w:w="243" w:type="dxa"/>
            <w:vAlign w:val="center"/>
          </w:tcPr>
          <w:p w14:paraId="28F1C807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937E32" w14:textId="6C82823F" w:rsidR="008975CF" w:rsidRPr="00553AB0" w:rsidRDefault="008975CF" w:rsidP="008975CF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243" w:type="dxa"/>
            <w:vAlign w:val="center"/>
          </w:tcPr>
          <w:p w14:paraId="5B5D3335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825970" w14:textId="7912A35D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110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882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8975CF" w:rsidRPr="00553AB0" w14:paraId="3EBE1984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4A9F4301" w14:textId="6C421586" w:rsidR="008975CF" w:rsidRPr="00553AB0" w:rsidRDefault="008975CF" w:rsidP="008975CF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>ณ วันที่</w:t>
            </w:r>
            <w:r w:rsidRPr="00553AB0">
              <w:rPr>
                <w:b/>
                <w:bCs/>
                <w:sz w:val="22"/>
                <w:szCs w:val="22"/>
              </w:rPr>
              <w:t xml:space="preserve"> </w:t>
            </w:r>
            <w:r w:rsidR="00012299" w:rsidRPr="00553AB0">
              <w:rPr>
                <w:b/>
                <w:bCs/>
                <w:sz w:val="22"/>
                <w:szCs w:val="22"/>
              </w:rPr>
              <w:t>31</w:t>
            </w:r>
            <w:r w:rsidRPr="00553AB0">
              <w:rPr>
                <w:b/>
                <w:bCs/>
                <w:sz w:val="22"/>
                <w:szCs w:val="22"/>
              </w:rPr>
              <w:t xml:space="preserve"> 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>ธันวาคม</w:t>
            </w:r>
            <w:r w:rsidRPr="00553AB0">
              <w:rPr>
                <w:b/>
                <w:bCs/>
                <w:sz w:val="22"/>
                <w:szCs w:val="22"/>
              </w:rPr>
              <w:t xml:space="preserve"> </w:t>
            </w:r>
            <w:r w:rsidR="00012299" w:rsidRPr="00553AB0">
              <w:rPr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93" w:type="dxa"/>
          </w:tcPr>
          <w:p w14:paraId="5ADA49F0" w14:textId="77777777" w:rsidR="008975CF" w:rsidRPr="00553AB0" w:rsidRDefault="008975CF" w:rsidP="008975CF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36E75" w14:textId="11DC4592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759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790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32C1320E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AA1BBB" w14:textId="00E70BB8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326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016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center"/>
          </w:tcPr>
          <w:p w14:paraId="70F69AD7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9F1601" w14:textId="39E3D4D2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</w:t>
            </w:r>
            <w:r w:rsidR="008975CF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829</w:t>
            </w:r>
            <w:r w:rsidR="008975CF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719</w:t>
            </w:r>
            <w:r w:rsidR="008975CF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51BED6B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6FFF88" w14:textId="2FB19065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 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401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478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02AAE033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67A532" w14:textId="16456562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8</w:t>
            </w:r>
            <w:r w:rsidR="008975CF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125</w:t>
            </w:r>
            <w:r w:rsidR="008975CF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235</w:t>
            </w:r>
            <w:r w:rsidR="008975CF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339507F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D2071B" w14:textId="175D79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108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752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0C677107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67C154" w14:textId="602A93C4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852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719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62709EA9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83B002" w14:textId="39FC2BB2" w:rsidR="008975CF" w:rsidRPr="00553AB0" w:rsidRDefault="008975CF" w:rsidP="00CF1796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- </w:t>
            </w:r>
          </w:p>
        </w:tc>
        <w:tc>
          <w:tcPr>
            <w:tcW w:w="243" w:type="dxa"/>
            <w:vAlign w:val="center"/>
          </w:tcPr>
          <w:p w14:paraId="780404CE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3948FF" w14:textId="5AFD9599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677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039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29B249B6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C2943F" w14:textId="7C793E0C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15</w:t>
            </w:r>
            <w:r w:rsidR="008975CF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080</w:t>
            </w:r>
            <w:r w:rsidR="008975CF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748</w:t>
            </w:r>
            <w:r w:rsidR="008975CF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75CF" w:rsidRPr="00553AB0" w14:paraId="5B743234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1DE5B49F" w14:textId="77777777" w:rsidR="008975CF" w:rsidRPr="00553AB0" w:rsidRDefault="008975CF" w:rsidP="008975CF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14:paraId="104EFF2C" w14:textId="77777777" w:rsidR="008975CF" w:rsidRPr="00553AB0" w:rsidRDefault="008975CF" w:rsidP="008975CF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9FF26E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0244FB0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1D1B9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52A7AEA7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E40DAB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8ED1A29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163D8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5304436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5B749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1456C65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C48B8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25E6F25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AB009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3FA0420E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2E570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9F89EB4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D2EE4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32CC6F5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96E96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975CF" w:rsidRPr="00553AB0" w14:paraId="64ED07B9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13B6DA32" w14:textId="77777777" w:rsidR="008975CF" w:rsidRPr="00553AB0" w:rsidRDefault="008975CF" w:rsidP="008975CF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93" w:type="dxa"/>
          </w:tcPr>
          <w:p w14:paraId="68DD79D1" w14:textId="77777777" w:rsidR="008975CF" w:rsidRPr="00553AB0" w:rsidRDefault="008975CF" w:rsidP="008975CF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139735F9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AFE4C47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8C109D2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0A2A8D0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</w:tcPr>
          <w:p w14:paraId="1B330037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E9C10DB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43F50FE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C12D2EC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59329FD8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2B01D5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F1EC1F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DFC2D63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E661DC8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E91745F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D2A3DF3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8975A28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16AAA4A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413B92A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3B369C3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975CF" w:rsidRPr="00553AB0" w14:paraId="376549F9" w14:textId="77777777" w:rsidTr="00851751">
        <w:trPr>
          <w:trHeight w:val="20"/>
        </w:trPr>
        <w:tc>
          <w:tcPr>
            <w:tcW w:w="3150" w:type="dxa"/>
            <w:vAlign w:val="bottom"/>
            <w:hideMark/>
          </w:tcPr>
          <w:p w14:paraId="744E32A6" w14:textId="78D7EE73" w:rsidR="008975CF" w:rsidRPr="00553AB0" w:rsidRDefault="008975CF" w:rsidP="008975CF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 w:rsidR="00012299" w:rsidRPr="00553AB0">
              <w:rPr>
                <w:sz w:val="22"/>
                <w:szCs w:val="22"/>
              </w:rPr>
              <w:t>1</w:t>
            </w:r>
            <w:r w:rsidRPr="00553AB0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012299" w:rsidRPr="00553AB0">
              <w:rPr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sz w:val="22"/>
                <w:szCs w:val="22"/>
              </w:rPr>
              <w:t>4</w:t>
            </w:r>
          </w:p>
        </w:tc>
        <w:tc>
          <w:tcPr>
            <w:tcW w:w="693" w:type="dxa"/>
          </w:tcPr>
          <w:p w14:paraId="76FA0077" w14:textId="77777777" w:rsidR="008975CF" w:rsidRPr="00553AB0" w:rsidRDefault="008975CF" w:rsidP="008975CF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FF0C04D" w14:textId="1B4DF710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sz w:val="22"/>
                <w:szCs w:val="22"/>
              </w:rPr>
              <w:t>9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267</w:t>
            </w:r>
          </w:p>
        </w:tc>
        <w:tc>
          <w:tcPr>
            <w:tcW w:w="236" w:type="dxa"/>
            <w:vAlign w:val="bottom"/>
          </w:tcPr>
          <w:p w14:paraId="020E398C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76C24ECD" w14:textId="7D6A25A5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117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357</w:t>
            </w:r>
          </w:p>
        </w:tc>
        <w:tc>
          <w:tcPr>
            <w:tcW w:w="245" w:type="dxa"/>
          </w:tcPr>
          <w:p w14:paraId="17560F5B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B97CA6F" w14:textId="76CD61B0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352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950</w:t>
            </w:r>
          </w:p>
        </w:tc>
        <w:tc>
          <w:tcPr>
            <w:tcW w:w="236" w:type="dxa"/>
            <w:vAlign w:val="bottom"/>
          </w:tcPr>
          <w:p w14:paraId="693DDCE3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54FE522" w14:textId="174A8228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467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390</w:t>
            </w:r>
          </w:p>
        </w:tc>
        <w:tc>
          <w:tcPr>
            <w:tcW w:w="243" w:type="dxa"/>
            <w:vAlign w:val="bottom"/>
          </w:tcPr>
          <w:p w14:paraId="6515F5B5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6800EFA" w14:textId="0156338C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4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664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393</w:t>
            </w:r>
          </w:p>
        </w:tc>
        <w:tc>
          <w:tcPr>
            <w:tcW w:w="236" w:type="dxa"/>
            <w:vAlign w:val="bottom"/>
          </w:tcPr>
          <w:p w14:paraId="49CB47B7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8B087B" w14:textId="35310263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97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563</w:t>
            </w:r>
          </w:p>
        </w:tc>
        <w:tc>
          <w:tcPr>
            <w:tcW w:w="243" w:type="dxa"/>
            <w:vAlign w:val="bottom"/>
          </w:tcPr>
          <w:p w14:paraId="6ED117B8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687E128" w14:textId="2052409E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547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826</w:t>
            </w:r>
          </w:p>
        </w:tc>
        <w:tc>
          <w:tcPr>
            <w:tcW w:w="243" w:type="dxa"/>
          </w:tcPr>
          <w:p w14:paraId="05D5AA5B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0F50AF8" w14:textId="53F07C8A" w:rsidR="008975CF" w:rsidRPr="00553AB0" w:rsidRDefault="008975CF" w:rsidP="008975CF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3B2C8DA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CD0174D" w14:textId="6B737ED6" w:rsidR="008975CF" w:rsidRPr="00553AB0" w:rsidRDefault="008975CF" w:rsidP="008975CF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61AE972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17A99A5" w14:textId="36C93CC3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7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256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746</w:t>
            </w:r>
          </w:p>
        </w:tc>
      </w:tr>
      <w:tr w:rsidR="008975CF" w:rsidRPr="00553AB0" w14:paraId="29BAD2E2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43D3B909" w14:textId="77777777" w:rsidR="008975CF" w:rsidRPr="00553AB0" w:rsidRDefault="008975CF" w:rsidP="008975CF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2C6E7778" w14:textId="77777777" w:rsidR="008975CF" w:rsidRPr="00553AB0" w:rsidRDefault="008975CF" w:rsidP="008975CF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24EA1155" w14:textId="008A911D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sz w:val="22"/>
                <w:szCs w:val="22"/>
              </w:rPr>
              <w:t>9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267</w:t>
            </w:r>
          </w:p>
        </w:tc>
        <w:tc>
          <w:tcPr>
            <w:tcW w:w="236" w:type="dxa"/>
            <w:vAlign w:val="bottom"/>
          </w:tcPr>
          <w:p w14:paraId="42A7C272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38DB5DB7" w14:textId="5612DB9D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15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207</w:t>
            </w:r>
          </w:p>
        </w:tc>
        <w:tc>
          <w:tcPr>
            <w:tcW w:w="245" w:type="dxa"/>
          </w:tcPr>
          <w:p w14:paraId="52A70833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CF27ABF" w14:textId="6601FA70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117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617</w:t>
            </w:r>
          </w:p>
        </w:tc>
        <w:tc>
          <w:tcPr>
            <w:tcW w:w="236" w:type="dxa"/>
            <w:vAlign w:val="bottom"/>
          </w:tcPr>
          <w:p w14:paraId="2D5BD2A5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36ACD517" w14:textId="733D5518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105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702</w:t>
            </w:r>
          </w:p>
        </w:tc>
        <w:tc>
          <w:tcPr>
            <w:tcW w:w="243" w:type="dxa"/>
            <w:vAlign w:val="bottom"/>
          </w:tcPr>
          <w:p w14:paraId="1F77A255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4B9B5B96" w14:textId="3703A85A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332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468</w:t>
            </w:r>
          </w:p>
        </w:tc>
        <w:tc>
          <w:tcPr>
            <w:tcW w:w="236" w:type="dxa"/>
            <w:vAlign w:val="bottom"/>
          </w:tcPr>
          <w:p w14:paraId="221578FD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CCF402D" w14:textId="62CDE384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11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394</w:t>
            </w:r>
          </w:p>
        </w:tc>
        <w:tc>
          <w:tcPr>
            <w:tcW w:w="243" w:type="dxa"/>
            <w:vAlign w:val="bottom"/>
          </w:tcPr>
          <w:p w14:paraId="25DDD604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A681EDC" w14:textId="11A247A9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73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542</w:t>
            </w:r>
          </w:p>
        </w:tc>
        <w:tc>
          <w:tcPr>
            <w:tcW w:w="243" w:type="dxa"/>
          </w:tcPr>
          <w:p w14:paraId="1774BBBC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452DEA8" w14:textId="30EEA4F6" w:rsidR="008975CF" w:rsidRPr="00553AB0" w:rsidRDefault="008975CF" w:rsidP="008975CF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A34B830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38AC54E" w14:textId="50D8836C" w:rsidR="008975CF" w:rsidRPr="00553AB0" w:rsidRDefault="008975CF" w:rsidP="008975CF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DC02032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E9FF65C" w14:textId="43D2DFBF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665</w:t>
            </w:r>
            <w:r w:rsidR="008975CF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197</w:t>
            </w:r>
          </w:p>
        </w:tc>
      </w:tr>
      <w:tr w:rsidR="008975CF" w:rsidRPr="00553AB0" w14:paraId="4A44050D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126C7DE0" w14:textId="77777777" w:rsidR="008975CF" w:rsidRPr="00553AB0" w:rsidRDefault="008975CF" w:rsidP="008975CF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725AD66" w14:textId="77777777" w:rsidR="008975CF" w:rsidRPr="00553AB0" w:rsidRDefault="008975CF" w:rsidP="008975CF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A16A5" w14:textId="290BD04E" w:rsidR="008975CF" w:rsidRPr="00553AB0" w:rsidRDefault="008975CF" w:rsidP="008975CF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5C383B3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00FA4" w14:textId="37A6C0AC" w:rsidR="008975CF" w:rsidRPr="00553AB0" w:rsidRDefault="008975CF" w:rsidP="008975CF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6F84E775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06E63" w14:textId="73A953B6" w:rsidR="008975CF" w:rsidRPr="00553AB0" w:rsidRDefault="008975CF" w:rsidP="008975CF">
            <w:pPr>
              <w:tabs>
                <w:tab w:val="left" w:pos="319"/>
              </w:tabs>
              <w:spacing w:line="280" w:lineRule="exact"/>
              <w:ind w:left="-291" w:right="-57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53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789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0387A19D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FA8C1" w14:textId="1115AD38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028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5C09A7BD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4DD44" w14:textId="5F0501ED" w:rsidR="008975CF" w:rsidRPr="00553AB0" w:rsidRDefault="008975CF" w:rsidP="008975CF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20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994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13597138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91A07" w14:textId="37941FD5" w:rsidR="008975CF" w:rsidRPr="00553AB0" w:rsidRDefault="008975CF" w:rsidP="008975CF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sz w:val="22"/>
                <w:szCs w:val="22"/>
              </w:rPr>
              <w:t>10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sz w:val="22"/>
                <w:szCs w:val="22"/>
              </w:rPr>
              <w:t>290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1A487096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3EF80" w14:textId="3C1CDCAB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14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459</w:t>
            </w:r>
            <w:r w:rsidRPr="00553AB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5FD7E680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2B701" w14:textId="0F7EC05C" w:rsidR="008975CF" w:rsidRPr="00553AB0" w:rsidRDefault="008975CF" w:rsidP="008975CF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B23A0E3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02AAA" w14:textId="62A01C86" w:rsidR="008975CF" w:rsidRPr="00553AB0" w:rsidRDefault="008975CF" w:rsidP="008975CF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2D17B85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7C8D42" w14:textId="3F2A421E" w:rsidR="008975CF" w:rsidRPr="00553AB0" w:rsidRDefault="008975CF" w:rsidP="008975C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(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100</w:t>
            </w:r>
            <w:r w:rsidRPr="00553AB0">
              <w:rPr>
                <w:sz w:val="22"/>
                <w:szCs w:val="22"/>
              </w:rPr>
              <w:t>,</w:t>
            </w:r>
            <w:r w:rsidR="00012299" w:rsidRPr="00553AB0">
              <w:rPr>
                <w:rFonts w:cs="Angsana New"/>
                <w:sz w:val="22"/>
                <w:szCs w:val="22"/>
                <w:lang w:bidi="th-TH"/>
              </w:rPr>
              <w:t>560</w:t>
            </w:r>
            <w:r w:rsidRPr="00553AB0">
              <w:rPr>
                <w:sz w:val="22"/>
                <w:szCs w:val="22"/>
              </w:rPr>
              <w:t>)</w:t>
            </w:r>
          </w:p>
        </w:tc>
      </w:tr>
      <w:tr w:rsidR="008975CF" w:rsidRPr="00553AB0" w14:paraId="1676B4C0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2E82A907" w14:textId="6E253455" w:rsidR="008975CF" w:rsidRPr="00553AB0" w:rsidRDefault="008975CF" w:rsidP="008975CF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299" w:rsidRPr="00553AB0">
              <w:rPr>
                <w:b/>
                <w:bCs/>
                <w:sz w:val="22"/>
                <w:szCs w:val="22"/>
              </w:rPr>
              <w:t>31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012299" w:rsidRPr="00553AB0">
              <w:rPr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b/>
                <w:bCs/>
                <w:sz w:val="22"/>
                <w:szCs w:val="22"/>
              </w:rPr>
              <w:t>4</w:t>
            </w:r>
            <w:r w:rsidRPr="00553AB0">
              <w:rPr>
                <w:b/>
                <w:bCs/>
                <w:sz w:val="22"/>
                <w:szCs w:val="22"/>
              </w:rPr>
              <w:t xml:space="preserve"> 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 w:rsidR="00012299" w:rsidRPr="00553AB0">
              <w:rPr>
                <w:b/>
                <w:bCs/>
                <w:sz w:val="22"/>
                <w:szCs w:val="22"/>
              </w:rPr>
              <w:t>1</w:t>
            </w:r>
            <w:r w:rsidRPr="00553AB0">
              <w:rPr>
                <w:b/>
                <w:bCs/>
                <w:sz w:val="22"/>
                <w:szCs w:val="22"/>
              </w:rPr>
              <w:t xml:space="preserve"> 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012299" w:rsidRPr="00553AB0">
              <w:rPr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93" w:type="dxa"/>
          </w:tcPr>
          <w:p w14:paraId="659B3B32" w14:textId="77777777" w:rsidR="008975CF" w:rsidRPr="00553AB0" w:rsidRDefault="008975CF" w:rsidP="008975CF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3ADC36" w14:textId="1208CDF0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AB0">
              <w:rPr>
                <w:b/>
                <w:bCs/>
                <w:sz w:val="22"/>
                <w:szCs w:val="22"/>
              </w:rPr>
              <w:t>18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534</w:t>
            </w:r>
          </w:p>
        </w:tc>
        <w:tc>
          <w:tcPr>
            <w:tcW w:w="236" w:type="dxa"/>
            <w:vAlign w:val="bottom"/>
          </w:tcPr>
          <w:p w14:paraId="601EBE6F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7C98B8" w14:textId="7FCA45B8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132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564</w:t>
            </w:r>
          </w:p>
        </w:tc>
        <w:tc>
          <w:tcPr>
            <w:tcW w:w="245" w:type="dxa"/>
          </w:tcPr>
          <w:p w14:paraId="44FB9001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D042F2" w14:textId="504F228F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1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416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778</w:t>
            </w:r>
          </w:p>
        </w:tc>
        <w:tc>
          <w:tcPr>
            <w:tcW w:w="236" w:type="dxa"/>
            <w:vAlign w:val="bottom"/>
          </w:tcPr>
          <w:p w14:paraId="2DA4E374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B6B30F" w14:textId="6A69292B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572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064</w:t>
            </w:r>
          </w:p>
        </w:tc>
        <w:tc>
          <w:tcPr>
            <w:tcW w:w="243" w:type="dxa"/>
            <w:vAlign w:val="bottom"/>
          </w:tcPr>
          <w:p w14:paraId="61000FBA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684522" w14:textId="5008E4A3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4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975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867</w:t>
            </w:r>
          </w:p>
        </w:tc>
        <w:tc>
          <w:tcPr>
            <w:tcW w:w="236" w:type="dxa"/>
            <w:vAlign w:val="bottom"/>
          </w:tcPr>
          <w:p w14:paraId="6D311F23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84703D" w14:textId="05AEC007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98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667</w:t>
            </w:r>
          </w:p>
        </w:tc>
        <w:tc>
          <w:tcPr>
            <w:tcW w:w="243" w:type="dxa"/>
            <w:vAlign w:val="bottom"/>
          </w:tcPr>
          <w:p w14:paraId="43D284A4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374F0E" w14:textId="1E4F5483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606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909</w:t>
            </w:r>
          </w:p>
        </w:tc>
        <w:tc>
          <w:tcPr>
            <w:tcW w:w="243" w:type="dxa"/>
          </w:tcPr>
          <w:p w14:paraId="2AE0D73B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ADB1C0" w14:textId="0B8D50A0" w:rsidR="008975CF" w:rsidRPr="00553AB0" w:rsidRDefault="008975CF" w:rsidP="008975CF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888D8E2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F53089" w14:textId="01BDB0E0" w:rsidR="008975CF" w:rsidRPr="00553AB0" w:rsidRDefault="008975CF" w:rsidP="008975CF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D54012F" w14:textId="77777777" w:rsidR="008975CF" w:rsidRPr="00553AB0" w:rsidRDefault="008975CF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BE6D60" w14:textId="286B8F22" w:rsidR="008975CF" w:rsidRPr="00553AB0" w:rsidRDefault="00012299" w:rsidP="008975CF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7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821</w:t>
            </w:r>
            <w:r w:rsidR="008975CF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383</w:t>
            </w:r>
          </w:p>
        </w:tc>
      </w:tr>
      <w:tr w:rsidR="00CF1796" w:rsidRPr="00553AB0" w14:paraId="1DDA3F43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6300D80E" w14:textId="77777777" w:rsidR="00CF1796" w:rsidRPr="00553AB0" w:rsidRDefault="00CF1796" w:rsidP="00CF179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326D74AB" w14:textId="77777777" w:rsidR="00CF1796" w:rsidRPr="00553AB0" w:rsidRDefault="00CF1796" w:rsidP="00CF179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2C2186F5" w14:textId="50B11C03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047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D433FBF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7F13497" w14:textId="4C404CC5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16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951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center"/>
          </w:tcPr>
          <w:p w14:paraId="3B7B5328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0531F842" w14:textId="3416AE59" w:rsidR="00CF1796" w:rsidRPr="00553AB0" w:rsidRDefault="00012299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119</w:t>
            </w:r>
            <w:r w:rsidR="00CF1796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859</w:t>
            </w:r>
            <w:r w:rsidR="00CF1796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90D9D78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4A5EE5DA" w14:textId="225CE39E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105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023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35A4AD32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09951835" w14:textId="6D0B95E3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352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821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37CE4FD8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0D9D9DB" w14:textId="7169926F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11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112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40874581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20824061" w14:textId="4ACF4F99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70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801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3FEC985D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29DFA6E" w14:textId="7F8CE93F" w:rsidR="00CF1796" w:rsidRPr="00553AB0" w:rsidRDefault="00CF1796" w:rsidP="00CF1796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  -</w:t>
            </w:r>
          </w:p>
        </w:tc>
        <w:tc>
          <w:tcPr>
            <w:tcW w:w="243" w:type="dxa"/>
            <w:vAlign w:val="center"/>
          </w:tcPr>
          <w:p w14:paraId="319D3537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70F3E24" w14:textId="5BDD07A0" w:rsidR="00CF1796" w:rsidRPr="00553AB0" w:rsidRDefault="00CF1796" w:rsidP="00CF1796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243" w:type="dxa"/>
            <w:vAlign w:val="center"/>
          </w:tcPr>
          <w:p w14:paraId="1ECFF001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2A3712D5" w14:textId="49FBFA30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679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614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F1796" w:rsidRPr="00553AB0" w14:paraId="08A8BFCF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58B9A490" w14:textId="77777777" w:rsidR="00CF1796" w:rsidRPr="00553AB0" w:rsidRDefault="00CF1796" w:rsidP="00CF179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4EAFD21" w14:textId="77777777" w:rsidR="00CF1796" w:rsidRPr="00553AB0" w:rsidRDefault="00CF1796" w:rsidP="00CF179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FDCC82" w14:textId="7F966BBC" w:rsidR="00CF1796" w:rsidRPr="00553AB0" w:rsidRDefault="00CF1796" w:rsidP="00CF1796">
            <w:pPr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21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581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49B51D3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EC0C7" w14:textId="03B9FEB3" w:rsidR="00CF1796" w:rsidRPr="00553AB0" w:rsidRDefault="00CF1796" w:rsidP="00CF1796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245" w:type="dxa"/>
            <w:vAlign w:val="center"/>
          </w:tcPr>
          <w:p w14:paraId="565663D0" w14:textId="77777777" w:rsidR="00CF1796" w:rsidRPr="00553AB0" w:rsidRDefault="00CF1796" w:rsidP="00CF1796">
            <w:pPr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401461" w14:textId="1905C8E7" w:rsidR="00CF1796" w:rsidRPr="00553AB0" w:rsidRDefault="00CF1796" w:rsidP="00CF1796">
            <w:pPr>
              <w:tabs>
                <w:tab w:val="left" w:pos="319"/>
              </w:tabs>
              <w:spacing w:line="280" w:lineRule="exact"/>
              <w:ind w:left="-291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267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745AA3B4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4721C2" w14:textId="0D84F453" w:rsidR="00CF1796" w:rsidRPr="00553AB0" w:rsidRDefault="00CF1796" w:rsidP="00CF1796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229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47E6E292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8EE5BC" w14:textId="2627EAF9" w:rsidR="00CF1796" w:rsidRPr="00553AB0" w:rsidRDefault="00CF1796" w:rsidP="00CF1796">
            <w:pPr>
              <w:spacing w:line="28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076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8105050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E5E003" w14:textId="2080038A" w:rsidR="00CF1796" w:rsidRPr="00553AB0" w:rsidRDefault="00CF1796" w:rsidP="00CF1796">
            <w:pPr>
              <w:spacing w:line="28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332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1CF897D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DA554E" w14:textId="227CD8DB" w:rsidR="00CF1796" w:rsidRPr="00553AB0" w:rsidRDefault="00CF1796" w:rsidP="00CF1796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17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826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0076375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7F5C57" w14:textId="61D7ACA7" w:rsidR="00CF1796" w:rsidRPr="00553AB0" w:rsidRDefault="00CF1796" w:rsidP="00CF1796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  -</w:t>
            </w:r>
          </w:p>
        </w:tc>
        <w:tc>
          <w:tcPr>
            <w:tcW w:w="243" w:type="dxa"/>
            <w:vAlign w:val="center"/>
          </w:tcPr>
          <w:p w14:paraId="1F065178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703698" w14:textId="2A076E31" w:rsidR="00CF1796" w:rsidRPr="00553AB0" w:rsidRDefault="00CF1796" w:rsidP="00CF1796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243" w:type="dxa"/>
            <w:vAlign w:val="center"/>
          </w:tcPr>
          <w:p w14:paraId="7BEB426D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04E4E" w14:textId="41866EAC" w:rsidR="00CF1796" w:rsidRPr="00553AB0" w:rsidRDefault="00CF1796" w:rsidP="00CF1796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(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76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311</w:t>
            </w:r>
            <w:r w:rsidRPr="00553AB0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CF1796" w:rsidRPr="00553AB0" w14:paraId="214D292D" w14:textId="77777777" w:rsidTr="009E1A45">
        <w:trPr>
          <w:trHeight w:val="20"/>
        </w:trPr>
        <w:tc>
          <w:tcPr>
            <w:tcW w:w="3150" w:type="dxa"/>
            <w:vAlign w:val="bottom"/>
            <w:hideMark/>
          </w:tcPr>
          <w:p w14:paraId="4CD327E3" w14:textId="02F03CE4" w:rsidR="00CF1796" w:rsidRPr="00553AB0" w:rsidRDefault="00CF1796" w:rsidP="00CF179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299" w:rsidRPr="00553AB0">
              <w:rPr>
                <w:b/>
                <w:bCs/>
                <w:sz w:val="22"/>
                <w:szCs w:val="22"/>
              </w:rPr>
              <w:t>31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012299" w:rsidRPr="00553AB0">
              <w:rPr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93" w:type="dxa"/>
          </w:tcPr>
          <w:p w14:paraId="5BAE1870" w14:textId="77777777" w:rsidR="00CF1796" w:rsidRPr="00553AB0" w:rsidRDefault="00CF1796" w:rsidP="00CF179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EC6CE2" w14:textId="7CCFC723" w:rsidR="00CF1796" w:rsidRPr="00553AB0" w:rsidRDefault="00CF1796" w:rsidP="00CF179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-</w:t>
            </w:r>
          </w:p>
        </w:tc>
        <w:tc>
          <w:tcPr>
            <w:tcW w:w="236" w:type="dxa"/>
            <w:vAlign w:val="center"/>
          </w:tcPr>
          <w:p w14:paraId="4919FF08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59A316" w14:textId="00D213B9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149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515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center"/>
          </w:tcPr>
          <w:p w14:paraId="5AD239EA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04A551" w14:textId="77C35E66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535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370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346F011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747545" w14:textId="4951B266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674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858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55C3C1A4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E887DE" w14:textId="3B00F42D" w:rsidR="00CF1796" w:rsidRPr="00553AB0" w:rsidRDefault="00012299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5</w:t>
            </w:r>
            <w:r w:rsidR="00CF1796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325</w:t>
            </w:r>
            <w:r w:rsidR="00CF1796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612</w:t>
            </w:r>
            <w:r w:rsidR="00CF1796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0B140F0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15299B" w14:textId="63ADC88C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  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79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447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45E9E0CC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61C282" w14:textId="45585156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659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884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196FCB3F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D4F771" w14:textId="31D53369" w:rsidR="00CF1796" w:rsidRPr="00553AB0" w:rsidRDefault="00CF1796" w:rsidP="00CF1796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  -</w:t>
            </w:r>
          </w:p>
        </w:tc>
        <w:tc>
          <w:tcPr>
            <w:tcW w:w="243" w:type="dxa"/>
            <w:vAlign w:val="center"/>
          </w:tcPr>
          <w:p w14:paraId="352595CC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F094BD" w14:textId="5B221CAF" w:rsidR="00CF1796" w:rsidRPr="00553AB0" w:rsidRDefault="00CF1796" w:rsidP="00CF1796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    -</w:t>
            </w:r>
          </w:p>
        </w:tc>
        <w:tc>
          <w:tcPr>
            <w:tcW w:w="243" w:type="dxa"/>
            <w:vAlign w:val="center"/>
          </w:tcPr>
          <w:p w14:paraId="11870A81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AAA373" w14:textId="146B18E9" w:rsidR="00CF1796" w:rsidRPr="00553AB0" w:rsidRDefault="00012299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8</w:t>
            </w:r>
            <w:r w:rsidR="00CF1796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424</w:t>
            </w:r>
            <w:r w:rsidR="00CF1796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686</w:t>
            </w:r>
            <w:r w:rsidR="00CF1796" w:rsidRPr="00553AB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796" w:rsidRPr="00553AB0" w14:paraId="25C19505" w14:textId="77777777" w:rsidTr="00476613">
        <w:trPr>
          <w:trHeight w:val="20"/>
        </w:trPr>
        <w:tc>
          <w:tcPr>
            <w:tcW w:w="3150" w:type="dxa"/>
            <w:vAlign w:val="bottom"/>
          </w:tcPr>
          <w:p w14:paraId="15305BB8" w14:textId="77777777" w:rsidR="00CF1796" w:rsidRPr="00553AB0" w:rsidRDefault="00CF1796" w:rsidP="00CF179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7B3B5C96" w14:textId="77777777" w:rsidR="00CF1796" w:rsidRPr="00553AB0" w:rsidRDefault="00CF1796" w:rsidP="00CF179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2F5BCFEB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04433B9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038139BF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0F90F97B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7BF93CA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B957763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5011E3FC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9641E46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70EA5A90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9A13F2B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01545F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00EB519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F467232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2C97DA82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58A667BF" w14:textId="77777777" w:rsidR="00CF1796" w:rsidRPr="00553AB0" w:rsidRDefault="00CF1796" w:rsidP="00CF1796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2E6DEE9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6E023FEC" w14:textId="77777777" w:rsidR="00CF1796" w:rsidRPr="00553AB0" w:rsidRDefault="00CF1796" w:rsidP="00CF1796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75B322D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  <w:vAlign w:val="bottom"/>
          </w:tcPr>
          <w:p w14:paraId="30A0D96A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F1796" w:rsidRPr="00553AB0" w14:paraId="50963046" w14:textId="77777777" w:rsidTr="00476613">
        <w:trPr>
          <w:trHeight w:val="20"/>
          <w:tblHeader/>
        </w:trPr>
        <w:tc>
          <w:tcPr>
            <w:tcW w:w="3150" w:type="dxa"/>
          </w:tcPr>
          <w:p w14:paraId="4D01879B" w14:textId="77777777" w:rsidR="00CF1796" w:rsidRPr="00553AB0" w:rsidRDefault="00CF1796" w:rsidP="00CF1796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4EBC243E" w14:textId="77777777" w:rsidR="00CF1796" w:rsidRPr="00553AB0" w:rsidRDefault="00CF1796" w:rsidP="00CF1796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22C73DAF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F1796" w:rsidRPr="00553AB0" w14:paraId="24F31982" w14:textId="77777777" w:rsidTr="00941844">
        <w:trPr>
          <w:trHeight w:val="20"/>
          <w:tblHeader/>
        </w:trPr>
        <w:tc>
          <w:tcPr>
            <w:tcW w:w="3150" w:type="dxa"/>
          </w:tcPr>
          <w:p w14:paraId="2CC6D522" w14:textId="77777777" w:rsidR="00CF1796" w:rsidRPr="00553AB0" w:rsidRDefault="00CF1796" w:rsidP="00CF1796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62EB3BD0" w14:textId="07C7F7D9" w:rsidR="00CF1796" w:rsidRPr="00553AB0" w:rsidRDefault="00CF1796" w:rsidP="00CF1796">
            <w:pPr>
              <w:spacing w:line="280" w:lineRule="exact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756278D2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5DC1FD75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7625645E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ส่วน</w:t>
            </w:r>
            <w:r w:rsidRPr="00553AB0">
              <w:rPr>
                <w:sz w:val="22"/>
                <w:szCs w:val="22"/>
              </w:rPr>
              <w:t xml:space="preserve">   </w:t>
            </w:r>
            <w:r w:rsidRPr="00553AB0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553AB0">
              <w:rPr>
                <w:sz w:val="22"/>
                <w:szCs w:val="22"/>
              </w:rPr>
              <w:t xml:space="preserve">  </w:t>
            </w:r>
            <w:r w:rsidRPr="00553AB0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13885573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7042D472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4EDD180B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12F036F0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ส่วน</w:t>
            </w:r>
            <w:r w:rsidRPr="00553AB0">
              <w:rPr>
                <w:sz w:val="22"/>
                <w:szCs w:val="22"/>
              </w:rPr>
              <w:t xml:space="preserve">   </w:t>
            </w:r>
            <w:r w:rsidRPr="00553AB0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553AB0">
              <w:rPr>
                <w:sz w:val="22"/>
                <w:szCs w:val="22"/>
              </w:rPr>
              <w:t xml:space="preserve">  </w:t>
            </w:r>
            <w:r w:rsidRPr="00553AB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24785FF8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39066B36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464BC059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631EE5FB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3369AB3F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77DB5A4A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Pr="00553AB0">
              <w:rPr>
                <w:sz w:val="22"/>
                <w:szCs w:val="22"/>
              </w:rPr>
              <w:t xml:space="preserve">   </w:t>
            </w:r>
            <w:r w:rsidRPr="00553AB0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Pr="00553AB0">
              <w:rPr>
                <w:sz w:val="22"/>
                <w:szCs w:val="22"/>
              </w:rPr>
              <w:t xml:space="preserve">    </w:t>
            </w:r>
            <w:r w:rsidRPr="00553AB0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3523B0E2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3545AC70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4CF51276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70D22789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553AB0">
              <w:rPr>
                <w:sz w:val="22"/>
                <w:szCs w:val="22"/>
              </w:rPr>
              <w:t xml:space="preserve">  </w:t>
            </w:r>
            <w:r w:rsidRPr="00553AB0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49439779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4116DB97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553AB0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CF1796" w:rsidRPr="00553AB0" w14:paraId="497759E0" w14:textId="77777777" w:rsidTr="00941844">
        <w:trPr>
          <w:trHeight w:val="244"/>
          <w:tblHeader/>
        </w:trPr>
        <w:tc>
          <w:tcPr>
            <w:tcW w:w="3150" w:type="dxa"/>
            <w:vAlign w:val="bottom"/>
          </w:tcPr>
          <w:p w14:paraId="1D26480D" w14:textId="77777777" w:rsidR="00CF1796" w:rsidRPr="00553AB0" w:rsidRDefault="00CF1796" w:rsidP="00CF1796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60A6DA8F" w14:textId="77777777" w:rsidR="00CF1796" w:rsidRPr="00553AB0" w:rsidRDefault="00CF1796" w:rsidP="00CF1796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7C1B96DB" w14:textId="77777777" w:rsidR="00CF1796" w:rsidRPr="00553AB0" w:rsidRDefault="00CF1796" w:rsidP="00CF1796">
            <w:pPr>
              <w:spacing w:line="280" w:lineRule="exact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553AB0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F1796" w:rsidRPr="00553AB0" w14:paraId="35186EF7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2BFCC35" w14:textId="77777777" w:rsidR="00CF1796" w:rsidRPr="00553AB0" w:rsidRDefault="00CF1796" w:rsidP="00CF1796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553AB0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693" w:type="dxa"/>
          </w:tcPr>
          <w:p w14:paraId="1309BAF7" w14:textId="77777777" w:rsidR="00CF1796" w:rsidRPr="00553AB0" w:rsidRDefault="00CF1796" w:rsidP="00CF1796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7564190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31E2C1F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78F7002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54C8F942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3D0F2E9F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0A7C54D8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ECF9618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CBDF653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E9FC5A9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26ED9BB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A3C629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2F5C39A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95DA0F9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7F52E03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3F2E119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7B26085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12DCE26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54A36C9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B249297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CF1796" w:rsidRPr="00553AB0" w14:paraId="08CF17C6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565D7D8" w14:textId="6E87FFCA" w:rsidR="00CF1796" w:rsidRPr="00553AB0" w:rsidRDefault="00CF1796" w:rsidP="00CF1796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299" w:rsidRPr="00553AB0">
              <w:rPr>
                <w:b/>
                <w:bCs/>
                <w:sz w:val="22"/>
                <w:szCs w:val="22"/>
              </w:rPr>
              <w:t>31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012299" w:rsidRPr="00553AB0">
              <w:rPr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93" w:type="dxa"/>
          </w:tcPr>
          <w:p w14:paraId="2F163257" w14:textId="77777777" w:rsidR="00CF1796" w:rsidRPr="00553AB0" w:rsidRDefault="00CF1796" w:rsidP="00CF1796">
            <w:pPr>
              <w:spacing w:line="28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1960847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3C84902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65A5BAED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00FC60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ADEC665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F6DCA29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1F16CF2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5ED690B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FE37866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8EE41A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8D1ADD0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F05BB68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9F3837C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080BE2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5BC9CCB" w14:textId="77777777" w:rsidR="00CF1796" w:rsidRPr="00553AB0" w:rsidRDefault="00CF1796" w:rsidP="00CF1796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FD7DA5C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6E0C142" w14:textId="77777777" w:rsidR="00CF1796" w:rsidRPr="00553AB0" w:rsidRDefault="00CF1796" w:rsidP="00CF1796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762BF8A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25B04AC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1796" w:rsidRPr="00553AB0" w14:paraId="03144D69" w14:textId="77777777" w:rsidTr="001A7381">
        <w:trPr>
          <w:trHeight w:val="20"/>
        </w:trPr>
        <w:tc>
          <w:tcPr>
            <w:tcW w:w="3150" w:type="dxa"/>
            <w:hideMark/>
          </w:tcPr>
          <w:p w14:paraId="0BCFBFE1" w14:textId="6CDDAC23" w:rsidR="00CF1796" w:rsidRPr="00553AB0" w:rsidRDefault="00CF1796" w:rsidP="00CF1796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693" w:type="dxa"/>
          </w:tcPr>
          <w:p w14:paraId="3C00D003" w14:textId="77777777" w:rsidR="00CF1796" w:rsidRPr="00553AB0" w:rsidRDefault="00CF1796" w:rsidP="00CF1796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0638E28D" w14:textId="0F7CDF78" w:rsidR="00CF1796" w:rsidRPr="00553AB0" w:rsidRDefault="00012299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sz w:val="22"/>
                <w:szCs w:val="22"/>
              </w:rPr>
              <w:t>747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863</w:t>
            </w:r>
          </w:p>
        </w:tc>
        <w:tc>
          <w:tcPr>
            <w:tcW w:w="236" w:type="dxa"/>
            <w:vAlign w:val="bottom"/>
          </w:tcPr>
          <w:p w14:paraId="4F57FE6F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7DC8BF8A" w14:textId="3EC323DD" w:rsidR="00CF1796" w:rsidRPr="00553AB0" w:rsidRDefault="00012299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185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755</w:t>
            </w:r>
          </w:p>
        </w:tc>
        <w:tc>
          <w:tcPr>
            <w:tcW w:w="245" w:type="dxa"/>
          </w:tcPr>
          <w:p w14:paraId="1968FB75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B8387C0" w14:textId="2A70419A" w:rsidR="00CF1796" w:rsidRPr="00553AB0" w:rsidRDefault="00012299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303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571</w:t>
            </w:r>
          </w:p>
        </w:tc>
        <w:tc>
          <w:tcPr>
            <w:tcW w:w="236" w:type="dxa"/>
            <w:vAlign w:val="bottom"/>
          </w:tcPr>
          <w:p w14:paraId="2FFBBF32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7E2B11C" w14:textId="44E6D62C" w:rsidR="00CF1796" w:rsidRPr="00553AB0" w:rsidRDefault="00012299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768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771</w:t>
            </w:r>
          </w:p>
        </w:tc>
        <w:tc>
          <w:tcPr>
            <w:tcW w:w="243" w:type="dxa"/>
            <w:vAlign w:val="bottom"/>
          </w:tcPr>
          <w:p w14:paraId="7EB1781A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9598417" w14:textId="5B936E2D" w:rsidR="00CF1796" w:rsidRPr="00553AB0" w:rsidRDefault="00012299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2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488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691</w:t>
            </w:r>
          </w:p>
        </w:tc>
        <w:tc>
          <w:tcPr>
            <w:tcW w:w="236" w:type="dxa"/>
            <w:vAlign w:val="bottom"/>
          </w:tcPr>
          <w:p w14:paraId="7A2D4FED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6034C1" w14:textId="336AEDCA" w:rsidR="00CF1796" w:rsidRPr="00553AB0" w:rsidRDefault="00012299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773</w:t>
            </w:r>
          </w:p>
        </w:tc>
        <w:tc>
          <w:tcPr>
            <w:tcW w:w="243" w:type="dxa"/>
            <w:vAlign w:val="bottom"/>
          </w:tcPr>
          <w:p w14:paraId="00D49B1F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74FA0EA" w14:textId="2F096773" w:rsidR="00CF1796" w:rsidRPr="00553AB0" w:rsidRDefault="00012299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209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136</w:t>
            </w:r>
          </w:p>
        </w:tc>
        <w:tc>
          <w:tcPr>
            <w:tcW w:w="243" w:type="dxa"/>
          </w:tcPr>
          <w:p w14:paraId="44DD3B1A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63130D4" w14:textId="00AEB242" w:rsidR="00CF1796" w:rsidRPr="00553AB0" w:rsidRDefault="00012299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176</w:t>
            </w:r>
          </w:p>
        </w:tc>
        <w:tc>
          <w:tcPr>
            <w:tcW w:w="243" w:type="dxa"/>
            <w:vAlign w:val="bottom"/>
          </w:tcPr>
          <w:p w14:paraId="582B33CB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0C6ED97A" w14:textId="77E6DD7F" w:rsidR="00CF1796" w:rsidRPr="00553AB0" w:rsidRDefault="00012299" w:rsidP="00CF1796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383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726</w:t>
            </w:r>
          </w:p>
        </w:tc>
        <w:tc>
          <w:tcPr>
            <w:tcW w:w="243" w:type="dxa"/>
            <w:vAlign w:val="bottom"/>
          </w:tcPr>
          <w:p w14:paraId="1399D1EC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F1711D8" w14:textId="231BD067" w:rsidR="00CF1796" w:rsidRPr="00553AB0" w:rsidRDefault="00012299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6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089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462</w:t>
            </w:r>
          </w:p>
        </w:tc>
      </w:tr>
      <w:tr w:rsidR="00CF1796" w:rsidRPr="00553AB0" w14:paraId="04891A0B" w14:textId="77777777" w:rsidTr="001A7381">
        <w:trPr>
          <w:trHeight w:val="20"/>
        </w:trPr>
        <w:tc>
          <w:tcPr>
            <w:tcW w:w="3150" w:type="dxa"/>
            <w:hideMark/>
          </w:tcPr>
          <w:p w14:paraId="3CEA62A0" w14:textId="7C4B68CA" w:rsidR="00CF1796" w:rsidRPr="00553AB0" w:rsidRDefault="00CF1796" w:rsidP="00CF1796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553AB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06D677C9" w14:textId="77777777" w:rsidR="00CF1796" w:rsidRPr="00553AB0" w:rsidRDefault="00CF1796" w:rsidP="00CF1796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E1476" w14:textId="48AE76D3" w:rsidR="00CF1796" w:rsidRPr="00553AB0" w:rsidRDefault="00012299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sz w:val="22"/>
                <w:szCs w:val="22"/>
              </w:rPr>
              <w:t>32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448</w:t>
            </w:r>
          </w:p>
        </w:tc>
        <w:tc>
          <w:tcPr>
            <w:tcW w:w="236" w:type="dxa"/>
            <w:vAlign w:val="bottom"/>
          </w:tcPr>
          <w:p w14:paraId="5323E6C8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9607F" w14:textId="705D7694" w:rsidR="00CF1796" w:rsidRPr="00553AB0" w:rsidRDefault="00CF1796" w:rsidP="00CF1796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36D7B9CF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01398" w14:textId="514A46DE" w:rsidR="00CF1796" w:rsidRPr="00553AB0" w:rsidRDefault="00012299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11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477</w:t>
            </w:r>
          </w:p>
        </w:tc>
        <w:tc>
          <w:tcPr>
            <w:tcW w:w="236" w:type="dxa"/>
            <w:vAlign w:val="bottom"/>
          </w:tcPr>
          <w:p w14:paraId="56FC5614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F2F62" w14:textId="6E58AB24" w:rsidR="00CF1796" w:rsidRPr="00553AB0" w:rsidRDefault="00CF1796" w:rsidP="00CF1796">
            <w:pPr>
              <w:spacing w:line="280" w:lineRule="exact"/>
              <w:ind w:right="-28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F498E95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FA4A7" w14:textId="585FC9F9" w:rsidR="00CF1796" w:rsidRPr="00553AB0" w:rsidRDefault="00CF1796" w:rsidP="00CF1796">
            <w:pPr>
              <w:spacing w:line="280" w:lineRule="exact"/>
              <w:ind w:right="-285"/>
              <w:jc w:val="center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B8C48D2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29C4B" w14:textId="37841B60" w:rsidR="00CF1796" w:rsidRPr="00553AB0" w:rsidRDefault="00012299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22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367</w:t>
            </w:r>
          </w:p>
        </w:tc>
        <w:tc>
          <w:tcPr>
            <w:tcW w:w="243" w:type="dxa"/>
            <w:vAlign w:val="bottom"/>
          </w:tcPr>
          <w:p w14:paraId="4DC2DAC3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F4BDF" w14:textId="62003906" w:rsidR="00CF1796" w:rsidRPr="00553AB0" w:rsidRDefault="00012299" w:rsidP="00CF1796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3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360</w:t>
            </w:r>
          </w:p>
        </w:tc>
        <w:tc>
          <w:tcPr>
            <w:tcW w:w="243" w:type="dxa"/>
          </w:tcPr>
          <w:p w14:paraId="481E8C78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FA4FE" w14:textId="0D2CC1F6" w:rsidR="00CF1796" w:rsidRPr="00553AB0" w:rsidRDefault="00CF1796" w:rsidP="00CF1796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8699677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E262C" w14:textId="39CD2207" w:rsidR="00CF1796" w:rsidRPr="00553AB0" w:rsidRDefault="00CF1796" w:rsidP="00CF1796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ACB691D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C2C38" w14:textId="6D0D3383" w:rsidR="00CF1796" w:rsidRPr="00553AB0" w:rsidRDefault="00012299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sz w:val="22"/>
                <w:szCs w:val="22"/>
              </w:rPr>
              <w:t>69</w:t>
            </w:r>
            <w:r w:rsidR="00CF1796" w:rsidRPr="00553AB0">
              <w:rPr>
                <w:sz w:val="22"/>
                <w:szCs w:val="22"/>
              </w:rPr>
              <w:t>,</w:t>
            </w:r>
            <w:r w:rsidRPr="00553AB0">
              <w:rPr>
                <w:sz w:val="22"/>
                <w:szCs w:val="22"/>
              </w:rPr>
              <w:t>652</w:t>
            </w:r>
          </w:p>
        </w:tc>
      </w:tr>
      <w:tr w:rsidR="00CF1796" w:rsidRPr="00553AB0" w14:paraId="3F569C99" w14:textId="77777777" w:rsidTr="001A7381">
        <w:trPr>
          <w:trHeight w:val="20"/>
        </w:trPr>
        <w:tc>
          <w:tcPr>
            <w:tcW w:w="3150" w:type="dxa"/>
            <w:vAlign w:val="bottom"/>
          </w:tcPr>
          <w:p w14:paraId="1AB8C63B" w14:textId="77777777" w:rsidR="00CF1796" w:rsidRPr="00553AB0" w:rsidRDefault="00CF1796" w:rsidP="00CF1796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3D997BAF" w14:textId="77777777" w:rsidR="00CF1796" w:rsidRPr="00553AB0" w:rsidRDefault="00CF1796" w:rsidP="00CF1796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2AAF88" w14:textId="7DAB605F" w:rsidR="00CF1796" w:rsidRPr="00553AB0" w:rsidRDefault="00012299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b/>
                <w:bCs/>
                <w:sz w:val="22"/>
                <w:szCs w:val="22"/>
              </w:rPr>
              <w:t>780</w:t>
            </w:r>
            <w:r w:rsidR="00CF1796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311</w:t>
            </w:r>
          </w:p>
        </w:tc>
        <w:tc>
          <w:tcPr>
            <w:tcW w:w="236" w:type="dxa"/>
            <w:vAlign w:val="bottom"/>
          </w:tcPr>
          <w:p w14:paraId="349CCEC5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537A6" w14:textId="4F49B6E7" w:rsidR="00CF1796" w:rsidRPr="00553AB0" w:rsidRDefault="00012299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185</w:t>
            </w:r>
            <w:r w:rsidR="00CF1796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755</w:t>
            </w:r>
          </w:p>
        </w:tc>
        <w:tc>
          <w:tcPr>
            <w:tcW w:w="245" w:type="dxa"/>
          </w:tcPr>
          <w:p w14:paraId="0924E494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61AC3F" w14:textId="7B927931" w:rsidR="00CF1796" w:rsidRPr="00553AB0" w:rsidRDefault="00012299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1</w:t>
            </w:r>
            <w:r w:rsidR="00CF1796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315</w:t>
            </w:r>
            <w:r w:rsidR="00CF1796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048</w:t>
            </w:r>
          </w:p>
        </w:tc>
        <w:tc>
          <w:tcPr>
            <w:tcW w:w="236" w:type="dxa"/>
            <w:vAlign w:val="bottom"/>
          </w:tcPr>
          <w:p w14:paraId="2919ECB7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AFDAC" w14:textId="64C3291C" w:rsidR="00CF1796" w:rsidRPr="00553AB0" w:rsidRDefault="00012299" w:rsidP="00CF1796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768</w:t>
            </w:r>
            <w:r w:rsidR="00CF1796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771</w:t>
            </w:r>
          </w:p>
        </w:tc>
        <w:tc>
          <w:tcPr>
            <w:tcW w:w="243" w:type="dxa"/>
            <w:vAlign w:val="bottom"/>
          </w:tcPr>
          <w:p w14:paraId="6F029D7A" w14:textId="77777777" w:rsidR="00CF1796" w:rsidRPr="00553AB0" w:rsidRDefault="00CF1796" w:rsidP="00CF1796">
            <w:pPr>
              <w:tabs>
                <w:tab w:val="decimal" w:pos="1033"/>
              </w:tabs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604409" w14:textId="3893C9A2" w:rsidR="00CF1796" w:rsidRPr="00553AB0" w:rsidRDefault="00012299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2</w:t>
            </w:r>
            <w:r w:rsidR="00CF1796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488</w:t>
            </w:r>
            <w:r w:rsidR="00CF1796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691</w:t>
            </w:r>
          </w:p>
        </w:tc>
        <w:tc>
          <w:tcPr>
            <w:tcW w:w="236" w:type="dxa"/>
            <w:vAlign w:val="bottom"/>
          </w:tcPr>
          <w:p w14:paraId="521EEAB4" w14:textId="77777777" w:rsidR="00CF1796" w:rsidRPr="00553AB0" w:rsidRDefault="00CF1796" w:rsidP="00CF1796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1EE8A4" w14:textId="24DC4219" w:rsidR="00CF1796" w:rsidRPr="00553AB0" w:rsidRDefault="00012299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23</w:t>
            </w:r>
            <w:r w:rsidR="00CF1796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140</w:t>
            </w:r>
          </w:p>
        </w:tc>
        <w:tc>
          <w:tcPr>
            <w:tcW w:w="243" w:type="dxa"/>
            <w:vAlign w:val="bottom"/>
          </w:tcPr>
          <w:p w14:paraId="47CF889C" w14:textId="77777777" w:rsidR="00CF1796" w:rsidRPr="00553AB0" w:rsidRDefault="00CF1796" w:rsidP="00CF1796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8A8E0" w14:textId="769002F7" w:rsidR="00CF1796" w:rsidRPr="00553AB0" w:rsidRDefault="00012299" w:rsidP="00CF1796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212</w:t>
            </w:r>
            <w:r w:rsidR="00CF1796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rFonts w:cs="Angsana New"/>
                <w:b/>
                <w:bCs/>
                <w:sz w:val="22"/>
                <w:szCs w:val="22"/>
                <w:lang w:bidi="th-TH"/>
              </w:rPr>
              <w:t>496</w:t>
            </w:r>
          </w:p>
        </w:tc>
        <w:tc>
          <w:tcPr>
            <w:tcW w:w="243" w:type="dxa"/>
          </w:tcPr>
          <w:p w14:paraId="6A33A244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50582" w14:textId="08499D3C" w:rsidR="00CF1796" w:rsidRPr="00553AB0" w:rsidRDefault="00012299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1</w:t>
            </w:r>
            <w:r w:rsidR="00CF1796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176</w:t>
            </w:r>
          </w:p>
        </w:tc>
        <w:tc>
          <w:tcPr>
            <w:tcW w:w="243" w:type="dxa"/>
            <w:vAlign w:val="bottom"/>
          </w:tcPr>
          <w:p w14:paraId="42114144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019CE7" w14:textId="195236E5" w:rsidR="00CF1796" w:rsidRPr="00553AB0" w:rsidRDefault="00012299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383</w:t>
            </w:r>
            <w:r w:rsidR="00CF1796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243" w:type="dxa"/>
            <w:vAlign w:val="bottom"/>
          </w:tcPr>
          <w:p w14:paraId="77ED2387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8FB89" w14:textId="4CEF474D" w:rsidR="00CF1796" w:rsidRPr="00553AB0" w:rsidRDefault="00012299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b/>
                <w:bCs/>
                <w:sz w:val="22"/>
                <w:szCs w:val="22"/>
              </w:rPr>
              <w:t>6</w:t>
            </w:r>
            <w:r w:rsidR="00CF1796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159</w:t>
            </w:r>
            <w:r w:rsidR="00CF1796" w:rsidRPr="00553AB0">
              <w:rPr>
                <w:b/>
                <w:bCs/>
                <w:sz w:val="22"/>
                <w:szCs w:val="22"/>
              </w:rPr>
              <w:t>,</w:t>
            </w:r>
            <w:r w:rsidRPr="00553AB0">
              <w:rPr>
                <w:b/>
                <w:bCs/>
                <w:sz w:val="22"/>
                <w:szCs w:val="22"/>
              </w:rPr>
              <w:t>114</w:t>
            </w:r>
          </w:p>
        </w:tc>
      </w:tr>
      <w:tr w:rsidR="00CF1796" w:rsidRPr="00553AB0" w14:paraId="40A68017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78C26DA6" w14:textId="5109C93C" w:rsidR="00CF1796" w:rsidRPr="00553AB0" w:rsidRDefault="00CF1796" w:rsidP="00CF179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</w:rPr>
            </w:pP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299" w:rsidRPr="00553AB0">
              <w:rPr>
                <w:b/>
                <w:bCs/>
                <w:sz w:val="22"/>
                <w:szCs w:val="22"/>
              </w:rPr>
              <w:t>31</w:t>
            </w:r>
            <w:r w:rsidRPr="00553AB0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012299" w:rsidRPr="00553AB0">
              <w:rPr>
                <w:b/>
                <w:bCs/>
                <w:sz w:val="22"/>
                <w:szCs w:val="22"/>
              </w:rPr>
              <w:t>256</w:t>
            </w:r>
            <w:r w:rsidR="00012299" w:rsidRPr="00553AB0">
              <w:rPr>
                <w:rFonts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93" w:type="dxa"/>
          </w:tcPr>
          <w:p w14:paraId="55F571DD" w14:textId="77777777" w:rsidR="00CF1796" w:rsidRPr="00553AB0" w:rsidRDefault="00CF1796" w:rsidP="00CF179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1E0F2A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0389CF7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EAA059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12165066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171944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A313917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681D11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E2FFCCE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022655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78546E6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FDABFD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4BBEFDD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EDBACA" w14:textId="77777777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323B87E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697CD5" w14:textId="77777777" w:rsidR="00CF1796" w:rsidRPr="00553AB0" w:rsidRDefault="00CF1796" w:rsidP="00CF1796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5E6E705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399D88" w14:textId="77777777" w:rsidR="00CF1796" w:rsidRPr="00553AB0" w:rsidRDefault="00CF1796" w:rsidP="00CF1796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B5D47D7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99F05A" w14:textId="7777777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F1796" w:rsidRPr="00553AB0" w14:paraId="777843DF" w14:textId="77777777" w:rsidTr="009E1A45">
        <w:trPr>
          <w:trHeight w:val="20"/>
        </w:trPr>
        <w:tc>
          <w:tcPr>
            <w:tcW w:w="3150" w:type="dxa"/>
            <w:hideMark/>
          </w:tcPr>
          <w:p w14:paraId="4E8CD290" w14:textId="5F078F2F" w:rsidR="00CF1796" w:rsidRPr="00553AB0" w:rsidRDefault="00CF1796" w:rsidP="00CF1796">
            <w:pPr>
              <w:spacing w:line="280" w:lineRule="exact"/>
              <w:ind w:left="74" w:right="-108" w:hanging="74"/>
              <w:rPr>
                <w:sz w:val="22"/>
                <w:szCs w:val="22"/>
              </w:rPr>
            </w:pPr>
            <w:r w:rsidRPr="00553AB0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693" w:type="dxa"/>
            <w:vAlign w:val="bottom"/>
          </w:tcPr>
          <w:p w14:paraId="0B76C0D9" w14:textId="77777777" w:rsidR="00CF1796" w:rsidRPr="00553AB0" w:rsidRDefault="00CF1796" w:rsidP="00CF1796">
            <w:pPr>
              <w:spacing w:line="280" w:lineRule="exact"/>
              <w:ind w:left="-108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65D0F2D6" w14:textId="72CD1E61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759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790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C00E9D0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A16A3E1" w14:textId="548832F2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176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501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center"/>
          </w:tcPr>
          <w:p w14:paraId="0199EE58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09596643" w14:textId="3F501418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231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929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5B4C5F9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431BB830" w14:textId="7F3433C6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726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620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1975D99D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592A1D26" w14:textId="466CC922" w:rsidR="00CF1796" w:rsidRPr="00553AB0" w:rsidRDefault="00012299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F1796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752</w:t>
            </w:r>
            <w:r w:rsidR="00CF1796"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CF1796"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3FAD0EBA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D1AB9D4" w14:textId="64FE7EF9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959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3557E610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0821CAF5" w14:textId="060DFFBA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783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1373D600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5DE56BEE" w14:textId="3FA57FCA" w:rsidR="00CF1796" w:rsidRPr="00553AB0" w:rsidRDefault="00CF1796" w:rsidP="00CF1796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-</w:t>
            </w:r>
          </w:p>
        </w:tc>
        <w:tc>
          <w:tcPr>
            <w:tcW w:w="243" w:type="dxa"/>
            <w:vAlign w:val="center"/>
          </w:tcPr>
          <w:p w14:paraId="456A7090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1F6D1BC2" w14:textId="2055DA6C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677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039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37CE93FB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B0FC7FF" w14:textId="65503547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506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F1796" w:rsidRPr="00553AB0" w14:paraId="1DC2A977" w14:textId="77777777" w:rsidTr="009E1A45">
        <w:trPr>
          <w:trHeight w:val="20"/>
        </w:trPr>
        <w:tc>
          <w:tcPr>
            <w:tcW w:w="3150" w:type="dxa"/>
            <w:hideMark/>
          </w:tcPr>
          <w:p w14:paraId="5BD0B1BA" w14:textId="77777777" w:rsidR="00CF1796" w:rsidRPr="00553AB0" w:rsidRDefault="00CF1796" w:rsidP="00CF179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703F262D" w14:textId="77777777" w:rsidR="00CF1796" w:rsidRPr="00553AB0" w:rsidRDefault="00CF1796" w:rsidP="00CF179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884FC" w14:textId="58F0654C" w:rsidR="00CF1796" w:rsidRPr="00553AB0" w:rsidRDefault="00CF1796" w:rsidP="00CF1796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236" w:type="dxa"/>
            <w:vAlign w:val="center"/>
          </w:tcPr>
          <w:p w14:paraId="79027C1A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5FF95D" w14:textId="196AF259" w:rsidR="00CF1796" w:rsidRPr="00553AB0" w:rsidRDefault="00CF1796" w:rsidP="00CF1796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245" w:type="dxa"/>
            <w:vAlign w:val="center"/>
          </w:tcPr>
          <w:p w14:paraId="4FEE51CE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C530C5" w14:textId="4B805460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62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420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BEC9C62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81286" w14:textId="49EF2E7B" w:rsidR="00CF1796" w:rsidRPr="00553AB0" w:rsidRDefault="00CF1796" w:rsidP="00CF1796">
            <w:pPr>
              <w:spacing w:line="280" w:lineRule="exact"/>
              <w:ind w:right="-28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-</w:t>
            </w:r>
          </w:p>
        </w:tc>
        <w:tc>
          <w:tcPr>
            <w:tcW w:w="243" w:type="dxa"/>
            <w:vAlign w:val="center"/>
          </w:tcPr>
          <w:p w14:paraId="052B7DFE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8D2E8B" w14:textId="3D6A3D9E" w:rsidR="00CF1796" w:rsidRPr="00553AB0" w:rsidRDefault="00CF1796" w:rsidP="0009707A">
            <w:pPr>
              <w:spacing w:line="280" w:lineRule="exact"/>
              <w:ind w:right="-18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513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733F9051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905D26" w14:textId="554E827F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346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05526009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3AFBF5" w14:textId="11A75EF3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052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25E0B2CF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3869A5" w14:textId="0EFAA962" w:rsidR="00CF1796" w:rsidRPr="00553AB0" w:rsidRDefault="00CF1796" w:rsidP="00CF1796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-</w:t>
            </w:r>
          </w:p>
        </w:tc>
        <w:tc>
          <w:tcPr>
            <w:tcW w:w="243" w:type="dxa"/>
            <w:vAlign w:val="center"/>
          </w:tcPr>
          <w:p w14:paraId="6739AC7D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B378A" w14:textId="4140C3BB" w:rsidR="00CF1796" w:rsidRPr="00553AB0" w:rsidRDefault="00CF1796" w:rsidP="00CF1796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243" w:type="dxa"/>
            <w:vAlign w:val="center"/>
          </w:tcPr>
          <w:p w14:paraId="1FAE73D7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EB642" w14:textId="29589E1E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553AB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F1796" w:rsidRPr="00553AB0" w14:paraId="28C9FBA2" w14:textId="77777777" w:rsidTr="009E1A45">
        <w:trPr>
          <w:trHeight w:val="20"/>
        </w:trPr>
        <w:tc>
          <w:tcPr>
            <w:tcW w:w="3150" w:type="dxa"/>
          </w:tcPr>
          <w:p w14:paraId="4FEC0982" w14:textId="77777777" w:rsidR="00CF1796" w:rsidRPr="00553AB0" w:rsidRDefault="00CF1796" w:rsidP="00CF1796">
            <w:pPr>
              <w:spacing w:line="280" w:lineRule="exact"/>
              <w:ind w:left="71" w:right="-108" w:hanging="7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14:paraId="2D359173" w14:textId="77777777" w:rsidR="00CF1796" w:rsidRPr="00553AB0" w:rsidRDefault="00CF1796" w:rsidP="00CF179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19BEB8" w14:textId="0F9D152F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759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790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5B67FCC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517EC3" w14:textId="7439892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176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501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center"/>
          </w:tcPr>
          <w:p w14:paraId="0278EDE3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4AD848" w14:textId="09D720FD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294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349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7658328C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982776" w14:textId="2FDC3142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726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620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582EA46B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6692D0" w14:textId="6BEBE70D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799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623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A1AE54B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DB3CC6" w14:textId="614B9886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305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69B73931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19EEA8" w14:textId="757368AF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192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835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3EE5856A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3BF9F2" w14:textId="78B0532B" w:rsidR="00CF1796" w:rsidRPr="00553AB0" w:rsidRDefault="00CF1796" w:rsidP="00CF1796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-</w:t>
            </w:r>
          </w:p>
        </w:tc>
        <w:tc>
          <w:tcPr>
            <w:tcW w:w="243" w:type="dxa"/>
            <w:vAlign w:val="center"/>
          </w:tcPr>
          <w:p w14:paraId="45F06280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FF9B12" w14:textId="4BE0BCA9" w:rsidR="00CF1796" w:rsidRPr="00553AB0" w:rsidRDefault="00CF1796" w:rsidP="00CF179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677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039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35ECE1D3" w14:textId="77777777" w:rsidR="00CF1796" w:rsidRPr="00553AB0" w:rsidRDefault="00CF1796" w:rsidP="00CF179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A01EC9" w14:textId="245BB7F3" w:rsidR="00CF1796" w:rsidRPr="00553AB0" w:rsidRDefault="00CF1796" w:rsidP="00CF179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656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062</w:t>
            </w:r>
            <w:r w:rsidRPr="00553A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7C4CC92" w14:textId="77777777" w:rsidR="00941844" w:rsidRPr="00553AB0" w:rsidRDefault="00941844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p w14:paraId="07C13E95" w14:textId="304DC1E7" w:rsidR="00FA5C70" w:rsidRPr="00553AB0" w:rsidRDefault="00FA5C70" w:rsidP="00FA5C70">
      <w:pPr>
        <w:spacing w:line="240" w:lineRule="auto"/>
        <w:ind w:right="-90"/>
        <w:jc w:val="thaiDistribute"/>
        <w:rPr>
          <w:sz w:val="30"/>
          <w:szCs w:val="30"/>
        </w:rPr>
      </w:pPr>
      <w:r w:rsidRPr="00553AB0">
        <w:rPr>
          <w:rFonts w:hint="cs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012299" w:rsidRPr="00553AB0">
        <w:rPr>
          <w:sz w:val="30"/>
          <w:szCs w:val="30"/>
        </w:rPr>
        <w:t>31</w:t>
      </w:r>
      <w:r w:rsidRPr="00553AB0">
        <w:rPr>
          <w:rFonts w:hint="cs"/>
          <w:sz w:val="30"/>
          <w:szCs w:val="30"/>
          <w:cs/>
        </w:rPr>
        <w:t xml:space="preserve"> ธันวาคม </w:t>
      </w:r>
      <w:r w:rsidR="00012299" w:rsidRPr="00553AB0">
        <w:rPr>
          <w:sz w:val="30"/>
          <w:szCs w:val="30"/>
        </w:rPr>
        <w:t>256</w:t>
      </w:r>
      <w:r w:rsidR="00012299" w:rsidRPr="00553AB0">
        <w:rPr>
          <w:rFonts w:hint="cs"/>
          <w:sz w:val="30"/>
          <w:szCs w:val="30"/>
        </w:rPr>
        <w:t>5</w:t>
      </w:r>
      <w:r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 xml:space="preserve"> มีจำนวน </w:t>
      </w:r>
      <w:r w:rsidR="00012299" w:rsidRPr="00553AB0">
        <w:rPr>
          <w:sz w:val="30"/>
          <w:szCs w:val="30"/>
        </w:rPr>
        <w:t>5</w:t>
      </w:r>
      <w:r w:rsidR="00CF1796" w:rsidRPr="00553AB0">
        <w:rPr>
          <w:sz w:val="30"/>
          <w:szCs w:val="30"/>
        </w:rPr>
        <w:t>,</w:t>
      </w:r>
      <w:r w:rsidR="00012299" w:rsidRPr="00553AB0">
        <w:rPr>
          <w:sz w:val="30"/>
          <w:szCs w:val="30"/>
        </w:rPr>
        <w:t>491</w:t>
      </w:r>
      <w:r w:rsidR="00CF1796" w:rsidRPr="00553AB0">
        <w:rPr>
          <w:sz w:val="30"/>
          <w:szCs w:val="30"/>
        </w:rPr>
        <w:t>.</w:t>
      </w:r>
      <w:r w:rsidR="00012299" w:rsidRPr="00553AB0">
        <w:rPr>
          <w:sz w:val="30"/>
          <w:szCs w:val="30"/>
        </w:rPr>
        <w:t>9</w:t>
      </w:r>
      <w:r w:rsidR="00CF1796"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>ล้านบาท</w:t>
      </w:r>
      <w:r w:rsidRPr="00553AB0">
        <w:rPr>
          <w:sz w:val="30"/>
          <w:szCs w:val="30"/>
        </w:rPr>
        <w:t xml:space="preserve"> </w:t>
      </w:r>
      <w:r w:rsidR="0025008B" w:rsidRPr="00553AB0">
        <w:rPr>
          <w:i/>
          <w:iCs/>
          <w:sz w:val="30"/>
          <w:szCs w:val="30"/>
        </w:rPr>
        <w:br/>
      </w:r>
      <w:r w:rsidRPr="00553AB0">
        <w:rPr>
          <w:rFonts w:hint="cs"/>
          <w:i/>
          <w:iCs/>
          <w:sz w:val="30"/>
          <w:szCs w:val="30"/>
          <w:cs/>
        </w:rPr>
        <w:t>(</w:t>
      </w:r>
      <w:r w:rsidR="00012299" w:rsidRPr="00553AB0">
        <w:rPr>
          <w:i/>
          <w:iCs/>
          <w:sz w:val="30"/>
          <w:szCs w:val="30"/>
        </w:rPr>
        <w:t>256</w:t>
      </w:r>
      <w:r w:rsidR="00012299" w:rsidRPr="00553AB0">
        <w:rPr>
          <w:rFonts w:hint="cs"/>
          <w:i/>
          <w:iCs/>
          <w:sz w:val="30"/>
          <w:szCs w:val="30"/>
        </w:rPr>
        <w:t>4</w:t>
      </w:r>
      <w:r w:rsidRPr="00553AB0">
        <w:rPr>
          <w:i/>
          <w:iCs/>
          <w:sz w:val="30"/>
          <w:szCs w:val="30"/>
        </w:rPr>
        <w:t xml:space="preserve">: </w:t>
      </w:r>
      <w:r w:rsidR="00012299" w:rsidRPr="00553AB0">
        <w:rPr>
          <w:i/>
          <w:iCs/>
          <w:sz w:val="30"/>
          <w:szCs w:val="30"/>
        </w:rPr>
        <w:t>5</w:t>
      </w:r>
      <w:r w:rsidR="0077181E" w:rsidRPr="00553AB0">
        <w:rPr>
          <w:i/>
          <w:iCs/>
          <w:sz w:val="30"/>
          <w:szCs w:val="30"/>
        </w:rPr>
        <w:t>,</w:t>
      </w:r>
      <w:r w:rsidR="00012299" w:rsidRPr="00553AB0">
        <w:rPr>
          <w:i/>
          <w:iCs/>
          <w:sz w:val="30"/>
          <w:szCs w:val="30"/>
        </w:rPr>
        <w:t>357</w:t>
      </w:r>
      <w:r w:rsidR="0077181E" w:rsidRPr="00553AB0">
        <w:rPr>
          <w:i/>
          <w:iCs/>
          <w:sz w:val="30"/>
          <w:szCs w:val="30"/>
        </w:rPr>
        <w:t>.</w:t>
      </w:r>
      <w:r w:rsidR="00012299" w:rsidRPr="00553AB0">
        <w:rPr>
          <w:i/>
          <w:iCs/>
          <w:sz w:val="30"/>
          <w:szCs w:val="30"/>
        </w:rPr>
        <w:t>2</w:t>
      </w:r>
      <w:r w:rsidR="0077181E" w:rsidRPr="00553AB0">
        <w:rPr>
          <w:rFonts w:hint="cs"/>
          <w:i/>
          <w:iCs/>
          <w:sz w:val="30"/>
          <w:szCs w:val="30"/>
          <w:cs/>
        </w:rPr>
        <w:t xml:space="preserve"> </w:t>
      </w:r>
      <w:r w:rsidRPr="00553AB0">
        <w:rPr>
          <w:rFonts w:hint="cs"/>
          <w:i/>
          <w:iCs/>
          <w:sz w:val="30"/>
          <w:szCs w:val="30"/>
          <w:cs/>
        </w:rPr>
        <w:t>ล้านบาท)</w:t>
      </w:r>
    </w:p>
    <w:p w14:paraId="5026468F" w14:textId="77777777" w:rsidR="00407405" w:rsidRPr="00553AB0" w:rsidRDefault="00407405" w:rsidP="00092727">
      <w:pPr>
        <w:tabs>
          <w:tab w:val="left" w:pos="5067"/>
        </w:tabs>
        <w:rPr>
          <w:sz w:val="30"/>
          <w:szCs w:val="30"/>
        </w:rPr>
      </w:pPr>
    </w:p>
    <w:p w14:paraId="0134AC60" w14:textId="77777777" w:rsidR="00B24B55" w:rsidRPr="00553AB0" w:rsidRDefault="00B24B55" w:rsidP="00092727">
      <w:pPr>
        <w:tabs>
          <w:tab w:val="left" w:pos="5067"/>
        </w:tabs>
        <w:rPr>
          <w:sz w:val="30"/>
          <w:szCs w:val="30"/>
        </w:rPr>
      </w:pPr>
    </w:p>
    <w:p w14:paraId="2019B490" w14:textId="77777777" w:rsidR="00B24B55" w:rsidRPr="00553AB0" w:rsidRDefault="00B24B55" w:rsidP="00092727">
      <w:pPr>
        <w:tabs>
          <w:tab w:val="left" w:pos="5067"/>
        </w:tabs>
        <w:rPr>
          <w:sz w:val="30"/>
          <w:szCs w:val="30"/>
        </w:rPr>
      </w:pPr>
    </w:p>
    <w:p w14:paraId="2B4720B4" w14:textId="5CC58204" w:rsidR="00B24B55" w:rsidRPr="00553AB0" w:rsidRDefault="00B24B55" w:rsidP="00092727">
      <w:pPr>
        <w:tabs>
          <w:tab w:val="left" w:pos="5067"/>
        </w:tabs>
        <w:rPr>
          <w:sz w:val="30"/>
          <w:szCs w:val="30"/>
        </w:rPr>
        <w:sectPr w:rsidR="00B24B55" w:rsidRPr="00553AB0" w:rsidSect="00BF5A15">
          <w:footerReference w:type="default" r:id="rId16"/>
          <w:pgSz w:w="16840" w:h="11907" w:orient="landscape" w:code="9"/>
          <w:pgMar w:top="1170" w:right="691" w:bottom="1287" w:left="576" w:header="720" w:footer="720" w:gutter="0"/>
          <w:cols w:space="720"/>
          <w:docGrid w:linePitch="326"/>
        </w:sectPr>
      </w:pPr>
    </w:p>
    <w:p w14:paraId="2EF32CC5" w14:textId="1B5D43B6" w:rsidR="00B24B55" w:rsidRPr="00553AB0" w:rsidRDefault="00B24B55" w:rsidP="00B24B55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lang w:val="en-US"/>
        </w:rPr>
      </w:pPr>
      <w:bookmarkStart w:id="1" w:name="_Hlk38970327"/>
      <w:r w:rsidRPr="00553AB0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lastRenderedPageBreak/>
        <w:t xml:space="preserve">ในปี </w:t>
      </w:r>
      <w:r w:rsidR="00012299" w:rsidRPr="00553AB0">
        <w:rPr>
          <w:rFonts w:asciiTheme="majorBidi" w:hAnsiTheme="majorBidi"/>
          <w:b w:val="0"/>
          <w:bCs w:val="0"/>
          <w:i w:val="0"/>
          <w:iCs w:val="0"/>
          <w:lang w:val="en-US"/>
        </w:rPr>
        <w:t>2565</w:t>
      </w:r>
      <w:r w:rsidRPr="00553AB0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 สินทรัพย์สิทธิการใช้ของกลุ่มบริ</w:t>
      </w:r>
      <w:r w:rsidR="00681199" w:rsidRPr="00553AB0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ษัทและบริษัทเพิ่มขึ้นเป็นจำนวน </w:t>
      </w:r>
      <w:r w:rsidR="00012299" w:rsidRPr="00553AB0">
        <w:rPr>
          <w:rFonts w:asciiTheme="majorBidi" w:hAnsiTheme="majorBidi"/>
          <w:b w:val="0"/>
          <w:bCs w:val="0"/>
          <w:i w:val="0"/>
          <w:iCs w:val="0"/>
          <w:lang w:val="en-US"/>
        </w:rPr>
        <w:t>239</w:t>
      </w:r>
      <w:r w:rsidR="00CF1796" w:rsidRPr="00553AB0">
        <w:rPr>
          <w:rFonts w:asciiTheme="majorBidi" w:hAnsiTheme="majorBidi"/>
          <w:b w:val="0"/>
          <w:bCs w:val="0"/>
          <w:i w:val="0"/>
          <w:iCs w:val="0"/>
          <w:lang w:val="en-US"/>
        </w:rPr>
        <w:t>.</w:t>
      </w:r>
      <w:r w:rsidR="00012299" w:rsidRPr="00553AB0">
        <w:rPr>
          <w:rFonts w:asciiTheme="majorBidi" w:hAnsiTheme="majorBidi"/>
          <w:b w:val="0"/>
          <w:bCs w:val="0"/>
          <w:i w:val="0"/>
          <w:iCs w:val="0"/>
          <w:lang w:val="en-US"/>
        </w:rPr>
        <w:t>6</w:t>
      </w:r>
      <w:r w:rsidR="00CF1796" w:rsidRPr="00553AB0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r w:rsidR="00681199" w:rsidRPr="00553AB0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ล้านบาท และ </w:t>
      </w:r>
      <w:r w:rsidR="00012299" w:rsidRPr="00553AB0">
        <w:rPr>
          <w:rFonts w:asciiTheme="majorBidi" w:hAnsiTheme="majorBidi"/>
          <w:b w:val="0"/>
          <w:bCs w:val="0"/>
          <w:i w:val="0"/>
          <w:iCs w:val="0"/>
          <w:lang w:val="en-US"/>
        </w:rPr>
        <w:t>142</w:t>
      </w:r>
      <w:r w:rsidR="0029718E" w:rsidRPr="00553AB0">
        <w:rPr>
          <w:rFonts w:asciiTheme="majorBidi" w:hAnsiTheme="majorBidi"/>
          <w:b w:val="0"/>
          <w:bCs w:val="0"/>
          <w:i w:val="0"/>
          <w:iCs w:val="0"/>
          <w:lang w:val="en-US"/>
        </w:rPr>
        <w:t>.</w:t>
      </w:r>
      <w:r w:rsidR="00AB5067">
        <w:rPr>
          <w:rFonts w:asciiTheme="majorBidi" w:hAnsiTheme="majorBidi"/>
          <w:b w:val="0"/>
          <w:bCs w:val="0"/>
          <w:i w:val="0"/>
          <w:iCs w:val="0"/>
          <w:lang w:val="en-US"/>
        </w:rPr>
        <w:t>8</w:t>
      </w:r>
      <w:r w:rsidR="00B52B75" w:rsidRPr="00553AB0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r w:rsidRPr="00553AB0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ล้านบาท ตามลำดับ </w:t>
      </w:r>
      <w:r w:rsidRPr="00553AB0">
        <w:rPr>
          <w:rFonts w:asciiTheme="majorBidi" w:hAnsiTheme="majorBidi"/>
          <w:b w:val="0"/>
          <w:bCs w:val="0"/>
          <w:cs/>
          <w:lang w:val="en-US"/>
        </w:rPr>
        <w:t>(</w:t>
      </w:r>
      <w:r w:rsidR="00012299" w:rsidRPr="00553AB0">
        <w:rPr>
          <w:rFonts w:asciiTheme="majorBidi" w:hAnsiTheme="majorBidi"/>
          <w:b w:val="0"/>
          <w:bCs w:val="0"/>
          <w:lang w:val="en-US"/>
        </w:rPr>
        <w:t>256</w:t>
      </w:r>
      <w:r w:rsidR="00012299" w:rsidRPr="00553AB0">
        <w:rPr>
          <w:rFonts w:asciiTheme="majorBidi" w:hAnsiTheme="majorBidi" w:hint="cs"/>
          <w:b w:val="0"/>
          <w:bCs w:val="0"/>
          <w:lang w:val="en-US"/>
        </w:rPr>
        <w:t>4</w:t>
      </w:r>
      <w:r w:rsidR="00681199" w:rsidRPr="00553AB0">
        <w:rPr>
          <w:rFonts w:asciiTheme="majorBidi" w:hAnsiTheme="majorBidi"/>
          <w:b w:val="0"/>
          <w:bCs w:val="0"/>
          <w:lang w:val="en-US"/>
        </w:rPr>
        <w:t xml:space="preserve">: </w:t>
      </w:r>
      <w:r w:rsidR="00012299" w:rsidRPr="00553AB0">
        <w:rPr>
          <w:rFonts w:asciiTheme="majorBidi" w:hAnsiTheme="majorBidi"/>
          <w:b w:val="0"/>
          <w:bCs w:val="0"/>
          <w:lang w:val="en-US"/>
        </w:rPr>
        <w:t>51</w:t>
      </w:r>
      <w:r w:rsidR="0077181E" w:rsidRPr="00553AB0">
        <w:rPr>
          <w:rFonts w:asciiTheme="majorBidi" w:hAnsiTheme="majorBidi"/>
          <w:b w:val="0"/>
          <w:bCs w:val="0"/>
          <w:lang w:val="en-US"/>
        </w:rPr>
        <w:t>.</w:t>
      </w:r>
      <w:r w:rsidR="00012299" w:rsidRPr="00553AB0">
        <w:rPr>
          <w:rFonts w:asciiTheme="majorBidi" w:hAnsiTheme="majorBidi"/>
          <w:b w:val="0"/>
          <w:bCs w:val="0"/>
          <w:lang w:val="en-US"/>
        </w:rPr>
        <w:t>6</w:t>
      </w:r>
      <w:r w:rsidR="0077181E" w:rsidRPr="00553AB0">
        <w:rPr>
          <w:rFonts w:asciiTheme="majorBidi" w:hAnsiTheme="majorBidi"/>
          <w:b w:val="0"/>
          <w:bCs w:val="0"/>
          <w:lang w:val="en-US"/>
        </w:rPr>
        <w:t xml:space="preserve"> </w:t>
      </w:r>
      <w:r w:rsidR="00681199" w:rsidRPr="00553AB0">
        <w:rPr>
          <w:rFonts w:asciiTheme="majorBidi" w:hAnsiTheme="majorBidi"/>
          <w:b w:val="0"/>
          <w:bCs w:val="0"/>
          <w:cs/>
          <w:lang w:val="en-US"/>
        </w:rPr>
        <w:t xml:space="preserve">ล้านบาท และ </w:t>
      </w:r>
      <w:r w:rsidR="00012299" w:rsidRPr="00553AB0">
        <w:rPr>
          <w:rFonts w:asciiTheme="majorBidi" w:hAnsiTheme="majorBidi"/>
          <w:b w:val="0"/>
          <w:bCs w:val="0"/>
          <w:lang w:val="en-US"/>
        </w:rPr>
        <w:t>15</w:t>
      </w:r>
      <w:r w:rsidR="0077181E" w:rsidRPr="00553AB0">
        <w:rPr>
          <w:rFonts w:asciiTheme="majorBidi" w:hAnsiTheme="majorBidi"/>
          <w:b w:val="0"/>
          <w:bCs w:val="0"/>
          <w:lang w:val="en-US"/>
        </w:rPr>
        <w:t>.</w:t>
      </w:r>
      <w:r w:rsidR="00012299" w:rsidRPr="00553AB0">
        <w:rPr>
          <w:rFonts w:asciiTheme="majorBidi" w:hAnsiTheme="majorBidi"/>
          <w:b w:val="0"/>
          <w:bCs w:val="0"/>
          <w:lang w:val="en-US"/>
        </w:rPr>
        <w:t>0</w:t>
      </w:r>
      <w:r w:rsidR="0077181E" w:rsidRPr="00553AB0">
        <w:rPr>
          <w:rFonts w:asciiTheme="majorBidi" w:hAnsiTheme="majorBidi"/>
          <w:b w:val="0"/>
          <w:bCs w:val="0"/>
          <w:lang w:val="en-US"/>
        </w:rPr>
        <w:t xml:space="preserve"> </w:t>
      </w:r>
      <w:r w:rsidRPr="00553AB0">
        <w:rPr>
          <w:rFonts w:asciiTheme="majorBidi" w:hAnsiTheme="majorBidi"/>
          <w:b w:val="0"/>
          <w:bCs w:val="0"/>
          <w:cs/>
          <w:lang w:val="en-US"/>
        </w:rPr>
        <w:t>ล้านบาท ตามลำดับ</w:t>
      </w:r>
      <w:r w:rsidR="00681199" w:rsidRPr="00553AB0">
        <w:rPr>
          <w:rFonts w:asciiTheme="majorBidi" w:hAnsiTheme="majorBidi"/>
          <w:b w:val="0"/>
          <w:bCs w:val="0"/>
          <w:lang w:val="en-US"/>
        </w:rPr>
        <w:t>)</w:t>
      </w:r>
    </w:p>
    <w:p w14:paraId="42095F27" w14:textId="77777777" w:rsidR="00B24B55" w:rsidRPr="00553AB0" w:rsidRDefault="00B24B55" w:rsidP="00B24B55">
      <w:pPr>
        <w:pStyle w:val="ListParagraph"/>
        <w:ind w:left="540"/>
        <w:rPr>
          <w:rFonts w:asciiTheme="majorBidi" w:hAnsiTheme="majorBidi"/>
          <w:b w:val="0"/>
          <w:bCs w:val="0"/>
          <w:i w:val="0"/>
          <w:iCs w:val="0"/>
          <w:lang w:val="en-US"/>
        </w:rPr>
      </w:pPr>
    </w:p>
    <w:p w14:paraId="17CDC3B8" w14:textId="1202136C" w:rsidR="00BB0EBC" w:rsidRPr="00553AB0" w:rsidRDefault="00BB0EBC" w:rsidP="00BB0EBC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bookmarkStart w:id="2" w:name="_Hlk123598091"/>
      <w:r w:rsidRPr="00553AB0">
        <w:rPr>
          <w:rFonts w:asciiTheme="majorBidi" w:hAnsiTheme="majorBidi"/>
          <w:b w:val="0"/>
          <w:bCs w:val="0"/>
          <w:i w:val="0"/>
          <w:iCs w:val="0"/>
          <w:cs/>
        </w:rPr>
        <w:t>กลุ่มบริษัทเช่าที่ดิน อาคาร ส่วนปรับปรุงอาคาร เครื่องจักรและอุปกรณ์โรงงาน ยานพาหนะ และเครื่องตกแต่ง ติดตั้งและเครื่องใช้สำนักงาน โดยมี</w:t>
      </w:r>
      <w:r w:rsidR="00B24B55" w:rsidRPr="00553AB0">
        <w:rPr>
          <w:b w:val="0"/>
          <w:bCs w:val="0"/>
          <w:i w:val="0"/>
          <w:iCs w:val="0"/>
          <w:cs/>
        </w:rPr>
        <w:t>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  <w:r w:rsidRPr="00553AB0">
        <w:rPr>
          <w:rFonts w:asciiTheme="majorBidi" w:hAnsiTheme="majorBidi"/>
          <w:b w:val="0"/>
          <w:bCs w:val="0"/>
          <w:i w:val="0"/>
          <w:iCs w:val="0"/>
          <w:cs/>
        </w:rPr>
        <w:t>และกลุ่มบริษัทประเมินสิทธิในการใช้สินทรัพย์ที่เช่าเป็นระยะเวลา</w:t>
      </w:r>
      <w:r w:rsidRPr="00553AB0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="00012299" w:rsidRPr="00553AB0">
        <w:rPr>
          <w:rFonts w:asciiTheme="majorBidi" w:hAnsiTheme="majorBidi"/>
          <w:b w:val="0"/>
          <w:bCs w:val="0"/>
          <w:i w:val="0"/>
          <w:iCs w:val="0"/>
          <w:lang w:val="en-US"/>
        </w:rPr>
        <w:t>2</w:t>
      </w:r>
      <w:r w:rsidRPr="00553AB0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- </w:t>
      </w:r>
      <w:r w:rsidR="00012299" w:rsidRPr="00553AB0">
        <w:rPr>
          <w:rFonts w:asciiTheme="majorBidi" w:hAnsiTheme="majorBidi"/>
          <w:b w:val="0"/>
          <w:bCs w:val="0"/>
          <w:i w:val="0"/>
          <w:iCs w:val="0"/>
          <w:lang w:val="en-US"/>
        </w:rPr>
        <w:t>49</w:t>
      </w:r>
      <w:r w:rsidRPr="00553AB0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r w:rsidRPr="00553AB0">
        <w:rPr>
          <w:rFonts w:asciiTheme="majorBidi" w:hAnsiTheme="majorBidi"/>
          <w:b w:val="0"/>
          <w:bCs w:val="0"/>
          <w:i w:val="0"/>
          <w:iCs w:val="0"/>
          <w:cs/>
        </w:rPr>
        <w:t>ปี</w:t>
      </w:r>
    </w:p>
    <w:bookmarkEnd w:id="2"/>
    <w:p w14:paraId="543330F9" w14:textId="77777777" w:rsidR="00BB0EBC" w:rsidRPr="00553AB0" w:rsidRDefault="00BB0EBC" w:rsidP="00BB0EB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80B264E" w14:textId="3D921BF4" w:rsidR="00BB0EBC" w:rsidRPr="00553AB0" w:rsidRDefault="00BB0EBC" w:rsidP="00BB0EB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53AB0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D146413" w14:textId="1620264F" w:rsidR="00B24B55" w:rsidRPr="00553AB0" w:rsidRDefault="00B24B55" w:rsidP="00B24B55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lang w:val="en-US"/>
        </w:rPr>
      </w:pPr>
      <w:r w:rsidRPr="00553AB0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>กลุ่มบริษั</w:t>
      </w:r>
      <w:r w:rsidRPr="00553AB0">
        <w:rPr>
          <w:rFonts w:asciiTheme="majorBidi" w:hAnsiTheme="majorBidi" w:hint="cs"/>
          <w:b w:val="0"/>
          <w:bCs w:val="0"/>
          <w:i w:val="0"/>
          <w:iCs w:val="0"/>
          <w:cs/>
          <w:lang w:val="en-US"/>
        </w:rPr>
        <w:t>ท</w:t>
      </w:r>
      <w:r w:rsidRPr="00553AB0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1AF582CB" w14:textId="77777777" w:rsidR="00BB0EBC" w:rsidRPr="00553AB0" w:rsidRDefault="00BB0EBC" w:rsidP="00BB0EB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6210EE" w14:textId="42804272" w:rsidR="00477BBC" w:rsidRPr="00553AB0" w:rsidRDefault="00DE6CA6" w:rsidP="00804FAA">
      <w:pPr>
        <w:pStyle w:val="ListParagraph"/>
        <w:ind w:left="540" w:firstLine="0"/>
        <w:rPr>
          <w:bCs w:val="0"/>
          <w:i w:val="0"/>
          <w:iCs w:val="0"/>
          <w:lang w:val="en-US"/>
        </w:rPr>
      </w:pPr>
      <w:r w:rsidRPr="00553AB0">
        <w:rPr>
          <w:rFonts w:asciiTheme="majorBidi" w:hAnsiTheme="majorBidi"/>
          <w:b w:val="0"/>
          <w:bCs w:val="0"/>
          <w:i w:val="0"/>
          <w:iCs w:val="0"/>
          <w:cs/>
        </w:rPr>
        <w:t>ตามมาตรฐานการรายงานทางการเงิน ฉบับที่</w:t>
      </w:r>
      <w:r w:rsidR="00BF1A71" w:rsidRPr="00553AB0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r w:rsidR="00012299" w:rsidRPr="00553AB0">
        <w:rPr>
          <w:rFonts w:asciiTheme="majorBidi" w:hAnsiTheme="majorBidi"/>
          <w:b w:val="0"/>
          <w:bCs w:val="0"/>
          <w:i w:val="0"/>
          <w:iCs w:val="0"/>
          <w:lang w:val="en-US"/>
        </w:rPr>
        <w:t>16</w:t>
      </w:r>
      <w:r w:rsidR="00A91979" w:rsidRPr="00553AB0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Pr="00553AB0">
        <w:rPr>
          <w:rFonts w:asciiTheme="majorBidi" w:hAnsiTheme="majorBidi" w:hint="cs"/>
          <w:b w:val="0"/>
          <w:bCs w:val="0"/>
          <w:cs/>
        </w:rPr>
        <w:t>สัญญาเช่า</w:t>
      </w:r>
      <w:r w:rsidRPr="00553AB0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Pr="00553AB0">
        <w:rPr>
          <w:rFonts w:asciiTheme="majorBidi" w:hAnsiTheme="majorBidi"/>
          <w:b w:val="0"/>
          <w:bCs w:val="0"/>
          <w:i w:val="0"/>
          <w:iCs w:val="0"/>
          <w:cs/>
        </w:rPr>
        <w:t xml:space="preserve">ค่าใช้จ่ายที่เกี่ยวข้องกับสัญญาเช่า </w:t>
      </w:r>
      <w:r w:rsidRPr="00553AB0">
        <w:rPr>
          <w:rFonts w:asciiTheme="majorBidi" w:hAnsiTheme="majorBidi" w:hint="cs"/>
          <w:b w:val="0"/>
          <w:bCs w:val="0"/>
          <w:i w:val="0"/>
          <w:iCs w:val="0"/>
          <w:cs/>
        </w:rPr>
        <w:t>มีดังนี้</w:t>
      </w:r>
      <w:bookmarkEnd w:id="1"/>
    </w:p>
    <w:p w14:paraId="4BFC9FE7" w14:textId="77777777" w:rsidR="00865ECA" w:rsidRPr="00553AB0" w:rsidRDefault="00865ECA" w:rsidP="00804FAA">
      <w:pPr>
        <w:pStyle w:val="ListParagraph"/>
        <w:ind w:left="540" w:firstLine="0"/>
        <w:rPr>
          <w:bCs w:val="0"/>
          <w:i w:val="0"/>
          <w:iCs w:val="0"/>
          <w:lang w:val="en-US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477BBC" w:rsidRPr="00553AB0" w14:paraId="4D37B1E2" w14:textId="77777777" w:rsidTr="001A7381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343040AB" w14:textId="77777777" w:rsidR="00477BBC" w:rsidRPr="00553AB0" w:rsidRDefault="00477BBC" w:rsidP="001A73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A2DC187" w14:textId="221BD25D" w:rsidR="00477BBC" w:rsidRPr="00553AB0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86636FB" w14:textId="77777777" w:rsidR="00477BBC" w:rsidRPr="00553AB0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457F3FA" w14:textId="42D5ED92" w:rsidR="00477BBC" w:rsidRPr="00553AB0" w:rsidRDefault="00477BBC" w:rsidP="001A738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3A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</w:t>
            </w:r>
            <w:r w:rsidRPr="00553AB0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ร</w:t>
            </w:r>
          </w:p>
        </w:tc>
      </w:tr>
      <w:tr w:rsidR="00477BBC" w:rsidRPr="00553AB0" w14:paraId="49E908BE" w14:textId="77777777" w:rsidTr="001A7381">
        <w:trPr>
          <w:cantSplit/>
          <w:tblHeader/>
        </w:trPr>
        <w:tc>
          <w:tcPr>
            <w:tcW w:w="4050" w:type="dxa"/>
          </w:tcPr>
          <w:p w14:paraId="6CB012CD" w14:textId="38D82139" w:rsidR="00477BBC" w:rsidRPr="00553AB0" w:rsidRDefault="00477BBC" w:rsidP="001A73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3AB0">
              <w:rPr>
                <w:rFonts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012299" w:rsidRPr="00553AB0">
              <w:rPr>
                <w:rFonts w:cs="Angsana New"/>
                <w:b/>
                <w:i/>
                <w:iCs/>
                <w:sz w:val="28"/>
                <w:szCs w:val="28"/>
                <w:lang w:bidi="th-TH"/>
              </w:rPr>
              <w:t>31</w:t>
            </w:r>
            <w:r w:rsidRPr="00553AB0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553AB0">
              <w:rPr>
                <w:rFonts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</w:tcPr>
          <w:p w14:paraId="39CE2B4C" w14:textId="1ECFCA44" w:rsidR="00477BBC" w:rsidRPr="00553AB0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553AB0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355FE0F2" w14:textId="77777777" w:rsidR="00477BBC" w:rsidRPr="00553AB0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A4571B1" w14:textId="276D256B" w:rsidR="00477BBC" w:rsidRPr="00553AB0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</w:tcPr>
          <w:p w14:paraId="15275B9C" w14:textId="77777777" w:rsidR="00477BBC" w:rsidRPr="00553AB0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F22E04" w14:textId="615508E0" w:rsidR="00477BBC" w:rsidRPr="00553AB0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0" w:type="dxa"/>
          </w:tcPr>
          <w:p w14:paraId="62DC07B9" w14:textId="77777777" w:rsidR="00477BBC" w:rsidRPr="00553AB0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212DDB" w14:textId="0B9B9E58" w:rsidR="00477BBC" w:rsidRPr="00553AB0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477BBC" w:rsidRPr="00553AB0" w14:paraId="7A862D59" w14:textId="77777777" w:rsidTr="001A7381">
        <w:trPr>
          <w:cantSplit/>
          <w:tblHeader/>
        </w:trPr>
        <w:tc>
          <w:tcPr>
            <w:tcW w:w="4050" w:type="dxa"/>
          </w:tcPr>
          <w:p w14:paraId="0C01473B" w14:textId="069F5F5F" w:rsidR="00477BBC" w:rsidRPr="00553AB0" w:rsidRDefault="00477BBC" w:rsidP="001A738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28164C9F" w14:textId="3E6FE5CF" w:rsidR="00477BBC" w:rsidRPr="00553AB0" w:rsidRDefault="00477BBC" w:rsidP="001A738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53AB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3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53AB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77BBC" w:rsidRPr="00553AB0" w14:paraId="4F2A8C53" w14:textId="77777777" w:rsidTr="001A7381">
        <w:trPr>
          <w:cantSplit/>
        </w:trPr>
        <w:tc>
          <w:tcPr>
            <w:tcW w:w="4050" w:type="dxa"/>
          </w:tcPr>
          <w:p w14:paraId="0886BB60" w14:textId="0C9ABB81" w:rsidR="00477BBC" w:rsidRPr="00553AB0" w:rsidRDefault="00477BBC" w:rsidP="00477BB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3AB0">
              <w:rPr>
                <w:rFonts w:hint="cs"/>
                <w:bCs/>
                <w:i/>
                <w:iCs/>
                <w:sz w:val="28"/>
                <w:szCs w:val="28"/>
                <w:cs/>
              </w:rPr>
              <w:t>จำนวนเงินที่รับรู้ในงบกำไรขาดทุน</w:t>
            </w:r>
          </w:p>
        </w:tc>
        <w:tc>
          <w:tcPr>
            <w:tcW w:w="1080" w:type="dxa"/>
          </w:tcPr>
          <w:p w14:paraId="33CF1815" w14:textId="77777777" w:rsidR="00477BBC" w:rsidRPr="00553AB0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DBBF0A" w14:textId="77777777" w:rsidR="00477BBC" w:rsidRPr="00553AB0" w:rsidRDefault="00477BBC" w:rsidP="00477BB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3C9B34" w14:textId="77777777" w:rsidR="00477BBC" w:rsidRPr="00553AB0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1AF90C" w14:textId="77777777" w:rsidR="00477BBC" w:rsidRPr="00553AB0" w:rsidRDefault="00477BBC" w:rsidP="00477BB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D1356C" w14:textId="77777777" w:rsidR="00477BBC" w:rsidRPr="00553AB0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FB5803" w14:textId="77777777" w:rsidR="00477BBC" w:rsidRPr="00553AB0" w:rsidRDefault="00477BBC" w:rsidP="00477BB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6C3499" w14:textId="77777777" w:rsidR="00477BBC" w:rsidRPr="00553AB0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BBC" w:rsidRPr="00553AB0" w14:paraId="085BFF52" w14:textId="77777777" w:rsidTr="001A7381">
        <w:trPr>
          <w:cantSplit/>
        </w:trPr>
        <w:tc>
          <w:tcPr>
            <w:tcW w:w="4050" w:type="dxa"/>
          </w:tcPr>
          <w:p w14:paraId="2E563594" w14:textId="2717E954" w:rsidR="00477BBC" w:rsidRPr="00553AB0" w:rsidRDefault="00477BBC" w:rsidP="00477BB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C52380C" w14:textId="08D12566" w:rsidR="00477BBC" w:rsidRPr="00553AB0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3CF090" w14:textId="77777777" w:rsidR="00477BBC" w:rsidRPr="00553AB0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E593BC" w14:textId="4144D5F6" w:rsidR="00477BBC" w:rsidRPr="00553AB0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6181D2" w14:textId="77777777" w:rsidR="00477BBC" w:rsidRPr="00553AB0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BE05C5" w14:textId="322B46B8" w:rsidR="00477BBC" w:rsidRPr="00553AB0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F01E0C" w14:textId="77777777" w:rsidR="00477BBC" w:rsidRPr="00553AB0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BD9723" w14:textId="5A66BB46" w:rsidR="00477BBC" w:rsidRPr="00553AB0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1796" w:rsidRPr="00553AB0" w14:paraId="1906F7A7" w14:textId="77777777" w:rsidTr="00851751">
        <w:trPr>
          <w:cantSplit/>
        </w:trPr>
        <w:tc>
          <w:tcPr>
            <w:tcW w:w="4050" w:type="dxa"/>
          </w:tcPr>
          <w:p w14:paraId="4C5EABF4" w14:textId="3CD2B742" w:rsidR="00CF1796" w:rsidRPr="00553AB0" w:rsidRDefault="00CF1796" w:rsidP="00CF1796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553AB0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6F78E33" w14:textId="7A9DE8C3" w:rsidR="00CF1796" w:rsidRPr="00553AB0" w:rsidRDefault="00CF1796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813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2171D35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C85C90" w14:textId="2EAE654C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CF1796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683</w:t>
            </w:r>
          </w:p>
        </w:tc>
        <w:tc>
          <w:tcPr>
            <w:tcW w:w="180" w:type="dxa"/>
            <w:vAlign w:val="bottom"/>
          </w:tcPr>
          <w:p w14:paraId="2093BFC7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31095C" w14:textId="7CAA81F4" w:rsidR="00CF1796" w:rsidRPr="00553AB0" w:rsidRDefault="00CF1796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 xml:space="preserve">     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3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047</w:t>
            </w:r>
            <w:r w:rsidRPr="00553AB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74106FA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B5AEFE" w14:textId="79254C6B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CF1796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267</w:t>
            </w:r>
          </w:p>
        </w:tc>
      </w:tr>
      <w:tr w:rsidR="00CF1796" w:rsidRPr="00553AB0" w14:paraId="6A05EA30" w14:textId="77777777" w:rsidTr="00851751">
        <w:trPr>
          <w:cantSplit/>
        </w:trPr>
        <w:tc>
          <w:tcPr>
            <w:tcW w:w="4050" w:type="dxa"/>
          </w:tcPr>
          <w:p w14:paraId="3B57900B" w14:textId="68BAA1A0" w:rsidR="00CF1796" w:rsidRPr="00553AB0" w:rsidRDefault="00CF1796" w:rsidP="00CF1796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553AB0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293DCFB0" w14:textId="7EF0C7E8" w:rsidR="00CF1796" w:rsidRPr="00553AB0" w:rsidRDefault="00CF1796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606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35556AC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EAE61E" w14:textId="51836021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CF1796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553</w:t>
            </w:r>
          </w:p>
        </w:tc>
        <w:tc>
          <w:tcPr>
            <w:tcW w:w="180" w:type="dxa"/>
            <w:vAlign w:val="bottom"/>
          </w:tcPr>
          <w:p w14:paraId="3D8ADA60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E867AD" w14:textId="4E02A8C0" w:rsidR="00CF1796" w:rsidRPr="00553AB0" w:rsidRDefault="00CF1796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 xml:space="preserve">   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11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804</w:t>
            </w:r>
            <w:r w:rsidRPr="00553AB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8DE004E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BEB3D5" w14:textId="1EAFE327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CF1796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074</w:t>
            </w:r>
          </w:p>
        </w:tc>
      </w:tr>
      <w:tr w:rsidR="00CF1796" w:rsidRPr="00553AB0" w14:paraId="6FD3DF07" w14:textId="77777777" w:rsidTr="00851751">
        <w:trPr>
          <w:cantSplit/>
        </w:trPr>
        <w:tc>
          <w:tcPr>
            <w:tcW w:w="4050" w:type="dxa"/>
          </w:tcPr>
          <w:p w14:paraId="7FF61E5B" w14:textId="5AD77261" w:rsidR="00CF1796" w:rsidRPr="00553AB0" w:rsidRDefault="00CF1796" w:rsidP="00CF1796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553AB0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080" w:type="dxa"/>
            <w:vAlign w:val="bottom"/>
          </w:tcPr>
          <w:p w14:paraId="1FF790FB" w14:textId="0C5E492D" w:rsidR="00CF1796" w:rsidRPr="00553AB0" w:rsidRDefault="00CF1796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527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781B3D7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DD23F5" w14:textId="1EAF3A27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527</w:t>
            </w:r>
          </w:p>
        </w:tc>
        <w:tc>
          <w:tcPr>
            <w:tcW w:w="180" w:type="dxa"/>
            <w:vAlign w:val="bottom"/>
          </w:tcPr>
          <w:p w14:paraId="4FB95AB9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DA5A8E" w14:textId="23753C73" w:rsidR="00CF1796" w:rsidRPr="00553AB0" w:rsidRDefault="00CF1796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17D0A9EB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355EB" w14:textId="37A4DE7A" w:rsidR="00CF1796" w:rsidRPr="00553AB0" w:rsidRDefault="00CF1796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-</w:t>
            </w:r>
          </w:p>
        </w:tc>
      </w:tr>
      <w:tr w:rsidR="00CF1796" w:rsidRPr="00553AB0" w14:paraId="79EA9CB3" w14:textId="77777777" w:rsidTr="00851751">
        <w:trPr>
          <w:cantSplit/>
        </w:trPr>
        <w:tc>
          <w:tcPr>
            <w:tcW w:w="4050" w:type="dxa"/>
          </w:tcPr>
          <w:p w14:paraId="2E1FF466" w14:textId="164BEBBA" w:rsidR="00CF1796" w:rsidRPr="00553AB0" w:rsidRDefault="00CF1796" w:rsidP="00CF1796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553AB0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  <w:vAlign w:val="bottom"/>
          </w:tcPr>
          <w:p w14:paraId="1AEFB36A" w14:textId="03818B1B" w:rsidR="00CF1796" w:rsidRPr="00553AB0" w:rsidRDefault="00CF1796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121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8C2B27C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463C1A" w14:textId="05AB6A65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="00CF1796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926</w:t>
            </w:r>
          </w:p>
        </w:tc>
        <w:tc>
          <w:tcPr>
            <w:tcW w:w="180" w:type="dxa"/>
            <w:vAlign w:val="bottom"/>
          </w:tcPr>
          <w:p w14:paraId="017C916F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E3F697" w14:textId="595EE508" w:rsidR="00CF1796" w:rsidRPr="00553AB0" w:rsidRDefault="00CF1796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 xml:space="preserve">     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1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653</w:t>
            </w:r>
            <w:r w:rsidRPr="00553AB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E77B93A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09B827" w14:textId="1507FC95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333</w:t>
            </w:r>
          </w:p>
        </w:tc>
      </w:tr>
      <w:tr w:rsidR="00CF1796" w:rsidRPr="00553AB0" w14:paraId="7B7DB5F5" w14:textId="77777777" w:rsidTr="00851751">
        <w:trPr>
          <w:cantSplit/>
        </w:trPr>
        <w:tc>
          <w:tcPr>
            <w:tcW w:w="4050" w:type="dxa"/>
          </w:tcPr>
          <w:p w14:paraId="388A703F" w14:textId="799EF50A" w:rsidR="00CF1796" w:rsidRPr="00553AB0" w:rsidRDefault="00CF1796" w:rsidP="00CF1796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553AB0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200E60C" w14:textId="6E3DC55A" w:rsidR="00CF1796" w:rsidRPr="00553AB0" w:rsidRDefault="00CF1796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572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78626EF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909118" w14:textId="2267D699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</w:t>
            </w:r>
            <w:r w:rsidR="00CF1796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553</w:t>
            </w:r>
          </w:p>
        </w:tc>
        <w:tc>
          <w:tcPr>
            <w:tcW w:w="180" w:type="dxa"/>
            <w:vAlign w:val="bottom"/>
          </w:tcPr>
          <w:p w14:paraId="651AF944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D9A4B5" w14:textId="373EC368" w:rsidR="00CF1796" w:rsidRPr="00553AB0" w:rsidRDefault="00CF1796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 xml:space="preserve">   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10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778</w:t>
            </w:r>
            <w:r w:rsidRPr="00553AB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6908905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E579C8" w14:textId="16AA6D99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CF1796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677</w:t>
            </w:r>
          </w:p>
        </w:tc>
      </w:tr>
      <w:tr w:rsidR="00CF1796" w:rsidRPr="00553AB0" w14:paraId="5AC83E71" w14:textId="77777777" w:rsidTr="00851751">
        <w:trPr>
          <w:cantSplit/>
        </w:trPr>
        <w:tc>
          <w:tcPr>
            <w:tcW w:w="4050" w:type="dxa"/>
          </w:tcPr>
          <w:p w14:paraId="20BA8313" w14:textId="622B82DB" w:rsidR="00CF1796" w:rsidRPr="00553AB0" w:rsidRDefault="00CF1796" w:rsidP="00CF1796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553AB0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2E43282D" w14:textId="1A11F59A" w:rsidR="00CF1796" w:rsidRPr="00553AB0" w:rsidRDefault="00CF1796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422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16909A2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A36A0A" w14:textId="3523211C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F1796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157</w:t>
            </w:r>
          </w:p>
        </w:tc>
        <w:tc>
          <w:tcPr>
            <w:tcW w:w="180" w:type="dxa"/>
            <w:vAlign w:val="bottom"/>
          </w:tcPr>
          <w:p w14:paraId="3927C179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360F81" w14:textId="1F17E863" w:rsidR="00CF1796" w:rsidRPr="00553AB0" w:rsidRDefault="00CF1796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 xml:space="preserve">     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4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651</w:t>
            </w:r>
            <w:r w:rsidRPr="00553AB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5FDABD1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B5569B" w14:textId="5C1AC282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282</w:t>
            </w:r>
          </w:p>
        </w:tc>
      </w:tr>
      <w:tr w:rsidR="00CF1796" w:rsidRPr="00553AB0" w14:paraId="39544067" w14:textId="77777777" w:rsidTr="00477BBC">
        <w:trPr>
          <w:cantSplit/>
          <w:trHeight w:val="253"/>
        </w:trPr>
        <w:tc>
          <w:tcPr>
            <w:tcW w:w="4050" w:type="dxa"/>
          </w:tcPr>
          <w:p w14:paraId="4F104F7D" w14:textId="366F1EBB" w:rsidR="00CF1796" w:rsidRPr="00553AB0" w:rsidRDefault="00CF1796" w:rsidP="00CF1796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FC65177" w14:textId="0B7F871D" w:rsidR="00CF1796" w:rsidRPr="00553AB0" w:rsidRDefault="00CF1796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36302104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14:paraId="6F6F67AC" w14:textId="64B4E9F0" w:rsidR="00CF1796" w:rsidRPr="00553AB0" w:rsidRDefault="00CF1796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FE92DCB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F8E8569" w14:textId="1EEC2785" w:rsidR="00CF1796" w:rsidRPr="00553AB0" w:rsidRDefault="00CF1796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29A0DD9F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1B62D363" w14:textId="4FFC58EC" w:rsidR="00CF1796" w:rsidRPr="00553AB0" w:rsidRDefault="00CF1796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F1796" w:rsidRPr="00553AB0" w14:paraId="07A2B56D" w14:textId="77777777" w:rsidTr="001A7381">
        <w:trPr>
          <w:cantSplit/>
        </w:trPr>
        <w:tc>
          <w:tcPr>
            <w:tcW w:w="4050" w:type="dxa"/>
          </w:tcPr>
          <w:p w14:paraId="7037752C" w14:textId="3A480013" w:rsidR="00CF1796" w:rsidRPr="00553AB0" w:rsidRDefault="00CF1796" w:rsidP="00CF179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A971D4F" w14:textId="2F59FC3C" w:rsidR="00CF1796" w:rsidRPr="00553AB0" w:rsidRDefault="00813321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17,322</w:t>
            </w:r>
          </w:p>
        </w:tc>
        <w:tc>
          <w:tcPr>
            <w:tcW w:w="180" w:type="dxa"/>
            <w:vAlign w:val="bottom"/>
          </w:tcPr>
          <w:p w14:paraId="324C3126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06434A" w14:textId="3D747B39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="00CF1796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607</w:t>
            </w:r>
          </w:p>
        </w:tc>
        <w:tc>
          <w:tcPr>
            <w:tcW w:w="180" w:type="dxa"/>
            <w:vAlign w:val="bottom"/>
          </w:tcPr>
          <w:p w14:paraId="7B504878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91496" w14:textId="0D566709" w:rsidR="00CF1796" w:rsidRPr="00553AB0" w:rsidRDefault="00813321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5,271</w:t>
            </w:r>
          </w:p>
        </w:tc>
        <w:tc>
          <w:tcPr>
            <w:tcW w:w="180" w:type="dxa"/>
            <w:vAlign w:val="bottom"/>
          </w:tcPr>
          <w:p w14:paraId="5B979508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D4C3D" w14:textId="45C0C92D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CF1796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689</w:t>
            </w:r>
          </w:p>
        </w:tc>
      </w:tr>
      <w:tr w:rsidR="00CF1796" w:rsidRPr="00553AB0" w14:paraId="17A57DE3" w14:textId="77777777" w:rsidTr="00851751">
        <w:trPr>
          <w:cantSplit/>
        </w:trPr>
        <w:tc>
          <w:tcPr>
            <w:tcW w:w="4050" w:type="dxa"/>
          </w:tcPr>
          <w:p w14:paraId="0816D458" w14:textId="77379DAF" w:rsidR="00CF1796" w:rsidRPr="00553AB0" w:rsidRDefault="00CF1796" w:rsidP="00CF179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080" w:type="dxa"/>
            <w:vAlign w:val="bottom"/>
          </w:tcPr>
          <w:p w14:paraId="6EDCDADB" w14:textId="6A88D32A" w:rsidR="00CF1796" w:rsidRPr="00553AB0" w:rsidRDefault="00813321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96,741</w:t>
            </w:r>
          </w:p>
        </w:tc>
        <w:tc>
          <w:tcPr>
            <w:tcW w:w="180" w:type="dxa"/>
            <w:vAlign w:val="bottom"/>
          </w:tcPr>
          <w:p w14:paraId="29C4E7D0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FDF1E7" w14:textId="5D7C98AA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</w:t>
            </w:r>
            <w:r w:rsidR="00CF1796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028</w:t>
            </w:r>
          </w:p>
        </w:tc>
        <w:tc>
          <w:tcPr>
            <w:tcW w:w="180" w:type="dxa"/>
            <w:vAlign w:val="bottom"/>
          </w:tcPr>
          <w:p w14:paraId="0635EE82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0B9E8F" w14:textId="4B63BEFA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  <w:r w:rsidR="0031023B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453</w:t>
            </w:r>
          </w:p>
        </w:tc>
        <w:tc>
          <w:tcPr>
            <w:tcW w:w="180" w:type="dxa"/>
            <w:vAlign w:val="bottom"/>
          </w:tcPr>
          <w:p w14:paraId="7ECEC0A8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C1F374" w14:textId="54CBD52F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="00CF1796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880</w:t>
            </w:r>
          </w:p>
        </w:tc>
      </w:tr>
      <w:tr w:rsidR="00CF1796" w:rsidRPr="00553AB0" w14:paraId="3FFBD847" w14:textId="77777777" w:rsidTr="00851751">
        <w:trPr>
          <w:cantSplit/>
        </w:trPr>
        <w:tc>
          <w:tcPr>
            <w:tcW w:w="4050" w:type="dxa"/>
          </w:tcPr>
          <w:p w14:paraId="42DB31A6" w14:textId="2BA9390A" w:rsidR="00CF1796" w:rsidRPr="00553AB0" w:rsidRDefault="00CF1796" w:rsidP="00CF179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6E0C9261" w14:textId="458D27A3" w:rsidR="00CF1796" w:rsidRPr="00553AB0" w:rsidRDefault="00813321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45,077</w:t>
            </w:r>
          </w:p>
        </w:tc>
        <w:tc>
          <w:tcPr>
            <w:tcW w:w="180" w:type="dxa"/>
            <w:vAlign w:val="bottom"/>
          </w:tcPr>
          <w:p w14:paraId="735894B6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4E0587" w14:textId="281226B0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="00CF1796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231</w:t>
            </w:r>
          </w:p>
        </w:tc>
        <w:tc>
          <w:tcPr>
            <w:tcW w:w="180" w:type="dxa"/>
            <w:vAlign w:val="bottom"/>
          </w:tcPr>
          <w:p w14:paraId="5436C5D0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4F9820" w14:textId="02B80A69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</w:t>
            </w:r>
            <w:r w:rsidR="0031023B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783</w:t>
            </w:r>
          </w:p>
        </w:tc>
        <w:tc>
          <w:tcPr>
            <w:tcW w:w="180" w:type="dxa"/>
            <w:vAlign w:val="bottom"/>
          </w:tcPr>
          <w:p w14:paraId="0C8BDC1E" w14:textId="77777777" w:rsidR="00CF1796" w:rsidRPr="00553AB0" w:rsidRDefault="00CF1796" w:rsidP="00CF179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88323A" w14:textId="5CBF72FB" w:rsidR="00CF1796" w:rsidRPr="00553AB0" w:rsidRDefault="00012299" w:rsidP="00CF17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="00CF1796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746</w:t>
            </w:r>
          </w:p>
        </w:tc>
      </w:tr>
    </w:tbl>
    <w:p w14:paraId="39F44921" w14:textId="77777777" w:rsidR="00C9487E" w:rsidRPr="00553AB0" w:rsidRDefault="00B24B55" w:rsidP="00B24B55">
      <w:pPr>
        <w:spacing w:line="240" w:lineRule="auto"/>
        <w:rPr>
          <w:sz w:val="30"/>
          <w:szCs w:val="30"/>
          <w:cs/>
        </w:rPr>
        <w:sectPr w:rsidR="00C9487E" w:rsidRPr="00553AB0" w:rsidSect="000D6C30">
          <w:headerReference w:type="default" r:id="rId17"/>
          <w:footerReference w:type="default" r:id="rId18"/>
          <w:pgSz w:w="11907" w:h="16840" w:code="9"/>
          <w:pgMar w:top="1151" w:right="1111" w:bottom="1151" w:left="1145" w:header="720" w:footer="720" w:gutter="0"/>
          <w:cols w:space="720"/>
          <w:docGrid w:linePitch="326"/>
        </w:sectPr>
      </w:pPr>
      <w:r w:rsidRPr="00553AB0">
        <w:rPr>
          <w:sz w:val="30"/>
          <w:szCs w:val="30"/>
          <w:cs/>
        </w:rPr>
        <w:br w:type="page"/>
      </w:r>
    </w:p>
    <w:p w14:paraId="62BE6AFC" w14:textId="18861229" w:rsidR="00092727" w:rsidRPr="00553AB0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lastRenderedPageBreak/>
        <w:t>สินทรัพย์ไม่มีตัวตน</w:t>
      </w:r>
      <w:r w:rsidR="00F37F0F" w:rsidRPr="00553AB0">
        <w:rPr>
          <w:rFonts w:asciiTheme="majorBidi" w:hAnsiTheme="majorBidi" w:cstheme="majorBidi" w:hint="cs"/>
          <w:i w:val="0"/>
          <w:iCs w:val="0"/>
          <w:cs/>
        </w:rPr>
        <w:t>อื่น</w:t>
      </w:r>
    </w:p>
    <w:p w14:paraId="3E1B3E55" w14:textId="77777777" w:rsidR="00092727" w:rsidRPr="00553AB0" w:rsidRDefault="00092727" w:rsidP="00092727">
      <w:pPr>
        <w:spacing w:line="240" w:lineRule="auto"/>
        <w:ind w:right="-43"/>
        <w:rPr>
          <w:b/>
          <w:bCs/>
          <w:sz w:val="14"/>
          <w:szCs w:val="14"/>
          <w:cs/>
          <w:lang w:val="th-TH"/>
        </w:rPr>
      </w:pPr>
    </w:p>
    <w:tbl>
      <w:tblPr>
        <w:tblW w:w="1419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83"/>
        <w:gridCol w:w="900"/>
        <w:gridCol w:w="1260"/>
        <w:gridCol w:w="236"/>
        <w:gridCol w:w="844"/>
        <w:gridCol w:w="242"/>
        <w:gridCol w:w="1468"/>
        <w:gridCol w:w="240"/>
        <w:gridCol w:w="1110"/>
        <w:gridCol w:w="236"/>
        <w:gridCol w:w="1204"/>
        <w:gridCol w:w="236"/>
        <w:gridCol w:w="1474"/>
        <w:gridCol w:w="237"/>
        <w:gridCol w:w="1023"/>
      </w:tblGrid>
      <w:tr w:rsidR="00C9487E" w:rsidRPr="00553AB0" w14:paraId="1FA0888B" w14:textId="330D827E" w:rsidTr="00C9487E">
        <w:trPr>
          <w:trHeight w:val="70"/>
          <w:tblHeader/>
        </w:trPr>
        <w:tc>
          <w:tcPr>
            <w:tcW w:w="3483" w:type="dxa"/>
          </w:tcPr>
          <w:p w14:paraId="640A13C1" w14:textId="77777777" w:rsidR="00C9487E" w:rsidRPr="00553AB0" w:rsidRDefault="00C9487E" w:rsidP="00AD590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A4C839" w14:textId="77777777" w:rsidR="00C9487E" w:rsidRPr="00553AB0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6E80F51" w14:textId="163EA05A" w:rsidR="00C9487E" w:rsidRPr="00553AB0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C9951B6" w14:textId="77777777" w:rsidR="00C9487E" w:rsidRPr="00553AB0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4" w:type="dxa"/>
            <w:gridSpan w:val="5"/>
          </w:tcPr>
          <w:p w14:paraId="2853F7B6" w14:textId="242D2064" w:rsidR="00C9487E" w:rsidRPr="00553AB0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487E" w:rsidRPr="00553AB0" w14:paraId="5B1EF365" w14:textId="3852D616" w:rsidTr="00DC63B9">
        <w:trPr>
          <w:trHeight w:val="70"/>
          <w:tblHeader/>
        </w:trPr>
        <w:tc>
          <w:tcPr>
            <w:tcW w:w="3483" w:type="dxa"/>
          </w:tcPr>
          <w:p w14:paraId="1D0658CC" w14:textId="77777777" w:rsidR="00C9487E" w:rsidRPr="00553AB0" w:rsidRDefault="00C9487E" w:rsidP="00C9487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EDD0DE2" w14:textId="77777777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E07722E" w14:textId="71C287B5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ต์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แวร์</w:t>
            </w:r>
          </w:p>
        </w:tc>
        <w:tc>
          <w:tcPr>
            <w:tcW w:w="236" w:type="dxa"/>
          </w:tcPr>
          <w:p w14:paraId="6A6B2584" w14:textId="77777777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030D401D" w14:textId="08B387BD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6A3E064E" w14:textId="77777777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7EB4561A" w14:textId="404E976A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40" w:type="dxa"/>
          </w:tcPr>
          <w:p w14:paraId="67582C56" w14:textId="77777777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3CA9DA0D" w14:textId="77777777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864DEA" w14:textId="77777777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02D8055" w14:textId="586AE310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ต์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แวร์</w:t>
            </w:r>
          </w:p>
        </w:tc>
        <w:tc>
          <w:tcPr>
            <w:tcW w:w="236" w:type="dxa"/>
          </w:tcPr>
          <w:p w14:paraId="32CAC85C" w14:textId="77FAEB9B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2342357" w14:textId="1AFA7AFB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37" w:type="dxa"/>
          </w:tcPr>
          <w:p w14:paraId="76F90D60" w14:textId="69796C14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5CEBE315" w14:textId="7A1E4990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87E" w:rsidRPr="00553AB0" w14:paraId="0A76A0AD" w14:textId="60737558" w:rsidTr="00DC63B9">
        <w:trPr>
          <w:trHeight w:val="70"/>
          <w:tblHeader/>
        </w:trPr>
        <w:tc>
          <w:tcPr>
            <w:tcW w:w="3483" w:type="dxa"/>
          </w:tcPr>
          <w:p w14:paraId="4D6C5F41" w14:textId="77777777" w:rsidR="00C9487E" w:rsidRPr="00553AB0" w:rsidRDefault="00C9487E" w:rsidP="00C9487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D478A88" w14:textId="035224D5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E5A6F68" w14:textId="116A7CEF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12795A9E" w14:textId="77777777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66435A09" w14:textId="7171276D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  <w:r w:rsidR="00D0427B"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ๆ</w:t>
            </w:r>
          </w:p>
        </w:tc>
        <w:tc>
          <w:tcPr>
            <w:tcW w:w="242" w:type="dxa"/>
          </w:tcPr>
          <w:p w14:paraId="47ED98C2" w14:textId="77777777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1E70CD0A" w14:textId="6884C104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40" w:type="dxa"/>
          </w:tcPr>
          <w:p w14:paraId="6876AD9B" w14:textId="77777777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2BEEFD42" w14:textId="77777777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7158813" w14:textId="77777777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vAlign w:val="bottom"/>
          </w:tcPr>
          <w:p w14:paraId="6F4CB069" w14:textId="1795C5CA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36B57C6F" w14:textId="1CA133CB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12B5A54D" w14:textId="164CBE16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37" w:type="dxa"/>
          </w:tcPr>
          <w:p w14:paraId="7C2FE72B" w14:textId="553CA5E8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48698D35" w14:textId="52BE12F9" w:rsidR="00C9487E" w:rsidRPr="00553AB0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487E" w:rsidRPr="00553AB0" w14:paraId="0B98654E" w14:textId="145AF4BC" w:rsidTr="00C9487E">
        <w:trPr>
          <w:trHeight w:val="70"/>
          <w:tblHeader/>
        </w:trPr>
        <w:tc>
          <w:tcPr>
            <w:tcW w:w="3483" w:type="dxa"/>
          </w:tcPr>
          <w:p w14:paraId="6223C34F" w14:textId="77777777" w:rsidR="00C9487E" w:rsidRPr="00553AB0" w:rsidRDefault="00C9487E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1088764" w14:textId="77777777" w:rsidR="00C9487E" w:rsidRPr="00553AB0" w:rsidRDefault="00C9487E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006B98E8" w14:textId="61DD2CDD" w:rsidR="00C9487E" w:rsidRPr="00553AB0" w:rsidRDefault="00C9487E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9487E" w:rsidRPr="00553AB0" w14:paraId="32B90CE5" w14:textId="3AD5B022" w:rsidTr="00DC63B9">
        <w:trPr>
          <w:trHeight w:val="280"/>
        </w:trPr>
        <w:tc>
          <w:tcPr>
            <w:tcW w:w="3483" w:type="dxa"/>
          </w:tcPr>
          <w:p w14:paraId="236B9A12" w14:textId="77777777" w:rsidR="00C9487E" w:rsidRPr="00553AB0" w:rsidRDefault="00C9487E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0" w:type="dxa"/>
          </w:tcPr>
          <w:p w14:paraId="5C8F5126" w14:textId="77777777" w:rsidR="00C9487E" w:rsidRPr="00553AB0" w:rsidRDefault="00C9487E" w:rsidP="00BD03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DBAA6" w14:textId="7ED2157D" w:rsidR="00C9487E" w:rsidRPr="00553AB0" w:rsidRDefault="00C9487E" w:rsidP="00BD03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6F4EAE" w14:textId="77777777" w:rsidR="00C9487E" w:rsidRPr="00553AB0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57954D2A" w14:textId="78819CF5" w:rsidR="00C9487E" w:rsidRPr="00553AB0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1234653E" w14:textId="77777777" w:rsidR="00C9487E" w:rsidRPr="00553AB0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80E391D" w14:textId="3D0C0BFB" w:rsidR="00C9487E" w:rsidRPr="00553AB0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4B1D9F6" w14:textId="77777777" w:rsidR="00C9487E" w:rsidRPr="00553AB0" w:rsidRDefault="00C9487E" w:rsidP="00BD03E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60396B2" w14:textId="77777777" w:rsidR="00C9487E" w:rsidRPr="00553AB0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22489A" w14:textId="77777777" w:rsidR="00C9487E" w:rsidRPr="00553AB0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26B1011" w14:textId="77777777" w:rsidR="00C9487E" w:rsidRPr="00553AB0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5FD5F0" w14:textId="52145E1B" w:rsidR="00C9487E" w:rsidRPr="00553AB0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87CA53A" w14:textId="62557469" w:rsidR="00C9487E" w:rsidRPr="00553AB0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C5B4765" w14:textId="4652FB39" w:rsidR="00C9487E" w:rsidRPr="00553AB0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32D2D681" w14:textId="05A454F1" w:rsidR="00C9487E" w:rsidRPr="00553AB0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63A1" w:rsidRPr="00553AB0" w14:paraId="1548C2F3" w14:textId="5D7BE31C" w:rsidTr="00DC63B9">
        <w:trPr>
          <w:trHeight w:val="306"/>
        </w:trPr>
        <w:tc>
          <w:tcPr>
            <w:tcW w:w="3483" w:type="dxa"/>
          </w:tcPr>
          <w:p w14:paraId="00308C0E" w14:textId="0671F4B2" w:rsidR="002E63A1" w:rsidRPr="00553AB0" w:rsidRDefault="002E63A1" w:rsidP="002E63A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1BD7A39E" w14:textId="77777777" w:rsidR="002E63A1" w:rsidRPr="00553AB0" w:rsidRDefault="002E63A1" w:rsidP="002E63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187091F" w14:textId="6D967AAA" w:rsidR="002E63A1" w:rsidRPr="00553AB0" w:rsidRDefault="00012299" w:rsidP="002E63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468</w:t>
            </w:r>
            <w:r w:rsidR="002E63A1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863</w:t>
            </w:r>
          </w:p>
        </w:tc>
        <w:tc>
          <w:tcPr>
            <w:tcW w:w="236" w:type="dxa"/>
          </w:tcPr>
          <w:p w14:paraId="46B81C51" w14:textId="77777777" w:rsidR="002E63A1" w:rsidRPr="00553AB0" w:rsidRDefault="002E63A1" w:rsidP="002E63A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3CB1B2EE" w14:textId="2D9DE47F" w:rsidR="002E63A1" w:rsidRPr="00553AB0" w:rsidRDefault="00012299" w:rsidP="002E63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858</w:t>
            </w:r>
          </w:p>
        </w:tc>
        <w:tc>
          <w:tcPr>
            <w:tcW w:w="242" w:type="dxa"/>
          </w:tcPr>
          <w:p w14:paraId="0B04FE14" w14:textId="77777777" w:rsidR="002E63A1" w:rsidRPr="00553AB0" w:rsidRDefault="002E63A1" w:rsidP="002E63A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475C527" w14:textId="2DA47E93" w:rsidR="002E63A1" w:rsidRPr="00553AB0" w:rsidRDefault="00012299" w:rsidP="002E63A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</w:t>
            </w:r>
            <w:r w:rsidR="002E63A1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117</w:t>
            </w:r>
          </w:p>
        </w:tc>
        <w:tc>
          <w:tcPr>
            <w:tcW w:w="240" w:type="dxa"/>
          </w:tcPr>
          <w:p w14:paraId="5519294E" w14:textId="77777777" w:rsidR="002E63A1" w:rsidRPr="00553AB0" w:rsidRDefault="002E63A1" w:rsidP="002E63A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415281C2" w14:textId="0E4E6BB4" w:rsidR="002E63A1" w:rsidRPr="00553AB0" w:rsidRDefault="00012299" w:rsidP="002E63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507</w:t>
            </w:r>
            <w:r w:rsidR="002E63A1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838</w:t>
            </w:r>
          </w:p>
        </w:tc>
        <w:tc>
          <w:tcPr>
            <w:tcW w:w="236" w:type="dxa"/>
          </w:tcPr>
          <w:p w14:paraId="3FED3BE5" w14:textId="77777777" w:rsidR="002E63A1" w:rsidRPr="00553AB0" w:rsidRDefault="002E63A1" w:rsidP="002E63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C8EA7D6" w14:textId="2A8AA79F" w:rsidR="002E63A1" w:rsidRPr="00553AB0" w:rsidRDefault="00012299" w:rsidP="002E63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406</w:t>
            </w:r>
            <w:r w:rsidR="002E63A1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944</w:t>
            </w:r>
          </w:p>
        </w:tc>
        <w:tc>
          <w:tcPr>
            <w:tcW w:w="236" w:type="dxa"/>
          </w:tcPr>
          <w:p w14:paraId="03E8E8F4" w14:textId="10544959" w:rsidR="002E63A1" w:rsidRPr="00553AB0" w:rsidRDefault="002E63A1" w:rsidP="002E63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2F06024" w14:textId="52FB2672" w:rsidR="002E63A1" w:rsidRPr="00553AB0" w:rsidRDefault="00012299" w:rsidP="002E63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</w:t>
            </w:r>
            <w:r w:rsidR="002E63A1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117</w:t>
            </w:r>
          </w:p>
        </w:tc>
        <w:tc>
          <w:tcPr>
            <w:tcW w:w="237" w:type="dxa"/>
          </w:tcPr>
          <w:p w14:paraId="247A3245" w14:textId="60DB9502" w:rsidR="002E63A1" w:rsidRPr="00553AB0" w:rsidRDefault="002E63A1" w:rsidP="002E63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4C4979D" w14:textId="69A50371" w:rsidR="002E63A1" w:rsidRPr="00553AB0" w:rsidRDefault="00012299" w:rsidP="002E63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445</w:t>
            </w:r>
            <w:r w:rsidR="002E63A1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061</w:t>
            </w:r>
          </w:p>
        </w:tc>
      </w:tr>
      <w:tr w:rsidR="002E63A1" w:rsidRPr="00553AB0" w14:paraId="3EEC60FF" w14:textId="34F95833" w:rsidTr="00DC63B9">
        <w:trPr>
          <w:trHeight w:val="323"/>
        </w:trPr>
        <w:tc>
          <w:tcPr>
            <w:tcW w:w="3483" w:type="dxa"/>
          </w:tcPr>
          <w:p w14:paraId="236BA518" w14:textId="77777777" w:rsidR="002E63A1" w:rsidRPr="00553AB0" w:rsidRDefault="002E63A1" w:rsidP="002E63A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A3A0A54" w14:textId="77777777" w:rsidR="002E63A1" w:rsidRPr="00553AB0" w:rsidRDefault="002E63A1" w:rsidP="002E63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1B279D0" w14:textId="46B17917" w:rsidR="002E63A1" w:rsidRPr="00553AB0" w:rsidRDefault="00012299" w:rsidP="002E63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="002E63A1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298</w:t>
            </w:r>
          </w:p>
        </w:tc>
        <w:tc>
          <w:tcPr>
            <w:tcW w:w="236" w:type="dxa"/>
          </w:tcPr>
          <w:p w14:paraId="7F746D10" w14:textId="77777777" w:rsidR="002E63A1" w:rsidRPr="00553AB0" w:rsidRDefault="002E63A1" w:rsidP="002E63A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56952241" w14:textId="36BBACF9" w:rsidR="002E63A1" w:rsidRPr="00553AB0" w:rsidRDefault="002E63A1" w:rsidP="002E63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FAB80D0" w14:textId="77777777" w:rsidR="002E63A1" w:rsidRPr="00553AB0" w:rsidRDefault="002E63A1" w:rsidP="002E63A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16F81DEC" w14:textId="2C9419AE" w:rsidR="002E63A1" w:rsidRPr="00553AB0" w:rsidRDefault="00012299" w:rsidP="002E63A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</w:t>
            </w:r>
            <w:r w:rsidR="002E63A1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186</w:t>
            </w:r>
          </w:p>
        </w:tc>
        <w:tc>
          <w:tcPr>
            <w:tcW w:w="240" w:type="dxa"/>
          </w:tcPr>
          <w:p w14:paraId="47A0A141" w14:textId="77777777" w:rsidR="002E63A1" w:rsidRPr="00553AB0" w:rsidRDefault="002E63A1" w:rsidP="002E63A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78570F21" w14:textId="3DB2F7AC" w:rsidR="002E63A1" w:rsidRPr="00553AB0" w:rsidRDefault="00012299" w:rsidP="002E63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</w:t>
            </w:r>
            <w:r w:rsidR="002E63A1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484</w:t>
            </w:r>
          </w:p>
        </w:tc>
        <w:tc>
          <w:tcPr>
            <w:tcW w:w="236" w:type="dxa"/>
          </w:tcPr>
          <w:p w14:paraId="557C210D" w14:textId="77777777" w:rsidR="002E63A1" w:rsidRPr="00553AB0" w:rsidRDefault="002E63A1" w:rsidP="002E63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880A7E1" w14:textId="75B4FB58" w:rsidR="002E63A1" w:rsidRPr="00553AB0" w:rsidRDefault="00012299" w:rsidP="002E63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2E63A1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642</w:t>
            </w:r>
          </w:p>
        </w:tc>
        <w:tc>
          <w:tcPr>
            <w:tcW w:w="236" w:type="dxa"/>
          </w:tcPr>
          <w:p w14:paraId="6B295611" w14:textId="57C981AD" w:rsidR="002E63A1" w:rsidRPr="00553AB0" w:rsidRDefault="002E63A1" w:rsidP="002E63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DB976DB" w14:textId="52DA98E7" w:rsidR="002E63A1" w:rsidRPr="00553AB0" w:rsidRDefault="00012299" w:rsidP="002E63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</w:t>
            </w:r>
            <w:r w:rsidR="002E63A1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253</w:t>
            </w:r>
          </w:p>
        </w:tc>
        <w:tc>
          <w:tcPr>
            <w:tcW w:w="237" w:type="dxa"/>
          </w:tcPr>
          <w:p w14:paraId="0C216D42" w14:textId="3AA52CEE" w:rsidR="002E63A1" w:rsidRPr="00553AB0" w:rsidRDefault="002E63A1" w:rsidP="002E63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5CB9613C" w14:textId="2B453DB5" w:rsidR="002E63A1" w:rsidRPr="00553AB0" w:rsidRDefault="00012299" w:rsidP="002E63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</w:t>
            </w:r>
            <w:r w:rsidR="002E63A1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895</w:t>
            </w:r>
          </w:p>
        </w:tc>
      </w:tr>
      <w:tr w:rsidR="002E63A1" w:rsidRPr="00553AB0" w14:paraId="6934FD48" w14:textId="5FAFA241" w:rsidTr="00DC63B9">
        <w:trPr>
          <w:trHeight w:val="306"/>
        </w:trPr>
        <w:tc>
          <w:tcPr>
            <w:tcW w:w="3483" w:type="dxa"/>
          </w:tcPr>
          <w:p w14:paraId="0D51E1CB" w14:textId="77777777" w:rsidR="002E63A1" w:rsidRPr="00553AB0" w:rsidRDefault="002E63A1" w:rsidP="002E63A1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0B40600B" w14:textId="77777777" w:rsidR="002E63A1" w:rsidRPr="00553AB0" w:rsidRDefault="002E63A1" w:rsidP="002E63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115D3FA" w14:textId="24A326C9" w:rsidR="002E63A1" w:rsidRPr="00553AB0" w:rsidRDefault="00012299" w:rsidP="002E63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2E63A1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145</w:t>
            </w:r>
          </w:p>
        </w:tc>
        <w:tc>
          <w:tcPr>
            <w:tcW w:w="236" w:type="dxa"/>
          </w:tcPr>
          <w:p w14:paraId="11086116" w14:textId="77777777" w:rsidR="002E63A1" w:rsidRPr="00553AB0" w:rsidRDefault="002E63A1" w:rsidP="002E63A1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11C933C" w14:textId="20CE0704" w:rsidR="002E63A1" w:rsidRPr="00553AB0" w:rsidRDefault="002E63A1" w:rsidP="002E63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7D199C6F" w14:textId="77777777" w:rsidR="002E63A1" w:rsidRPr="00553AB0" w:rsidRDefault="002E63A1" w:rsidP="002E63A1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D71F44A" w14:textId="67514AAD" w:rsidR="002E63A1" w:rsidRPr="00553AB0" w:rsidRDefault="002E63A1" w:rsidP="002E63A1">
            <w:pPr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77B59CE3" w14:textId="77777777" w:rsidR="002E63A1" w:rsidRPr="00553AB0" w:rsidRDefault="002E63A1" w:rsidP="002E63A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0D50A0C9" w14:textId="6525CAFD" w:rsidR="002E63A1" w:rsidRPr="00553AB0" w:rsidRDefault="002E63A1" w:rsidP="002E63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D042FE" w14:textId="77777777" w:rsidR="002E63A1" w:rsidRPr="00553AB0" w:rsidRDefault="002E63A1" w:rsidP="002E63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464DE0C" w14:textId="21337B7A" w:rsidR="002E63A1" w:rsidRPr="00553AB0" w:rsidRDefault="00012299" w:rsidP="002E63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  <w:r w:rsidR="002E63A1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887</w:t>
            </w:r>
          </w:p>
        </w:tc>
        <w:tc>
          <w:tcPr>
            <w:tcW w:w="236" w:type="dxa"/>
          </w:tcPr>
          <w:p w14:paraId="6C689863" w14:textId="43537965" w:rsidR="002E63A1" w:rsidRPr="00553AB0" w:rsidRDefault="002E63A1" w:rsidP="002E63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C5DE7EF" w14:textId="761ECAB9" w:rsidR="002E63A1" w:rsidRPr="00553AB0" w:rsidRDefault="002E63A1" w:rsidP="002E63A1">
            <w:pPr>
              <w:tabs>
                <w:tab w:val="left" w:pos="414"/>
              </w:tabs>
              <w:spacing w:line="240" w:lineRule="auto"/>
              <w:ind w:left="-106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887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5CE916D3" w14:textId="22F06BA2" w:rsidR="002E63A1" w:rsidRPr="00553AB0" w:rsidRDefault="002E63A1" w:rsidP="002E63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6FF08561" w14:textId="31DCEDF5" w:rsidR="002E63A1" w:rsidRPr="00553AB0" w:rsidRDefault="002E63A1" w:rsidP="002E63A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63A1" w:rsidRPr="00553AB0" w14:paraId="6E5EE14C" w14:textId="3E6968E1" w:rsidTr="00DC63B9">
        <w:trPr>
          <w:trHeight w:val="323"/>
        </w:trPr>
        <w:tc>
          <w:tcPr>
            <w:tcW w:w="3483" w:type="dxa"/>
          </w:tcPr>
          <w:p w14:paraId="65D2421F" w14:textId="06BFDC9B" w:rsidR="002E63A1" w:rsidRPr="00553AB0" w:rsidRDefault="002E63A1" w:rsidP="002E63A1">
            <w:pPr>
              <w:spacing w:line="300" w:lineRule="exact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26A31BB4" w14:textId="77777777" w:rsidR="002E63A1" w:rsidRPr="00553AB0" w:rsidRDefault="002E63A1" w:rsidP="002E63A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D894FB" w14:textId="14803DCF" w:rsidR="002E63A1" w:rsidRPr="00553AB0" w:rsidRDefault="002E63A1" w:rsidP="002E63A1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C7DAABC" w14:textId="77777777" w:rsidR="002E63A1" w:rsidRPr="00553AB0" w:rsidRDefault="002E63A1" w:rsidP="002E63A1">
            <w:pPr>
              <w:spacing w:line="300" w:lineRule="exact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9792CF0" w14:textId="09AAA106" w:rsidR="002E63A1" w:rsidRPr="00553AB0" w:rsidRDefault="002E63A1" w:rsidP="002E63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6A279ABC" w14:textId="77777777" w:rsidR="002E63A1" w:rsidRPr="00553AB0" w:rsidRDefault="002E63A1" w:rsidP="002E63A1">
            <w:pPr>
              <w:spacing w:line="300" w:lineRule="exact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43D83A80" w14:textId="25485E2F" w:rsidR="002E63A1" w:rsidRPr="00553AB0" w:rsidRDefault="002E63A1" w:rsidP="00402FD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94907C1" w14:textId="77777777" w:rsidR="002E63A1" w:rsidRPr="00553AB0" w:rsidRDefault="002E63A1" w:rsidP="002E63A1">
            <w:pPr>
              <w:spacing w:line="300" w:lineRule="exact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61BB6D59" w14:textId="3F7362A2" w:rsidR="002E63A1" w:rsidRPr="00553AB0" w:rsidRDefault="002E63A1" w:rsidP="002E63A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3CD9812" w14:textId="77777777" w:rsidR="002E63A1" w:rsidRPr="00553AB0" w:rsidRDefault="002E63A1" w:rsidP="002E63A1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C529CDC" w14:textId="77777777" w:rsidR="002E63A1" w:rsidRPr="00553AB0" w:rsidRDefault="002E63A1" w:rsidP="00402FD1">
            <w:pPr>
              <w:tabs>
                <w:tab w:val="left" w:pos="414"/>
              </w:tabs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1D4E93" w14:textId="085891D8" w:rsidR="002E63A1" w:rsidRPr="00553AB0" w:rsidRDefault="002E63A1" w:rsidP="00402FD1">
            <w:pPr>
              <w:tabs>
                <w:tab w:val="left" w:pos="414"/>
              </w:tabs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A14A34" w14:textId="12747E48" w:rsidR="002E63A1" w:rsidRPr="00553AB0" w:rsidRDefault="002E63A1" w:rsidP="002E63A1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D5EFC8C" w14:textId="77777777" w:rsidR="002E63A1" w:rsidRPr="00553AB0" w:rsidRDefault="002E63A1" w:rsidP="002E63A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ADFF20" w14:textId="500B68A4" w:rsidR="002E63A1" w:rsidRPr="00553AB0" w:rsidRDefault="002E63A1" w:rsidP="00402FD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DE36563" w14:textId="292C11A7" w:rsidR="002E63A1" w:rsidRPr="00553AB0" w:rsidRDefault="002E63A1" w:rsidP="002E63A1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62DC78D3" w14:textId="77777777" w:rsidR="002E63A1" w:rsidRPr="00553AB0" w:rsidRDefault="002E63A1" w:rsidP="002E63A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E9426C" w14:textId="3F142C97" w:rsidR="002E63A1" w:rsidRPr="00553AB0" w:rsidRDefault="002E63A1" w:rsidP="002E63A1">
            <w:pPr>
              <w:spacing w:line="300" w:lineRule="exact"/>
              <w:ind w:left="-108" w:right="-3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-</w:t>
            </w:r>
          </w:p>
        </w:tc>
      </w:tr>
      <w:tr w:rsidR="002E63A1" w:rsidRPr="00553AB0" w14:paraId="4633E03E" w14:textId="4BA61C66" w:rsidTr="00DC63B9">
        <w:trPr>
          <w:trHeight w:val="310"/>
        </w:trPr>
        <w:tc>
          <w:tcPr>
            <w:tcW w:w="3483" w:type="dxa"/>
          </w:tcPr>
          <w:p w14:paraId="48F60503" w14:textId="68288E4F" w:rsidR="002E63A1" w:rsidRPr="00553AB0" w:rsidRDefault="002E63A1" w:rsidP="002E63A1">
            <w:pPr>
              <w:spacing w:line="240" w:lineRule="auto"/>
              <w:ind w:left="176" w:right="-43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44A2A85A" w14:textId="340D7E02" w:rsidR="002E63A1" w:rsidRPr="00553AB0" w:rsidRDefault="002E63A1" w:rsidP="002E63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60AA9E" w14:textId="4F00A1E3" w:rsidR="002E63A1" w:rsidRPr="00553AB0" w:rsidRDefault="00012299" w:rsidP="002E63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535</w:t>
            </w:r>
            <w:r w:rsidR="002E63A1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706</w:t>
            </w:r>
          </w:p>
        </w:tc>
        <w:tc>
          <w:tcPr>
            <w:tcW w:w="236" w:type="dxa"/>
          </w:tcPr>
          <w:p w14:paraId="6E03761D" w14:textId="77777777" w:rsidR="002E63A1" w:rsidRPr="00553AB0" w:rsidRDefault="002E63A1" w:rsidP="002E63A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6AE3D59" w14:textId="13355080" w:rsidR="002E63A1" w:rsidRPr="00553AB0" w:rsidRDefault="00012299" w:rsidP="002E63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858</w:t>
            </w:r>
          </w:p>
        </w:tc>
        <w:tc>
          <w:tcPr>
            <w:tcW w:w="242" w:type="dxa"/>
          </w:tcPr>
          <w:p w14:paraId="0D4DB561" w14:textId="77777777" w:rsidR="002E63A1" w:rsidRPr="00553AB0" w:rsidRDefault="002E63A1" w:rsidP="002E63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5A7E1F47" w14:textId="517ABC9B" w:rsidR="002E63A1" w:rsidRPr="00553AB0" w:rsidRDefault="00012299" w:rsidP="002E63A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  <w:r w:rsidR="002E63A1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158</w:t>
            </w:r>
          </w:p>
        </w:tc>
        <w:tc>
          <w:tcPr>
            <w:tcW w:w="240" w:type="dxa"/>
          </w:tcPr>
          <w:p w14:paraId="3382C341" w14:textId="77777777" w:rsidR="002E63A1" w:rsidRPr="00553AB0" w:rsidRDefault="002E63A1" w:rsidP="002E63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A8973FF" w14:textId="106F5073" w:rsidR="002E63A1" w:rsidRPr="00553AB0" w:rsidRDefault="00012299" w:rsidP="002E63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541</w:t>
            </w:r>
            <w:r w:rsidR="002E63A1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722</w:t>
            </w:r>
          </w:p>
        </w:tc>
        <w:tc>
          <w:tcPr>
            <w:tcW w:w="236" w:type="dxa"/>
          </w:tcPr>
          <w:p w14:paraId="614F33CE" w14:textId="77777777" w:rsidR="002E63A1" w:rsidRPr="00553AB0" w:rsidRDefault="002E63A1" w:rsidP="002E63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5C3A51A" w14:textId="2AD7FE72" w:rsidR="002E63A1" w:rsidRPr="00553AB0" w:rsidRDefault="00012299" w:rsidP="002E63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462</w:t>
            </w:r>
            <w:r w:rsidR="002E63A1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473</w:t>
            </w:r>
          </w:p>
        </w:tc>
        <w:tc>
          <w:tcPr>
            <w:tcW w:w="236" w:type="dxa"/>
          </w:tcPr>
          <w:p w14:paraId="75D8F88F" w14:textId="715C1CA4" w:rsidR="002E63A1" w:rsidRPr="00553AB0" w:rsidRDefault="002E63A1" w:rsidP="002E63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1A4B6F0" w14:textId="2BB9EA34" w:rsidR="002E63A1" w:rsidRPr="00553AB0" w:rsidRDefault="00012299" w:rsidP="002E63A1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483</w:t>
            </w:r>
          </w:p>
        </w:tc>
        <w:tc>
          <w:tcPr>
            <w:tcW w:w="237" w:type="dxa"/>
          </w:tcPr>
          <w:p w14:paraId="76AB3559" w14:textId="20211EBB" w:rsidR="002E63A1" w:rsidRPr="00553AB0" w:rsidRDefault="002E63A1" w:rsidP="002E63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3E9C55F0" w14:textId="7EAF394C" w:rsidR="002E63A1" w:rsidRPr="00553AB0" w:rsidRDefault="00012299" w:rsidP="002E63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462</w:t>
            </w:r>
            <w:r w:rsidR="002E63A1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956</w:t>
            </w:r>
          </w:p>
        </w:tc>
      </w:tr>
      <w:tr w:rsidR="00C9487E" w:rsidRPr="00553AB0" w14:paraId="1A2428F7" w14:textId="0E99ACB6" w:rsidTr="00DC63B9">
        <w:trPr>
          <w:trHeight w:val="323"/>
        </w:trPr>
        <w:tc>
          <w:tcPr>
            <w:tcW w:w="3483" w:type="dxa"/>
          </w:tcPr>
          <w:p w14:paraId="4F2E85DC" w14:textId="77777777" w:rsidR="00C9487E" w:rsidRPr="00553AB0" w:rsidRDefault="00C9487E" w:rsidP="009B41A6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DC7445B" w14:textId="77777777" w:rsidR="00C9487E" w:rsidRPr="00553AB0" w:rsidRDefault="00C9487E" w:rsidP="009B41A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409D00" w14:textId="6CC49C58" w:rsidR="00C9487E" w:rsidRPr="00553AB0" w:rsidRDefault="00012299" w:rsidP="009B41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</w:t>
            </w:r>
            <w:r w:rsidR="009D7B15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</w:p>
        </w:tc>
        <w:tc>
          <w:tcPr>
            <w:tcW w:w="236" w:type="dxa"/>
          </w:tcPr>
          <w:p w14:paraId="799E61F6" w14:textId="77777777" w:rsidR="00C9487E" w:rsidRPr="00553AB0" w:rsidRDefault="00C9487E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44" w:type="dxa"/>
          </w:tcPr>
          <w:p w14:paraId="0E735D4B" w14:textId="5D82AEAB" w:rsidR="00C9487E" w:rsidRPr="00553AB0" w:rsidRDefault="009D7B15" w:rsidP="009B41A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5BBB7A17" w14:textId="77777777" w:rsidR="00C9487E" w:rsidRPr="00553AB0" w:rsidRDefault="00C9487E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68" w:type="dxa"/>
          </w:tcPr>
          <w:p w14:paraId="10D4054F" w14:textId="47A8FCA9" w:rsidR="00C9487E" w:rsidRPr="00553AB0" w:rsidRDefault="00012299" w:rsidP="009B41A6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</w:t>
            </w:r>
            <w:r w:rsidR="009D7B15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490</w:t>
            </w:r>
          </w:p>
        </w:tc>
        <w:tc>
          <w:tcPr>
            <w:tcW w:w="240" w:type="dxa"/>
          </w:tcPr>
          <w:p w14:paraId="30DC685D" w14:textId="77777777" w:rsidR="00C9487E" w:rsidRPr="00553AB0" w:rsidRDefault="00C9487E" w:rsidP="009B41A6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29C8843" w14:textId="2C9E217F" w:rsidR="00C9487E" w:rsidRPr="00553AB0" w:rsidRDefault="0001229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54</w:t>
            </w:r>
            <w:r w:rsidR="009D7B15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609</w:t>
            </w:r>
          </w:p>
        </w:tc>
        <w:tc>
          <w:tcPr>
            <w:tcW w:w="236" w:type="dxa"/>
          </w:tcPr>
          <w:p w14:paraId="69560628" w14:textId="77777777" w:rsidR="00C9487E" w:rsidRPr="00553AB0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56C67C6" w14:textId="2C4E418B" w:rsidR="00C9487E" w:rsidRPr="00553AB0" w:rsidRDefault="0001229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="006A77F8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668</w:t>
            </w:r>
          </w:p>
        </w:tc>
        <w:tc>
          <w:tcPr>
            <w:tcW w:w="236" w:type="dxa"/>
          </w:tcPr>
          <w:p w14:paraId="4D678570" w14:textId="6DA1DB71" w:rsidR="00C9487E" w:rsidRPr="00553AB0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87B1CFC" w14:textId="13EBEE70" w:rsidR="00C9487E" w:rsidRPr="00553AB0" w:rsidRDefault="00012299" w:rsidP="00ED4D45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</w:t>
            </w:r>
            <w:r w:rsidR="006A77F8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659</w:t>
            </w:r>
          </w:p>
        </w:tc>
        <w:tc>
          <w:tcPr>
            <w:tcW w:w="237" w:type="dxa"/>
          </w:tcPr>
          <w:p w14:paraId="76BCDA47" w14:textId="170AE836" w:rsidR="00C9487E" w:rsidRPr="00553AB0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38837166" w14:textId="19466F0D" w:rsidR="00C9487E" w:rsidRPr="00553AB0" w:rsidRDefault="0001229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</w:t>
            </w:r>
            <w:r w:rsidR="006A77F8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327</w:t>
            </w:r>
          </w:p>
        </w:tc>
      </w:tr>
      <w:tr w:rsidR="00DC63B9" w:rsidRPr="00553AB0" w14:paraId="137E72C2" w14:textId="7833BC36" w:rsidTr="00DC63B9">
        <w:trPr>
          <w:trHeight w:val="323"/>
        </w:trPr>
        <w:tc>
          <w:tcPr>
            <w:tcW w:w="3483" w:type="dxa"/>
          </w:tcPr>
          <w:p w14:paraId="78444F2A" w14:textId="15448470" w:rsidR="00DC63B9" w:rsidRPr="00553AB0" w:rsidRDefault="00DC63B9" w:rsidP="00DC63B9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</w:t>
            </w:r>
            <w:r w:rsidRPr="00553AB0">
              <w:rPr>
                <w:rFonts w:asciiTheme="majorBidi" w:hAnsi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4B9D2764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B6B753" w14:textId="7FF1E974" w:rsidR="00DC63B9" w:rsidRPr="00553AB0" w:rsidRDefault="00012299" w:rsidP="00DC63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483</w:t>
            </w:r>
          </w:p>
        </w:tc>
        <w:tc>
          <w:tcPr>
            <w:tcW w:w="236" w:type="dxa"/>
          </w:tcPr>
          <w:p w14:paraId="2975EDDC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694A2DC5" w14:textId="653F75CE" w:rsidR="00DC63B9" w:rsidRPr="00553AB0" w:rsidRDefault="00DC63B9" w:rsidP="00DC63B9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515BAC86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CA3CA3C" w14:textId="403204AA" w:rsidR="00DC63B9" w:rsidRPr="00553AB0" w:rsidRDefault="00DC63B9" w:rsidP="00402FD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2924CE4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219CB2A7" w14:textId="598B3069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483</w:t>
            </w:r>
          </w:p>
        </w:tc>
        <w:tc>
          <w:tcPr>
            <w:tcW w:w="236" w:type="dxa"/>
          </w:tcPr>
          <w:p w14:paraId="3B90EA5F" w14:textId="77777777" w:rsidR="00DC63B9" w:rsidRPr="00553AB0" w:rsidRDefault="00DC63B9" w:rsidP="00DC63B9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269E028" w14:textId="3D248466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927</w:t>
            </w:r>
          </w:p>
        </w:tc>
        <w:tc>
          <w:tcPr>
            <w:tcW w:w="236" w:type="dxa"/>
          </w:tcPr>
          <w:p w14:paraId="2857A36A" w14:textId="105CC7CE" w:rsidR="00DC63B9" w:rsidRPr="00553AB0" w:rsidRDefault="00DC63B9" w:rsidP="00DC63B9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B6C9A00" w14:textId="68C61D5B" w:rsidR="00DC63B9" w:rsidRPr="00553AB0" w:rsidRDefault="00DC63B9" w:rsidP="00DC63B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FBA354E" w14:textId="07A0B5D6" w:rsidR="00DC63B9" w:rsidRPr="00553AB0" w:rsidRDefault="00DC63B9" w:rsidP="00DC63B9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3C85B20" w14:textId="16566C90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927</w:t>
            </w:r>
          </w:p>
        </w:tc>
      </w:tr>
      <w:tr w:rsidR="00DC63B9" w:rsidRPr="00553AB0" w14:paraId="714EBCEC" w14:textId="77777777" w:rsidTr="00DC63B9">
        <w:trPr>
          <w:trHeight w:val="323"/>
        </w:trPr>
        <w:tc>
          <w:tcPr>
            <w:tcW w:w="3483" w:type="dxa"/>
          </w:tcPr>
          <w:p w14:paraId="62D2BCF5" w14:textId="6EA903E0" w:rsidR="00DC63B9" w:rsidRPr="00553AB0" w:rsidRDefault="00DC63B9" w:rsidP="00DC63B9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49A7FF9C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05E022" w14:textId="7974C5E7" w:rsidR="00DC63B9" w:rsidRPr="00553AB0" w:rsidRDefault="00012299" w:rsidP="00DC63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396</w:t>
            </w:r>
          </w:p>
        </w:tc>
        <w:tc>
          <w:tcPr>
            <w:tcW w:w="236" w:type="dxa"/>
          </w:tcPr>
          <w:p w14:paraId="757457BB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0B56A9E8" w14:textId="02B1BC04" w:rsidR="00DC63B9" w:rsidRPr="00553AB0" w:rsidRDefault="00DC63B9" w:rsidP="00DC63B9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6C0DE42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01B4D91" w14:textId="1B365B53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396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327B6102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42455F72" w14:textId="27C61BB0" w:rsidR="00DC63B9" w:rsidRPr="00553AB0" w:rsidRDefault="00DC63B9" w:rsidP="00DC63B9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6B78D8" w14:textId="77777777" w:rsidR="00DC63B9" w:rsidRPr="00553AB0" w:rsidRDefault="00DC63B9" w:rsidP="00DC63B9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807EDE8" w14:textId="0D2266DF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858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333EA570" w14:textId="77777777" w:rsidR="00DC63B9" w:rsidRPr="00553AB0" w:rsidRDefault="00DC63B9" w:rsidP="00DC63B9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474" w:type="dxa"/>
          </w:tcPr>
          <w:p w14:paraId="055D9075" w14:textId="36FE09E5" w:rsidR="00DC63B9" w:rsidRPr="00553AB0" w:rsidRDefault="00DC63B9" w:rsidP="00DC63B9">
            <w:pPr>
              <w:tabs>
                <w:tab w:val="left" w:pos="414"/>
              </w:tabs>
              <w:spacing w:line="240" w:lineRule="auto"/>
              <w:ind w:left="-106" w:right="5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 xml:space="preserve"> 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858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237" w:type="dxa"/>
          </w:tcPr>
          <w:p w14:paraId="717B9904" w14:textId="77777777" w:rsidR="00DC63B9" w:rsidRPr="00553AB0" w:rsidRDefault="00DC63B9" w:rsidP="00DC63B9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23" w:type="dxa"/>
          </w:tcPr>
          <w:p w14:paraId="2DAA175B" w14:textId="6C41081F" w:rsidR="00DC63B9" w:rsidRPr="00553AB0" w:rsidRDefault="00DC63B9" w:rsidP="00DC63B9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63B9" w:rsidRPr="00553AB0" w14:paraId="531F678E" w14:textId="77777777" w:rsidTr="00DC63B9">
        <w:trPr>
          <w:trHeight w:val="323"/>
        </w:trPr>
        <w:tc>
          <w:tcPr>
            <w:tcW w:w="3483" w:type="dxa"/>
          </w:tcPr>
          <w:p w14:paraId="55B4A539" w14:textId="23ABDC92" w:rsidR="00DC63B9" w:rsidRPr="00553AB0" w:rsidRDefault="00DC63B9" w:rsidP="00DC63B9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0E334E0E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463A76" w14:textId="5167BF82" w:rsidR="00DC63B9" w:rsidRPr="00553AB0" w:rsidRDefault="00DC63B9" w:rsidP="00DC63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63</w:t>
            </w:r>
            <w:r w:rsidR="000C3111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650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E3DB6BA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0097F310" w14:textId="2CDB8B25" w:rsidR="00DC63B9" w:rsidRPr="00553AB0" w:rsidRDefault="00DC63B9" w:rsidP="00DC63B9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0545918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EEAD4F9" w14:textId="7D75D418" w:rsidR="00DC63B9" w:rsidRPr="00553AB0" w:rsidRDefault="00DC63B9" w:rsidP="00402FD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1F91EF0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3D24A5CB" w14:textId="2CB0750A" w:rsidR="00DC63B9" w:rsidRPr="00553AB0" w:rsidRDefault="00DC63B9" w:rsidP="00402FD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63</w:t>
            </w:r>
            <w:r w:rsidR="007C2C9C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650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1F936F6" w14:textId="77777777" w:rsidR="00DC63B9" w:rsidRPr="00553AB0" w:rsidRDefault="00DC63B9" w:rsidP="00DC63B9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0BE4985" w14:textId="79816350" w:rsidR="00DC63B9" w:rsidRPr="00553AB0" w:rsidRDefault="00DC63B9" w:rsidP="00402FD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63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447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F173819" w14:textId="77777777" w:rsidR="00DC63B9" w:rsidRPr="00553AB0" w:rsidRDefault="00DC63B9" w:rsidP="00DC63B9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8D00D8B" w14:textId="3590F2B0" w:rsidR="00DC63B9" w:rsidRPr="00553AB0" w:rsidRDefault="00DC63B9" w:rsidP="00DC63B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0A46E15" w14:textId="77777777" w:rsidR="00DC63B9" w:rsidRPr="00553AB0" w:rsidRDefault="00DC63B9" w:rsidP="00DC63B9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0F1FD447" w14:textId="71F0CBD3" w:rsidR="00DC63B9" w:rsidRPr="00553AB0" w:rsidRDefault="00DC63B9" w:rsidP="00402FD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63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447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C63B9" w:rsidRPr="00553AB0" w14:paraId="5825AFB2" w14:textId="34DE30F1" w:rsidTr="008457F2">
        <w:trPr>
          <w:trHeight w:val="582"/>
        </w:trPr>
        <w:tc>
          <w:tcPr>
            <w:tcW w:w="3483" w:type="dxa"/>
          </w:tcPr>
          <w:p w14:paraId="123A383C" w14:textId="5890EA03" w:rsidR="00DC63B9" w:rsidRPr="00553AB0" w:rsidRDefault="00DC63B9" w:rsidP="00DC63B9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268D7B82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45F25C" w14:textId="75147900" w:rsidR="00DC63B9" w:rsidRPr="00553AB0" w:rsidRDefault="00DC63B9" w:rsidP="00DC63B9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033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2F619B91" w14:textId="77777777" w:rsidR="00DC63B9" w:rsidRPr="00553AB0" w:rsidRDefault="00DC63B9" w:rsidP="00DC63B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108A43D" w14:textId="77777777" w:rsidR="00DC63B9" w:rsidRPr="00553AB0" w:rsidRDefault="00DC63B9" w:rsidP="00DC63B9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64F895" w14:textId="7B720A78" w:rsidR="00DC63B9" w:rsidRPr="00553AB0" w:rsidRDefault="00DC63B9" w:rsidP="00DC63B9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694F28E" w14:textId="77777777" w:rsidR="00DC63B9" w:rsidRPr="00553AB0" w:rsidRDefault="00DC63B9" w:rsidP="00DC63B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4F68084" w14:textId="77777777" w:rsidR="00DC63B9" w:rsidRPr="00553AB0" w:rsidRDefault="00DC63B9" w:rsidP="00402FD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6F6194" w14:textId="2391A1BC" w:rsidR="00DC63B9" w:rsidRPr="00553AB0" w:rsidRDefault="00DC63B9" w:rsidP="00402FD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5FF4069" w14:textId="77777777" w:rsidR="00DC63B9" w:rsidRPr="00553AB0" w:rsidRDefault="00DC63B9" w:rsidP="00DC63B9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6C56C738" w14:textId="31F31FEC" w:rsidR="00DC63B9" w:rsidRPr="00553AB0" w:rsidRDefault="00DC63B9" w:rsidP="00DC63B9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033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58B711A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80AA235" w14:textId="77777777" w:rsidR="00DC63B9" w:rsidRPr="00553AB0" w:rsidRDefault="00DC63B9" w:rsidP="00402FD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5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AD2508" w14:textId="0AFD95BC" w:rsidR="00DC63B9" w:rsidRPr="00553AB0" w:rsidRDefault="00DC63B9" w:rsidP="00402FD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59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CBBC2C" w14:textId="4D68F5DE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0631923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CC83D5" w14:textId="44C7FB80" w:rsidR="00DC63B9" w:rsidRPr="00553AB0" w:rsidRDefault="00DC63B9" w:rsidP="00DC63B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C57D5DB" w14:textId="6F025039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23D7D868" w14:textId="77777777" w:rsidR="00DC63B9" w:rsidRPr="00553AB0" w:rsidRDefault="00DC63B9" w:rsidP="00DC63B9">
            <w:pPr>
              <w:tabs>
                <w:tab w:val="left" w:pos="414"/>
                <w:tab w:val="decimal" w:pos="569"/>
              </w:tabs>
              <w:spacing w:line="240" w:lineRule="atLeast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  <w:p w14:paraId="4B086E6F" w14:textId="2A95C7ED" w:rsidR="00DC63B9" w:rsidRPr="00553AB0" w:rsidRDefault="00DC63B9" w:rsidP="00DC63B9">
            <w:pPr>
              <w:tabs>
                <w:tab w:val="left" w:pos="414"/>
                <w:tab w:val="decimal" w:pos="569"/>
              </w:tabs>
              <w:spacing w:line="240" w:lineRule="atLeast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-</w:t>
            </w:r>
          </w:p>
        </w:tc>
      </w:tr>
      <w:tr w:rsidR="00DC63B9" w:rsidRPr="00553AB0" w14:paraId="213EEDC4" w14:textId="1D816CD9" w:rsidTr="00DC63B9">
        <w:trPr>
          <w:trHeight w:val="323"/>
        </w:trPr>
        <w:tc>
          <w:tcPr>
            <w:tcW w:w="3483" w:type="dxa"/>
          </w:tcPr>
          <w:p w14:paraId="38D21F59" w14:textId="5F8E24E3" w:rsidR="00DC63B9" w:rsidRPr="00553AB0" w:rsidRDefault="00DC63B9" w:rsidP="00DC63B9">
            <w:pPr>
              <w:spacing w:line="240" w:lineRule="auto"/>
              <w:ind w:left="176" w:right="-43" w:hanging="176"/>
              <w:jc w:val="both"/>
              <w:rPr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3BC78619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C286AB" w14:textId="390CDF38" w:rsidR="00DC63B9" w:rsidRPr="00553AB0" w:rsidRDefault="00012299" w:rsidP="00DC63B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500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021</w:t>
            </w:r>
          </w:p>
        </w:tc>
        <w:tc>
          <w:tcPr>
            <w:tcW w:w="236" w:type="dxa"/>
          </w:tcPr>
          <w:p w14:paraId="7E9AC910" w14:textId="77777777" w:rsidR="00DC63B9" w:rsidRPr="00553AB0" w:rsidRDefault="00DC63B9" w:rsidP="00DC63B9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31497A1" w14:textId="1D92F179" w:rsidR="00DC63B9" w:rsidRPr="00553AB0" w:rsidRDefault="00012299" w:rsidP="00DC63B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858</w:t>
            </w:r>
          </w:p>
        </w:tc>
        <w:tc>
          <w:tcPr>
            <w:tcW w:w="242" w:type="dxa"/>
          </w:tcPr>
          <w:p w14:paraId="1B0FF7B7" w14:textId="77777777" w:rsidR="00DC63B9" w:rsidRPr="00553AB0" w:rsidRDefault="00DC63B9" w:rsidP="00DC63B9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56B51A06" w14:textId="1087FC78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38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252</w:t>
            </w:r>
          </w:p>
        </w:tc>
        <w:tc>
          <w:tcPr>
            <w:tcW w:w="240" w:type="dxa"/>
          </w:tcPr>
          <w:p w14:paraId="7CB43217" w14:textId="77777777" w:rsidR="00DC63B9" w:rsidRPr="00553AB0" w:rsidRDefault="00DC63B9" w:rsidP="00DC63B9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7F29B5C" w14:textId="1177C61F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539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131</w:t>
            </w:r>
          </w:p>
        </w:tc>
        <w:tc>
          <w:tcPr>
            <w:tcW w:w="236" w:type="dxa"/>
          </w:tcPr>
          <w:p w14:paraId="15E91B4B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B9F2AEE" w14:textId="633CE121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418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479</w:t>
            </w:r>
          </w:p>
        </w:tc>
        <w:tc>
          <w:tcPr>
            <w:tcW w:w="236" w:type="dxa"/>
          </w:tcPr>
          <w:p w14:paraId="2C1E3551" w14:textId="63728683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EFAAC5C" w14:textId="2B3EB2EF" w:rsidR="00DC63B9" w:rsidRPr="00553AB0" w:rsidRDefault="00012299" w:rsidP="00DC63B9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284</w:t>
            </w:r>
          </w:p>
        </w:tc>
        <w:tc>
          <w:tcPr>
            <w:tcW w:w="237" w:type="dxa"/>
          </w:tcPr>
          <w:p w14:paraId="28DEB91D" w14:textId="2EEA563A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0939701E" w14:textId="093AB9A1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450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763</w:t>
            </w:r>
          </w:p>
        </w:tc>
      </w:tr>
      <w:tr w:rsidR="00DC63B9" w:rsidRPr="00553AB0" w14:paraId="684F7ADD" w14:textId="7B8ED39C" w:rsidTr="00DC63B9">
        <w:trPr>
          <w:trHeight w:val="288"/>
        </w:trPr>
        <w:tc>
          <w:tcPr>
            <w:tcW w:w="3483" w:type="dxa"/>
          </w:tcPr>
          <w:p w14:paraId="06344DC6" w14:textId="77777777" w:rsidR="00DC63B9" w:rsidRPr="00553AB0" w:rsidRDefault="00DC63B9" w:rsidP="00DC63B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AD70604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1DC2A6" w14:textId="70702F64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F6296DB" w14:textId="77777777" w:rsidR="00DC63B9" w:rsidRPr="00553AB0" w:rsidRDefault="00DC63B9" w:rsidP="00DC63B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0C5B086A" w14:textId="1320762F" w:rsidR="00DC63B9" w:rsidRPr="00553AB0" w:rsidRDefault="00DC63B9" w:rsidP="00DC63B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411A2577" w14:textId="77777777" w:rsidR="00DC63B9" w:rsidRPr="00553AB0" w:rsidRDefault="00DC63B9" w:rsidP="00DC63B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77C11785" w14:textId="4E9EE73E" w:rsidR="00DC63B9" w:rsidRPr="00553AB0" w:rsidRDefault="00DC63B9" w:rsidP="00DC63B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45B03284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38ECCB2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7358C367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3F4900E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29A7F02" w14:textId="643EB00B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31BB88B" w14:textId="1DF03128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6B6E808" w14:textId="21B3359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31590806" w14:textId="03704FED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C63B9" w:rsidRPr="00553AB0" w14:paraId="5B6D0C37" w14:textId="77777777" w:rsidTr="00DC63B9">
        <w:trPr>
          <w:trHeight w:val="288"/>
        </w:trPr>
        <w:tc>
          <w:tcPr>
            <w:tcW w:w="3483" w:type="dxa"/>
          </w:tcPr>
          <w:p w14:paraId="25782A72" w14:textId="77777777" w:rsidR="00DC63B9" w:rsidRPr="00553AB0" w:rsidRDefault="00DC63B9" w:rsidP="00DC63B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E012CFC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5E2783A8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CF2A225" w14:textId="77777777" w:rsidR="00DC63B9" w:rsidRPr="00553AB0" w:rsidRDefault="00DC63B9" w:rsidP="00DC63B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73431E4F" w14:textId="77777777" w:rsidR="00DC63B9" w:rsidRPr="00553AB0" w:rsidRDefault="00DC63B9" w:rsidP="00DC63B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70EEB7BB" w14:textId="77777777" w:rsidR="00DC63B9" w:rsidRPr="00553AB0" w:rsidRDefault="00DC63B9" w:rsidP="00DC63B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8" w:type="dxa"/>
          </w:tcPr>
          <w:p w14:paraId="110B64AB" w14:textId="77777777" w:rsidR="00DC63B9" w:rsidRPr="00553AB0" w:rsidRDefault="00DC63B9" w:rsidP="00DC63B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7D219E9A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0" w:type="dxa"/>
          </w:tcPr>
          <w:p w14:paraId="0DCE79C7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45227646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4" w:type="dxa"/>
          </w:tcPr>
          <w:p w14:paraId="562030FF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C04911D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463FBD48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64D5265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</w:tcPr>
          <w:p w14:paraId="2F5E9B00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00603" w:rsidRPr="00553AB0" w14:paraId="181EC280" w14:textId="77777777" w:rsidTr="00DC63B9">
        <w:trPr>
          <w:trHeight w:val="288"/>
        </w:trPr>
        <w:tc>
          <w:tcPr>
            <w:tcW w:w="3483" w:type="dxa"/>
          </w:tcPr>
          <w:p w14:paraId="57A08C3F" w14:textId="77777777" w:rsidR="00900603" w:rsidRPr="00553AB0" w:rsidRDefault="00900603" w:rsidP="00DC63B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5312873" w14:textId="77777777" w:rsidR="00900603" w:rsidRPr="00553AB0" w:rsidRDefault="00900603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09E99C45" w14:textId="77777777" w:rsidR="00900603" w:rsidRPr="00553AB0" w:rsidRDefault="00900603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21CCA65" w14:textId="77777777" w:rsidR="00900603" w:rsidRPr="00553AB0" w:rsidRDefault="00900603" w:rsidP="00DC63B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058D81E7" w14:textId="77777777" w:rsidR="00900603" w:rsidRPr="00553AB0" w:rsidRDefault="00900603" w:rsidP="00DC63B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20BD1C0A" w14:textId="77777777" w:rsidR="00900603" w:rsidRPr="00553AB0" w:rsidRDefault="00900603" w:rsidP="00DC63B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8" w:type="dxa"/>
          </w:tcPr>
          <w:p w14:paraId="11E96A0D" w14:textId="77777777" w:rsidR="00900603" w:rsidRPr="00553AB0" w:rsidRDefault="00900603" w:rsidP="00DC63B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429633F6" w14:textId="77777777" w:rsidR="00900603" w:rsidRPr="00553AB0" w:rsidRDefault="00900603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0" w:type="dxa"/>
          </w:tcPr>
          <w:p w14:paraId="175449E6" w14:textId="77777777" w:rsidR="00900603" w:rsidRPr="00553AB0" w:rsidRDefault="00900603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17A3B4C1" w14:textId="77777777" w:rsidR="00900603" w:rsidRPr="00553AB0" w:rsidRDefault="00900603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4" w:type="dxa"/>
          </w:tcPr>
          <w:p w14:paraId="7E5A0C6D" w14:textId="77777777" w:rsidR="00900603" w:rsidRPr="00553AB0" w:rsidRDefault="00900603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F9BBA44" w14:textId="77777777" w:rsidR="00900603" w:rsidRPr="00553AB0" w:rsidRDefault="00900603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7445A887" w14:textId="77777777" w:rsidR="00900603" w:rsidRPr="00553AB0" w:rsidRDefault="00900603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2F5F3D7A" w14:textId="77777777" w:rsidR="00900603" w:rsidRPr="00553AB0" w:rsidRDefault="00900603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</w:tcPr>
          <w:p w14:paraId="73C643AA" w14:textId="77777777" w:rsidR="00900603" w:rsidRPr="00553AB0" w:rsidRDefault="00900603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C63B9" w:rsidRPr="00553AB0" w14:paraId="29FD0114" w14:textId="3F95ADDD" w:rsidTr="00DC63B9">
        <w:trPr>
          <w:trHeight w:val="287"/>
        </w:trPr>
        <w:tc>
          <w:tcPr>
            <w:tcW w:w="3483" w:type="dxa"/>
          </w:tcPr>
          <w:p w14:paraId="4C2964F3" w14:textId="3525FE84" w:rsidR="00DC63B9" w:rsidRPr="00553AB0" w:rsidRDefault="00DC63B9" w:rsidP="00DC63B9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ค่าตัดจำหน่าย</w:t>
            </w:r>
          </w:p>
        </w:tc>
        <w:tc>
          <w:tcPr>
            <w:tcW w:w="900" w:type="dxa"/>
          </w:tcPr>
          <w:p w14:paraId="38B09E8B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CC0CC" w14:textId="460E9681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2120E4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150DE776" w14:textId="644228B9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0B294BA4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</w:tcPr>
          <w:p w14:paraId="610D0F06" w14:textId="231C2E4F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4D064CDE" w14:textId="77777777" w:rsidR="00DC63B9" w:rsidRPr="00553AB0" w:rsidRDefault="00DC63B9" w:rsidP="00DC63B9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05BFCBE0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81E2CA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104136E3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D64BF71" w14:textId="68473ECD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1C6DF63A" w14:textId="1C07416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63F43102" w14:textId="0983B2C5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</w:tcPr>
          <w:p w14:paraId="6C3BCF66" w14:textId="31F01F79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C63B9" w:rsidRPr="00553AB0" w14:paraId="520C1888" w14:textId="4D906D45" w:rsidTr="00DC63B9">
        <w:trPr>
          <w:trHeight w:val="323"/>
        </w:trPr>
        <w:tc>
          <w:tcPr>
            <w:tcW w:w="3483" w:type="dxa"/>
          </w:tcPr>
          <w:p w14:paraId="6A1F38A6" w14:textId="7C605D6D" w:rsidR="00DC63B9" w:rsidRPr="00553AB0" w:rsidRDefault="00DC63B9" w:rsidP="00DC63B9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3C5CDCDE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D0F24A" w14:textId="54B6F042" w:rsidR="00DC63B9" w:rsidRPr="00553AB0" w:rsidRDefault="00012299" w:rsidP="00DC63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189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180</w:t>
            </w:r>
          </w:p>
        </w:tc>
        <w:tc>
          <w:tcPr>
            <w:tcW w:w="236" w:type="dxa"/>
          </w:tcPr>
          <w:p w14:paraId="4532E8C4" w14:textId="77777777" w:rsidR="00DC63B9" w:rsidRPr="00553AB0" w:rsidRDefault="00DC63B9" w:rsidP="00DC63B9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1C9DB536" w14:textId="37B13CE0" w:rsidR="00DC63B9" w:rsidRPr="00553AB0" w:rsidRDefault="00012299" w:rsidP="00DC63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135</w:t>
            </w:r>
          </w:p>
        </w:tc>
        <w:tc>
          <w:tcPr>
            <w:tcW w:w="242" w:type="dxa"/>
          </w:tcPr>
          <w:p w14:paraId="3841727A" w14:textId="77777777" w:rsidR="00DC63B9" w:rsidRPr="00553AB0" w:rsidRDefault="00DC63B9" w:rsidP="00DC63B9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46EBC2D2" w14:textId="03054B37" w:rsidR="00DC63B9" w:rsidRPr="00553AB0" w:rsidRDefault="00DC63B9" w:rsidP="00DC63B9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D9DC622" w14:textId="77777777" w:rsidR="00DC63B9" w:rsidRPr="00553AB0" w:rsidRDefault="00DC63B9" w:rsidP="00DC63B9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8C6EA03" w14:textId="77BF0088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189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315</w:t>
            </w:r>
          </w:p>
        </w:tc>
        <w:tc>
          <w:tcPr>
            <w:tcW w:w="236" w:type="dxa"/>
          </w:tcPr>
          <w:p w14:paraId="73A74E79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</w:tcPr>
          <w:p w14:paraId="1BCC7714" w14:textId="0FBA1BB9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076</w:t>
            </w:r>
          </w:p>
        </w:tc>
        <w:tc>
          <w:tcPr>
            <w:tcW w:w="236" w:type="dxa"/>
          </w:tcPr>
          <w:p w14:paraId="1ACFCD55" w14:textId="30E351F8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2B59D386" w14:textId="4AD1244A" w:rsidR="00DC63B9" w:rsidRPr="00553AB0" w:rsidRDefault="00DC63B9" w:rsidP="00C4515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68E5B2A" w14:textId="418BCD90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3" w:type="dxa"/>
          </w:tcPr>
          <w:p w14:paraId="38BCDB97" w14:textId="6053730F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076</w:t>
            </w:r>
          </w:p>
        </w:tc>
      </w:tr>
      <w:tr w:rsidR="00DC63B9" w:rsidRPr="00553AB0" w14:paraId="70624DBC" w14:textId="4040FC6F" w:rsidTr="00DC63B9">
        <w:trPr>
          <w:trHeight w:val="323"/>
        </w:trPr>
        <w:tc>
          <w:tcPr>
            <w:tcW w:w="3483" w:type="dxa"/>
          </w:tcPr>
          <w:p w14:paraId="3515F006" w14:textId="77777777" w:rsidR="00DC63B9" w:rsidRPr="00553AB0" w:rsidRDefault="00DC63B9" w:rsidP="00DC63B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69CEB8E9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7A1144" w14:textId="3A3FEB54" w:rsidR="00DC63B9" w:rsidRPr="00553AB0" w:rsidRDefault="00012299" w:rsidP="00DC63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441</w:t>
            </w:r>
          </w:p>
        </w:tc>
        <w:tc>
          <w:tcPr>
            <w:tcW w:w="236" w:type="dxa"/>
          </w:tcPr>
          <w:p w14:paraId="42BED647" w14:textId="77777777" w:rsidR="00DC63B9" w:rsidRPr="00553AB0" w:rsidRDefault="00DC63B9" w:rsidP="00DC63B9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7BF1A6D5" w14:textId="79FD3ADE" w:rsidR="00DC63B9" w:rsidRPr="00553AB0" w:rsidRDefault="00012299" w:rsidP="00DC63B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242" w:type="dxa"/>
          </w:tcPr>
          <w:p w14:paraId="201485E5" w14:textId="77777777" w:rsidR="00DC63B9" w:rsidRPr="00553AB0" w:rsidRDefault="00DC63B9" w:rsidP="00DC63B9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4BF52D5A" w14:textId="60A03FB2" w:rsidR="00DC63B9" w:rsidRPr="00553AB0" w:rsidRDefault="00DC63B9" w:rsidP="00DC63B9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7D9B2C2" w14:textId="77777777" w:rsidR="00DC63B9" w:rsidRPr="00553AB0" w:rsidRDefault="00DC63B9" w:rsidP="00DC63B9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5AB86E2" w14:textId="21A967D0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548</w:t>
            </w:r>
          </w:p>
        </w:tc>
        <w:tc>
          <w:tcPr>
            <w:tcW w:w="236" w:type="dxa"/>
          </w:tcPr>
          <w:p w14:paraId="1A496418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898968F" w14:textId="0315F6E3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405</w:t>
            </w:r>
          </w:p>
        </w:tc>
        <w:tc>
          <w:tcPr>
            <w:tcW w:w="236" w:type="dxa"/>
          </w:tcPr>
          <w:p w14:paraId="2827EF50" w14:textId="0E0107E5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C1B7625" w14:textId="29BADE21" w:rsidR="00DC63B9" w:rsidRPr="00553AB0" w:rsidRDefault="00DC63B9" w:rsidP="00C4515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BE4DB5A" w14:textId="301476B9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1820FA3B" w14:textId="1463D06E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405</w:t>
            </w:r>
          </w:p>
        </w:tc>
      </w:tr>
      <w:tr w:rsidR="00DC63B9" w:rsidRPr="00553AB0" w14:paraId="6383DD01" w14:textId="6A5EEEB4" w:rsidTr="00DC63B9">
        <w:trPr>
          <w:trHeight w:val="306"/>
        </w:trPr>
        <w:tc>
          <w:tcPr>
            <w:tcW w:w="3483" w:type="dxa"/>
          </w:tcPr>
          <w:p w14:paraId="39C1D72D" w14:textId="436258F3" w:rsidR="00DC63B9" w:rsidRPr="00553AB0" w:rsidRDefault="00DC63B9" w:rsidP="00DC63B9">
            <w:pPr>
              <w:spacing w:line="300" w:lineRule="exact"/>
              <w:ind w:left="176" w:right="-43" w:hanging="176"/>
              <w:jc w:val="both"/>
              <w:rPr>
                <w:sz w:val="26"/>
                <w:szCs w:val="26"/>
                <w:cs/>
              </w:rPr>
            </w:pPr>
            <w:r w:rsidRPr="00553AB0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5C68B37C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BA8998" w14:textId="70C724D4" w:rsidR="00DC63B9" w:rsidRPr="00553AB0" w:rsidRDefault="00DC63B9" w:rsidP="00DC63B9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191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A3D5521" w14:textId="77777777" w:rsidR="00DC63B9" w:rsidRPr="00553AB0" w:rsidRDefault="00DC63B9" w:rsidP="00DC63B9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DF77C59" w14:textId="06C5C8D8" w:rsidR="00DC63B9" w:rsidRPr="00553AB0" w:rsidRDefault="00DC63B9" w:rsidP="00DC63B9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4A6A465C" w14:textId="77777777" w:rsidR="00DC63B9" w:rsidRPr="00553AB0" w:rsidRDefault="00DC63B9" w:rsidP="00DC63B9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6A1A2424" w14:textId="37FFD67C" w:rsidR="00DC63B9" w:rsidRPr="00553AB0" w:rsidRDefault="00DC63B9" w:rsidP="00DC63B9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7E9686D" w14:textId="77777777" w:rsidR="00DC63B9" w:rsidRPr="00553AB0" w:rsidRDefault="00DC63B9" w:rsidP="00DC63B9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2057CDEE" w14:textId="0DF905EC" w:rsidR="00DC63B9" w:rsidRPr="00553AB0" w:rsidRDefault="00DC63B9" w:rsidP="00DC63B9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380CA97" w14:textId="77777777" w:rsidR="00DC63B9" w:rsidRPr="00553AB0" w:rsidRDefault="00DC63B9" w:rsidP="00DC63B9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96E26CD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5FAC20" w14:textId="61D34530" w:rsidR="00DC63B9" w:rsidRPr="00553AB0" w:rsidRDefault="00DC63B9" w:rsidP="00DC63B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268BA3" w14:textId="5EC374AB" w:rsidR="00DC63B9" w:rsidRPr="00553AB0" w:rsidRDefault="00DC63B9" w:rsidP="00DC63B9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F047F45" w14:textId="77777777" w:rsidR="00DC63B9" w:rsidRPr="00553AB0" w:rsidRDefault="00DC63B9" w:rsidP="00C4515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70A297" w14:textId="5A9333C3" w:rsidR="00DC63B9" w:rsidRPr="00553AB0" w:rsidRDefault="00DC63B9" w:rsidP="00C4515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5C937EB" w14:textId="70311E9F" w:rsidR="00DC63B9" w:rsidRPr="00553AB0" w:rsidRDefault="00DC63B9" w:rsidP="00DC63B9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10457F20" w14:textId="77777777" w:rsidR="00DC63B9" w:rsidRPr="00553AB0" w:rsidRDefault="00DC63B9" w:rsidP="00C4515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F86481" w14:textId="552AA64C" w:rsidR="00DC63B9" w:rsidRPr="00553AB0" w:rsidRDefault="00DC63B9" w:rsidP="00C4515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63B9" w:rsidRPr="00553AB0" w14:paraId="48013C38" w14:textId="12347F09" w:rsidTr="00DC63B9">
        <w:trPr>
          <w:trHeight w:val="311"/>
        </w:trPr>
        <w:tc>
          <w:tcPr>
            <w:tcW w:w="3483" w:type="dxa"/>
            <w:shd w:val="clear" w:color="auto" w:fill="auto"/>
          </w:tcPr>
          <w:p w14:paraId="28F719D8" w14:textId="0269C169" w:rsidR="00DC63B9" w:rsidRPr="00553AB0" w:rsidRDefault="00DC63B9" w:rsidP="00DC63B9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17004682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3804BF" w14:textId="25A0941E" w:rsidR="00DC63B9" w:rsidRPr="00553AB0" w:rsidRDefault="00012299" w:rsidP="00DC63B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236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430</w:t>
            </w:r>
          </w:p>
        </w:tc>
        <w:tc>
          <w:tcPr>
            <w:tcW w:w="236" w:type="dxa"/>
          </w:tcPr>
          <w:p w14:paraId="6CA8E53C" w14:textId="77777777" w:rsidR="00DC63B9" w:rsidRPr="00553AB0" w:rsidRDefault="00DC63B9" w:rsidP="00DC63B9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7DF0540" w14:textId="7DF06EAA" w:rsidR="00DC63B9" w:rsidRPr="00553AB0" w:rsidRDefault="00012299" w:rsidP="00DC63B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</w:t>
            </w:r>
          </w:p>
        </w:tc>
        <w:tc>
          <w:tcPr>
            <w:tcW w:w="242" w:type="dxa"/>
          </w:tcPr>
          <w:p w14:paraId="4BE1863C" w14:textId="77777777" w:rsidR="00DC63B9" w:rsidRPr="00553AB0" w:rsidRDefault="00DC63B9" w:rsidP="00DC63B9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2B1ACF1B" w14:textId="7CBE056F" w:rsidR="00DC63B9" w:rsidRPr="00553AB0" w:rsidRDefault="00DC63B9" w:rsidP="00DC63B9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E880FBB" w14:textId="77777777" w:rsidR="00DC63B9" w:rsidRPr="00553AB0" w:rsidRDefault="00DC63B9" w:rsidP="00DC63B9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04D0595F" w14:textId="649B92FD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236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672</w:t>
            </w:r>
          </w:p>
        </w:tc>
        <w:tc>
          <w:tcPr>
            <w:tcW w:w="236" w:type="dxa"/>
          </w:tcPr>
          <w:p w14:paraId="60ECA972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E0C5E5B" w14:textId="58E55F1D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201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481</w:t>
            </w:r>
          </w:p>
        </w:tc>
        <w:tc>
          <w:tcPr>
            <w:tcW w:w="236" w:type="dxa"/>
          </w:tcPr>
          <w:p w14:paraId="3E393F69" w14:textId="705AFF98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31CBCCB" w14:textId="1AA25BD4" w:rsidR="00DC63B9" w:rsidRPr="00553AB0" w:rsidRDefault="00DC63B9" w:rsidP="00C4515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3A4B761" w14:textId="271A32D4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02FA2B67" w14:textId="0148FDD4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201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481</w:t>
            </w:r>
          </w:p>
        </w:tc>
      </w:tr>
      <w:tr w:rsidR="00DC63B9" w:rsidRPr="00553AB0" w14:paraId="27AF2AFB" w14:textId="525FCB8F" w:rsidTr="00DC63B9">
        <w:trPr>
          <w:trHeight w:val="306"/>
        </w:trPr>
        <w:tc>
          <w:tcPr>
            <w:tcW w:w="3483" w:type="dxa"/>
          </w:tcPr>
          <w:p w14:paraId="72701EB6" w14:textId="77777777" w:rsidR="00DC63B9" w:rsidRPr="00553AB0" w:rsidRDefault="00DC63B9" w:rsidP="00DC63B9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3B3DC3CB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6C0B52" w14:textId="68ABE376" w:rsidR="00DC63B9" w:rsidRPr="00553AB0" w:rsidRDefault="00012299" w:rsidP="00DC63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90060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83</w:t>
            </w:r>
          </w:p>
        </w:tc>
        <w:tc>
          <w:tcPr>
            <w:tcW w:w="236" w:type="dxa"/>
          </w:tcPr>
          <w:p w14:paraId="113192EC" w14:textId="77777777" w:rsidR="00DC63B9" w:rsidRPr="00553AB0" w:rsidRDefault="00DC63B9" w:rsidP="00DC63B9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2A165802" w14:textId="3B6B793E" w:rsidR="00DC63B9" w:rsidRPr="00553AB0" w:rsidRDefault="00012299" w:rsidP="00DC63B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242" w:type="dxa"/>
          </w:tcPr>
          <w:p w14:paraId="3C552307" w14:textId="77777777" w:rsidR="00DC63B9" w:rsidRPr="00553AB0" w:rsidRDefault="00DC63B9" w:rsidP="00DC63B9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6EFB429F" w14:textId="593C1B53" w:rsidR="00DC63B9" w:rsidRPr="00553AB0" w:rsidRDefault="00DC63B9" w:rsidP="00DC63B9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837B517" w14:textId="77777777" w:rsidR="00DC63B9" w:rsidRPr="00553AB0" w:rsidRDefault="00DC63B9" w:rsidP="00DC63B9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4C2AF96A" w14:textId="52726BD9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90060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91</w:t>
            </w:r>
          </w:p>
        </w:tc>
        <w:tc>
          <w:tcPr>
            <w:tcW w:w="236" w:type="dxa"/>
          </w:tcPr>
          <w:p w14:paraId="5261B820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076FF18" w14:textId="7FDC117C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467</w:t>
            </w:r>
          </w:p>
        </w:tc>
        <w:tc>
          <w:tcPr>
            <w:tcW w:w="236" w:type="dxa"/>
          </w:tcPr>
          <w:p w14:paraId="51C6719D" w14:textId="6B8CB7E0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FD4576C" w14:textId="3C726CB3" w:rsidR="00DC63B9" w:rsidRPr="00553AB0" w:rsidRDefault="00DC63B9" w:rsidP="00C4515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44EC082" w14:textId="7083800D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40110F2F" w14:textId="2DCAE80A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</w:t>
            </w:r>
            <w:r w:rsidR="00DC63B9"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467</w:t>
            </w:r>
          </w:p>
        </w:tc>
      </w:tr>
      <w:tr w:rsidR="00DC63B9" w:rsidRPr="00553AB0" w14:paraId="409131CB" w14:textId="77777777" w:rsidTr="00DC63B9">
        <w:trPr>
          <w:trHeight w:val="306"/>
        </w:trPr>
        <w:tc>
          <w:tcPr>
            <w:tcW w:w="3483" w:type="dxa"/>
          </w:tcPr>
          <w:p w14:paraId="698DB4A5" w14:textId="3F89AA6F" w:rsidR="00DC63B9" w:rsidRPr="00553AB0" w:rsidRDefault="00DC63B9" w:rsidP="00DC63B9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7C5805DD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E5ED04" w14:textId="52245FE3" w:rsidR="00DC63B9" w:rsidRPr="00553AB0" w:rsidRDefault="00DC63B9" w:rsidP="00D010AB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00603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AC28480" w14:textId="77777777" w:rsidR="00DC63B9" w:rsidRPr="00553AB0" w:rsidRDefault="00DC63B9" w:rsidP="00DC63B9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0361F85F" w14:textId="46971D76" w:rsidR="00DC63B9" w:rsidRPr="00553AB0" w:rsidRDefault="00DC63B9" w:rsidP="00DC63B9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0820E21" w14:textId="77777777" w:rsidR="00DC63B9" w:rsidRPr="00553AB0" w:rsidRDefault="00DC63B9" w:rsidP="00DC63B9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7864FBF9" w14:textId="71F1220E" w:rsidR="00DC63B9" w:rsidRPr="00553AB0" w:rsidRDefault="00DC63B9" w:rsidP="00DC63B9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523868D" w14:textId="77777777" w:rsidR="00DC63B9" w:rsidRPr="00553AB0" w:rsidRDefault="00DC63B9" w:rsidP="00DC63B9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4EEDBC3E" w14:textId="42170DE3" w:rsidR="00DC63B9" w:rsidRPr="00553AB0" w:rsidRDefault="00DC63B9" w:rsidP="00D010A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49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90060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15B7B61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D98FE71" w14:textId="46DA11E5" w:rsidR="00DC63B9" w:rsidRPr="00553AB0" w:rsidRDefault="00DC63B9" w:rsidP="00D010A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040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1663CD1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A382338" w14:textId="0CC0E114" w:rsidR="00DC63B9" w:rsidRPr="00553AB0" w:rsidRDefault="00DC63B9" w:rsidP="00C4515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6AC20F1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2478924C" w14:textId="4CAFC18C" w:rsidR="00DC63B9" w:rsidRPr="00553AB0" w:rsidRDefault="00DC63B9" w:rsidP="00D010A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040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C63B9" w:rsidRPr="00553AB0" w14:paraId="6AB638AA" w14:textId="242240B1" w:rsidTr="008457F2">
        <w:trPr>
          <w:trHeight w:val="323"/>
        </w:trPr>
        <w:tc>
          <w:tcPr>
            <w:tcW w:w="3483" w:type="dxa"/>
          </w:tcPr>
          <w:p w14:paraId="643E5821" w14:textId="46F31762" w:rsidR="00DC63B9" w:rsidRPr="00553AB0" w:rsidRDefault="00DC63B9" w:rsidP="00DC63B9">
            <w:pPr>
              <w:spacing w:line="300" w:lineRule="exact"/>
              <w:ind w:left="176" w:right="-43" w:hanging="176"/>
              <w:jc w:val="both"/>
              <w:rPr>
                <w:sz w:val="26"/>
                <w:szCs w:val="26"/>
                <w:cs/>
              </w:rPr>
            </w:pPr>
            <w:r w:rsidRPr="00553AB0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46C7D835" w14:textId="77777777" w:rsidR="00DC63B9" w:rsidRPr="00553AB0" w:rsidRDefault="00DC63B9" w:rsidP="00DC63B9">
            <w:pPr>
              <w:tabs>
                <w:tab w:val="right" w:pos="1150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BE4A82" w14:textId="2C17C43D" w:rsidR="00DC63B9" w:rsidRPr="00553AB0" w:rsidRDefault="00E40EDC" w:rsidP="00D010AB">
            <w:pPr>
              <w:pStyle w:val="acctfourfigures"/>
              <w:tabs>
                <w:tab w:val="clear" w:pos="765"/>
                <w:tab w:val="left" w:pos="971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90060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E3D5496" w14:textId="77777777" w:rsidR="00DC63B9" w:rsidRPr="00553AB0" w:rsidRDefault="00DC63B9" w:rsidP="00DC63B9">
            <w:pPr>
              <w:spacing w:line="300" w:lineRule="exact"/>
              <w:ind w:left="-106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0FD8B2C4" w14:textId="77777777" w:rsidR="00DC63B9" w:rsidRPr="00553AB0" w:rsidRDefault="00DC63B9" w:rsidP="00DC63B9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E2E5F8" w14:textId="4C3B0918" w:rsidR="00DC63B9" w:rsidRPr="00553AB0" w:rsidRDefault="00DC63B9" w:rsidP="00DC63B9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189D2F04" w14:textId="77777777" w:rsidR="00DC63B9" w:rsidRPr="00553AB0" w:rsidRDefault="00DC63B9" w:rsidP="00DC63B9">
            <w:pPr>
              <w:spacing w:line="300" w:lineRule="exact"/>
              <w:ind w:left="-106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612170B6" w14:textId="4AB46A4C" w:rsidR="00DC63B9" w:rsidRPr="00553AB0" w:rsidRDefault="00DC63B9" w:rsidP="00DC63B9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AEDE22A" w14:textId="77777777" w:rsidR="00DC63B9" w:rsidRPr="00553AB0" w:rsidRDefault="00DC63B9" w:rsidP="00DC63B9">
            <w:pPr>
              <w:spacing w:line="300" w:lineRule="exact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730A3C3F" w14:textId="0BAB7E2D" w:rsidR="00DC63B9" w:rsidRPr="00553AB0" w:rsidRDefault="00E40EDC" w:rsidP="00D010A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49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</w:t>
            </w:r>
            <w:r w:rsidR="0090060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Pr="00553A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4439389" w14:textId="77777777" w:rsidR="00DC63B9" w:rsidRPr="00553AB0" w:rsidRDefault="00DC63B9" w:rsidP="00DC63B9">
            <w:pPr>
              <w:pStyle w:val="acctfourfigures"/>
              <w:tabs>
                <w:tab w:val="clear" w:pos="765"/>
              </w:tabs>
              <w:spacing w:line="30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D19709F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4A0150" w14:textId="74025103" w:rsidR="00DC63B9" w:rsidRPr="00553AB0" w:rsidRDefault="00DC63B9" w:rsidP="00DC63B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72237C" w14:textId="14EE1FE3" w:rsidR="00DC63B9" w:rsidRPr="00553AB0" w:rsidRDefault="00DC63B9" w:rsidP="00DC63B9">
            <w:pPr>
              <w:pStyle w:val="acctfourfigures"/>
              <w:tabs>
                <w:tab w:val="clear" w:pos="765"/>
              </w:tabs>
              <w:spacing w:line="30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C3E448E" w14:textId="77777777" w:rsidR="00DC63B9" w:rsidRPr="00553AB0" w:rsidRDefault="00DC63B9" w:rsidP="00C4515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D526A7" w14:textId="4BD8A2D9" w:rsidR="00DC63B9" w:rsidRPr="00553AB0" w:rsidRDefault="00DC63B9" w:rsidP="00C4515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281D499" w14:textId="6A0F87AF" w:rsidR="00DC63B9" w:rsidRPr="00553AB0" w:rsidRDefault="00DC63B9" w:rsidP="00DC63B9">
            <w:pPr>
              <w:pStyle w:val="acctfourfigures"/>
              <w:tabs>
                <w:tab w:val="clear" w:pos="765"/>
              </w:tabs>
              <w:spacing w:line="30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3CB46BD0" w14:textId="77777777" w:rsidR="00DC63B9" w:rsidRPr="00553AB0" w:rsidRDefault="00DC63B9" w:rsidP="00C4515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188743" w14:textId="7098E752" w:rsidR="00DC63B9" w:rsidRPr="00553AB0" w:rsidRDefault="00DC63B9" w:rsidP="00FD1FA1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63B9" w:rsidRPr="00553AB0" w14:paraId="43F74C31" w14:textId="350A01B0" w:rsidTr="00DC63B9">
        <w:trPr>
          <w:trHeight w:val="323"/>
        </w:trPr>
        <w:tc>
          <w:tcPr>
            <w:tcW w:w="3483" w:type="dxa"/>
          </w:tcPr>
          <w:p w14:paraId="4558BB56" w14:textId="45E4E42B" w:rsidR="00DC63B9" w:rsidRPr="00553AB0" w:rsidRDefault="00DC63B9" w:rsidP="00DC63B9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704C720C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5A9495" w14:textId="099FB494" w:rsidR="00DC63B9" w:rsidRPr="00553AB0" w:rsidRDefault="00012299" w:rsidP="00DC63B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270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514</w:t>
            </w:r>
          </w:p>
        </w:tc>
        <w:tc>
          <w:tcPr>
            <w:tcW w:w="236" w:type="dxa"/>
          </w:tcPr>
          <w:p w14:paraId="510CE819" w14:textId="77777777" w:rsidR="00DC63B9" w:rsidRPr="00553AB0" w:rsidRDefault="00DC63B9" w:rsidP="00DC63B9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AA849B0" w14:textId="118E679D" w:rsidR="00DC63B9" w:rsidRPr="00553AB0" w:rsidRDefault="00012299" w:rsidP="00DC63B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350</w:t>
            </w:r>
          </w:p>
        </w:tc>
        <w:tc>
          <w:tcPr>
            <w:tcW w:w="242" w:type="dxa"/>
          </w:tcPr>
          <w:p w14:paraId="6F9B7828" w14:textId="77777777" w:rsidR="00DC63B9" w:rsidRPr="00553AB0" w:rsidRDefault="00DC63B9" w:rsidP="00DC63B9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2EE85" w14:textId="065EBF27" w:rsidR="00DC63B9" w:rsidRPr="00553AB0" w:rsidRDefault="00DC63B9" w:rsidP="00DC63B9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C854EB6" w14:textId="77777777" w:rsidR="00DC63B9" w:rsidRPr="00553AB0" w:rsidRDefault="00DC63B9" w:rsidP="00DC63B9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5129999F" w14:textId="0CC1FFBB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270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864</w:t>
            </w:r>
          </w:p>
        </w:tc>
        <w:tc>
          <w:tcPr>
            <w:tcW w:w="236" w:type="dxa"/>
          </w:tcPr>
          <w:p w14:paraId="5103FF97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85EA9CE" w14:textId="298C2BB2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227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908</w:t>
            </w:r>
          </w:p>
        </w:tc>
        <w:tc>
          <w:tcPr>
            <w:tcW w:w="236" w:type="dxa"/>
          </w:tcPr>
          <w:p w14:paraId="1DA4E6B2" w14:textId="4821163B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9F53012" w14:textId="365C5821" w:rsidR="00DC63B9" w:rsidRPr="00553AB0" w:rsidRDefault="00DC63B9" w:rsidP="00C4515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150F6FB" w14:textId="3C38CBF4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5BEF8970" w14:textId="0601797B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227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908</w:t>
            </w:r>
          </w:p>
        </w:tc>
      </w:tr>
      <w:tr w:rsidR="00DC63B9" w:rsidRPr="00553AB0" w14:paraId="4EA73701" w14:textId="0F7878FD" w:rsidTr="00DC63B9">
        <w:trPr>
          <w:trHeight w:val="112"/>
        </w:trPr>
        <w:tc>
          <w:tcPr>
            <w:tcW w:w="3483" w:type="dxa"/>
          </w:tcPr>
          <w:p w14:paraId="0132CF11" w14:textId="77777777" w:rsidR="00DC63B9" w:rsidRPr="00553AB0" w:rsidRDefault="00DC63B9" w:rsidP="00DC63B9">
            <w:pPr>
              <w:spacing w:line="240" w:lineRule="auto"/>
              <w:ind w:right="-43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CC05B0F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B465BF" w14:textId="3FC03BBB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7740374" w14:textId="77777777" w:rsidR="00DC63B9" w:rsidRPr="00553AB0" w:rsidRDefault="00DC63B9" w:rsidP="00DC63B9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A1B15AD" w14:textId="7730D54E" w:rsidR="00DC63B9" w:rsidRPr="00553AB0" w:rsidRDefault="00DC63B9" w:rsidP="00DC63B9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2" w:type="dxa"/>
          </w:tcPr>
          <w:p w14:paraId="2FB226FB" w14:textId="77777777" w:rsidR="00DC63B9" w:rsidRPr="00553AB0" w:rsidRDefault="00DC63B9" w:rsidP="00DC63B9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8" w:type="dxa"/>
          </w:tcPr>
          <w:p w14:paraId="30B03B50" w14:textId="3A5D7DDC" w:rsidR="00DC63B9" w:rsidRPr="00553AB0" w:rsidRDefault="00DC63B9" w:rsidP="00DC63B9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73E02754" w14:textId="77777777" w:rsidR="00DC63B9" w:rsidRPr="00553AB0" w:rsidRDefault="00DC63B9" w:rsidP="00DC63B9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0" w:type="dxa"/>
          </w:tcPr>
          <w:p w14:paraId="7951B55A" w14:textId="77777777" w:rsidR="00DC63B9" w:rsidRPr="00553AB0" w:rsidRDefault="00DC63B9" w:rsidP="00DC63B9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B1FCC41" w14:textId="77777777" w:rsidR="00DC63B9" w:rsidRPr="00553AB0" w:rsidRDefault="00DC63B9" w:rsidP="00DC63B9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4" w:type="dxa"/>
          </w:tcPr>
          <w:p w14:paraId="30B8A6D1" w14:textId="77777777" w:rsidR="00DC63B9" w:rsidRPr="00553AB0" w:rsidRDefault="00DC63B9" w:rsidP="00DC63B9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0BDF8E" w14:textId="22A50B8B" w:rsidR="00DC63B9" w:rsidRPr="00553AB0" w:rsidRDefault="00DC63B9" w:rsidP="00DC63B9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8EB53D4" w14:textId="5A32F5C8" w:rsidR="00DC63B9" w:rsidRPr="00553AB0" w:rsidRDefault="00DC63B9" w:rsidP="00DC63B9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47DDEDC" w14:textId="7E4219F9" w:rsidR="00DC63B9" w:rsidRPr="00553AB0" w:rsidRDefault="00DC63B9" w:rsidP="00DC63B9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1BC63996" w14:textId="2A1FE416" w:rsidR="00DC63B9" w:rsidRPr="00553AB0" w:rsidRDefault="00DC63B9" w:rsidP="00DC63B9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63B9" w:rsidRPr="00553AB0" w14:paraId="17E404C9" w14:textId="1E9BE166" w:rsidTr="00DC63B9">
        <w:trPr>
          <w:trHeight w:val="339"/>
        </w:trPr>
        <w:tc>
          <w:tcPr>
            <w:tcW w:w="3483" w:type="dxa"/>
          </w:tcPr>
          <w:p w14:paraId="7FF5FE32" w14:textId="77777777" w:rsidR="00DC63B9" w:rsidRPr="00553AB0" w:rsidRDefault="00DC63B9" w:rsidP="00DC63B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5BD06A67" w14:textId="77777777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66CAB1" w14:textId="0A723E65" w:rsidR="00DC63B9" w:rsidRPr="00553AB0" w:rsidRDefault="00DC63B9" w:rsidP="00DC63B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D2C50A7" w14:textId="77777777" w:rsidR="00DC63B9" w:rsidRPr="00553AB0" w:rsidRDefault="00DC63B9" w:rsidP="00DC63B9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341A88F4" w14:textId="28B54532" w:rsidR="00DC63B9" w:rsidRPr="00553AB0" w:rsidRDefault="00DC63B9" w:rsidP="00DC63B9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4C0673D8" w14:textId="77777777" w:rsidR="00DC63B9" w:rsidRPr="00553AB0" w:rsidRDefault="00DC63B9" w:rsidP="00DC63B9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</w:tcPr>
          <w:p w14:paraId="407AC8D0" w14:textId="608E3EA7" w:rsidR="00DC63B9" w:rsidRPr="00553AB0" w:rsidRDefault="00DC63B9" w:rsidP="00DC63B9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41769C3E" w14:textId="77777777" w:rsidR="00DC63B9" w:rsidRPr="00553AB0" w:rsidRDefault="00DC63B9" w:rsidP="00DC63B9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7E54D7B4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0F7F85F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760926E8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B4BF710" w14:textId="36E4792B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01589176" w14:textId="128C4BFD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A160D78" w14:textId="06FBB4ED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</w:tcPr>
          <w:p w14:paraId="5D22B87B" w14:textId="0BDB609D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C63B9" w:rsidRPr="00553AB0" w14:paraId="2B7B5D91" w14:textId="180C29E4" w:rsidTr="00DC63B9">
        <w:trPr>
          <w:trHeight w:val="323"/>
        </w:trPr>
        <w:tc>
          <w:tcPr>
            <w:tcW w:w="3483" w:type="dxa"/>
          </w:tcPr>
          <w:p w14:paraId="2198582E" w14:textId="354F6EFD" w:rsidR="00DC63B9" w:rsidRPr="00553AB0" w:rsidRDefault="00DC63B9" w:rsidP="00DC63B9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33D040DD" w14:textId="77777777" w:rsidR="00DC63B9" w:rsidRPr="00553AB0" w:rsidRDefault="00DC63B9" w:rsidP="00DC63B9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5AC6055" w14:textId="575EA0F0" w:rsidR="00DC63B9" w:rsidRPr="00553AB0" w:rsidRDefault="00012299" w:rsidP="00DC63B9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299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276</w:t>
            </w:r>
          </w:p>
        </w:tc>
        <w:tc>
          <w:tcPr>
            <w:tcW w:w="236" w:type="dxa"/>
            <w:vAlign w:val="bottom"/>
          </w:tcPr>
          <w:p w14:paraId="14934D32" w14:textId="77777777" w:rsidR="00DC63B9" w:rsidRPr="00553AB0" w:rsidRDefault="00DC63B9" w:rsidP="00DC63B9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471760DC" w14:textId="0BC63D5F" w:rsidR="00DC63B9" w:rsidRPr="00553AB0" w:rsidRDefault="00012299" w:rsidP="00DC63B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616</w:t>
            </w:r>
          </w:p>
        </w:tc>
        <w:tc>
          <w:tcPr>
            <w:tcW w:w="242" w:type="dxa"/>
            <w:vAlign w:val="bottom"/>
          </w:tcPr>
          <w:p w14:paraId="727CA37B" w14:textId="77777777" w:rsidR="00DC63B9" w:rsidRPr="00553AB0" w:rsidRDefault="00DC63B9" w:rsidP="00DC63B9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vAlign w:val="bottom"/>
          </w:tcPr>
          <w:p w14:paraId="20F89464" w14:textId="7ABE497F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158</w:t>
            </w:r>
          </w:p>
        </w:tc>
        <w:tc>
          <w:tcPr>
            <w:tcW w:w="240" w:type="dxa"/>
            <w:vAlign w:val="bottom"/>
          </w:tcPr>
          <w:p w14:paraId="7B618F4D" w14:textId="77777777" w:rsidR="00DC63B9" w:rsidRPr="00553AB0" w:rsidRDefault="00DC63B9" w:rsidP="00DC63B9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vAlign w:val="bottom"/>
          </w:tcPr>
          <w:p w14:paraId="68C3680B" w14:textId="711EDA2A" w:rsidR="00DC63B9" w:rsidRPr="00553AB0" w:rsidRDefault="00012299" w:rsidP="00DC63B9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305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050</w:t>
            </w:r>
          </w:p>
        </w:tc>
        <w:tc>
          <w:tcPr>
            <w:tcW w:w="236" w:type="dxa"/>
          </w:tcPr>
          <w:p w14:paraId="06B13C5A" w14:textId="77777777" w:rsidR="00DC63B9" w:rsidRPr="00553AB0" w:rsidRDefault="00DC63B9" w:rsidP="00DC63B9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9EE3AE1" w14:textId="553E92C7" w:rsidR="00DC63B9" w:rsidRPr="00553AB0" w:rsidRDefault="00012299" w:rsidP="00DC63B9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992</w:t>
            </w:r>
          </w:p>
        </w:tc>
        <w:tc>
          <w:tcPr>
            <w:tcW w:w="236" w:type="dxa"/>
          </w:tcPr>
          <w:p w14:paraId="0CE1EEAF" w14:textId="58268CA3" w:rsidR="00DC63B9" w:rsidRPr="00553AB0" w:rsidRDefault="00DC63B9" w:rsidP="00DC63B9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19CD630E" w14:textId="09AEEEFB" w:rsidR="00DC63B9" w:rsidRPr="00553AB0" w:rsidRDefault="00012299" w:rsidP="00DC63B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483</w:t>
            </w:r>
          </w:p>
        </w:tc>
        <w:tc>
          <w:tcPr>
            <w:tcW w:w="237" w:type="dxa"/>
          </w:tcPr>
          <w:p w14:paraId="65A31BC0" w14:textId="3DD11989" w:rsidR="00DC63B9" w:rsidRPr="00553AB0" w:rsidRDefault="00DC63B9" w:rsidP="00DC63B9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5AFD630" w14:textId="30D19911" w:rsidR="00DC63B9" w:rsidRPr="00553AB0" w:rsidRDefault="00012299" w:rsidP="00DC63B9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261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475</w:t>
            </w:r>
          </w:p>
        </w:tc>
      </w:tr>
      <w:tr w:rsidR="00DC63B9" w:rsidRPr="00553AB0" w14:paraId="5EA16294" w14:textId="65B8B86A" w:rsidTr="00DC63B9">
        <w:trPr>
          <w:trHeight w:val="275"/>
        </w:trPr>
        <w:tc>
          <w:tcPr>
            <w:tcW w:w="3483" w:type="dxa"/>
          </w:tcPr>
          <w:p w14:paraId="0904FA4D" w14:textId="562662E0" w:rsidR="00DC63B9" w:rsidRPr="00553AB0" w:rsidRDefault="00DC63B9" w:rsidP="00DC63B9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6DCC95CA" w14:textId="77777777" w:rsidR="00DC63B9" w:rsidRPr="00553AB0" w:rsidRDefault="00DC63B9" w:rsidP="00DC63B9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F07110" w14:textId="5FB1293E" w:rsidR="00DC63B9" w:rsidRPr="00553AB0" w:rsidRDefault="00012299" w:rsidP="00DC63B9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229</w:t>
            </w:r>
            <w:r w:rsidR="00E40EDC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507</w:t>
            </w:r>
          </w:p>
        </w:tc>
        <w:tc>
          <w:tcPr>
            <w:tcW w:w="236" w:type="dxa"/>
            <w:vAlign w:val="bottom"/>
          </w:tcPr>
          <w:p w14:paraId="62ACE6E2" w14:textId="77777777" w:rsidR="00DC63B9" w:rsidRPr="00553AB0" w:rsidRDefault="00DC63B9" w:rsidP="00DC63B9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7DAB3C" w14:textId="43FAAE7C" w:rsidR="00DC63B9" w:rsidRPr="00553AB0" w:rsidRDefault="00012299" w:rsidP="00DC63B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508</w:t>
            </w:r>
          </w:p>
        </w:tc>
        <w:tc>
          <w:tcPr>
            <w:tcW w:w="242" w:type="dxa"/>
            <w:vAlign w:val="bottom"/>
          </w:tcPr>
          <w:p w14:paraId="16411A38" w14:textId="77777777" w:rsidR="00DC63B9" w:rsidRPr="00553AB0" w:rsidRDefault="00DC63B9" w:rsidP="00DC63B9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2E7E1B" w14:textId="62D7B9EA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38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252</w:t>
            </w:r>
          </w:p>
        </w:tc>
        <w:tc>
          <w:tcPr>
            <w:tcW w:w="240" w:type="dxa"/>
            <w:vAlign w:val="bottom"/>
          </w:tcPr>
          <w:p w14:paraId="25A89F10" w14:textId="77777777" w:rsidR="00DC63B9" w:rsidRPr="00553AB0" w:rsidRDefault="00DC63B9" w:rsidP="00DC63B9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EAE6B4" w14:textId="7ED0AA4C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268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267</w:t>
            </w:r>
          </w:p>
        </w:tc>
        <w:tc>
          <w:tcPr>
            <w:tcW w:w="236" w:type="dxa"/>
          </w:tcPr>
          <w:p w14:paraId="370DDFEE" w14:textId="77777777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2A98F219" w14:textId="4248EA86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190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571</w:t>
            </w:r>
          </w:p>
        </w:tc>
        <w:tc>
          <w:tcPr>
            <w:tcW w:w="236" w:type="dxa"/>
          </w:tcPr>
          <w:p w14:paraId="3C7A8FE3" w14:textId="2355B8A2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</w:tcPr>
          <w:p w14:paraId="6709B01B" w14:textId="04BE6902" w:rsidR="00DC63B9" w:rsidRPr="00553AB0" w:rsidRDefault="00012299" w:rsidP="00DC63B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284</w:t>
            </w:r>
          </w:p>
        </w:tc>
        <w:tc>
          <w:tcPr>
            <w:tcW w:w="237" w:type="dxa"/>
          </w:tcPr>
          <w:p w14:paraId="09984672" w14:textId="775DDD8F" w:rsidR="00DC63B9" w:rsidRPr="00553AB0" w:rsidRDefault="00DC63B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4" w:space="0" w:color="auto"/>
              <w:bottom w:val="double" w:sz="4" w:space="0" w:color="auto"/>
            </w:tcBorders>
          </w:tcPr>
          <w:p w14:paraId="7A87B78F" w14:textId="021D9EB2" w:rsidR="00DC63B9" w:rsidRPr="00553AB0" w:rsidRDefault="00012299" w:rsidP="00DC63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222</w:t>
            </w:r>
            <w:r w:rsidR="00DC63B9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855</w:t>
            </w:r>
          </w:p>
        </w:tc>
      </w:tr>
    </w:tbl>
    <w:p w14:paraId="3F7765AC" w14:textId="77777777" w:rsidR="00C9487E" w:rsidRPr="00553AB0" w:rsidRDefault="00C9487E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8"/>
          <w:szCs w:val="28"/>
          <w:cs/>
          <w:lang w:val="th-TH"/>
        </w:rPr>
      </w:pPr>
      <w:bookmarkStart w:id="3" w:name="_Hlk23409350"/>
    </w:p>
    <w:bookmarkEnd w:id="3"/>
    <w:p w14:paraId="643BA06C" w14:textId="77777777" w:rsidR="00C9487E" w:rsidRPr="004A2A63" w:rsidRDefault="00C9487E" w:rsidP="00CF4B4A">
      <w:pPr>
        <w:spacing w:line="240" w:lineRule="auto"/>
        <w:rPr>
          <w:rFonts w:asciiTheme="majorBidi" w:hAnsiTheme="majorBidi"/>
          <w:b/>
          <w:bCs/>
          <w:sz w:val="30"/>
          <w:szCs w:val="30"/>
          <w:cs/>
        </w:rPr>
        <w:sectPr w:rsidR="00C9487E" w:rsidRPr="004A2A63" w:rsidSect="00ED4D45">
          <w:pgSz w:w="16840" w:h="11907" w:orient="landscape" w:code="9"/>
          <w:pgMar w:top="1145" w:right="1134" w:bottom="1111" w:left="1151" w:header="720" w:footer="720" w:gutter="0"/>
          <w:cols w:space="720"/>
          <w:docGrid w:linePitch="326"/>
        </w:sectPr>
      </w:pPr>
    </w:p>
    <w:p w14:paraId="29D8CC65" w14:textId="6C80EF58" w:rsidR="00092727" w:rsidRPr="00553AB0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lastRenderedPageBreak/>
        <w:t>หนี้สินที่มีภาระดอกเบี้ย</w:t>
      </w:r>
    </w:p>
    <w:p w14:paraId="7D260891" w14:textId="267B9E25" w:rsidR="00092727" w:rsidRPr="00553AB0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16"/>
          <w:szCs w:val="16"/>
          <w:cs/>
          <w:lang w:val="th-TH"/>
        </w:rPr>
      </w:pPr>
    </w:p>
    <w:tbl>
      <w:tblPr>
        <w:tblStyle w:val="TableGrid"/>
        <w:tblW w:w="9614" w:type="dxa"/>
        <w:tblInd w:w="4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1"/>
        <w:gridCol w:w="567"/>
        <w:gridCol w:w="980"/>
        <w:gridCol w:w="246"/>
        <w:gridCol w:w="870"/>
        <w:gridCol w:w="243"/>
        <w:gridCol w:w="850"/>
        <w:gridCol w:w="243"/>
        <w:gridCol w:w="918"/>
        <w:gridCol w:w="252"/>
        <w:gridCol w:w="928"/>
        <w:gridCol w:w="236"/>
        <w:gridCol w:w="850"/>
      </w:tblGrid>
      <w:tr w:rsidR="00647137" w:rsidRPr="00553AB0" w14:paraId="3BEE922F" w14:textId="77777777" w:rsidTr="00657742">
        <w:trPr>
          <w:tblHeader/>
        </w:trPr>
        <w:tc>
          <w:tcPr>
            <w:tcW w:w="2431" w:type="dxa"/>
          </w:tcPr>
          <w:p w14:paraId="755E3A4B" w14:textId="434E0D92" w:rsidR="00647137" w:rsidRPr="00553AB0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</w:tcPr>
          <w:p w14:paraId="3AEF3E37" w14:textId="77777777" w:rsidR="00647137" w:rsidRPr="00553AB0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cs/>
                <w:lang w:val="en-GB" w:eastAsia="en-GB"/>
              </w:rPr>
            </w:pPr>
          </w:p>
        </w:tc>
        <w:tc>
          <w:tcPr>
            <w:tcW w:w="6616" w:type="dxa"/>
            <w:gridSpan w:val="11"/>
            <w:hideMark/>
          </w:tcPr>
          <w:p w14:paraId="07329E46" w14:textId="03694B81" w:rsidR="00647137" w:rsidRPr="00553AB0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Cs/>
                <w:cs/>
                <w:lang w:val="en-GB" w:eastAsia="en-GB"/>
              </w:rPr>
              <w:t>งบการเงินรวม</w:t>
            </w:r>
          </w:p>
        </w:tc>
      </w:tr>
      <w:tr w:rsidR="00647137" w:rsidRPr="00553AB0" w14:paraId="5D28FB3F" w14:textId="77777777" w:rsidTr="00657742">
        <w:trPr>
          <w:tblHeader/>
        </w:trPr>
        <w:tc>
          <w:tcPr>
            <w:tcW w:w="2431" w:type="dxa"/>
          </w:tcPr>
          <w:p w14:paraId="4A6AFC1A" w14:textId="77777777" w:rsidR="00647137" w:rsidRPr="00553AB0" w:rsidRDefault="0064713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</w:tcPr>
          <w:p w14:paraId="055641EC" w14:textId="77777777" w:rsidR="00647137" w:rsidRPr="00553AB0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9" w:type="dxa"/>
            <w:gridSpan w:val="5"/>
            <w:hideMark/>
          </w:tcPr>
          <w:p w14:paraId="592BB15B" w14:textId="76B9BEAF" w:rsidR="00647137" w:rsidRPr="00553AB0" w:rsidRDefault="0001229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eastAsia="en-GB"/>
              </w:rPr>
              <w:t>256</w:t>
            </w:r>
            <w:r w:rsidRPr="00553AB0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  <w:tc>
          <w:tcPr>
            <w:tcW w:w="243" w:type="dxa"/>
          </w:tcPr>
          <w:p w14:paraId="7C3FD9DB" w14:textId="77777777" w:rsidR="00647137" w:rsidRPr="00553AB0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4" w:type="dxa"/>
            <w:gridSpan w:val="5"/>
            <w:hideMark/>
          </w:tcPr>
          <w:p w14:paraId="389592AE" w14:textId="6580EC86" w:rsidR="00647137" w:rsidRPr="00553AB0" w:rsidRDefault="0001229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 w:hint="cs"/>
                <w:lang w:eastAsia="en-GB"/>
              </w:rPr>
              <w:t>2564</w:t>
            </w:r>
          </w:p>
        </w:tc>
      </w:tr>
      <w:tr w:rsidR="00647137" w:rsidRPr="00553AB0" w14:paraId="5F067F86" w14:textId="77777777" w:rsidTr="00657742">
        <w:trPr>
          <w:tblHeader/>
        </w:trPr>
        <w:tc>
          <w:tcPr>
            <w:tcW w:w="2431" w:type="dxa"/>
          </w:tcPr>
          <w:p w14:paraId="083B7828" w14:textId="246B6DD0" w:rsidR="00647137" w:rsidRPr="00553AB0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  <w:vAlign w:val="bottom"/>
            <w:hideMark/>
          </w:tcPr>
          <w:p w14:paraId="6C7D48F5" w14:textId="48F2C8DD" w:rsidR="00647137" w:rsidRPr="00553AB0" w:rsidRDefault="00647137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</w:p>
        </w:tc>
        <w:tc>
          <w:tcPr>
            <w:tcW w:w="980" w:type="dxa"/>
            <w:vAlign w:val="bottom"/>
            <w:hideMark/>
          </w:tcPr>
          <w:p w14:paraId="1D64C236" w14:textId="77777777" w:rsidR="00647137" w:rsidRPr="00553AB0" w:rsidRDefault="00647137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3D7B57FA" w14:textId="77777777" w:rsidR="00647137" w:rsidRPr="00553AB0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0" w:type="dxa"/>
            <w:vAlign w:val="bottom"/>
            <w:hideMark/>
          </w:tcPr>
          <w:p w14:paraId="3FEADACD" w14:textId="77777777" w:rsidR="00647137" w:rsidRPr="00553AB0" w:rsidRDefault="00647137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FD8C12A" w14:textId="77777777" w:rsidR="00647137" w:rsidRPr="00553AB0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977482B" w14:textId="77777777" w:rsidR="00647137" w:rsidRPr="00553AB0" w:rsidRDefault="00647137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243" w:type="dxa"/>
            <w:vAlign w:val="center"/>
          </w:tcPr>
          <w:p w14:paraId="60186047" w14:textId="77777777" w:rsidR="00647137" w:rsidRPr="00553AB0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vAlign w:val="bottom"/>
            <w:hideMark/>
          </w:tcPr>
          <w:p w14:paraId="223268A6" w14:textId="77777777" w:rsidR="00647137" w:rsidRPr="00553AB0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52" w:type="dxa"/>
            <w:vAlign w:val="bottom"/>
          </w:tcPr>
          <w:p w14:paraId="02E56E84" w14:textId="77777777" w:rsidR="00647137" w:rsidRPr="00553AB0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8" w:type="dxa"/>
            <w:vAlign w:val="bottom"/>
            <w:hideMark/>
          </w:tcPr>
          <w:p w14:paraId="36CD78FF" w14:textId="77777777" w:rsidR="00647137" w:rsidRPr="00553AB0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3A7AD94" w14:textId="77777777" w:rsidR="00647137" w:rsidRPr="00553AB0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52BAB033" w14:textId="77777777" w:rsidR="00647137" w:rsidRPr="00553AB0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47137" w:rsidRPr="00553AB0" w14:paraId="039CE2F2" w14:textId="77777777" w:rsidTr="00657742">
        <w:trPr>
          <w:tblHeader/>
        </w:trPr>
        <w:tc>
          <w:tcPr>
            <w:tcW w:w="2431" w:type="dxa"/>
          </w:tcPr>
          <w:p w14:paraId="17572035" w14:textId="77777777" w:rsidR="00647137" w:rsidRPr="00553AB0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</w:tcPr>
          <w:p w14:paraId="047B53A5" w14:textId="77777777" w:rsidR="00647137" w:rsidRPr="00553AB0" w:rsidRDefault="006471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eastAsia="en-GB"/>
              </w:rPr>
            </w:pPr>
          </w:p>
        </w:tc>
        <w:tc>
          <w:tcPr>
            <w:tcW w:w="6616" w:type="dxa"/>
            <w:gridSpan w:val="11"/>
            <w:vAlign w:val="bottom"/>
            <w:hideMark/>
          </w:tcPr>
          <w:p w14:paraId="0A4491E0" w14:textId="4FD016D4" w:rsidR="00647137" w:rsidRPr="00553AB0" w:rsidRDefault="006471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i/>
                <w:iCs/>
                <w:lang w:val="en-GB" w:eastAsia="en-GB"/>
              </w:rPr>
              <w:t>(</w:t>
            </w:r>
            <w:r w:rsidRPr="00553AB0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พันบาท)</w:t>
            </w:r>
          </w:p>
        </w:tc>
      </w:tr>
      <w:tr w:rsidR="00ED6334" w:rsidRPr="00553AB0" w14:paraId="59F5DC5D" w14:textId="77777777" w:rsidTr="00657742">
        <w:tc>
          <w:tcPr>
            <w:tcW w:w="2431" w:type="dxa"/>
          </w:tcPr>
          <w:p w14:paraId="26BCD69A" w14:textId="5FFE94B8" w:rsidR="00ED6334" w:rsidRPr="00553AB0" w:rsidRDefault="00ED6334" w:rsidP="00ED6334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53AB0">
              <w:rPr>
                <w:rFonts w:asciiTheme="majorBidi" w:hAnsiTheme="majorBidi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567" w:type="dxa"/>
          </w:tcPr>
          <w:p w14:paraId="35818905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45724BB3" w14:textId="41421B34" w:rsidR="00ED6334" w:rsidRPr="00553AB0" w:rsidRDefault="00ED6334" w:rsidP="00FD1FA1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4CCEE56C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0" w:type="dxa"/>
            <w:vAlign w:val="bottom"/>
          </w:tcPr>
          <w:p w14:paraId="38444071" w14:textId="4E30BE37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53AB0">
              <w:rPr>
                <w:rFonts w:asciiTheme="majorBidi" w:hAnsiTheme="majorBidi"/>
                <w:lang w:eastAsia="en-GB"/>
              </w:rPr>
              <w:t>1</w:t>
            </w:r>
            <w:r w:rsidR="00ED6334" w:rsidRPr="00553AB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lang w:eastAsia="en-GB"/>
              </w:rPr>
              <w:t>048</w:t>
            </w:r>
            <w:r w:rsidR="00ED6334" w:rsidRPr="00553AB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lang w:eastAsia="en-GB"/>
              </w:rPr>
              <w:t>198</w:t>
            </w:r>
          </w:p>
        </w:tc>
        <w:tc>
          <w:tcPr>
            <w:tcW w:w="243" w:type="dxa"/>
            <w:vAlign w:val="bottom"/>
          </w:tcPr>
          <w:p w14:paraId="2D691195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32D45580" w14:textId="34AB76E6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ED6334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048</w:t>
            </w:r>
            <w:r w:rsidR="00ED6334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198</w:t>
            </w:r>
          </w:p>
        </w:tc>
        <w:tc>
          <w:tcPr>
            <w:tcW w:w="243" w:type="dxa"/>
            <w:vAlign w:val="bottom"/>
          </w:tcPr>
          <w:p w14:paraId="16E0D736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4AACDF93" w14:textId="22571737" w:rsidR="00ED6334" w:rsidRPr="00553AB0" w:rsidRDefault="00ED6334" w:rsidP="00FD1FA1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6509E3A4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476EF13B" w14:textId="093840B7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eastAsia="en-GB"/>
              </w:rPr>
              <w:t>207</w:t>
            </w:r>
            <w:r w:rsidR="00ED6334" w:rsidRPr="00553AB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lang w:eastAsia="en-GB"/>
              </w:rPr>
              <w:t>244</w:t>
            </w:r>
          </w:p>
        </w:tc>
        <w:tc>
          <w:tcPr>
            <w:tcW w:w="236" w:type="dxa"/>
            <w:vAlign w:val="bottom"/>
          </w:tcPr>
          <w:p w14:paraId="0629386F" w14:textId="77777777" w:rsidR="00ED6334" w:rsidRPr="00553AB0" w:rsidRDefault="00ED6334" w:rsidP="00ED633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76669F30" w14:textId="713C3203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207</w:t>
            </w:r>
            <w:r w:rsidR="00ED6334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244</w:t>
            </w:r>
          </w:p>
        </w:tc>
      </w:tr>
      <w:tr w:rsidR="00ED6334" w:rsidRPr="00553AB0" w14:paraId="0B96D38D" w14:textId="77777777" w:rsidTr="00657742">
        <w:tc>
          <w:tcPr>
            <w:tcW w:w="2431" w:type="dxa"/>
          </w:tcPr>
          <w:p w14:paraId="68453A6E" w14:textId="5CCC23C7" w:rsidR="00ED6334" w:rsidRPr="00553AB0" w:rsidRDefault="00ED6334" w:rsidP="00ED6334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567" w:type="dxa"/>
          </w:tcPr>
          <w:p w14:paraId="42DF71D7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111F23D1" w14:textId="201A7C59" w:rsidR="00ED6334" w:rsidRPr="00553AB0" w:rsidRDefault="00ED6334" w:rsidP="00FD1FA1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72ADD32D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0" w:type="dxa"/>
            <w:vAlign w:val="bottom"/>
          </w:tcPr>
          <w:p w14:paraId="118B65C7" w14:textId="792788DB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eastAsia="en-GB"/>
              </w:rPr>
              <w:t>459</w:t>
            </w:r>
            <w:r w:rsidR="00ED6334" w:rsidRPr="00553AB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lang w:eastAsia="en-GB"/>
              </w:rPr>
              <w:t>511</w:t>
            </w:r>
          </w:p>
        </w:tc>
        <w:tc>
          <w:tcPr>
            <w:tcW w:w="243" w:type="dxa"/>
            <w:vAlign w:val="bottom"/>
          </w:tcPr>
          <w:p w14:paraId="2BCC43A8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564C5EFE" w14:textId="0E2FEC36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459</w:t>
            </w:r>
            <w:r w:rsidR="00ED6334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511</w:t>
            </w:r>
          </w:p>
        </w:tc>
        <w:tc>
          <w:tcPr>
            <w:tcW w:w="243" w:type="dxa"/>
            <w:vAlign w:val="bottom"/>
          </w:tcPr>
          <w:p w14:paraId="4AE523BE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53991853" w14:textId="3E2FF135" w:rsidR="00ED6334" w:rsidRPr="00553AB0" w:rsidRDefault="00ED6334" w:rsidP="00FD1FA1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3346FC00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453E494B" w14:textId="1F4F0465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eastAsia="en-GB"/>
              </w:rPr>
              <w:t>572</w:t>
            </w:r>
            <w:r w:rsidR="00ED6334" w:rsidRPr="00553AB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lang w:eastAsia="en-GB"/>
              </w:rPr>
              <w:t>978</w:t>
            </w:r>
          </w:p>
        </w:tc>
        <w:tc>
          <w:tcPr>
            <w:tcW w:w="236" w:type="dxa"/>
            <w:vAlign w:val="bottom"/>
          </w:tcPr>
          <w:p w14:paraId="018E8C0E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549FA557" w14:textId="7F87478B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572</w:t>
            </w:r>
            <w:r w:rsidR="00ED6334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978</w:t>
            </w:r>
          </w:p>
        </w:tc>
      </w:tr>
      <w:tr w:rsidR="00ED6334" w:rsidRPr="00553AB0" w14:paraId="5007E56B" w14:textId="77777777" w:rsidTr="00657742">
        <w:tc>
          <w:tcPr>
            <w:tcW w:w="2431" w:type="dxa"/>
            <w:hideMark/>
          </w:tcPr>
          <w:p w14:paraId="7657786B" w14:textId="1F7B6468" w:rsidR="00ED6334" w:rsidRPr="00553AB0" w:rsidRDefault="00ED6334" w:rsidP="00ED6334">
            <w:pPr>
              <w:tabs>
                <w:tab w:val="left" w:pos="720"/>
              </w:tabs>
              <w:ind w:left="165" w:hanging="165"/>
              <w:rPr>
                <w:rFonts w:asciiTheme="majorBidi" w:hAnsiTheme="majorBidi" w:cstheme="majorBidi"/>
                <w:lang w:eastAsia="en-GB"/>
              </w:rPr>
            </w:pPr>
            <w:r w:rsidRPr="00553AB0">
              <w:rPr>
                <w:rFonts w:asciiTheme="majorBidi" w:hAnsiTheme="majorBidi" w:cstheme="majorBidi"/>
                <w:cs/>
                <w:lang w:val="en-GB" w:eastAsia="en-GB"/>
              </w:rPr>
              <w:t>หนี้สินตามสัญญาเช่า</w:t>
            </w:r>
            <w:r w:rsidRPr="00553AB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567" w:type="dxa"/>
          </w:tcPr>
          <w:p w14:paraId="14B3A19A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4A4B46D2" w14:textId="1B310B20" w:rsidR="00ED6334" w:rsidRPr="00FD1FA1" w:rsidRDefault="00ED6334" w:rsidP="00FD1FA1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44E8B0C5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0" w:type="dxa"/>
            <w:vAlign w:val="bottom"/>
          </w:tcPr>
          <w:p w14:paraId="2DD23E2C" w14:textId="77295526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eastAsia="en-GB"/>
              </w:rPr>
              <w:t>375</w:t>
            </w:r>
            <w:r w:rsidR="00ED6334" w:rsidRPr="00553AB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lang w:eastAsia="en-GB"/>
              </w:rPr>
              <w:t>890</w:t>
            </w:r>
          </w:p>
        </w:tc>
        <w:tc>
          <w:tcPr>
            <w:tcW w:w="243" w:type="dxa"/>
            <w:vAlign w:val="bottom"/>
          </w:tcPr>
          <w:p w14:paraId="75A7F832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47E98AAD" w14:textId="33C0B956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375</w:t>
            </w:r>
            <w:r w:rsidR="00ED6334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890</w:t>
            </w:r>
          </w:p>
        </w:tc>
        <w:tc>
          <w:tcPr>
            <w:tcW w:w="243" w:type="dxa"/>
            <w:vAlign w:val="bottom"/>
          </w:tcPr>
          <w:p w14:paraId="6579FA11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137B5B9C" w14:textId="18AF6F47" w:rsidR="00ED6334" w:rsidRPr="00FD1FA1" w:rsidRDefault="00ED6334" w:rsidP="00FD1FA1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7E7625B1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1590F615" w14:textId="36248F66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eastAsia="en-GB"/>
              </w:rPr>
              <w:t>329</w:t>
            </w:r>
            <w:r w:rsidR="00ED6334" w:rsidRPr="00553AB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lang w:eastAsia="en-GB"/>
              </w:rPr>
              <w:t>828</w:t>
            </w:r>
          </w:p>
        </w:tc>
        <w:tc>
          <w:tcPr>
            <w:tcW w:w="236" w:type="dxa"/>
            <w:vAlign w:val="bottom"/>
          </w:tcPr>
          <w:p w14:paraId="753D43FD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4A66423C" w14:textId="50FD37E8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329</w:t>
            </w:r>
            <w:r w:rsidR="00ED6334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828</w:t>
            </w:r>
          </w:p>
        </w:tc>
      </w:tr>
      <w:tr w:rsidR="00ED6334" w:rsidRPr="00553AB0" w14:paraId="65C2A74C" w14:textId="77777777" w:rsidTr="00657742">
        <w:tc>
          <w:tcPr>
            <w:tcW w:w="2431" w:type="dxa"/>
            <w:hideMark/>
          </w:tcPr>
          <w:p w14:paraId="00883577" w14:textId="77777777" w:rsidR="00ED6334" w:rsidRPr="00553AB0" w:rsidRDefault="00ED6334" w:rsidP="00ED6334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color w:val="0000FF"/>
                <w:sz w:val="24"/>
                <w:szCs w:val="24"/>
                <w:shd w:val="clear" w:color="auto" w:fill="E6E6E6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567" w:type="dxa"/>
          </w:tcPr>
          <w:p w14:paraId="0477C1EB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703E2" w14:textId="43849D92" w:rsidR="00ED6334" w:rsidRPr="007D5834" w:rsidRDefault="00ED6334" w:rsidP="00FD1FA1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D5834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023C93DC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10D34" w14:textId="6F85E382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ED6334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883</w:t>
            </w:r>
            <w:r w:rsidR="00ED6334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599</w:t>
            </w:r>
          </w:p>
        </w:tc>
        <w:tc>
          <w:tcPr>
            <w:tcW w:w="243" w:type="dxa"/>
            <w:vAlign w:val="bottom"/>
          </w:tcPr>
          <w:p w14:paraId="68647330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3E694" w14:textId="0F8B7600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ED6334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883</w:t>
            </w:r>
            <w:r w:rsidR="00ED6334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599</w:t>
            </w:r>
          </w:p>
        </w:tc>
        <w:tc>
          <w:tcPr>
            <w:tcW w:w="243" w:type="dxa"/>
            <w:vAlign w:val="bottom"/>
          </w:tcPr>
          <w:p w14:paraId="5AD1BC6B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62A11" w14:textId="27E0E572" w:rsidR="00ED6334" w:rsidRPr="007D5834" w:rsidRDefault="00ED6334" w:rsidP="00FD1FA1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D5834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27F895CF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7F28E" w14:textId="76365C45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ED6334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110</w:t>
            </w:r>
            <w:r w:rsidR="00ED6334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050</w:t>
            </w:r>
          </w:p>
        </w:tc>
        <w:tc>
          <w:tcPr>
            <w:tcW w:w="236" w:type="dxa"/>
            <w:vAlign w:val="bottom"/>
          </w:tcPr>
          <w:p w14:paraId="0E40E896" w14:textId="77777777" w:rsidR="00ED6334" w:rsidRPr="00553AB0" w:rsidRDefault="00ED6334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278267" w14:textId="7D30612D" w:rsidR="00ED6334" w:rsidRPr="00553AB0" w:rsidRDefault="00012299" w:rsidP="00ED633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ED6334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110</w:t>
            </w:r>
            <w:r w:rsidR="00ED6334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050</w:t>
            </w:r>
          </w:p>
        </w:tc>
      </w:tr>
    </w:tbl>
    <w:p w14:paraId="6F6EB998" w14:textId="05D2F95A" w:rsidR="00647137" w:rsidRPr="00553AB0" w:rsidRDefault="0064713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16"/>
          <w:szCs w:val="16"/>
        </w:rPr>
      </w:pPr>
    </w:p>
    <w:tbl>
      <w:tblPr>
        <w:tblStyle w:val="TableGrid"/>
        <w:tblW w:w="9608" w:type="dxa"/>
        <w:tblInd w:w="4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1"/>
        <w:gridCol w:w="563"/>
        <w:gridCol w:w="979"/>
        <w:gridCol w:w="243"/>
        <w:gridCol w:w="873"/>
        <w:gridCol w:w="243"/>
        <w:gridCol w:w="850"/>
        <w:gridCol w:w="243"/>
        <w:gridCol w:w="900"/>
        <w:gridCol w:w="270"/>
        <w:gridCol w:w="927"/>
        <w:gridCol w:w="236"/>
        <w:gridCol w:w="850"/>
      </w:tblGrid>
      <w:tr w:rsidR="00647137" w:rsidRPr="00553AB0" w14:paraId="5FB09CEF" w14:textId="77777777" w:rsidTr="00C009BC">
        <w:trPr>
          <w:tblHeader/>
        </w:trPr>
        <w:tc>
          <w:tcPr>
            <w:tcW w:w="2431" w:type="dxa"/>
          </w:tcPr>
          <w:p w14:paraId="71FAAA4B" w14:textId="77777777" w:rsidR="00647137" w:rsidRPr="00553AB0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3" w:type="dxa"/>
          </w:tcPr>
          <w:p w14:paraId="3863F1D0" w14:textId="77777777" w:rsidR="00647137" w:rsidRPr="00553AB0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lang w:val="en-GB" w:eastAsia="en-GB"/>
              </w:rPr>
            </w:pPr>
          </w:p>
        </w:tc>
        <w:tc>
          <w:tcPr>
            <w:tcW w:w="6614" w:type="dxa"/>
            <w:gridSpan w:val="11"/>
            <w:hideMark/>
          </w:tcPr>
          <w:p w14:paraId="6D40880F" w14:textId="46E83556" w:rsidR="00647137" w:rsidRPr="00553AB0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Cs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47137" w:rsidRPr="00553AB0" w14:paraId="7976C177" w14:textId="77777777" w:rsidTr="00C009BC">
        <w:trPr>
          <w:tblHeader/>
        </w:trPr>
        <w:tc>
          <w:tcPr>
            <w:tcW w:w="2431" w:type="dxa"/>
          </w:tcPr>
          <w:p w14:paraId="158175D6" w14:textId="77777777" w:rsidR="00647137" w:rsidRPr="00553AB0" w:rsidRDefault="00647137" w:rsidP="000812E8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3" w:type="dxa"/>
          </w:tcPr>
          <w:p w14:paraId="229253A2" w14:textId="77777777" w:rsidR="00647137" w:rsidRPr="00553AB0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8" w:type="dxa"/>
            <w:gridSpan w:val="5"/>
            <w:hideMark/>
          </w:tcPr>
          <w:p w14:paraId="629F2CDD" w14:textId="515E79C4" w:rsidR="00647137" w:rsidRPr="00553AB0" w:rsidRDefault="00012299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eastAsia="en-GB"/>
              </w:rPr>
              <w:t>256</w:t>
            </w:r>
            <w:r w:rsidRPr="00553AB0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  <w:tc>
          <w:tcPr>
            <w:tcW w:w="243" w:type="dxa"/>
          </w:tcPr>
          <w:p w14:paraId="0F891146" w14:textId="77777777" w:rsidR="00647137" w:rsidRPr="00553AB0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3" w:type="dxa"/>
            <w:gridSpan w:val="5"/>
            <w:hideMark/>
          </w:tcPr>
          <w:p w14:paraId="18686EFE" w14:textId="2AB2E743" w:rsidR="00647137" w:rsidRPr="00553AB0" w:rsidRDefault="00012299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 w:hint="cs"/>
                <w:lang w:eastAsia="en-GB"/>
              </w:rPr>
              <w:t>2564</w:t>
            </w:r>
          </w:p>
        </w:tc>
      </w:tr>
      <w:tr w:rsidR="00D65BAD" w:rsidRPr="00553AB0" w14:paraId="5ABDB724" w14:textId="77777777" w:rsidTr="00C009BC">
        <w:trPr>
          <w:tblHeader/>
        </w:trPr>
        <w:tc>
          <w:tcPr>
            <w:tcW w:w="2431" w:type="dxa"/>
          </w:tcPr>
          <w:p w14:paraId="5BE8DF1A" w14:textId="77777777" w:rsidR="00647137" w:rsidRPr="00553AB0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3" w:type="dxa"/>
            <w:vAlign w:val="bottom"/>
            <w:hideMark/>
          </w:tcPr>
          <w:p w14:paraId="0FC3BF71" w14:textId="77777777" w:rsidR="00647137" w:rsidRPr="00553AB0" w:rsidRDefault="00647137" w:rsidP="00C009BC">
            <w:pPr>
              <w:tabs>
                <w:tab w:val="left" w:pos="720"/>
              </w:tabs>
              <w:ind w:left="-142" w:right="-142"/>
              <w:jc w:val="center"/>
              <w:rPr>
                <w:rFonts w:asciiTheme="majorBidi" w:hAnsiTheme="majorBidi" w:cstheme="majorBidi"/>
                <w:i/>
                <w:iCs/>
                <w:spacing w:val="-3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i/>
                <w:iCs/>
                <w:spacing w:val="-3"/>
                <w:cs/>
                <w:lang w:val="en-GB" w:eastAsia="en-GB"/>
              </w:rPr>
              <w:t>หมายเหตุ</w:t>
            </w:r>
          </w:p>
        </w:tc>
        <w:tc>
          <w:tcPr>
            <w:tcW w:w="979" w:type="dxa"/>
            <w:vAlign w:val="bottom"/>
            <w:hideMark/>
          </w:tcPr>
          <w:p w14:paraId="6394011B" w14:textId="77777777" w:rsidR="00647137" w:rsidRPr="00553AB0" w:rsidRDefault="00647137" w:rsidP="000812E8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FFB4558" w14:textId="77777777" w:rsidR="00647137" w:rsidRPr="00553AB0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25A02753" w14:textId="77777777" w:rsidR="00647137" w:rsidRPr="00553AB0" w:rsidRDefault="00647137" w:rsidP="000812E8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0C115347" w14:textId="77777777" w:rsidR="00647137" w:rsidRPr="00553AB0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0FB48025" w14:textId="77777777" w:rsidR="00647137" w:rsidRPr="00553AB0" w:rsidRDefault="00647137" w:rsidP="000812E8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243" w:type="dxa"/>
            <w:vAlign w:val="center"/>
          </w:tcPr>
          <w:p w14:paraId="1AA4CB82" w14:textId="77777777" w:rsidR="00647137" w:rsidRPr="00553AB0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3F1FF951" w14:textId="77777777" w:rsidR="00647137" w:rsidRPr="00553AB0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8AC7004" w14:textId="77777777" w:rsidR="00647137" w:rsidRPr="00553AB0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7" w:type="dxa"/>
            <w:vAlign w:val="bottom"/>
            <w:hideMark/>
          </w:tcPr>
          <w:p w14:paraId="1A523042" w14:textId="77777777" w:rsidR="00647137" w:rsidRPr="00553AB0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E120F8B" w14:textId="77777777" w:rsidR="00647137" w:rsidRPr="00553AB0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5EB30D8" w14:textId="77777777" w:rsidR="00647137" w:rsidRPr="00553AB0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47137" w:rsidRPr="00553AB0" w14:paraId="40F56376" w14:textId="77777777" w:rsidTr="00C009BC">
        <w:trPr>
          <w:tblHeader/>
        </w:trPr>
        <w:tc>
          <w:tcPr>
            <w:tcW w:w="2431" w:type="dxa"/>
          </w:tcPr>
          <w:p w14:paraId="3B27D6D7" w14:textId="77777777" w:rsidR="00647137" w:rsidRPr="00553AB0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3" w:type="dxa"/>
          </w:tcPr>
          <w:p w14:paraId="0269CC21" w14:textId="77777777" w:rsidR="00647137" w:rsidRPr="00553AB0" w:rsidRDefault="00647137" w:rsidP="000812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</w:p>
        </w:tc>
        <w:tc>
          <w:tcPr>
            <w:tcW w:w="6614" w:type="dxa"/>
            <w:gridSpan w:val="11"/>
            <w:vAlign w:val="bottom"/>
            <w:hideMark/>
          </w:tcPr>
          <w:p w14:paraId="2FC8AF2F" w14:textId="77777777" w:rsidR="00647137" w:rsidRPr="00553AB0" w:rsidRDefault="00647137" w:rsidP="000812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i/>
                <w:iCs/>
                <w:lang w:val="en-GB" w:eastAsia="en-GB"/>
              </w:rPr>
              <w:t>(</w:t>
            </w:r>
            <w:r w:rsidRPr="00553AB0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พันบาท)</w:t>
            </w:r>
          </w:p>
        </w:tc>
      </w:tr>
      <w:tr w:rsidR="0097423D" w:rsidRPr="00553AB0" w14:paraId="17620DFB" w14:textId="77777777" w:rsidTr="00C009BC">
        <w:tc>
          <w:tcPr>
            <w:tcW w:w="2431" w:type="dxa"/>
            <w:hideMark/>
          </w:tcPr>
          <w:p w14:paraId="5A1A458D" w14:textId="20D554D2" w:rsidR="0097423D" w:rsidRPr="00553AB0" w:rsidRDefault="0097423D" w:rsidP="0097423D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53AB0">
              <w:rPr>
                <w:rFonts w:asciiTheme="majorBidi" w:hAnsiTheme="majorBidi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563" w:type="dxa"/>
            <w:vAlign w:val="bottom"/>
          </w:tcPr>
          <w:p w14:paraId="3CEB298C" w14:textId="760BAF96" w:rsidR="0097423D" w:rsidRPr="00553AB0" w:rsidRDefault="0097423D" w:rsidP="0097423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24A5B0A2" w14:textId="457AA709" w:rsidR="0097423D" w:rsidRPr="00553AB0" w:rsidRDefault="0097423D" w:rsidP="00FD1FA1">
            <w:pPr>
              <w:ind w:right="-135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0376095A" w14:textId="77777777" w:rsidR="0097423D" w:rsidRPr="00553AB0" w:rsidRDefault="0097423D" w:rsidP="0097423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625174A5" w14:textId="05BDD63E" w:rsidR="0097423D" w:rsidRPr="00553AB0" w:rsidRDefault="00012299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53AB0">
              <w:rPr>
                <w:rFonts w:asciiTheme="majorBidi" w:hAnsiTheme="majorBidi" w:cstheme="majorBidi"/>
                <w:lang w:eastAsia="en-GB"/>
              </w:rPr>
              <w:t>850</w:t>
            </w:r>
            <w:r w:rsidR="0097423D" w:rsidRPr="00553AB0">
              <w:rPr>
                <w:rFonts w:asciiTheme="majorBidi" w:hAnsiTheme="majorBidi" w:cstheme="majorBidi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lang w:eastAsia="en-GB"/>
              </w:rPr>
              <w:t>000</w:t>
            </w:r>
          </w:p>
        </w:tc>
        <w:tc>
          <w:tcPr>
            <w:tcW w:w="243" w:type="dxa"/>
            <w:vAlign w:val="bottom"/>
          </w:tcPr>
          <w:p w14:paraId="69F4CB8F" w14:textId="77777777" w:rsidR="0097423D" w:rsidRPr="00553AB0" w:rsidRDefault="0097423D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6F32232F" w14:textId="0764ADB6" w:rsidR="0097423D" w:rsidRPr="00553AB0" w:rsidRDefault="00012299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850</w:t>
            </w:r>
            <w:r w:rsidR="0097423D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000</w:t>
            </w:r>
          </w:p>
        </w:tc>
        <w:tc>
          <w:tcPr>
            <w:tcW w:w="243" w:type="dxa"/>
            <w:vAlign w:val="bottom"/>
          </w:tcPr>
          <w:p w14:paraId="717CB40A" w14:textId="77777777" w:rsidR="0097423D" w:rsidRPr="00553AB0" w:rsidRDefault="0097423D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5813C81C" w14:textId="439ADE8C" w:rsidR="0097423D" w:rsidRPr="00553AB0" w:rsidRDefault="0097423D" w:rsidP="00FD1FA1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9F0CA58" w14:textId="77777777" w:rsidR="0097423D" w:rsidRPr="00553AB0" w:rsidRDefault="0097423D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758F4238" w14:textId="08E39124" w:rsidR="0097423D" w:rsidRPr="00553AB0" w:rsidRDefault="0097423D" w:rsidP="00FD1FA1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3EC5DA6" w14:textId="77777777" w:rsidR="0097423D" w:rsidRPr="00553AB0" w:rsidRDefault="0097423D" w:rsidP="00FD1FA1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DD17428" w14:textId="4E1DF1D1" w:rsidR="0097423D" w:rsidRPr="007D5834" w:rsidRDefault="0097423D" w:rsidP="00FD1FA1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D5834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</w:tr>
      <w:tr w:rsidR="0097423D" w:rsidRPr="00553AB0" w14:paraId="4813624B" w14:textId="77777777" w:rsidTr="00C009BC">
        <w:tc>
          <w:tcPr>
            <w:tcW w:w="2431" w:type="dxa"/>
          </w:tcPr>
          <w:p w14:paraId="0FA139A3" w14:textId="464779D4" w:rsidR="0097423D" w:rsidRPr="00553AB0" w:rsidRDefault="0097423D" w:rsidP="0097423D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63" w:type="dxa"/>
            <w:vAlign w:val="bottom"/>
          </w:tcPr>
          <w:p w14:paraId="372CE2A7" w14:textId="1515DA88" w:rsidR="0097423D" w:rsidRPr="00553AB0" w:rsidRDefault="00012299" w:rsidP="0097423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eastAsia="en-GB"/>
              </w:rPr>
            </w:pPr>
            <w:r w:rsidRPr="00553AB0">
              <w:rPr>
                <w:rFonts w:asciiTheme="majorBidi" w:hAnsiTheme="majorBidi" w:cstheme="majorBidi"/>
                <w:i/>
                <w:iCs/>
                <w:lang w:eastAsia="en-GB"/>
              </w:rPr>
              <w:t>5</w:t>
            </w:r>
          </w:p>
        </w:tc>
        <w:tc>
          <w:tcPr>
            <w:tcW w:w="979" w:type="dxa"/>
            <w:vAlign w:val="bottom"/>
          </w:tcPr>
          <w:p w14:paraId="50000299" w14:textId="537DC7E7" w:rsidR="0097423D" w:rsidRPr="00553AB0" w:rsidRDefault="0097423D" w:rsidP="00FD1FA1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2B7090EF" w14:textId="77777777" w:rsidR="0097423D" w:rsidRPr="00553AB0" w:rsidRDefault="0097423D" w:rsidP="0097423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1874E323" w14:textId="1E2A0E76" w:rsidR="0097423D" w:rsidRPr="00553AB0" w:rsidRDefault="00012299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53AB0">
              <w:rPr>
                <w:rFonts w:asciiTheme="majorBidi" w:hAnsiTheme="majorBidi" w:cstheme="majorBidi"/>
                <w:lang w:eastAsia="en-GB"/>
              </w:rPr>
              <w:t>2</w:t>
            </w:r>
            <w:r w:rsidR="0097423D" w:rsidRPr="00553AB0">
              <w:rPr>
                <w:rFonts w:asciiTheme="majorBidi" w:hAnsiTheme="majorBidi" w:cstheme="majorBidi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lang w:eastAsia="en-GB"/>
              </w:rPr>
              <w:t>177</w:t>
            </w:r>
            <w:r w:rsidR="0097423D" w:rsidRPr="00553AB0">
              <w:rPr>
                <w:rFonts w:asciiTheme="majorBidi" w:hAnsiTheme="majorBidi" w:cstheme="majorBidi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lang w:eastAsia="en-GB"/>
              </w:rPr>
              <w:t>780</w:t>
            </w:r>
          </w:p>
        </w:tc>
        <w:tc>
          <w:tcPr>
            <w:tcW w:w="243" w:type="dxa"/>
            <w:vAlign w:val="bottom"/>
          </w:tcPr>
          <w:p w14:paraId="573A8609" w14:textId="77777777" w:rsidR="0097423D" w:rsidRPr="00553AB0" w:rsidRDefault="0097423D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7B34FCAE" w14:textId="2521989C" w:rsidR="0097423D" w:rsidRPr="00553AB0" w:rsidRDefault="00012299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="0097423D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177</w:t>
            </w:r>
            <w:r w:rsidR="0097423D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780</w:t>
            </w:r>
          </w:p>
        </w:tc>
        <w:tc>
          <w:tcPr>
            <w:tcW w:w="243" w:type="dxa"/>
            <w:vAlign w:val="bottom"/>
          </w:tcPr>
          <w:p w14:paraId="3ACE9141" w14:textId="77777777" w:rsidR="0097423D" w:rsidRPr="00553AB0" w:rsidRDefault="0097423D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21A72FC6" w14:textId="56E24622" w:rsidR="0097423D" w:rsidRPr="00553AB0" w:rsidRDefault="0097423D" w:rsidP="00FD1FA1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5E08B82" w14:textId="77777777" w:rsidR="0097423D" w:rsidRPr="00553AB0" w:rsidRDefault="0097423D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3254C621" w14:textId="09781E21" w:rsidR="0097423D" w:rsidRPr="00553AB0" w:rsidRDefault="00012299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53AB0">
              <w:rPr>
                <w:rFonts w:asciiTheme="majorBidi" w:hAnsiTheme="majorBidi" w:cstheme="majorBidi"/>
                <w:lang w:eastAsia="en-GB"/>
              </w:rPr>
              <w:t>1</w:t>
            </w:r>
            <w:r w:rsidR="0097423D" w:rsidRPr="00553AB0">
              <w:rPr>
                <w:rFonts w:asciiTheme="majorBidi" w:hAnsiTheme="majorBidi" w:cstheme="majorBidi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lang w:eastAsia="en-GB"/>
              </w:rPr>
              <w:t>902</w:t>
            </w:r>
            <w:r w:rsidR="0097423D" w:rsidRPr="00553AB0">
              <w:rPr>
                <w:rFonts w:asciiTheme="majorBidi" w:hAnsiTheme="majorBidi" w:cstheme="majorBidi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lang w:eastAsia="en-GB"/>
              </w:rPr>
              <w:t>377</w:t>
            </w:r>
          </w:p>
        </w:tc>
        <w:tc>
          <w:tcPr>
            <w:tcW w:w="236" w:type="dxa"/>
            <w:vAlign w:val="bottom"/>
          </w:tcPr>
          <w:p w14:paraId="7941B9E6" w14:textId="77777777" w:rsidR="0097423D" w:rsidRPr="00553AB0" w:rsidRDefault="0097423D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985AB8E" w14:textId="0EC022CD" w:rsidR="0097423D" w:rsidRPr="00553AB0" w:rsidRDefault="00012299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97423D"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902</w:t>
            </w:r>
            <w:r w:rsidR="0097423D"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377</w:t>
            </w:r>
          </w:p>
        </w:tc>
      </w:tr>
      <w:tr w:rsidR="0097423D" w:rsidRPr="00553AB0" w14:paraId="7F22DF23" w14:textId="77777777" w:rsidTr="00C009BC">
        <w:tc>
          <w:tcPr>
            <w:tcW w:w="2431" w:type="dxa"/>
            <w:hideMark/>
          </w:tcPr>
          <w:p w14:paraId="43D5A340" w14:textId="558FDD57" w:rsidR="0097423D" w:rsidRPr="00553AB0" w:rsidRDefault="0097423D" w:rsidP="0097423D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563" w:type="dxa"/>
          </w:tcPr>
          <w:p w14:paraId="75E49B6C" w14:textId="77777777" w:rsidR="0097423D" w:rsidRPr="00553AB0" w:rsidRDefault="0097423D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5E2B81E2" w14:textId="622FFF2B" w:rsidR="0097423D" w:rsidRPr="00553AB0" w:rsidRDefault="0097423D" w:rsidP="00FD1FA1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46229A7C" w14:textId="77777777" w:rsidR="0097423D" w:rsidRPr="00553AB0" w:rsidRDefault="0097423D" w:rsidP="0097423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388D69A7" w14:textId="46FAC609" w:rsidR="0097423D" w:rsidRPr="00553AB0" w:rsidRDefault="00012299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53AB0">
              <w:rPr>
                <w:rFonts w:asciiTheme="majorBidi" w:hAnsiTheme="majorBidi" w:cstheme="majorBidi"/>
                <w:lang w:eastAsia="en-GB"/>
              </w:rPr>
              <w:t>153</w:t>
            </w:r>
            <w:r w:rsidR="0097423D" w:rsidRPr="00553AB0">
              <w:rPr>
                <w:rFonts w:asciiTheme="majorBidi" w:hAnsiTheme="majorBidi" w:cstheme="majorBidi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lang w:eastAsia="en-GB"/>
              </w:rPr>
              <w:t>446</w:t>
            </w:r>
          </w:p>
        </w:tc>
        <w:tc>
          <w:tcPr>
            <w:tcW w:w="243" w:type="dxa"/>
            <w:vAlign w:val="bottom"/>
          </w:tcPr>
          <w:p w14:paraId="241B0702" w14:textId="77777777" w:rsidR="0097423D" w:rsidRPr="00553AB0" w:rsidRDefault="0097423D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3BE89B50" w14:textId="25FE4867" w:rsidR="0097423D" w:rsidRPr="00553AB0" w:rsidRDefault="00012299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153</w:t>
            </w:r>
            <w:r w:rsidR="0097423D"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446</w:t>
            </w:r>
          </w:p>
        </w:tc>
        <w:tc>
          <w:tcPr>
            <w:tcW w:w="243" w:type="dxa"/>
            <w:vAlign w:val="bottom"/>
          </w:tcPr>
          <w:p w14:paraId="659B1FC1" w14:textId="77777777" w:rsidR="0097423D" w:rsidRPr="00553AB0" w:rsidRDefault="0097423D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0B1E2B33" w14:textId="4250F082" w:rsidR="0097423D" w:rsidRPr="00553AB0" w:rsidRDefault="0097423D" w:rsidP="00FD1FA1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F6BEF36" w14:textId="77777777" w:rsidR="0097423D" w:rsidRPr="00553AB0" w:rsidRDefault="0097423D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0AC4C07D" w14:textId="2F7BD6F1" w:rsidR="0097423D" w:rsidRPr="00553AB0" w:rsidRDefault="00012299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lang w:eastAsia="en-GB"/>
              </w:rPr>
              <w:t>78</w:t>
            </w:r>
            <w:r w:rsidR="0097423D" w:rsidRPr="00553AB0">
              <w:rPr>
                <w:rFonts w:asciiTheme="majorBidi" w:hAnsiTheme="majorBidi" w:cstheme="majorBidi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lang w:eastAsia="en-GB"/>
              </w:rPr>
              <w:t>650</w:t>
            </w:r>
          </w:p>
        </w:tc>
        <w:tc>
          <w:tcPr>
            <w:tcW w:w="236" w:type="dxa"/>
            <w:vAlign w:val="bottom"/>
          </w:tcPr>
          <w:p w14:paraId="39193508" w14:textId="77777777" w:rsidR="0097423D" w:rsidRPr="00553AB0" w:rsidRDefault="0097423D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17144189" w14:textId="1F3315BA" w:rsidR="0097423D" w:rsidRPr="00553AB0" w:rsidRDefault="00012299" w:rsidP="0097423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78</w:t>
            </w:r>
            <w:r w:rsidR="0097423D"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650</w:t>
            </w:r>
          </w:p>
        </w:tc>
      </w:tr>
      <w:tr w:rsidR="005D0AED" w:rsidRPr="00553AB0" w14:paraId="57E2FD60" w14:textId="77777777" w:rsidTr="00C009BC">
        <w:tc>
          <w:tcPr>
            <w:tcW w:w="2431" w:type="dxa"/>
            <w:hideMark/>
          </w:tcPr>
          <w:p w14:paraId="77D72EA8" w14:textId="77777777" w:rsidR="005D0AED" w:rsidRPr="00553AB0" w:rsidRDefault="005D0AED" w:rsidP="005D0AED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color w:val="0000FF"/>
                <w:sz w:val="24"/>
                <w:szCs w:val="24"/>
                <w:shd w:val="clear" w:color="auto" w:fill="E6E6E6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563" w:type="dxa"/>
          </w:tcPr>
          <w:p w14:paraId="1525E76F" w14:textId="77777777" w:rsidR="005D0AED" w:rsidRPr="00553AB0" w:rsidRDefault="005D0AED" w:rsidP="005D0AE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C3F4D" w14:textId="4E2CE7D1" w:rsidR="005D0AED" w:rsidRPr="00553AB0" w:rsidRDefault="005D0AED" w:rsidP="00FD1FA1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3E854CBB" w14:textId="77777777" w:rsidR="005D0AED" w:rsidRPr="00553AB0" w:rsidRDefault="005D0AED" w:rsidP="005D0A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D8105" w14:textId="62879C02" w:rsidR="005D0AED" w:rsidRPr="00553AB0" w:rsidRDefault="00012299" w:rsidP="005D0AE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="005D0AED"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181</w:t>
            </w:r>
            <w:r w:rsidR="005D0AED"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226</w:t>
            </w:r>
          </w:p>
        </w:tc>
        <w:tc>
          <w:tcPr>
            <w:tcW w:w="243" w:type="dxa"/>
            <w:vAlign w:val="bottom"/>
          </w:tcPr>
          <w:p w14:paraId="3EAB638D" w14:textId="77777777" w:rsidR="005D0AED" w:rsidRPr="00553AB0" w:rsidRDefault="005D0AED" w:rsidP="005D0AE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6DDAE" w14:textId="4388BB73" w:rsidR="005D0AED" w:rsidRPr="00553AB0" w:rsidRDefault="00012299" w:rsidP="005D0AE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="005D0AED"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181</w:t>
            </w:r>
            <w:r w:rsidR="005D0AED"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226</w:t>
            </w:r>
          </w:p>
        </w:tc>
        <w:tc>
          <w:tcPr>
            <w:tcW w:w="243" w:type="dxa"/>
            <w:vAlign w:val="bottom"/>
          </w:tcPr>
          <w:p w14:paraId="184344AA" w14:textId="77777777" w:rsidR="005D0AED" w:rsidRPr="00553AB0" w:rsidRDefault="005D0AED" w:rsidP="005D0AE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DE92D" w14:textId="65741632" w:rsidR="005D0AED" w:rsidRPr="007D5834" w:rsidRDefault="005D0AED" w:rsidP="00FD1FA1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D5834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5D73EC3" w14:textId="77777777" w:rsidR="005D0AED" w:rsidRPr="00553AB0" w:rsidRDefault="005D0AED" w:rsidP="005D0AE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F8964" w14:textId="3A2971CB" w:rsidR="005D0AED" w:rsidRPr="00553AB0" w:rsidRDefault="00012299" w:rsidP="005D0AE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5D0AED"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981</w:t>
            </w:r>
            <w:r w:rsidR="005D0AED"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027</w:t>
            </w:r>
          </w:p>
        </w:tc>
        <w:tc>
          <w:tcPr>
            <w:tcW w:w="236" w:type="dxa"/>
            <w:vAlign w:val="bottom"/>
          </w:tcPr>
          <w:p w14:paraId="0696B745" w14:textId="77777777" w:rsidR="005D0AED" w:rsidRPr="00553AB0" w:rsidRDefault="005D0AED" w:rsidP="005D0AE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181F2" w14:textId="74C8BBED" w:rsidR="005D0AED" w:rsidRPr="00553AB0" w:rsidRDefault="00012299" w:rsidP="005D0AE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5D0AED"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981</w:t>
            </w:r>
            <w:r w:rsidR="005D0AED"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lang w:eastAsia="en-GB"/>
              </w:rPr>
              <w:t>027</w:t>
            </w:r>
          </w:p>
        </w:tc>
      </w:tr>
    </w:tbl>
    <w:p w14:paraId="09B4B25D" w14:textId="1747D221" w:rsidR="00647137" w:rsidRPr="00DE50AC" w:rsidRDefault="00647137" w:rsidP="00DE50AC">
      <w:pPr>
        <w:spacing w:line="240" w:lineRule="auto"/>
        <w:ind w:left="540" w:right="-43"/>
        <w:jc w:val="both"/>
        <w:rPr>
          <w:sz w:val="30"/>
          <w:szCs w:val="30"/>
        </w:rPr>
      </w:pPr>
    </w:p>
    <w:p w14:paraId="29AC3F4A" w14:textId="77777777" w:rsidR="00DE50AC" w:rsidRPr="00E84728" w:rsidRDefault="00DE50AC" w:rsidP="00DE50AC">
      <w:pPr>
        <w:spacing w:line="240" w:lineRule="auto"/>
        <w:ind w:left="540" w:right="-43"/>
        <w:jc w:val="both"/>
        <w:rPr>
          <w:b/>
          <w:bCs/>
          <w:i/>
          <w:iCs/>
          <w:sz w:val="30"/>
          <w:szCs w:val="30"/>
        </w:rPr>
      </w:pPr>
      <w:r w:rsidRPr="00E84728">
        <w:rPr>
          <w:rFonts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5004B886" w14:textId="77777777" w:rsidR="00DE50AC" w:rsidRDefault="00DE50AC" w:rsidP="00DE50AC">
      <w:pPr>
        <w:spacing w:line="240" w:lineRule="auto"/>
        <w:ind w:left="540" w:right="-43"/>
        <w:jc w:val="both"/>
        <w:rPr>
          <w:sz w:val="30"/>
          <w:szCs w:val="30"/>
        </w:rPr>
      </w:pPr>
    </w:p>
    <w:p w14:paraId="6027C0D3" w14:textId="77777777" w:rsidR="00DE50AC" w:rsidRDefault="00DE50AC" w:rsidP="00DE50AC">
      <w:pPr>
        <w:spacing w:line="240" w:lineRule="auto"/>
        <w:ind w:left="540" w:right="-43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</w:rPr>
        <w:t xml:space="preserve">30 </w:t>
      </w:r>
      <w:r>
        <w:rPr>
          <w:rFonts w:hint="cs"/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 xml:space="preserve">2565 </w:t>
      </w:r>
      <w:r>
        <w:rPr>
          <w:rFonts w:hint="cs"/>
          <w:sz w:val="30"/>
          <w:szCs w:val="30"/>
          <w:cs/>
        </w:rPr>
        <w:t xml:space="preserve">บริษัทได้ออกตั๋วสัญญาใช้เงินให้แก่สถาบันการเงินจำนวนเงิน </w:t>
      </w:r>
      <w:r>
        <w:rPr>
          <w:sz w:val="30"/>
          <w:szCs w:val="30"/>
        </w:rPr>
        <w:t xml:space="preserve">850 </w:t>
      </w:r>
      <w:r>
        <w:rPr>
          <w:rFonts w:hint="cs"/>
          <w:sz w:val="30"/>
          <w:szCs w:val="30"/>
          <w:cs/>
        </w:rPr>
        <w:t xml:space="preserve">ล้านบาท มีอัตราดอกเบี้ยร้อยละ </w:t>
      </w:r>
      <w:r>
        <w:rPr>
          <w:sz w:val="30"/>
          <w:szCs w:val="30"/>
        </w:rPr>
        <w:t xml:space="preserve">1.60 </w:t>
      </w:r>
      <w:r>
        <w:rPr>
          <w:rFonts w:hint="cs"/>
          <w:sz w:val="30"/>
          <w:szCs w:val="30"/>
          <w:cs/>
        </w:rPr>
        <w:t>ต่อปี และครบกำหนดชำระเมื่อทวงถาม</w:t>
      </w:r>
    </w:p>
    <w:p w14:paraId="701D37D0" w14:textId="77777777" w:rsidR="00DE50AC" w:rsidRDefault="00DE50AC" w:rsidP="00DE50AC">
      <w:pPr>
        <w:spacing w:line="240" w:lineRule="auto"/>
        <w:ind w:left="540" w:right="-43"/>
        <w:jc w:val="both"/>
        <w:rPr>
          <w:sz w:val="30"/>
          <w:szCs w:val="30"/>
        </w:rPr>
      </w:pPr>
    </w:p>
    <w:p w14:paraId="450628B1" w14:textId="77777777" w:rsidR="00DE50AC" w:rsidRDefault="00DE50AC">
      <w:pPr>
        <w:spacing w:line="240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2BF32C9C" w14:textId="6B62B6A8" w:rsidR="00DE50AC" w:rsidRPr="00E84728" w:rsidRDefault="00DE50AC" w:rsidP="00DE50AC">
      <w:pPr>
        <w:spacing w:line="240" w:lineRule="auto"/>
        <w:ind w:left="540" w:right="-43"/>
        <w:jc w:val="both"/>
        <w:rPr>
          <w:b/>
          <w:bCs/>
          <w:i/>
          <w:iCs/>
          <w:sz w:val="30"/>
          <w:szCs w:val="30"/>
        </w:rPr>
      </w:pPr>
      <w:r w:rsidRPr="00E84728">
        <w:rPr>
          <w:rFonts w:hint="cs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2B0334DD" w14:textId="77777777" w:rsidR="00DE50AC" w:rsidRDefault="00DE50AC" w:rsidP="00DE50AC">
      <w:pPr>
        <w:tabs>
          <w:tab w:val="left" w:pos="1611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700"/>
        <w:gridCol w:w="934"/>
        <w:gridCol w:w="3960"/>
      </w:tblGrid>
      <w:tr w:rsidR="00DE50AC" w:rsidRPr="00553AB0" w14:paraId="1E4759DB" w14:textId="77777777" w:rsidTr="00A259E8">
        <w:trPr>
          <w:trHeight w:val="289"/>
          <w:tblHeader/>
        </w:trPr>
        <w:tc>
          <w:tcPr>
            <w:tcW w:w="9124" w:type="dxa"/>
            <w:gridSpan w:val="4"/>
          </w:tcPr>
          <w:p w14:paraId="0E84F8BE" w14:textId="77777777" w:rsidR="00DE50AC" w:rsidRPr="00553AB0" w:rsidRDefault="00DE50AC" w:rsidP="00A259E8">
            <w:pPr>
              <w:spacing w:line="240" w:lineRule="atLeas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50AC" w:rsidRPr="00553AB0" w14:paraId="0A94AD4F" w14:textId="77777777" w:rsidTr="00A259E8">
        <w:trPr>
          <w:trHeight w:val="817"/>
          <w:tblHeader/>
        </w:trPr>
        <w:tc>
          <w:tcPr>
            <w:tcW w:w="1530" w:type="dxa"/>
          </w:tcPr>
          <w:p w14:paraId="324EEF51" w14:textId="77777777" w:rsidR="00DE50AC" w:rsidRPr="00553AB0" w:rsidRDefault="00DE50AC" w:rsidP="00A259E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br w:type="page"/>
            </w:r>
          </w:p>
          <w:p w14:paraId="193FB837" w14:textId="77777777" w:rsidR="00DE50AC" w:rsidRPr="00553AB0" w:rsidRDefault="00DE50AC" w:rsidP="00A259E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วันที่ในสัญญา</w:t>
            </w:r>
          </w:p>
        </w:tc>
        <w:tc>
          <w:tcPr>
            <w:tcW w:w="2700" w:type="dxa"/>
          </w:tcPr>
          <w:p w14:paraId="3C8ADBE4" w14:textId="77777777" w:rsidR="00DE50AC" w:rsidRPr="00553AB0" w:rsidRDefault="00DE50AC" w:rsidP="00A259E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อัตราดอกเบี้ย</w:t>
            </w:r>
          </w:p>
          <w:p w14:paraId="36227F5D" w14:textId="77777777" w:rsidR="00DE50AC" w:rsidRPr="00553AB0" w:rsidRDefault="00DE50AC" w:rsidP="00A259E8">
            <w:pPr>
              <w:spacing w:line="240" w:lineRule="atLeast"/>
              <w:ind w:left="-108" w:right="-108"/>
              <w:jc w:val="center"/>
              <w:rPr>
                <w:i/>
                <w:iCs/>
                <w:sz w:val="30"/>
                <w:szCs w:val="30"/>
              </w:rPr>
            </w:pPr>
            <w:r w:rsidRPr="00553AB0">
              <w:rPr>
                <w:rFonts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34" w:type="dxa"/>
          </w:tcPr>
          <w:p w14:paraId="647CDBD7" w14:textId="77777777" w:rsidR="00DE50AC" w:rsidRPr="00553AB0" w:rsidRDefault="00DE50AC" w:rsidP="00A259E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ระยะเวลาการกู้ยืม</w:t>
            </w:r>
          </w:p>
        </w:tc>
        <w:tc>
          <w:tcPr>
            <w:tcW w:w="3960" w:type="dxa"/>
          </w:tcPr>
          <w:p w14:paraId="250AA4C5" w14:textId="77777777" w:rsidR="00DE50AC" w:rsidRPr="00553AB0" w:rsidRDefault="00DE50AC" w:rsidP="00A259E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</w:p>
          <w:p w14:paraId="245FCEFE" w14:textId="77777777" w:rsidR="00DE50AC" w:rsidRPr="00553AB0" w:rsidRDefault="00DE50AC" w:rsidP="00A259E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กำหนดจ่ายชำระเงินกู้</w:t>
            </w:r>
          </w:p>
        </w:tc>
      </w:tr>
      <w:tr w:rsidR="00DE50AC" w:rsidRPr="00553AB0" w14:paraId="42E15931" w14:textId="77777777" w:rsidTr="00A259E8">
        <w:trPr>
          <w:trHeight w:val="794"/>
        </w:trPr>
        <w:tc>
          <w:tcPr>
            <w:tcW w:w="1530" w:type="dxa"/>
          </w:tcPr>
          <w:p w14:paraId="04C96AAC" w14:textId="77777777" w:rsidR="00DE50AC" w:rsidRPr="00553AB0" w:rsidRDefault="00DE50AC" w:rsidP="00A259E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 xml:space="preserve">9 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553AB0">
              <w:rPr>
                <w:sz w:val="30"/>
                <w:szCs w:val="30"/>
              </w:rPr>
              <w:t>2562</w:t>
            </w:r>
          </w:p>
        </w:tc>
        <w:tc>
          <w:tcPr>
            <w:tcW w:w="2700" w:type="dxa"/>
          </w:tcPr>
          <w:p w14:paraId="3E0DFA16" w14:textId="77777777" w:rsidR="00DE50AC" w:rsidRPr="00553AB0" w:rsidRDefault="00DE50AC" w:rsidP="00A259E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อัตราดอกเบี้ย</w:t>
            </w:r>
            <w:r w:rsidRPr="00553AB0">
              <w:rPr>
                <w:rFonts w:hint="cs"/>
                <w:spacing w:val="-2"/>
                <w:sz w:val="30"/>
                <w:szCs w:val="30"/>
                <w:cs/>
              </w:rPr>
              <w:t>เงินกู้ที่อ้างอิงจาก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53AB0">
              <w:rPr>
                <w:sz w:val="30"/>
                <w:szCs w:val="30"/>
              </w:rPr>
              <w:t xml:space="preserve">Central Bank of Myanmar          </w:t>
            </w:r>
            <w:r w:rsidRPr="00553AB0">
              <w:rPr>
                <w:sz w:val="30"/>
                <w:szCs w:val="30"/>
                <w:cs/>
              </w:rPr>
              <w:br/>
            </w:r>
            <w:r w:rsidRPr="00553AB0">
              <w:rPr>
                <w:sz w:val="30"/>
                <w:szCs w:val="30"/>
              </w:rPr>
              <w:t>+ 2.75%</w:t>
            </w:r>
          </w:p>
        </w:tc>
        <w:tc>
          <w:tcPr>
            <w:tcW w:w="934" w:type="dxa"/>
          </w:tcPr>
          <w:p w14:paraId="39400146" w14:textId="77777777" w:rsidR="00DE50AC" w:rsidRPr="00553AB0" w:rsidRDefault="00DE50AC" w:rsidP="00A259E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 xml:space="preserve">5 </w:t>
            </w:r>
            <w:r w:rsidRPr="00553AB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3960" w:type="dxa"/>
          </w:tcPr>
          <w:p w14:paraId="677DA7C1" w14:textId="77777777" w:rsidR="00DE50AC" w:rsidRPr="00553AB0" w:rsidRDefault="00DE50AC" w:rsidP="00A259E8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วงเงินกู้ยืมระยะยาว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53AB0">
              <w:rPr>
                <w:sz w:val="30"/>
                <w:szCs w:val="30"/>
              </w:rPr>
              <w:t xml:space="preserve">45,150 </w:t>
            </w:r>
            <w:r w:rsidRPr="00553AB0">
              <w:rPr>
                <w:rFonts w:hint="cs"/>
                <w:sz w:val="30"/>
                <w:szCs w:val="30"/>
                <w:cs/>
              </w:rPr>
              <w:t>ล้าน</w:t>
            </w:r>
            <w:r w:rsidRPr="00553AB0">
              <w:rPr>
                <w:sz w:val="30"/>
                <w:szCs w:val="30"/>
                <w:cs/>
              </w:rPr>
              <w:t>เมียนมาร์จัต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53AB0">
              <w:rPr>
                <w:sz w:val="30"/>
                <w:szCs w:val="30"/>
              </w:rPr>
              <w:br/>
            </w:r>
            <w:r w:rsidRPr="00553AB0">
              <w:rPr>
                <w:rFonts w:hint="cs"/>
                <w:sz w:val="30"/>
                <w:szCs w:val="30"/>
                <w:cs/>
              </w:rPr>
              <w:t>มีจ่ายชำระไปแล้วบางส่วน</w:t>
            </w:r>
            <w:r w:rsidRPr="00553AB0">
              <w:rPr>
                <w:sz w:val="30"/>
                <w:szCs w:val="30"/>
              </w:rPr>
              <w:t xml:space="preserve"> 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เหลือเงินกู้จำนวน </w:t>
            </w:r>
            <w:r w:rsidRPr="00553AB0">
              <w:rPr>
                <w:rFonts w:hint="cs"/>
                <w:sz w:val="30"/>
                <w:szCs w:val="30"/>
              </w:rPr>
              <w:t>27</w:t>
            </w:r>
            <w:r w:rsidRPr="00553AB0">
              <w:rPr>
                <w:sz w:val="30"/>
                <w:szCs w:val="30"/>
              </w:rPr>
              <w:t xml:space="preserve">,849 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ล้านเมียนมาร์จัต และได้แบ่งชำระเป็นรายไตรมาส </w:t>
            </w:r>
            <w:r w:rsidRPr="00553AB0">
              <w:rPr>
                <w:sz w:val="30"/>
                <w:szCs w:val="30"/>
              </w:rPr>
              <w:t xml:space="preserve">9 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ไตรมาส ดังนี้ </w:t>
            </w:r>
          </w:p>
          <w:p w14:paraId="5A998256" w14:textId="77777777" w:rsidR="00DE50AC" w:rsidRPr="00553AB0" w:rsidRDefault="00DE50AC" w:rsidP="00A259E8">
            <w:pPr>
              <w:spacing w:line="120" w:lineRule="atLeas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Pr="00553AB0">
              <w:rPr>
                <w:sz w:val="30"/>
                <w:szCs w:val="30"/>
              </w:rPr>
              <w:t xml:space="preserve">1 - 3      </w:t>
            </w:r>
            <w:r w:rsidRPr="00553AB0">
              <w:rPr>
                <w:rFonts w:hint="cs"/>
                <w:sz w:val="30"/>
                <w:szCs w:val="30"/>
                <w:cs/>
              </w:rPr>
              <w:t>งวดละ</w:t>
            </w:r>
            <w:r w:rsidRPr="00553AB0">
              <w:rPr>
                <w:sz w:val="30"/>
                <w:szCs w:val="30"/>
              </w:rPr>
              <w:t xml:space="preserve"> 2,709.0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 ล้าน</w:t>
            </w:r>
            <w:r w:rsidRPr="00553AB0">
              <w:rPr>
                <w:sz w:val="30"/>
                <w:szCs w:val="30"/>
                <w:cs/>
              </w:rPr>
              <w:t>เมียนมาร์จัต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4E29F44F" w14:textId="77777777" w:rsidR="00DE50AC" w:rsidRPr="00553AB0" w:rsidRDefault="00DE50AC" w:rsidP="00A259E8">
            <w:pPr>
              <w:spacing w:line="120" w:lineRule="atLeast"/>
              <w:jc w:val="thaiDistribute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Pr="00553AB0">
              <w:rPr>
                <w:sz w:val="30"/>
                <w:szCs w:val="30"/>
              </w:rPr>
              <w:t xml:space="preserve">4 - 7      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Pr="00553AB0">
              <w:rPr>
                <w:sz w:val="30"/>
                <w:szCs w:val="30"/>
              </w:rPr>
              <w:t xml:space="preserve">3,386.3 </w:t>
            </w:r>
            <w:r w:rsidRPr="00553AB0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3A8E5716" w14:textId="77777777" w:rsidR="00DE50AC" w:rsidRPr="00553AB0" w:rsidRDefault="00DE50AC" w:rsidP="00A259E8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Pr="00553AB0">
              <w:rPr>
                <w:sz w:val="30"/>
                <w:szCs w:val="30"/>
              </w:rPr>
              <w:t xml:space="preserve">8 </w:t>
            </w:r>
            <w:r w:rsidRPr="00553AB0">
              <w:rPr>
                <w:sz w:val="30"/>
                <w:szCs w:val="30"/>
              </w:rPr>
              <w:tab/>
              <w:t xml:space="preserve">      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Pr="00553AB0">
              <w:rPr>
                <w:sz w:val="30"/>
                <w:szCs w:val="30"/>
              </w:rPr>
              <w:t xml:space="preserve">4,063.5 </w:t>
            </w:r>
            <w:r w:rsidRPr="00553AB0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01AFBF69" w14:textId="77777777" w:rsidR="00DE50AC" w:rsidRPr="00553AB0" w:rsidRDefault="00DE50AC" w:rsidP="00A259E8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Pr="00553AB0">
              <w:rPr>
                <w:sz w:val="30"/>
                <w:szCs w:val="30"/>
              </w:rPr>
              <w:t xml:space="preserve">9 </w:t>
            </w:r>
            <w:r w:rsidRPr="00553AB0">
              <w:rPr>
                <w:sz w:val="30"/>
                <w:szCs w:val="30"/>
              </w:rPr>
              <w:tab/>
              <w:t xml:space="preserve">      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Pr="00553AB0">
              <w:rPr>
                <w:sz w:val="30"/>
                <w:szCs w:val="30"/>
              </w:rPr>
              <w:t xml:space="preserve">2,190.5 </w:t>
            </w:r>
            <w:r w:rsidRPr="00553AB0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4E4EDF82" w14:textId="77777777" w:rsidR="00DE50AC" w:rsidRPr="00553AB0" w:rsidRDefault="00DE50AC" w:rsidP="00A259E8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เริ่มชำระคืนงวดแรกในเดือนมีนาคม</w:t>
            </w:r>
            <w:r w:rsidRPr="00553AB0">
              <w:rPr>
                <w:sz w:val="30"/>
                <w:szCs w:val="30"/>
              </w:rPr>
              <w:t xml:space="preserve"> 2567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 และงวดสุดท้ายในเดือนมีนาคม</w:t>
            </w:r>
            <w:r w:rsidRPr="00553AB0">
              <w:rPr>
                <w:sz w:val="30"/>
                <w:szCs w:val="30"/>
              </w:rPr>
              <w:t xml:space="preserve"> 2569</w:t>
            </w:r>
          </w:p>
        </w:tc>
      </w:tr>
    </w:tbl>
    <w:p w14:paraId="7B141466" w14:textId="77777777" w:rsidR="00DE50AC" w:rsidRDefault="00DE50AC" w:rsidP="00716E2D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49E8D1" w14:textId="4EAA6C93" w:rsidR="00716E2D" w:rsidRPr="00553AB0" w:rsidRDefault="00716E2D" w:rsidP="00716E2D">
      <w:pPr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12299" w:rsidRPr="00553AB0">
        <w:rPr>
          <w:rFonts w:asciiTheme="majorBidi" w:hAnsiTheme="majorBidi" w:cstheme="majorBidi"/>
          <w:sz w:val="30"/>
          <w:szCs w:val="30"/>
        </w:rPr>
        <w:t>31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ธันว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012299" w:rsidRPr="00553AB0">
        <w:rPr>
          <w:rFonts w:asciiTheme="majorBidi" w:hAnsiTheme="majorBidi" w:cstheme="majorBidi"/>
          <w:sz w:val="30"/>
          <w:szCs w:val="30"/>
        </w:rPr>
        <w:t>256</w:t>
      </w:r>
      <w:r w:rsidR="00012299" w:rsidRPr="00553AB0">
        <w:rPr>
          <w:rFonts w:asciiTheme="majorBidi" w:hAnsiTheme="majorBidi" w:cstheme="majorBidi" w:hint="cs"/>
          <w:sz w:val="30"/>
          <w:szCs w:val="30"/>
        </w:rPr>
        <w:t>5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53AB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553AB0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มีวงเงินสินเชื่อซึ่งยังไม่ได้เบิกใช้อันประกอบด้วยวงเงินเบิกเกินบัญชีธนาคาร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 และเงินกู้ยืมระยะยาวจากสถาบันการเงินรวม</w:t>
      </w:r>
      <w:r w:rsidR="001F4680"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Start w:id="4" w:name="_Hlk125408784"/>
      <w:r w:rsidR="00012299" w:rsidRPr="00553AB0">
        <w:rPr>
          <w:rFonts w:asciiTheme="majorBidi" w:hAnsiTheme="majorBidi" w:cstheme="majorBidi"/>
          <w:sz w:val="30"/>
          <w:szCs w:val="30"/>
        </w:rPr>
        <w:t>9</w:t>
      </w:r>
      <w:r w:rsidR="00A8002B" w:rsidRPr="00553AB0">
        <w:rPr>
          <w:rFonts w:asciiTheme="majorBidi" w:hAnsiTheme="majorBidi" w:cstheme="majorBidi"/>
          <w:sz w:val="30"/>
          <w:szCs w:val="30"/>
        </w:rPr>
        <w:t>,</w:t>
      </w:r>
      <w:r w:rsidR="00012299" w:rsidRPr="00553AB0">
        <w:rPr>
          <w:rFonts w:asciiTheme="majorBidi" w:hAnsiTheme="majorBidi" w:cstheme="majorBidi"/>
          <w:sz w:val="30"/>
          <w:szCs w:val="30"/>
        </w:rPr>
        <w:t>794</w:t>
      </w:r>
      <w:r w:rsidR="00A8002B" w:rsidRPr="00553AB0">
        <w:rPr>
          <w:rFonts w:asciiTheme="majorBidi" w:hAnsiTheme="majorBidi" w:cstheme="majorBidi"/>
          <w:sz w:val="30"/>
          <w:szCs w:val="30"/>
        </w:rPr>
        <w:t>.</w:t>
      </w:r>
      <w:r w:rsidR="00012299" w:rsidRPr="00553AB0">
        <w:rPr>
          <w:rFonts w:asciiTheme="majorBidi" w:hAnsiTheme="majorBidi" w:cstheme="majorBidi"/>
          <w:sz w:val="30"/>
          <w:szCs w:val="30"/>
        </w:rPr>
        <w:t>2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4"/>
      <w:r w:rsidRPr="00553AB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8002B" w:rsidRPr="00553AB0">
        <w:rPr>
          <w:rFonts w:asciiTheme="majorBidi" w:hAnsiTheme="majorBidi" w:cstheme="majorBidi"/>
          <w:sz w:val="30"/>
          <w:szCs w:val="30"/>
        </w:rPr>
        <w:t xml:space="preserve"> </w:t>
      </w:r>
      <w:bookmarkStart w:id="5" w:name="_Hlk125408794"/>
      <w:r w:rsidR="00012299" w:rsidRPr="00553AB0">
        <w:rPr>
          <w:rFonts w:asciiTheme="majorBidi" w:hAnsiTheme="majorBidi" w:cstheme="majorBidi"/>
          <w:sz w:val="30"/>
          <w:szCs w:val="30"/>
        </w:rPr>
        <w:t>8</w:t>
      </w:r>
      <w:r w:rsidR="00A8002B" w:rsidRPr="00553AB0">
        <w:rPr>
          <w:rFonts w:asciiTheme="majorBidi" w:hAnsiTheme="majorBidi" w:cstheme="majorBidi"/>
          <w:sz w:val="30"/>
          <w:szCs w:val="30"/>
        </w:rPr>
        <w:t>,</w:t>
      </w:r>
      <w:r w:rsidR="00012299" w:rsidRPr="00553AB0">
        <w:rPr>
          <w:rFonts w:asciiTheme="majorBidi" w:hAnsiTheme="majorBidi" w:cstheme="majorBidi"/>
          <w:sz w:val="30"/>
          <w:szCs w:val="30"/>
        </w:rPr>
        <w:t>747</w:t>
      </w:r>
      <w:r w:rsidR="00A8002B" w:rsidRPr="00553AB0">
        <w:rPr>
          <w:rFonts w:asciiTheme="majorBidi" w:hAnsiTheme="majorBidi" w:cstheme="majorBidi"/>
          <w:sz w:val="30"/>
          <w:szCs w:val="30"/>
        </w:rPr>
        <w:t>.</w:t>
      </w:r>
      <w:r w:rsidR="00012299" w:rsidRPr="00553AB0">
        <w:rPr>
          <w:rFonts w:asciiTheme="majorBidi" w:hAnsiTheme="majorBidi" w:cstheme="majorBidi"/>
          <w:sz w:val="30"/>
          <w:szCs w:val="30"/>
        </w:rPr>
        <w:t>2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bookmarkEnd w:id="5"/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553AB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12299" w:rsidRPr="00553AB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12299" w:rsidRPr="00553AB0">
        <w:rPr>
          <w:rFonts w:asciiTheme="majorBidi" w:hAnsiTheme="majorBidi" w:cstheme="majorBidi" w:hint="cs"/>
          <w:i/>
          <w:iCs/>
          <w:sz w:val="30"/>
          <w:szCs w:val="30"/>
        </w:rPr>
        <w:t>4</w:t>
      </w:r>
      <w:r w:rsidRPr="00553AB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12299" w:rsidRPr="00553AB0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315C4D" w:rsidRPr="00553AB0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012299" w:rsidRPr="00553AB0">
        <w:rPr>
          <w:rFonts w:asciiTheme="majorBidi" w:hAnsiTheme="majorBidi" w:cstheme="majorBidi"/>
          <w:i/>
          <w:iCs/>
          <w:sz w:val="30"/>
          <w:szCs w:val="30"/>
        </w:rPr>
        <w:t>594</w:t>
      </w:r>
      <w:r w:rsidR="00315C4D" w:rsidRPr="00553AB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12299" w:rsidRPr="00553AB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15C4D" w:rsidRPr="00553A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0743D" w:rsidRPr="00553A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553A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012299" w:rsidRPr="00553AB0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315C4D" w:rsidRPr="00553AB0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012299" w:rsidRPr="00553AB0">
        <w:rPr>
          <w:rFonts w:asciiTheme="majorBidi" w:hAnsiTheme="majorBidi" w:cstheme="majorBidi"/>
          <w:i/>
          <w:iCs/>
          <w:sz w:val="30"/>
          <w:szCs w:val="30"/>
        </w:rPr>
        <w:t>596</w:t>
      </w:r>
      <w:r w:rsidR="00315C4D" w:rsidRPr="00553AB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12299" w:rsidRPr="00553AB0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15C4D" w:rsidRPr="00553A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53AB0">
        <w:rPr>
          <w:rFonts w:asciiTheme="majorBidi" w:hAnsiTheme="majorBidi" w:hint="cs"/>
          <w:i/>
          <w:iCs/>
          <w:sz w:val="30"/>
          <w:szCs w:val="30"/>
          <w:cs/>
        </w:rPr>
        <w:t xml:space="preserve"> ตามลำดับ</w:t>
      </w:r>
      <w:r w:rsidRPr="00553AB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5BF4E94" w14:textId="30E395AD" w:rsidR="008D22D7" w:rsidRPr="00553AB0" w:rsidRDefault="008D22D7" w:rsidP="00092727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</w:rPr>
      </w:pPr>
    </w:p>
    <w:p w14:paraId="37363DFC" w14:textId="77777777" w:rsidR="00092727" w:rsidRPr="00553AB0" w:rsidRDefault="00092727" w:rsidP="00092727">
      <w:pPr>
        <w:pStyle w:val="ListParagraph"/>
        <w:numPr>
          <w:ilvl w:val="0"/>
          <w:numId w:val="9"/>
        </w:numPr>
        <w:shd w:val="clear" w:color="auto" w:fill="FFFFFF" w:themeFill="background1"/>
        <w:ind w:hanging="540"/>
        <w:rPr>
          <w:rFonts w:asciiTheme="majorBidi" w:hAnsiTheme="majorBidi" w:cs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t>เจ้าหนี้การค้า</w:t>
      </w:r>
    </w:p>
    <w:p w14:paraId="36F4CB8F" w14:textId="77777777" w:rsidR="00092727" w:rsidRPr="00553AB0" w:rsidRDefault="00092727" w:rsidP="00092727">
      <w:pPr>
        <w:spacing w:line="240" w:lineRule="auto"/>
        <w:ind w:right="-43"/>
        <w:rPr>
          <w:b/>
          <w:bCs/>
          <w:sz w:val="32"/>
          <w:szCs w:val="32"/>
          <w:cs/>
          <w:lang w:val="th-TH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023"/>
        <w:gridCol w:w="1077"/>
        <w:gridCol w:w="1076"/>
        <w:gridCol w:w="270"/>
        <w:gridCol w:w="1020"/>
        <w:gridCol w:w="240"/>
        <w:gridCol w:w="1076"/>
        <w:gridCol w:w="270"/>
        <w:gridCol w:w="1020"/>
      </w:tblGrid>
      <w:tr w:rsidR="00092727" w:rsidRPr="00553AB0" w14:paraId="0CF1A293" w14:textId="77777777" w:rsidTr="00092727">
        <w:tc>
          <w:tcPr>
            <w:tcW w:w="3023" w:type="dxa"/>
          </w:tcPr>
          <w:p w14:paraId="6831ECB6" w14:textId="77777777" w:rsidR="00092727" w:rsidRPr="00553AB0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5E52F20F" w14:textId="77777777" w:rsidR="00092727" w:rsidRPr="00553AB0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2F1D1187" w14:textId="77777777" w:rsidR="00092727" w:rsidRPr="00553AB0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53AB0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093626FD" w14:textId="77777777" w:rsidR="00092727" w:rsidRPr="00553AB0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7D825B33" w14:textId="77777777" w:rsidR="00092727" w:rsidRPr="00553AB0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553AB0" w14:paraId="34317E28" w14:textId="77777777" w:rsidTr="00092727">
        <w:tc>
          <w:tcPr>
            <w:tcW w:w="3023" w:type="dxa"/>
          </w:tcPr>
          <w:p w14:paraId="2CF69C5F" w14:textId="77777777" w:rsidR="00092727" w:rsidRPr="00553AB0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BD9C07B" w14:textId="77777777" w:rsidR="00092727" w:rsidRPr="00553AB0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553AB0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3BB9EB9A" w14:textId="36A7E498" w:rsidR="00092727" w:rsidRPr="00553AB0" w:rsidRDefault="00012299" w:rsidP="00092727">
            <w:pPr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</w:t>
            </w:r>
            <w:r w:rsidRPr="00553AB0">
              <w:rPr>
                <w:rFonts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904045" w14:textId="77777777" w:rsidR="00092727" w:rsidRPr="00553AB0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6FE824A" w14:textId="3A90CC2C" w:rsidR="00092727" w:rsidRPr="00553AB0" w:rsidRDefault="0001229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53AB0">
              <w:rPr>
                <w:sz w:val="30"/>
                <w:szCs w:val="30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2CD927F3" w14:textId="77777777" w:rsidR="00092727" w:rsidRPr="00553AB0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21DE71AB" w14:textId="6A93A638" w:rsidR="00092727" w:rsidRPr="00553AB0" w:rsidRDefault="0001229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53AB0">
              <w:rPr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BB5F2C" w14:textId="77777777" w:rsidR="00092727" w:rsidRPr="00553AB0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83F01B6" w14:textId="24D65D97" w:rsidR="00092727" w:rsidRPr="00553AB0" w:rsidRDefault="0001229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53AB0">
              <w:rPr>
                <w:sz w:val="30"/>
                <w:szCs w:val="30"/>
              </w:rPr>
              <w:t>2564</w:t>
            </w:r>
          </w:p>
        </w:tc>
      </w:tr>
      <w:tr w:rsidR="00092727" w:rsidRPr="00553AB0" w14:paraId="212F5BA0" w14:textId="77777777" w:rsidTr="00092727">
        <w:tc>
          <w:tcPr>
            <w:tcW w:w="3023" w:type="dxa"/>
          </w:tcPr>
          <w:p w14:paraId="69C1929B" w14:textId="77777777" w:rsidR="00092727" w:rsidRPr="00553AB0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222287D" w14:textId="77777777" w:rsidR="00092727" w:rsidRPr="00553AB0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72" w:type="dxa"/>
            <w:gridSpan w:val="7"/>
          </w:tcPr>
          <w:p w14:paraId="337817A1" w14:textId="77777777" w:rsidR="00092727" w:rsidRPr="00553AB0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53AB0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5C4D" w:rsidRPr="00553AB0" w14:paraId="7D118B01" w14:textId="77777777" w:rsidTr="00F513B7">
        <w:tc>
          <w:tcPr>
            <w:tcW w:w="3023" w:type="dxa"/>
          </w:tcPr>
          <w:p w14:paraId="30DABE53" w14:textId="5D554B3A" w:rsidR="00315C4D" w:rsidRPr="00553AB0" w:rsidRDefault="00315C4D" w:rsidP="00315C4D">
            <w:pPr>
              <w:tabs>
                <w:tab w:val="left" w:pos="360"/>
              </w:tabs>
              <w:ind w:left="-18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</w:tcPr>
          <w:p w14:paraId="52C44EA4" w14:textId="73255619" w:rsidR="00315C4D" w:rsidRPr="00553AB0" w:rsidRDefault="00012299" w:rsidP="00315C4D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553AB0">
              <w:rPr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6" w:type="dxa"/>
          </w:tcPr>
          <w:p w14:paraId="5009D746" w14:textId="371BDF57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F7032F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152</w:t>
            </w:r>
            <w:r w:rsidR="00F7032F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378</w:t>
            </w:r>
          </w:p>
        </w:tc>
        <w:tc>
          <w:tcPr>
            <w:tcW w:w="270" w:type="dxa"/>
          </w:tcPr>
          <w:p w14:paraId="24946F46" w14:textId="77777777" w:rsidR="00315C4D" w:rsidRPr="00553AB0" w:rsidRDefault="00315C4D" w:rsidP="00315C4D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</w:tcPr>
          <w:p w14:paraId="6D7D97E9" w14:textId="7CAC1E74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933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310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40" w:type="dxa"/>
          </w:tcPr>
          <w:p w14:paraId="0639AA6D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D4BD6E9" w14:textId="03A88181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744</w:t>
            </w:r>
            <w:r w:rsidR="00F7032F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268</w:t>
            </w:r>
          </w:p>
        </w:tc>
        <w:tc>
          <w:tcPr>
            <w:tcW w:w="270" w:type="dxa"/>
          </w:tcPr>
          <w:p w14:paraId="11809525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0CE66085" w14:textId="4EA8AD56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946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466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315C4D" w:rsidRPr="00553AB0" w14:paraId="6295E1A6" w14:textId="77777777" w:rsidTr="00F513B7">
        <w:tc>
          <w:tcPr>
            <w:tcW w:w="3023" w:type="dxa"/>
          </w:tcPr>
          <w:p w14:paraId="250EAA83" w14:textId="2C33E57C" w:rsidR="00315C4D" w:rsidRPr="00553AB0" w:rsidRDefault="00315C4D" w:rsidP="00315C4D">
            <w:pPr>
              <w:tabs>
                <w:tab w:val="left" w:pos="360"/>
              </w:tabs>
              <w:ind w:left="-18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77" w:type="dxa"/>
          </w:tcPr>
          <w:p w14:paraId="3EB034E3" w14:textId="77777777" w:rsidR="00315C4D" w:rsidRPr="00553AB0" w:rsidRDefault="00315C4D" w:rsidP="00315C4D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8E9C561" w14:textId="3E31B85D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F7032F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346</w:t>
            </w:r>
            <w:r w:rsidR="00F7032F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843</w:t>
            </w:r>
          </w:p>
        </w:tc>
        <w:tc>
          <w:tcPr>
            <w:tcW w:w="270" w:type="dxa"/>
          </w:tcPr>
          <w:p w14:paraId="0B45D6B5" w14:textId="77777777" w:rsidR="00315C4D" w:rsidRPr="00553AB0" w:rsidRDefault="00315C4D" w:rsidP="00315C4D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14AA7A3" w14:textId="2F93F287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315C4D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375</w:t>
            </w:r>
            <w:r w:rsidR="00315C4D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310</w:t>
            </w:r>
            <w:r w:rsidR="00315C4D"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40" w:type="dxa"/>
          </w:tcPr>
          <w:p w14:paraId="780DCF6F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4DBD082" w14:textId="3C66ED87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608</w:t>
            </w:r>
            <w:r w:rsidR="00F7032F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224</w:t>
            </w:r>
          </w:p>
        </w:tc>
        <w:tc>
          <w:tcPr>
            <w:tcW w:w="270" w:type="dxa"/>
          </w:tcPr>
          <w:p w14:paraId="3FDAD661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95F2832" w14:textId="23A8E968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516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928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FA6D9A" w:rsidRPr="00553AB0" w14:paraId="290B14A9" w14:textId="77777777" w:rsidTr="001A7381">
        <w:trPr>
          <w:trHeight w:val="70"/>
        </w:trPr>
        <w:tc>
          <w:tcPr>
            <w:tcW w:w="3023" w:type="dxa"/>
          </w:tcPr>
          <w:p w14:paraId="2AFE9531" w14:textId="77777777" w:rsidR="00FA6D9A" w:rsidRPr="00553AB0" w:rsidRDefault="00FA6D9A" w:rsidP="00FA6D9A">
            <w:pPr>
              <w:tabs>
                <w:tab w:val="left" w:pos="360"/>
              </w:tabs>
              <w:ind w:left="-18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03AE4442" w14:textId="77777777" w:rsidR="00FA6D9A" w:rsidRPr="00553AB0" w:rsidRDefault="00FA6D9A" w:rsidP="00FA6D9A">
            <w:pPr>
              <w:pStyle w:val="BodyText"/>
              <w:spacing w:after="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F7D4814" w14:textId="551A5DD6" w:rsidR="00FA6D9A" w:rsidRPr="00553AB0" w:rsidRDefault="00012299" w:rsidP="00F703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F7032F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499</w:t>
            </w:r>
            <w:r w:rsidR="00F7032F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221</w:t>
            </w:r>
          </w:p>
        </w:tc>
        <w:tc>
          <w:tcPr>
            <w:tcW w:w="270" w:type="dxa"/>
          </w:tcPr>
          <w:p w14:paraId="144318A3" w14:textId="77777777" w:rsidR="00FA6D9A" w:rsidRPr="00553AB0" w:rsidRDefault="00FA6D9A" w:rsidP="00FA6D9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D14D1DF" w14:textId="0AE2DCB4" w:rsidR="00FA6D9A" w:rsidRPr="00553AB0" w:rsidRDefault="00012299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315C4D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308</w:t>
            </w:r>
            <w:r w:rsidR="00315C4D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620</w:t>
            </w:r>
          </w:p>
        </w:tc>
        <w:tc>
          <w:tcPr>
            <w:tcW w:w="240" w:type="dxa"/>
          </w:tcPr>
          <w:p w14:paraId="52C43BBE" w14:textId="77777777" w:rsidR="00FA6D9A" w:rsidRPr="00553AB0" w:rsidRDefault="00FA6D9A" w:rsidP="00FA6D9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D34B8DF" w14:textId="54951D0E" w:rsidR="00FA6D9A" w:rsidRPr="00553AB0" w:rsidRDefault="00012299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F7032F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352</w:t>
            </w:r>
            <w:r w:rsidR="00F7032F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492</w:t>
            </w:r>
          </w:p>
        </w:tc>
        <w:tc>
          <w:tcPr>
            <w:tcW w:w="270" w:type="dxa"/>
          </w:tcPr>
          <w:p w14:paraId="7AA51C79" w14:textId="77777777" w:rsidR="00FA6D9A" w:rsidRPr="00553AB0" w:rsidRDefault="00FA6D9A" w:rsidP="00FA6D9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24984" w14:textId="48FE90AB" w:rsidR="00FA6D9A" w:rsidRPr="00553AB0" w:rsidRDefault="00012299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315C4D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463</w:t>
            </w:r>
            <w:r w:rsidR="00315C4D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394</w:t>
            </w:r>
          </w:p>
        </w:tc>
      </w:tr>
    </w:tbl>
    <w:p w14:paraId="2DA4AD99" w14:textId="436BA576" w:rsidR="00DE6CA6" w:rsidRPr="00553AB0" w:rsidRDefault="00DE6CA6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64DFB20" w14:textId="77777777" w:rsidR="00DE50AC" w:rsidRDefault="00DE50A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38E0C47F" w14:textId="1853EA3E" w:rsidR="00092727" w:rsidRPr="00553AB0" w:rsidRDefault="00092727" w:rsidP="00092727">
      <w:pPr>
        <w:pStyle w:val="ListParagraph"/>
        <w:numPr>
          <w:ilvl w:val="0"/>
          <w:numId w:val="9"/>
        </w:numPr>
        <w:shd w:val="clear" w:color="auto" w:fill="FFFFFF" w:themeFill="background1"/>
        <w:ind w:hanging="540"/>
        <w:rPr>
          <w:rFonts w:asciiTheme="majorBidi" w:hAnsi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lastRenderedPageBreak/>
        <w:t>เจ้าหนี้อื่น</w:t>
      </w:r>
    </w:p>
    <w:p w14:paraId="2ACF5AE9" w14:textId="5F0ADF2F" w:rsidR="00C923C3" w:rsidRPr="00DE50AC" w:rsidRDefault="00814A0D" w:rsidP="00DE50AC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sz w:val="24"/>
          <w:szCs w:val="24"/>
          <w:cs/>
        </w:rPr>
      </w:pPr>
      <w:r w:rsidRPr="00DE50AC">
        <w:rPr>
          <w:rFonts w:asciiTheme="majorBidi" w:hAnsiTheme="majorBidi" w:cstheme="majorBidi" w:hint="cs"/>
          <w:i w:val="0"/>
          <w:iCs w:val="0"/>
          <w:sz w:val="24"/>
          <w:szCs w:val="24"/>
          <w:cs/>
        </w:rPr>
        <w:t xml:space="preserve">  </w:t>
      </w: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3672"/>
        <w:gridCol w:w="870"/>
        <w:gridCol w:w="1020"/>
        <w:gridCol w:w="240"/>
        <w:gridCol w:w="1020"/>
        <w:gridCol w:w="240"/>
        <w:gridCol w:w="1020"/>
        <w:gridCol w:w="240"/>
        <w:gridCol w:w="1020"/>
      </w:tblGrid>
      <w:tr w:rsidR="00092727" w:rsidRPr="00553AB0" w14:paraId="7897088F" w14:textId="77777777" w:rsidTr="00092727">
        <w:tc>
          <w:tcPr>
            <w:tcW w:w="3672" w:type="dxa"/>
            <w:vMerge w:val="restart"/>
            <w:shd w:val="clear" w:color="auto" w:fill="auto"/>
          </w:tcPr>
          <w:p w14:paraId="21DF1049" w14:textId="77777777" w:rsidR="00092727" w:rsidRPr="00553AB0" w:rsidRDefault="00092727" w:rsidP="00092727">
            <w:pPr>
              <w:tabs>
                <w:tab w:val="left" w:pos="0"/>
              </w:tabs>
              <w:ind w:hanging="18"/>
              <w:rPr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</w:tcPr>
          <w:p w14:paraId="05807353" w14:textId="77777777" w:rsidR="00092727" w:rsidRPr="00553AB0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2BD4F079" w14:textId="77777777" w:rsidR="00092727" w:rsidRPr="00553AB0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53AB0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231A2A13" w14:textId="77777777" w:rsidR="00092727" w:rsidRPr="00553AB0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3DCCE5C2" w14:textId="77777777" w:rsidR="00092727" w:rsidRPr="00553AB0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53AB0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553AB0" w14:paraId="4057CB28" w14:textId="77777777" w:rsidTr="00092727">
        <w:tc>
          <w:tcPr>
            <w:tcW w:w="3672" w:type="dxa"/>
            <w:vMerge/>
            <w:shd w:val="clear" w:color="auto" w:fill="auto"/>
          </w:tcPr>
          <w:p w14:paraId="553041EC" w14:textId="77777777" w:rsidR="00092727" w:rsidRPr="00553AB0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tcMar>
              <w:left w:w="0" w:type="dxa"/>
              <w:right w:w="0" w:type="dxa"/>
            </w:tcMar>
          </w:tcPr>
          <w:p w14:paraId="375DCAD5" w14:textId="77777777" w:rsidR="00092727" w:rsidRPr="00553AB0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553AB0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43B2DE3" w14:textId="64335EEE" w:rsidR="00092727" w:rsidRPr="00553AB0" w:rsidRDefault="00012299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553AB0">
              <w:rPr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D5C3582" w14:textId="77777777" w:rsidR="00092727" w:rsidRPr="00553AB0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257D801D" w14:textId="6E2CEE0D" w:rsidR="00092727" w:rsidRPr="00553AB0" w:rsidRDefault="00012299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553AB0">
              <w:rPr>
                <w:sz w:val="30"/>
                <w:szCs w:val="30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5AA8A1BD" w14:textId="77777777" w:rsidR="00092727" w:rsidRPr="00553AB0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51BB43" w14:textId="636801CC" w:rsidR="00092727" w:rsidRPr="00553AB0" w:rsidRDefault="00012299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553AB0">
              <w:rPr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489A685" w14:textId="77777777" w:rsidR="00092727" w:rsidRPr="00553AB0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FC62A77" w14:textId="006FC1C1" w:rsidR="00092727" w:rsidRPr="00553AB0" w:rsidRDefault="00012299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553AB0">
              <w:rPr>
                <w:sz w:val="30"/>
                <w:szCs w:val="30"/>
              </w:rPr>
              <w:t>2564</w:t>
            </w:r>
          </w:p>
        </w:tc>
      </w:tr>
      <w:tr w:rsidR="00092727" w:rsidRPr="00553AB0" w14:paraId="4B74C2AD" w14:textId="77777777" w:rsidTr="00092727">
        <w:tc>
          <w:tcPr>
            <w:tcW w:w="3672" w:type="dxa"/>
            <w:shd w:val="clear" w:color="auto" w:fill="auto"/>
          </w:tcPr>
          <w:p w14:paraId="031992A7" w14:textId="77777777" w:rsidR="00092727" w:rsidRPr="00553AB0" w:rsidRDefault="00092727" w:rsidP="00092727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</w:tcPr>
          <w:p w14:paraId="071BD156" w14:textId="77777777" w:rsidR="00092727" w:rsidRPr="00553AB0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4800" w:type="dxa"/>
            <w:gridSpan w:val="7"/>
            <w:shd w:val="clear" w:color="auto" w:fill="auto"/>
          </w:tcPr>
          <w:p w14:paraId="513A7A5A" w14:textId="77777777" w:rsidR="00092727" w:rsidRPr="00553AB0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53AB0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5C4D" w:rsidRPr="00553AB0" w14:paraId="7A75F55D" w14:textId="77777777" w:rsidTr="00092727">
        <w:tc>
          <w:tcPr>
            <w:tcW w:w="3672" w:type="dxa"/>
            <w:shd w:val="clear" w:color="auto" w:fill="auto"/>
          </w:tcPr>
          <w:p w14:paraId="595D384B" w14:textId="77777777" w:rsidR="00315C4D" w:rsidRPr="00553AB0" w:rsidRDefault="00315C4D" w:rsidP="00315C4D">
            <w:pPr>
              <w:ind w:left="-18"/>
              <w:rPr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70" w:type="dxa"/>
            <w:shd w:val="clear" w:color="auto" w:fill="auto"/>
          </w:tcPr>
          <w:p w14:paraId="68458017" w14:textId="29650464" w:rsidR="00315C4D" w:rsidRPr="00553AB0" w:rsidRDefault="00012299" w:rsidP="00315C4D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553AB0">
              <w:rPr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D4FF34E" w14:textId="0A7BF960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</w:t>
            </w:r>
            <w:r w:rsidR="00F7032F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812</w:t>
            </w:r>
          </w:p>
        </w:tc>
        <w:tc>
          <w:tcPr>
            <w:tcW w:w="240" w:type="dxa"/>
            <w:shd w:val="clear" w:color="auto" w:fill="auto"/>
          </w:tcPr>
          <w:p w14:paraId="0F35E855" w14:textId="77777777" w:rsidR="00315C4D" w:rsidRPr="00553AB0" w:rsidRDefault="00315C4D" w:rsidP="00315C4D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21EB50F" w14:textId="59D44776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315C4D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312</w:t>
            </w:r>
          </w:p>
        </w:tc>
        <w:tc>
          <w:tcPr>
            <w:tcW w:w="240" w:type="dxa"/>
            <w:shd w:val="clear" w:color="auto" w:fill="auto"/>
          </w:tcPr>
          <w:p w14:paraId="0F14D26D" w14:textId="77777777" w:rsidR="00315C4D" w:rsidRPr="00553AB0" w:rsidRDefault="00315C4D" w:rsidP="00315C4D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CD94823" w14:textId="22C2CD21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223</w:t>
            </w:r>
            <w:r w:rsidR="00F7032F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504</w:t>
            </w:r>
          </w:p>
        </w:tc>
        <w:tc>
          <w:tcPr>
            <w:tcW w:w="240" w:type="dxa"/>
            <w:shd w:val="clear" w:color="auto" w:fill="auto"/>
          </w:tcPr>
          <w:p w14:paraId="26B12475" w14:textId="77777777" w:rsidR="00315C4D" w:rsidRPr="00553AB0" w:rsidRDefault="00315C4D" w:rsidP="00315C4D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4D069C1" w14:textId="1EBEC7FE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133</w:t>
            </w:r>
            <w:r w:rsidR="00315C4D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543</w:t>
            </w:r>
          </w:p>
        </w:tc>
      </w:tr>
      <w:tr w:rsidR="00315C4D" w:rsidRPr="00553AB0" w14:paraId="5AA96E43" w14:textId="77777777" w:rsidTr="00092727">
        <w:tc>
          <w:tcPr>
            <w:tcW w:w="3672" w:type="dxa"/>
            <w:shd w:val="clear" w:color="auto" w:fill="auto"/>
          </w:tcPr>
          <w:p w14:paraId="1E9E640E" w14:textId="77777777" w:rsidR="00315C4D" w:rsidRPr="00553AB0" w:rsidRDefault="00315C4D" w:rsidP="00315C4D">
            <w:pPr>
              <w:ind w:left="-18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D711DDD" w14:textId="77777777" w:rsidR="00315C4D" w:rsidRPr="00553AB0" w:rsidRDefault="00315C4D" w:rsidP="00315C4D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7938AA4" w14:textId="77777777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23A89E0" w14:textId="77777777" w:rsidR="00315C4D" w:rsidRPr="00553AB0" w:rsidRDefault="00315C4D" w:rsidP="00315C4D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C8171E" w14:textId="77777777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92B8AFA" w14:textId="77777777" w:rsidR="00315C4D" w:rsidRPr="00553AB0" w:rsidRDefault="00315C4D" w:rsidP="00315C4D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67F71AF" w14:textId="77777777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23930BF" w14:textId="77777777" w:rsidR="00315C4D" w:rsidRPr="00553AB0" w:rsidRDefault="00315C4D" w:rsidP="00315C4D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70FF7FD" w14:textId="77777777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315C4D" w:rsidRPr="00553AB0" w14:paraId="44A45A70" w14:textId="77777777" w:rsidTr="00092727">
        <w:tc>
          <w:tcPr>
            <w:tcW w:w="3672" w:type="dxa"/>
            <w:shd w:val="clear" w:color="auto" w:fill="auto"/>
          </w:tcPr>
          <w:p w14:paraId="30F7F9E0" w14:textId="54F18FAD" w:rsidR="00315C4D" w:rsidRPr="00553AB0" w:rsidRDefault="00315C4D" w:rsidP="00315C4D">
            <w:pPr>
              <w:ind w:left="-18"/>
              <w:rPr>
                <w:i/>
                <w:iCs/>
                <w:sz w:val="30"/>
                <w:szCs w:val="30"/>
                <w:cs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70" w:type="dxa"/>
            <w:shd w:val="clear" w:color="auto" w:fill="auto"/>
          </w:tcPr>
          <w:p w14:paraId="3439D1AE" w14:textId="77777777" w:rsidR="00315C4D" w:rsidRPr="00553AB0" w:rsidRDefault="00315C4D" w:rsidP="00315C4D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92DC8BE" w14:textId="77777777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7AF444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3F9CD56" w14:textId="77777777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1474704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67C3826" w14:textId="77777777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682DF86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5C5E9B9" w14:textId="77777777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315C4D" w:rsidRPr="00553AB0" w14:paraId="794D715C" w14:textId="77777777" w:rsidTr="00851751">
        <w:tc>
          <w:tcPr>
            <w:tcW w:w="3672" w:type="dxa"/>
            <w:shd w:val="clear" w:color="auto" w:fill="auto"/>
          </w:tcPr>
          <w:p w14:paraId="3E126BBC" w14:textId="77777777" w:rsidR="00315C4D" w:rsidRPr="00553AB0" w:rsidRDefault="00315C4D" w:rsidP="00315C4D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ค่าส่งเสริมการขายและส่วนลดการค้าค้างจ่าย</w:t>
            </w:r>
          </w:p>
        </w:tc>
        <w:tc>
          <w:tcPr>
            <w:tcW w:w="870" w:type="dxa"/>
            <w:shd w:val="clear" w:color="auto" w:fill="auto"/>
          </w:tcPr>
          <w:p w14:paraId="63BBE0B7" w14:textId="77777777" w:rsidR="00315C4D" w:rsidRPr="00553AB0" w:rsidRDefault="00315C4D" w:rsidP="00315C4D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9A8A905" w14:textId="5D98BC50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737</w:t>
            </w:r>
            <w:r w:rsidR="00F7032F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912</w:t>
            </w:r>
          </w:p>
        </w:tc>
        <w:tc>
          <w:tcPr>
            <w:tcW w:w="240" w:type="dxa"/>
            <w:shd w:val="clear" w:color="auto" w:fill="auto"/>
          </w:tcPr>
          <w:p w14:paraId="1668E4CF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11E9152" w14:textId="7FFF68C8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853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067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1CB9D281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FCD5EEE" w14:textId="490ADBBC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459</w:t>
            </w:r>
            <w:r w:rsidR="00F7032F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598</w:t>
            </w:r>
          </w:p>
        </w:tc>
        <w:tc>
          <w:tcPr>
            <w:tcW w:w="240" w:type="dxa"/>
            <w:shd w:val="clear" w:color="auto" w:fill="auto"/>
          </w:tcPr>
          <w:p w14:paraId="24BF8F8D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3F2EBD0" w14:textId="7C08110C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446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814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</w:tr>
      <w:tr w:rsidR="00315C4D" w:rsidRPr="00553AB0" w14:paraId="23BFDE8B" w14:textId="77777777" w:rsidTr="00851751">
        <w:tc>
          <w:tcPr>
            <w:tcW w:w="3672" w:type="dxa"/>
            <w:shd w:val="clear" w:color="auto" w:fill="auto"/>
          </w:tcPr>
          <w:p w14:paraId="4F9CE216" w14:textId="77777777" w:rsidR="00315C4D" w:rsidRPr="00553AB0" w:rsidRDefault="00315C4D" w:rsidP="00315C4D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ค่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าใช้จ่าย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870" w:type="dxa"/>
            <w:shd w:val="clear" w:color="auto" w:fill="auto"/>
          </w:tcPr>
          <w:p w14:paraId="509A41B4" w14:textId="77777777" w:rsidR="00315C4D" w:rsidRPr="00553AB0" w:rsidRDefault="00315C4D" w:rsidP="00315C4D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8D77CD1" w14:textId="52686D82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546</w:t>
            </w:r>
            <w:r w:rsidR="00F7032F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917</w:t>
            </w:r>
          </w:p>
        </w:tc>
        <w:tc>
          <w:tcPr>
            <w:tcW w:w="240" w:type="dxa"/>
            <w:shd w:val="clear" w:color="auto" w:fill="auto"/>
          </w:tcPr>
          <w:p w14:paraId="0DDC4362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611B7D4" w14:textId="287D41A6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543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628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00C626D2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CCC01DB" w14:textId="6089E35D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264</w:t>
            </w:r>
            <w:r w:rsidR="00F7032F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391</w:t>
            </w:r>
          </w:p>
        </w:tc>
        <w:tc>
          <w:tcPr>
            <w:tcW w:w="240" w:type="dxa"/>
            <w:shd w:val="clear" w:color="auto" w:fill="auto"/>
          </w:tcPr>
          <w:p w14:paraId="497017E9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C52136B" w14:textId="689D9199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287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791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</w:tr>
      <w:tr w:rsidR="00315C4D" w:rsidRPr="00553AB0" w14:paraId="5FF00A5B" w14:textId="77777777" w:rsidTr="00851751">
        <w:tc>
          <w:tcPr>
            <w:tcW w:w="3672" w:type="dxa"/>
            <w:shd w:val="clear" w:color="auto" w:fill="auto"/>
          </w:tcPr>
          <w:p w14:paraId="0A7817A6" w14:textId="77777777" w:rsidR="00315C4D" w:rsidRPr="00553AB0" w:rsidRDefault="00315C4D" w:rsidP="00315C4D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ภาษีสรรพสามิตและภาษีน้ำตาลค้างจ่าย</w:t>
            </w:r>
          </w:p>
        </w:tc>
        <w:tc>
          <w:tcPr>
            <w:tcW w:w="870" w:type="dxa"/>
            <w:shd w:val="clear" w:color="auto" w:fill="auto"/>
          </w:tcPr>
          <w:p w14:paraId="3C2FE411" w14:textId="77777777" w:rsidR="00315C4D" w:rsidRPr="00553AB0" w:rsidRDefault="00315C4D" w:rsidP="00315C4D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44D32D3" w14:textId="74A8A4D7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197</w:t>
            </w:r>
            <w:r w:rsidR="00F7032F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859</w:t>
            </w:r>
          </w:p>
        </w:tc>
        <w:tc>
          <w:tcPr>
            <w:tcW w:w="240" w:type="dxa"/>
            <w:shd w:val="clear" w:color="auto" w:fill="auto"/>
          </w:tcPr>
          <w:p w14:paraId="70A3898A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CE05883" w14:textId="7A2927BF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263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360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55B06A49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BEA6468" w14:textId="132881B4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197</w:t>
            </w:r>
            <w:r w:rsidR="00F7032F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859</w:t>
            </w:r>
          </w:p>
        </w:tc>
        <w:tc>
          <w:tcPr>
            <w:tcW w:w="240" w:type="dxa"/>
            <w:shd w:val="clear" w:color="auto" w:fill="auto"/>
          </w:tcPr>
          <w:p w14:paraId="1A1AED95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6193417" w14:textId="5C127EF9" w:rsidR="00315C4D" w:rsidRPr="00553AB0" w:rsidRDefault="00315C4D" w:rsidP="008B5B7E">
            <w:pPr>
              <w:pStyle w:val="acctfourfigures"/>
              <w:tabs>
                <w:tab w:val="clear" w:pos="765"/>
              </w:tabs>
              <w:spacing w:line="240" w:lineRule="atLeast"/>
              <w:ind w:right="2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</w:rPr>
              <w:t>263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</w:rPr>
              <w:t>360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</w:tr>
      <w:tr w:rsidR="00315C4D" w:rsidRPr="00553AB0" w14:paraId="3229CE3A" w14:textId="77777777" w:rsidTr="00851751">
        <w:tc>
          <w:tcPr>
            <w:tcW w:w="3672" w:type="dxa"/>
            <w:shd w:val="clear" w:color="auto" w:fill="auto"/>
          </w:tcPr>
          <w:p w14:paraId="458438D4" w14:textId="426060ED" w:rsidR="00315C4D" w:rsidRPr="00553AB0" w:rsidRDefault="00315C4D" w:rsidP="00315C4D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870" w:type="dxa"/>
            <w:shd w:val="clear" w:color="auto" w:fill="auto"/>
          </w:tcPr>
          <w:p w14:paraId="7C84E518" w14:textId="77777777" w:rsidR="00315C4D" w:rsidRPr="00553AB0" w:rsidRDefault="00315C4D" w:rsidP="00315C4D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155BFE2" w14:textId="0C6C23DC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195</w:t>
            </w:r>
            <w:r w:rsidR="00F7032F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860</w:t>
            </w:r>
          </w:p>
        </w:tc>
        <w:tc>
          <w:tcPr>
            <w:tcW w:w="240" w:type="dxa"/>
            <w:shd w:val="clear" w:color="auto" w:fill="auto"/>
          </w:tcPr>
          <w:p w14:paraId="21AF05D0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27EC5B1" w14:textId="406A6607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203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133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6472FBED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A37B121" w14:textId="377C36B6" w:rsidR="00315C4D" w:rsidRPr="00553AB0" w:rsidRDefault="00012299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107</w:t>
            </w:r>
            <w:r w:rsidR="00F7032F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133</w:t>
            </w:r>
          </w:p>
        </w:tc>
        <w:tc>
          <w:tcPr>
            <w:tcW w:w="240" w:type="dxa"/>
            <w:shd w:val="clear" w:color="auto" w:fill="auto"/>
          </w:tcPr>
          <w:p w14:paraId="35930665" w14:textId="77777777" w:rsidR="00315C4D" w:rsidRPr="00553AB0" w:rsidRDefault="00315C4D" w:rsidP="00315C4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4692E80" w14:textId="7646AF8D" w:rsidR="00315C4D" w:rsidRPr="00553AB0" w:rsidRDefault="00315C4D" w:rsidP="00315C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59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164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</w:tr>
      <w:tr w:rsidR="00553AB0" w:rsidRPr="00553AB0" w14:paraId="4E0CE947" w14:textId="77777777" w:rsidTr="00851751">
        <w:tc>
          <w:tcPr>
            <w:tcW w:w="3672" w:type="dxa"/>
            <w:shd w:val="clear" w:color="auto" w:fill="auto"/>
          </w:tcPr>
          <w:p w14:paraId="323D9C2E" w14:textId="23A0D971" w:rsidR="00553AB0" w:rsidRPr="00553AB0" w:rsidRDefault="00553AB0" w:rsidP="00553AB0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ค่าโฆษณาค้างจ่าย</w:t>
            </w:r>
          </w:p>
        </w:tc>
        <w:tc>
          <w:tcPr>
            <w:tcW w:w="870" w:type="dxa"/>
            <w:shd w:val="clear" w:color="auto" w:fill="auto"/>
          </w:tcPr>
          <w:p w14:paraId="009D6276" w14:textId="77777777" w:rsidR="00553AB0" w:rsidRPr="00553AB0" w:rsidRDefault="00553AB0" w:rsidP="00553AB0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0D702DD" w14:textId="6CC28D1A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146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576</w:t>
            </w:r>
          </w:p>
        </w:tc>
        <w:tc>
          <w:tcPr>
            <w:tcW w:w="240" w:type="dxa"/>
            <w:shd w:val="clear" w:color="auto" w:fill="auto"/>
          </w:tcPr>
          <w:p w14:paraId="4395A264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E83ADF5" w14:textId="7EAC2277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111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664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7CB56711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63FF9ED" w14:textId="2CB33188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141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736</w:t>
            </w:r>
          </w:p>
        </w:tc>
        <w:tc>
          <w:tcPr>
            <w:tcW w:w="240" w:type="dxa"/>
            <w:shd w:val="clear" w:color="auto" w:fill="auto"/>
          </w:tcPr>
          <w:p w14:paraId="6F63D196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36C552F" w14:textId="71800372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108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266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</w:tr>
      <w:tr w:rsidR="00553AB0" w:rsidRPr="00553AB0" w14:paraId="09CCFBE0" w14:textId="77777777" w:rsidTr="00851751">
        <w:tc>
          <w:tcPr>
            <w:tcW w:w="3672" w:type="dxa"/>
            <w:shd w:val="clear" w:color="auto" w:fill="auto"/>
          </w:tcPr>
          <w:p w14:paraId="10867432" w14:textId="4D2063A4" w:rsidR="00553AB0" w:rsidRPr="00553AB0" w:rsidRDefault="00553AB0" w:rsidP="00553AB0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870" w:type="dxa"/>
            <w:shd w:val="clear" w:color="auto" w:fill="auto"/>
          </w:tcPr>
          <w:p w14:paraId="11245545" w14:textId="77777777" w:rsidR="00553AB0" w:rsidRPr="00553AB0" w:rsidRDefault="00553AB0" w:rsidP="00553AB0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9E7E6E6" w14:textId="23555FC8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93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324</w:t>
            </w:r>
          </w:p>
        </w:tc>
        <w:tc>
          <w:tcPr>
            <w:tcW w:w="240" w:type="dxa"/>
            <w:shd w:val="clear" w:color="auto" w:fill="auto"/>
          </w:tcPr>
          <w:p w14:paraId="1091CD30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47976CA" w14:textId="4CC62090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116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125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02CF00BF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A5C5F4D" w14:textId="247B95F8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48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755</w:t>
            </w:r>
          </w:p>
        </w:tc>
        <w:tc>
          <w:tcPr>
            <w:tcW w:w="240" w:type="dxa"/>
            <w:shd w:val="clear" w:color="auto" w:fill="auto"/>
          </w:tcPr>
          <w:p w14:paraId="24C0E47E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70A8640" w14:textId="70C650D2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33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158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</w:tr>
      <w:tr w:rsidR="00553AB0" w:rsidRPr="00553AB0" w14:paraId="4813BECB" w14:textId="77777777" w:rsidTr="00851751">
        <w:tc>
          <w:tcPr>
            <w:tcW w:w="3672" w:type="dxa"/>
            <w:shd w:val="clear" w:color="auto" w:fill="auto"/>
          </w:tcPr>
          <w:p w14:paraId="300B6CE8" w14:textId="5A9F983E" w:rsidR="00553AB0" w:rsidRPr="00553AB0" w:rsidRDefault="00553AB0" w:rsidP="00553AB0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70" w:type="dxa"/>
            <w:shd w:val="clear" w:color="auto" w:fill="auto"/>
          </w:tcPr>
          <w:p w14:paraId="415DC7FD" w14:textId="77777777" w:rsidR="00553AB0" w:rsidRPr="00553AB0" w:rsidRDefault="00553AB0" w:rsidP="00553AB0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5CE083B" w14:textId="2F319638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69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591</w:t>
            </w:r>
          </w:p>
        </w:tc>
        <w:tc>
          <w:tcPr>
            <w:tcW w:w="240" w:type="dxa"/>
            <w:shd w:val="clear" w:color="auto" w:fill="auto"/>
          </w:tcPr>
          <w:p w14:paraId="0C1E98AD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CD3E524" w14:textId="2DD279D7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77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062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380A43B6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CD46858" w14:textId="289E776F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17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900</w:t>
            </w:r>
          </w:p>
        </w:tc>
        <w:tc>
          <w:tcPr>
            <w:tcW w:w="240" w:type="dxa"/>
            <w:shd w:val="clear" w:color="auto" w:fill="auto"/>
          </w:tcPr>
          <w:p w14:paraId="7BB3DFE4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EA12BA2" w14:textId="5385B63F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32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861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</w:tr>
      <w:tr w:rsidR="00553AB0" w:rsidRPr="00553AB0" w14:paraId="2C9650CA" w14:textId="77777777" w:rsidTr="00851751">
        <w:tc>
          <w:tcPr>
            <w:tcW w:w="3672" w:type="dxa"/>
            <w:shd w:val="clear" w:color="auto" w:fill="auto"/>
            <w:vAlign w:val="bottom"/>
          </w:tcPr>
          <w:p w14:paraId="388B3C86" w14:textId="1D027244" w:rsidR="00553AB0" w:rsidRPr="00553AB0" w:rsidRDefault="00553AB0" w:rsidP="00553AB0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0" w:type="dxa"/>
            <w:shd w:val="clear" w:color="auto" w:fill="auto"/>
          </w:tcPr>
          <w:p w14:paraId="509DC528" w14:textId="77777777" w:rsidR="00553AB0" w:rsidRPr="00553AB0" w:rsidRDefault="00553AB0" w:rsidP="00553AB0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FA17FA0" w14:textId="7F218751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297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384</w:t>
            </w:r>
          </w:p>
        </w:tc>
        <w:tc>
          <w:tcPr>
            <w:tcW w:w="240" w:type="dxa"/>
            <w:shd w:val="clear" w:color="auto" w:fill="auto"/>
          </w:tcPr>
          <w:p w14:paraId="01A9ECC7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EED44FD" w14:textId="12345198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344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132</w:t>
            </w:r>
          </w:p>
        </w:tc>
        <w:tc>
          <w:tcPr>
            <w:tcW w:w="240" w:type="dxa"/>
            <w:shd w:val="clear" w:color="auto" w:fill="auto"/>
          </w:tcPr>
          <w:p w14:paraId="1F7C8EAE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087A7677" w14:textId="430B2FE5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83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785</w:t>
            </w:r>
          </w:p>
        </w:tc>
        <w:tc>
          <w:tcPr>
            <w:tcW w:w="240" w:type="dxa"/>
            <w:shd w:val="clear" w:color="auto" w:fill="auto"/>
          </w:tcPr>
          <w:p w14:paraId="5D1F711F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1A438D74" w14:textId="20452A78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98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998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</w:tr>
      <w:tr w:rsidR="00553AB0" w:rsidRPr="00553AB0" w14:paraId="5CEABD2B" w14:textId="77777777" w:rsidTr="00851751">
        <w:tc>
          <w:tcPr>
            <w:tcW w:w="3672" w:type="dxa"/>
            <w:shd w:val="clear" w:color="auto" w:fill="auto"/>
          </w:tcPr>
          <w:p w14:paraId="2539CB0D" w14:textId="53894A9B" w:rsidR="00553AB0" w:rsidRPr="00553AB0" w:rsidRDefault="00553AB0" w:rsidP="00553AB0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52F8532" w14:textId="77777777" w:rsidR="00553AB0" w:rsidRPr="00553AB0" w:rsidRDefault="00553AB0" w:rsidP="00553AB0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58FF9" w14:textId="37F1FF81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285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423</w:t>
            </w:r>
          </w:p>
        </w:tc>
        <w:tc>
          <w:tcPr>
            <w:tcW w:w="240" w:type="dxa"/>
            <w:shd w:val="clear" w:color="auto" w:fill="auto"/>
          </w:tcPr>
          <w:p w14:paraId="0541483C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CD42E" w14:textId="35F89E50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512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171</w:t>
            </w:r>
          </w:p>
        </w:tc>
        <w:tc>
          <w:tcPr>
            <w:tcW w:w="240" w:type="dxa"/>
            <w:shd w:val="clear" w:color="auto" w:fill="auto"/>
          </w:tcPr>
          <w:p w14:paraId="33E4ACE6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9B245" w14:textId="71C7BC1B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321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157</w:t>
            </w:r>
          </w:p>
        </w:tc>
        <w:tc>
          <w:tcPr>
            <w:tcW w:w="240" w:type="dxa"/>
            <w:shd w:val="clear" w:color="auto" w:fill="auto"/>
          </w:tcPr>
          <w:p w14:paraId="62C8DC2D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3A5C1" w14:textId="33D7A2A2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330</w:t>
            </w:r>
            <w:r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412</w:t>
            </w:r>
            <w:r w:rsidRPr="00553AB0">
              <w:rPr>
                <w:rFonts w:cs="Angsana New"/>
                <w:sz w:val="30"/>
                <w:szCs w:val="30"/>
              </w:rPr>
              <w:t xml:space="preserve"> </w:t>
            </w:r>
          </w:p>
        </w:tc>
      </w:tr>
      <w:tr w:rsidR="00553AB0" w:rsidRPr="00553AB0" w14:paraId="0717CC81" w14:textId="77777777" w:rsidTr="00851751">
        <w:tc>
          <w:tcPr>
            <w:tcW w:w="3672" w:type="dxa"/>
            <w:shd w:val="clear" w:color="auto" w:fill="auto"/>
            <w:vAlign w:val="bottom"/>
          </w:tcPr>
          <w:p w14:paraId="34681594" w14:textId="33F983E4" w:rsidR="00553AB0" w:rsidRPr="00553AB0" w:rsidRDefault="00553AB0" w:rsidP="00553AB0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  <w:shd w:val="clear" w:color="auto" w:fill="auto"/>
          </w:tcPr>
          <w:p w14:paraId="1810AB61" w14:textId="77777777" w:rsidR="00553AB0" w:rsidRPr="00553AB0" w:rsidRDefault="00553AB0" w:rsidP="00553AB0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28B6F32" w14:textId="3E62921B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288</w:t>
            </w:r>
            <w:r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235</w:t>
            </w:r>
          </w:p>
        </w:tc>
        <w:tc>
          <w:tcPr>
            <w:tcW w:w="240" w:type="dxa"/>
            <w:shd w:val="clear" w:color="auto" w:fill="auto"/>
          </w:tcPr>
          <w:p w14:paraId="4A35AB87" w14:textId="77777777" w:rsidR="00553AB0" w:rsidRPr="00553AB0" w:rsidRDefault="00553AB0" w:rsidP="00553AB0">
            <w:pPr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08023622" w14:textId="232D5131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513</w:t>
            </w:r>
            <w:r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483</w:t>
            </w:r>
            <w:r w:rsidRPr="00553AB0">
              <w:rPr>
                <w:rFonts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57E372E4" w14:textId="77777777" w:rsidR="00553AB0" w:rsidRPr="00553AB0" w:rsidRDefault="00553AB0" w:rsidP="00553AB0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4BBB8C0A" w14:textId="52A1B808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544</w:t>
            </w:r>
            <w:r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661</w:t>
            </w:r>
          </w:p>
        </w:tc>
        <w:tc>
          <w:tcPr>
            <w:tcW w:w="240" w:type="dxa"/>
            <w:shd w:val="clear" w:color="auto" w:fill="auto"/>
          </w:tcPr>
          <w:p w14:paraId="74F83518" w14:textId="77777777" w:rsidR="00553AB0" w:rsidRPr="00553AB0" w:rsidRDefault="00553AB0" w:rsidP="00553AB0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119D546" w14:textId="425090C0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463</w:t>
            </w:r>
            <w:r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955</w:t>
            </w:r>
            <w:r w:rsidRPr="00553AB0">
              <w:rPr>
                <w:rFonts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6613D680" w14:textId="77777777" w:rsidR="00092727" w:rsidRPr="00553AB0" w:rsidRDefault="00092727" w:rsidP="00092727">
      <w:pPr>
        <w:spacing w:line="240" w:lineRule="auto"/>
        <w:ind w:right="-43"/>
        <w:rPr>
          <w:rFonts w:asciiTheme="majorBidi" w:hAnsiTheme="majorBidi"/>
          <w:b/>
          <w:bCs/>
          <w:sz w:val="2"/>
          <w:szCs w:val="2"/>
        </w:rPr>
      </w:pPr>
    </w:p>
    <w:p w14:paraId="3F31A9FB" w14:textId="77777777" w:rsidR="00DE50AC" w:rsidRPr="00DE50AC" w:rsidRDefault="00DE50AC" w:rsidP="00DE50AC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sz w:val="24"/>
          <w:szCs w:val="24"/>
        </w:rPr>
      </w:pPr>
    </w:p>
    <w:p w14:paraId="30F88A2B" w14:textId="58A7FA14" w:rsidR="00092727" w:rsidRPr="00553AB0" w:rsidRDefault="00092727" w:rsidP="00C712F9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t>ประมาณการหนี้สินสำหรับผลประโยชน์พนักงาน</w:t>
      </w:r>
    </w:p>
    <w:p w14:paraId="6FDF646C" w14:textId="77777777" w:rsidR="00C923C3" w:rsidRPr="00553AB0" w:rsidRDefault="00C923C3" w:rsidP="00C923C3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sz w:val="24"/>
          <w:szCs w:val="24"/>
          <w:cs/>
        </w:rPr>
      </w:pPr>
    </w:p>
    <w:tbl>
      <w:tblPr>
        <w:tblW w:w="4797" w:type="pct"/>
        <w:tblInd w:w="46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9"/>
        <w:gridCol w:w="842"/>
        <w:gridCol w:w="942"/>
        <w:gridCol w:w="269"/>
        <w:gridCol w:w="991"/>
        <w:gridCol w:w="270"/>
        <w:gridCol w:w="991"/>
        <w:gridCol w:w="269"/>
        <w:gridCol w:w="906"/>
      </w:tblGrid>
      <w:tr w:rsidR="00092727" w:rsidRPr="00553AB0" w14:paraId="2026621E" w14:textId="77777777" w:rsidTr="00B56936">
        <w:trPr>
          <w:trHeight w:val="435"/>
        </w:trPr>
        <w:tc>
          <w:tcPr>
            <w:tcW w:w="2041" w:type="pct"/>
            <w:vMerge w:val="restart"/>
            <w:shd w:val="clear" w:color="auto" w:fill="auto"/>
          </w:tcPr>
          <w:p w14:paraId="49D95CD3" w14:textId="77777777" w:rsidR="00092727" w:rsidRPr="00553AB0" w:rsidRDefault="00092727" w:rsidP="00092727">
            <w:pPr>
              <w:spacing w:line="240" w:lineRule="auto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55" w:type="pct"/>
          </w:tcPr>
          <w:p w14:paraId="32CAF640" w14:textId="77777777" w:rsidR="00092727" w:rsidRPr="00553AB0" w:rsidRDefault="00092727" w:rsidP="0009272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4"/>
          </w:tcPr>
          <w:p w14:paraId="2F55C8CC" w14:textId="77777777" w:rsidR="00092727" w:rsidRPr="00553AB0" w:rsidRDefault="00092727" w:rsidP="00092727">
            <w:pPr>
              <w:spacing w:line="24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553AB0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170" w:type="pct"/>
            <w:gridSpan w:val="3"/>
          </w:tcPr>
          <w:p w14:paraId="090501E5" w14:textId="77777777" w:rsidR="00092727" w:rsidRPr="00553AB0" w:rsidRDefault="00092727" w:rsidP="00092727">
            <w:pPr>
              <w:spacing w:line="240" w:lineRule="auto"/>
              <w:ind w:right="-193" w:hanging="172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553AB0">
              <w:rPr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0DE1" w:rsidRPr="00553AB0" w14:paraId="6BE26DEE" w14:textId="77777777" w:rsidTr="00B56936">
        <w:trPr>
          <w:trHeight w:val="420"/>
        </w:trPr>
        <w:tc>
          <w:tcPr>
            <w:tcW w:w="2041" w:type="pct"/>
            <w:vMerge/>
            <w:shd w:val="clear" w:color="auto" w:fill="auto"/>
          </w:tcPr>
          <w:p w14:paraId="7B8EEE03" w14:textId="77777777" w:rsidR="00092727" w:rsidRPr="00553AB0" w:rsidRDefault="00092727" w:rsidP="00092727">
            <w:pPr>
              <w:spacing w:line="240" w:lineRule="auto"/>
              <w:ind w:left="184" w:hanging="184"/>
              <w:rPr>
                <w:color w:val="000000"/>
                <w:sz w:val="30"/>
                <w:szCs w:val="30"/>
              </w:rPr>
            </w:pPr>
          </w:p>
        </w:tc>
        <w:tc>
          <w:tcPr>
            <w:tcW w:w="455" w:type="pct"/>
          </w:tcPr>
          <w:p w14:paraId="354DF67B" w14:textId="378874DF" w:rsidR="00092727" w:rsidRPr="00553AB0" w:rsidRDefault="00092727" w:rsidP="00092727">
            <w:pPr>
              <w:spacing w:line="240" w:lineRule="auto"/>
              <w:ind w:right="-112" w:hanging="132"/>
              <w:jc w:val="center"/>
              <w:rPr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9" w:type="pct"/>
          </w:tcPr>
          <w:p w14:paraId="0AF59D3C" w14:textId="45E839F3" w:rsidR="00092727" w:rsidRPr="00553AB0" w:rsidRDefault="00012299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0B9DC464" w14:textId="77777777" w:rsidR="00092727" w:rsidRPr="00553AB0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E83EFA5" w14:textId="272874B4" w:rsidR="00092727" w:rsidRPr="00553AB0" w:rsidRDefault="00012299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668D5312" w14:textId="77777777" w:rsidR="00092727" w:rsidRPr="00553AB0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6B8DA57" w14:textId="07BCC156" w:rsidR="00092727" w:rsidRPr="00553AB0" w:rsidRDefault="00012299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0C9D1EAA" w14:textId="77777777" w:rsidR="00092727" w:rsidRPr="00553AB0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</w:tcPr>
          <w:p w14:paraId="02AE182F" w14:textId="2DEF59EE" w:rsidR="00092727" w:rsidRPr="00553AB0" w:rsidRDefault="00012299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2564</w:t>
            </w:r>
          </w:p>
        </w:tc>
      </w:tr>
      <w:tr w:rsidR="00092727" w:rsidRPr="00553AB0" w14:paraId="663A0FCF" w14:textId="77777777" w:rsidTr="00B56936">
        <w:trPr>
          <w:trHeight w:val="420"/>
        </w:trPr>
        <w:tc>
          <w:tcPr>
            <w:tcW w:w="2041" w:type="pct"/>
          </w:tcPr>
          <w:p w14:paraId="68A03FC4" w14:textId="77777777" w:rsidR="00092727" w:rsidRPr="00553AB0" w:rsidRDefault="00092727" w:rsidP="00092727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55" w:type="pct"/>
          </w:tcPr>
          <w:p w14:paraId="66BB4028" w14:textId="77777777" w:rsidR="00092727" w:rsidRPr="00553AB0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505" w:type="pct"/>
            <w:gridSpan w:val="7"/>
          </w:tcPr>
          <w:p w14:paraId="38992555" w14:textId="77777777" w:rsidR="00092727" w:rsidRPr="00553AB0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553AB0">
              <w:rPr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553AB0">
              <w:rPr>
                <w:rFonts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553AB0">
              <w:rPr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E90DE1" w:rsidRPr="00553AB0" w14:paraId="4F6426F3" w14:textId="77777777" w:rsidTr="00B56936">
        <w:trPr>
          <w:trHeight w:val="420"/>
        </w:trPr>
        <w:tc>
          <w:tcPr>
            <w:tcW w:w="2041" w:type="pct"/>
          </w:tcPr>
          <w:p w14:paraId="5C7D618C" w14:textId="77777777" w:rsidR="00092727" w:rsidRPr="00553AB0" w:rsidRDefault="00092727" w:rsidP="0009272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51142089" w14:textId="18F301DF" w:rsidR="00092727" w:rsidRPr="00553AB0" w:rsidRDefault="00092727" w:rsidP="00092727">
            <w:pPr>
              <w:spacing w:line="240" w:lineRule="auto"/>
              <w:ind w:left="184" w:hanging="184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553AB0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</w:t>
            </w:r>
            <w:r w:rsidRPr="00553AB0">
              <w:rPr>
                <w:b/>
                <w:bCs/>
                <w:color w:val="000000"/>
                <w:sz w:val="30"/>
                <w:szCs w:val="30"/>
                <w:lang w:val="en-GB"/>
              </w:rPr>
              <w:t xml:space="preserve"> </w:t>
            </w:r>
            <w:r w:rsidRPr="00553AB0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012299" w:rsidRPr="00553AB0">
              <w:rPr>
                <w:b/>
                <w:bCs/>
                <w:color w:val="000000"/>
                <w:sz w:val="30"/>
                <w:szCs w:val="30"/>
              </w:rPr>
              <w:t>31</w:t>
            </w:r>
            <w:r w:rsidRPr="00553AB0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553AB0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5" w:type="pct"/>
          </w:tcPr>
          <w:p w14:paraId="0C30F819" w14:textId="77777777" w:rsidR="00092727" w:rsidRPr="00553AB0" w:rsidRDefault="00092727" w:rsidP="00092727">
            <w:pPr>
              <w:spacing w:line="240" w:lineRule="auto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nil"/>
            </w:tcBorders>
          </w:tcPr>
          <w:p w14:paraId="4DAA7FC5" w14:textId="77777777" w:rsidR="00092727" w:rsidRPr="00553AB0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20F4743F" w14:textId="77777777" w:rsidR="00092727" w:rsidRPr="00553AB0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5D1C59E5" w14:textId="77777777" w:rsidR="00092727" w:rsidRPr="00553AB0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23B18B32" w14:textId="77777777" w:rsidR="00092727" w:rsidRPr="00553AB0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6D35D14E" w14:textId="77777777" w:rsidR="00092727" w:rsidRPr="00553AB0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44AB9CDD" w14:textId="77777777" w:rsidR="00092727" w:rsidRPr="00553AB0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nil"/>
            </w:tcBorders>
          </w:tcPr>
          <w:p w14:paraId="06ADAA1F" w14:textId="77777777" w:rsidR="00092727" w:rsidRPr="00553AB0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</w:tr>
      <w:tr w:rsidR="00B56936" w:rsidRPr="00553AB0" w14:paraId="2D4A8898" w14:textId="77777777" w:rsidTr="00B56936">
        <w:trPr>
          <w:trHeight w:val="420"/>
        </w:trPr>
        <w:tc>
          <w:tcPr>
            <w:tcW w:w="2041" w:type="pct"/>
          </w:tcPr>
          <w:p w14:paraId="409BCFB9" w14:textId="77777777" w:rsidR="00B56936" w:rsidRPr="00553AB0" w:rsidRDefault="00B56936" w:rsidP="00B56936">
            <w:pPr>
              <w:spacing w:line="240" w:lineRule="auto"/>
              <w:ind w:left="256" w:hanging="270"/>
              <w:rPr>
                <w:color w:val="000000"/>
                <w:sz w:val="30"/>
                <w:szCs w:val="30"/>
              </w:rPr>
            </w:pPr>
            <w:r w:rsidRPr="00553AB0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553AB0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553AB0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55" w:type="pct"/>
          </w:tcPr>
          <w:p w14:paraId="347CD329" w14:textId="77777777" w:rsidR="00B56936" w:rsidRPr="00553AB0" w:rsidRDefault="00B56936" w:rsidP="00B56936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nil"/>
            </w:tcBorders>
          </w:tcPr>
          <w:p w14:paraId="33BD9566" w14:textId="709088DD" w:rsidR="00B56936" w:rsidRPr="00553AB0" w:rsidRDefault="00012299" w:rsidP="00B5693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53AB0">
              <w:rPr>
                <w:color w:val="000000"/>
                <w:sz w:val="30"/>
                <w:szCs w:val="30"/>
              </w:rPr>
              <w:t>480</w:t>
            </w:r>
            <w:r w:rsidR="00F32369" w:rsidRPr="00553AB0">
              <w:rPr>
                <w:color w:val="000000"/>
                <w:sz w:val="30"/>
                <w:szCs w:val="30"/>
              </w:rPr>
              <w:t>,</w:t>
            </w:r>
            <w:r w:rsidRPr="00553AB0">
              <w:rPr>
                <w:color w:val="000000"/>
                <w:sz w:val="30"/>
                <w:szCs w:val="30"/>
              </w:rPr>
              <w:t>601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0B194B2A" w14:textId="77777777" w:rsidR="00B56936" w:rsidRPr="00553AB0" w:rsidRDefault="00B56936" w:rsidP="00B56936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64654D51" w14:textId="044CA361" w:rsidR="00B56936" w:rsidRPr="00553AB0" w:rsidRDefault="00012299" w:rsidP="00B5693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53AB0">
              <w:rPr>
                <w:color w:val="000000"/>
                <w:sz w:val="30"/>
                <w:szCs w:val="30"/>
              </w:rPr>
              <w:t>661</w:t>
            </w:r>
            <w:r w:rsidR="00B56936" w:rsidRPr="00553AB0">
              <w:rPr>
                <w:color w:val="000000"/>
                <w:sz w:val="30"/>
                <w:szCs w:val="30"/>
              </w:rPr>
              <w:t>,</w:t>
            </w:r>
            <w:r w:rsidRPr="00553AB0">
              <w:rPr>
                <w:color w:val="000000"/>
                <w:sz w:val="30"/>
                <w:szCs w:val="30"/>
              </w:rPr>
              <w:t>367</w:t>
            </w:r>
          </w:p>
        </w:tc>
        <w:tc>
          <w:tcPr>
            <w:tcW w:w="146" w:type="pct"/>
            <w:tcBorders>
              <w:bottom w:val="nil"/>
            </w:tcBorders>
            <w:vAlign w:val="bottom"/>
          </w:tcPr>
          <w:p w14:paraId="1D540C12" w14:textId="77777777" w:rsidR="00B56936" w:rsidRPr="00553AB0" w:rsidRDefault="00B56936" w:rsidP="00B56936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3C5FDABE" w14:textId="2292A3D9" w:rsidR="00B56936" w:rsidRPr="00553AB0" w:rsidRDefault="00012299" w:rsidP="00B5693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53AB0">
              <w:rPr>
                <w:color w:val="000000"/>
                <w:sz w:val="30"/>
                <w:szCs w:val="30"/>
              </w:rPr>
              <w:t>297</w:t>
            </w:r>
            <w:r w:rsidR="00F32369" w:rsidRPr="00553AB0">
              <w:rPr>
                <w:color w:val="000000"/>
                <w:sz w:val="30"/>
                <w:szCs w:val="30"/>
              </w:rPr>
              <w:t>,</w:t>
            </w:r>
            <w:r w:rsidRPr="00553AB0">
              <w:rPr>
                <w:color w:val="000000"/>
                <w:sz w:val="30"/>
                <w:szCs w:val="30"/>
              </w:rPr>
              <w:t>737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44577A73" w14:textId="77777777" w:rsidR="00B56936" w:rsidRPr="00553AB0" w:rsidRDefault="00B56936" w:rsidP="00B56936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nil"/>
            </w:tcBorders>
          </w:tcPr>
          <w:p w14:paraId="6B0155EE" w14:textId="5ED8B65E" w:rsidR="00B56936" w:rsidRPr="00553AB0" w:rsidRDefault="00012299" w:rsidP="00B5693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53AB0">
              <w:rPr>
                <w:rFonts w:hint="cs"/>
                <w:color w:val="000000"/>
                <w:sz w:val="30"/>
                <w:szCs w:val="30"/>
              </w:rPr>
              <w:t>425</w:t>
            </w:r>
            <w:r w:rsidR="00B56936" w:rsidRPr="00553AB0">
              <w:rPr>
                <w:color w:val="000000"/>
                <w:sz w:val="30"/>
                <w:szCs w:val="30"/>
              </w:rPr>
              <w:t>,</w:t>
            </w:r>
            <w:r w:rsidRPr="00553AB0">
              <w:rPr>
                <w:color w:val="000000"/>
                <w:sz w:val="30"/>
                <w:szCs w:val="30"/>
              </w:rPr>
              <w:t>380</w:t>
            </w:r>
          </w:p>
        </w:tc>
      </w:tr>
      <w:tr w:rsidR="00F32369" w:rsidRPr="00553AB0" w14:paraId="26374944" w14:textId="77777777" w:rsidTr="00B56936">
        <w:trPr>
          <w:trHeight w:val="420"/>
        </w:trPr>
        <w:tc>
          <w:tcPr>
            <w:tcW w:w="2041" w:type="pct"/>
            <w:tcBorders>
              <w:bottom w:val="nil"/>
            </w:tcBorders>
          </w:tcPr>
          <w:p w14:paraId="1F66EFE2" w14:textId="77777777" w:rsidR="00F32369" w:rsidRPr="00553AB0" w:rsidRDefault="00F32369" w:rsidP="00F32369">
            <w:pPr>
              <w:spacing w:line="240" w:lineRule="auto"/>
              <w:ind w:left="166" w:hanging="180"/>
              <w:rPr>
                <w:color w:val="000000"/>
                <w:sz w:val="30"/>
                <w:szCs w:val="30"/>
              </w:rPr>
            </w:pPr>
            <w:r w:rsidRPr="00553AB0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55" w:type="pct"/>
            <w:tcBorders>
              <w:bottom w:val="nil"/>
            </w:tcBorders>
          </w:tcPr>
          <w:p w14:paraId="4B0D8193" w14:textId="77777777" w:rsidR="00F32369" w:rsidRPr="00553AB0" w:rsidRDefault="00F32369" w:rsidP="00F32369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6030C163" w14:textId="37C04921" w:rsidR="00F32369" w:rsidRPr="00553AB0" w:rsidRDefault="00012299" w:rsidP="00F3236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53AB0">
              <w:rPr>
                <w:color w:val="000000"/>
                <w:sz w:val="30"/>
                <w:szCs w:val="30"/>
              </w:rPr>
              <w:t>22</w:t>
            </w:r>
            <w:r w:rsidR="00F32369" w:rsidRPr="00553AB0">
              <w:rPr>
                <w:color w:val="000000"/>
                <w:sz w:val="30"/>
                <w:szCs w:val="30"/>
              </w:rPr>
              <w:t>,</w:t>
            </w:r>
            <w:r w:rsidRPr="00553AB0">
              <w:rPr>
                <w:color w:val="000000"/>
                <w:sz w:val="30"/>
                <w:szCs w:val="30"/>
              </w:rPr>
              <w:t>584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4977DCC3" w14:textId="77777777" w:rsidR="00F32369" w:rsidRPr="00553AB0" w:rsidRDefault="00F32369" w:rsidP="00F3236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65D10F7" w14:textId="5D082AEF" w:rsidR="00F32369" w:rsidRPr="00553AB0" w:rsidRDefault="00012299" w:rsidP="00F3236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53AB0">
              <w:rPr>
                <w:color w:val="000000"/>
                <w:sz w:val="30"/>
                <w:szCs w:val="30"/>
              </w:rPr>
              <w:t>21</w:t>
            </w:r>
            <w:r w:rsidR="00F32369" w:rsidRPr="00553AB0">
              <w:rPr>
                <w:color w:val="000000"/>
                <w:sz w:val="30"/>
                <w:szCs w:val="30"/>
              </w:rPr>
              <w:t>,</w:t>
            </w:r>
            <w:r w:rsidRPr="00553AB0">
              <w:rPr>
                <w:color w:val="000000"/>
                <w:sz w:val="30"/>
                <w:szCs w:val="30"/>
              </w:rPr>
              <w:t>634</w:t>
            </w:r>
          </w:p>
        </w:tc>
        <w:tc>
          <w:tcPr>
            <w:tcW w:w="146" w:type="pct"/>
            <w:tcBorders>
              <w:bottom w:val="nil"/>
            </w:tcBorders>
            <w:vAlign w:val="bottom"/>
          </w:tcPr>
          <w:p w14:paraId="0B608B55" w14:textId="77777777" w:rsidR="00F32369" w:rsidRPr="00553AB0" w:rsidRDefault="00F32369" w:rsidP="00F3236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1CDE6D1" w14:textId="1EAE9998" w:rsidR="00F32369" w:rsidRPr="00553AB0" w:rsidRDefault="00F32369" w:rsidP="00F3236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53AB0">
              <w:rPr>
                <w:color w:val="000000"/>
                <w:sz w:val="30"/>
                <w:szCs w:val="30"/>
              </w:rPr>
              <w:t xml:space="preserve"> </w:t>
            </w:r>
            <w:r w:rsidR="00012299" w:rsidRPr="00553AB0">
              <w:rPr>
                <w:color w:val="000000"/>
                <w:sz w:val="30"/>
                <w:szCs w:val="30"/>
              </w:rPr>
              <w:t>15</w:t>
            </w:r>
            <w:r w:rsidRPr="00553AB0">
              <w:rPr>
                <w:color w:val="000000"/>
                <w:sz w:val="30"/>
                <w:szCs w:val="30"/>
              </w:rPr>
              <w:t>,</w:t>
            </w:r>
            <w:r w:rsidR="00012299" w:rsidRPr="00553AB0">
              <w:rPr>
                <w:color w:val="000000"/>
                <w:sz w:val="30"/>
                <w:szCs w:val="30"/>
              </w:rPr>
              <w:t>456</w:t>
            </w:r>
            <w:r w:rsidRPr="00553AB0">
              <w:rPr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231C967A" w14:textId="77777777" w:rsidR="00F32369" w:rsidRPr="00553AB0" w:rsidRDefault="00F32369" w:rsidP="00F3236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1AC582CA" w14:textId="38B5F430" w:rsidR="00F32369" w:rsidRPr="00553AB0" w:rsidRDefault="00012299" w:rsidP="00F3236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53AB0">
              <w:rPr>
                <w:color w:val="000000"/>
                <w:sz w:val="30"/>
                <w:szCs w:val="30"/>
              </w:rPr>
              <w:t>14</w:t>
            </w:r>
            <w:r w:rsidR="00F32369" w:rsidRPr="00553AB0">
              <w:rPr>
                <w:color w:val="000000"/>
                <w:sz w:val="30"/>
                <w:szCs w:val="30"/>
              </w:rPr>
              <w:t>,</w:t>
            </w:r>
            <w:r w:rsidRPr="00553AB0">
              <w:rPr>
                <w:color w:val="000000"/>
                <w:sz w:val="30"/>
                <w:szCs w:val="30"/>
              </w:rPr>
              <w:t>903</w:t>
            </w:r>
          </w:p>
        </w:tc>
      </w:tr>
      <w:tr w:rsidR="00F32369" w:rsidRPr="00553AB0" w14:paraId="2E26EFE9" w14:textId="77777777" w:rsidTr="00B56936">
        <w:trPr>
          <w:trHeight w:val="420"/>
        </w:trPr>
        <w:tc>
          <w:tcPr>
            <w:tcW w:w="2041" w:type="pct"/>
            <w:tcBorders>
              <w:bottom w:val="nil"/>
            </w:tcBorders>
          </w:tcPr>
          <w:p w14:paraId="32026CED" w14:textId="77777777" w:rsidR="00F32369" w:rsidRPr="00553AB0" w:rsidRDefault="00F32369" w:rsidP="00F32369">
            <w:pPr>
              <w:spacing w:line="240" w:lineRule="auto"/>
              <w:rPr>
                <w:color w:val="000000"/>
                <w:sz w:val="28"/>
                <w:szCs w:val="28"/>
                <w:cs/>
                <w:lang w:val="en-GB"/>
              </w:rPr>
            </w:pPr>
            <w:r w:rsidRPr="00553AB0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55" w:type="pct"/>
            <w:tcBorders>
              <w:bottom w:val="nil"/>
            </w:tcBorders>
          </w:tcPr>
          <w:p w14:paraId="221994EB" w14:textId="77777777" w:rsidR="00F32369" w:rsidRPr="00553AB0" w:rsidRDefault="00F32369" w:rsidP="00F32369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</w:tcPr>
          <w:p w14:paraId="4A72C686" w14:textId="47086DAC" w:rsidR="00F32369" w:rsidRPr="00553AB0" w:rsidRDefault="00012299" w:rsidP="00F32369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503</w:t>
            </w:r>
            <w:r w:rsidR="00F32369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145" w:type="pct"/>
            <w:tcBorders>
              <w:bottom w:val="nil"/>
            </w:tcBorders>
          </w:tcPr>
          <w:p w14:paraId="3036E3A3" w14:textId="77777777" w:rsidR="00F32369" w:rsidRPr="00553AB0" w:rsidRDefault="00F32369" w:rsidP="00F3236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44C7BFB4" w14:textId="03C184CC" w:rsidR="00F32369" w:rsidRPr="00553AB0" w:rsidRDefault="00012299" w:rsidP="00F32369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683</w:t>
            </w:r>
            <w:r w:rsidR="00F32369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146" w:type="pct"/>
            <w:tcBorders>
              <w:bottom w:val="nil"/>
            </w:tcBorders>
          </w:tcPr>
          <w:p w14:paraId="3E122DEA" w14:textId="77777777" w:rsidR="00F32369" w:rsidRPr="00553AB0" w:rsidRDefault="00F32369" w:rsidP="00F3236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5A783576" w14:textId="4FCBED74" w:rsidR="00F32369" w:rsidRPr="00553AB0" w:rsidRDefault="00F32369" w:rsidP="00F32369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553AB0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12299" w:rsidRPr="00553AB0">
              <w:rPr>
                <w:b/>
                <w:bCs/>
                <w:color w:val="000000"/>
                <w:sz w:val="30"/>
                <w:szCs w:val="30"/>
              </w:rPr>
              <w:t>313</w:t>
            </w:r>
            <w:r w:rsidRPr="00553AB0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="00012299" w:rsidRPr="00553AB0">
              <w:rPr>
                <w:b/>
                <w:bCs/>
                <w:color w:val="000000"/>
                <w:sz w:val="30"/>
                <w:szCs w:val="30"/>
              </w:rPr>
              <w:t>193</w:t>
            </w:r>
            <w:r w:rsidRPr="00553AB0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  <w:tcBorders>
              <w:bottom w:val="nil"/>
            </w:tcBorders>
          </w:tcPr>
          <w:p w14:paraId="50A7C655" w14:textId="77777777" w:rsidR="00F32369" w:rsidRPr="00553AB0" w:rsidRDefault="00F32369" w:rsidP="00F3236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4F709C3F" w14:textId="31225C53" w:rsidR="00F32369" w:rsidRPr="00553AB0" w:rsidRDefault="00012299" w:rsidP="00F323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440</w:t>
            </w:r>
            <w:r w:rsidR="00F32369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283</w:t>
            </w:r>
          </w:p>
        </w:tc>
      </w:tr>
    </w:tbl>
    <w:p w14:paraId="26CE7B03" w14:textId="77777777" w:rsidR="00092727" w:rsidRPr="00553AB0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5A51F2DC" w14:textId="77777777" w:rsidR="00092727" w:rsidRPr="00553AB0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14DEDAC9" w14:textId="77777777" w:rsidR="00092727" w:rsidRPr="00553AB0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447C03F9" w14:textId="77777777" w:rsidR="00092727" w:rsidRPr="00553AB0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64B12EB6" w14:textId="77777777" w:rsidR="00092727" w:rsidRPr="00553AB0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C59F25A" w14:textId="77777777" w:rsidR="00092727" w:rsidRPr="00553AB0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1B358AA" w14:textId="77777777" w:rsidR="00092727" w:rsidRPr="00553AB0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85D2FDF" w14:textId="77777777" w:rsidR="00092727" w:rsidRPr="00553AB0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A026E1B" w14:textId="77777777" w:rsidR="00092727" w:rsidRPr="00553AB0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3A46D175" w14:textId="77777777" w:rsidR="00092727" w:rsidRPr="00553AB0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49DE5291" w14:textId="77777777" w:rsidR="00092727" w:rsidRPr="00553AB0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3E6BBECE" w14:textId="77777777" w:rsidR="00DE50AC" w:rsidRDefault="00DE50AC">
      <w:r>
        <w:br w:type="page"/>
      </w:r>
    </w:p>
    <w:tbl>
      <w:tblPr>
        <w:tblW w:w="4798" w:type="pct"/>
        <w:tblInd w:w="46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"/>
        <w:gridCol w:w="3764"/>
        <w:gridCol w:w="11"/>
        <w:gridCol w:w="811"/>
        <w:gridCol w:w="20"/>
        <w:gridCol w:w="943"/>
        <w:gridCol w:w="9"/>
        <w:gridCol w:w="259"/>
        <w:gridCol w:w="11"/>
        <w:gridCol w:w="980"/>
        <w:gridCol w:w="9"/>
        <w:gridCol w:w="261"/>
        <w:gridCol w:w="9"/>
        <w:gridCol w:w="971"/>
        <w:gridCol w:w="11"/>
        <w:gridCol w:w="269"/>
        <w:gridCol w:w="11"/>
        <w:gridCol w:w="896"/>
      </w:tblGrid>
      <w:tr w:rsidR="00DE50AC" w:rsidRPr="00553AB0" w14:paraId="05EA4EAC" w14:textId="77777777" w:rsidTr="00DE50AC">
        <w:trPr>
          <w:trHeight w:val="435"/>
        </w:trPr>
        <w:tc>
          <w:tcPr>
            <w:tcW w:w="2040" w:type="pct"/>
            <w:gridSpan w:val="2"/>
            <w:vMerge w:val="restart"/>
            <w:shd w:val="clear" w:color="auto" w:fill="auto"/>
          </w:tcPr>
          <w:p w14:paraId="46DB4773" w14:textId="77777777" w:rsidR="00DE50AC" w:rsidRPr="00553AB0" w:rsidRDefault="00DE50AC" w:rsidP="00A259E8">
            <w:pPr>
              <w:spacing w:line="240" w:lineRule="auto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55" w:type="pct"/>
            <w:gridSpan w:val="3"/>
          </w:tcPr>
          <w:p w14:paraId="6550DAB2" w14:textId="77777777" w:rsidR="00DE50AC" w:rsidRPr="00553AB0" w:rsidRDefault="00DE50AC" w:rsidP="00A259E8">
            <w:pPr>
              <w:spacing w:line="240" w:lineRule="auto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7"/>
          </w:tcPr>
          <w:p w14:paraId="69E2C949" w14:textId="77777777" w:rsidR="00DE50AC" w:rsidRPr="00553AB0" w:rsidRDefault="00DE50AC" w:rsidP="00A259E8">
            <w:pPr>
              <w:spacing w:line="24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553AB0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169" w:type="pct"/>
            <w:gridSpan w:val="6"/>
          </w:tcPr>
          <w:p w14:paraId="3C50E191" w14:textId="77777777" w:rsidR="00DE50AC" w:rsidRPr="00553AB0" w:rsidRDefault="00DE50AC" w:rsidP="00A259E8">
            <w:pPr>
              <w:spacing w:line="240" w:lineRule="auto"/>
              <w:ind w:right="-193" w:hanging="172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553AB0">
              <w:rPr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0AC" w:rsidRPr="00553AB0" w14:paraId="77C62982" w14:textId="77777777" w:rsidTr="00DE50AC">
        <w:trPr>
          <w:trHeight w:val="420"/>
        </w:trPr>
        <w:tc>
          <w:tcPr>
            <w:tcW w:w="2040" w:type="pct"/>
            <w:gridSpan w:val="2"/>
            <w:vMerge/>
            <w:shd w:val="clear" w:color="auto" w:fill="auto"/>
          </w:tcPr>
          <w:p w14:paraId="08D8CB8B" w14:textId="77777777" w:rsidR="00DE50AC" w:rsidRPr="00553AB0" w:rsidRDefault="00DE50AC" w:rsidP="00A259E8">
            <w:pPr>
              <w:spacing w:line="240" w:lineRule="auto"/>
              <w:ind w:left="184" w:hanging="184"/>
              <w:rPr>
                <w:color w:val="000000"/>
                <w:sz w:val="30"/>
                <w:szCs w:val="30"/>
              </w:rPr>
            </w:pPr>
          </w:p>
        </w:tc>
        <w:tc>
          <w:tcPr>
            <w:tcW w:w="455" w:type="pct"/>
            <w:gridSpan w:val="3"/>
          </w:tcPr>
          <w:p w14:paraId="000549AC" w14:textId="77777777" w:rsidR="00DE50AC" w:rsidRPr="00553AB0" w:rsidRDefault="00DE50AC" w:rsidP="00A259E8">
            <w:pPr>
              <w:spacing w:line="240" w:lineRule="auto"/>
              <w:ind w:right="-112" w:hanging="132"/>
              <w:jc w:val="center"/>
              <w:rPr>
                <w:i/>
                <w:iCs/>
                <w:color w:val="000000"/>
                <w:sz w:val="30"/>
                <w:szCs w:val="30"/>
                <w:cs/>
              </w:rPr>
            </w:pPr>
            <w:r w:rsidRPr="00553AB0">
              <w:rPr>
                <w:rFonts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09" w:type="pct"/>
          </w:tcPr>
          <w:p w14:paraId="65E80B79" w14:textId="77777777" w:rsidR="00DE50AC" w:rsidRPr="00553AB0" w:rsidRDefault="00DE50AC" w:rsidP="00A259E8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2565</w:t>
            </w:r>
          </w:p>
        </w:tc>
        <w:tc>
          <w:tcPr>
            <w:tcW w:w="145" w:type="pct"/>
            <w:gridSpan w:val="2"/>
          </w:tcPr>
          <w:p w14:paraId="120CFF72" w14:textId="77777777" w:rsidR="00DE50AC" w:rsidRPr="00553AB0" w:rsidRDefault="00DE50AC" w:rsidP="00A259E8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17B07BA1" w14:textId="77777777" w:rsidR="00DE50AC" w:rsidRPr="00553AB0" w:rsidRDefault="00DE50AC" w:rsidP="00A259E8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2564</w:t>
            </w:r>
          </w:p>
        </w:tc>
        <w:tc>
          <w:tcPr>
            <w:tcW w:w="146" w:type="pct"/>
            <w:gridSpan w:val="2"/>
          </w:tcPr>
          <w:p w14:paraId="68838057" w14:textId="77777777" w:rsidR="00DE50AC" w:rsidRPr="00553AB0" w:rsidRDefault="00DE50AC" w:rsidP="00A259E8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3"/>
          </w:tcPr>
          <w:p w14:paraId="17DF73EE" w14:textId="77777777" w:rsidR="00DE50AC" w:rsidRPr="00553AB0" w:rsidRDefault="00DE50AC" w:rsidP="00A259E8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726F41A2" w14:textId="77777777" w:rsidR="00DE50AC" w:rsidRPr="00553AB0" w:rsidRDefault="00DE50AC" w:rsidP="00A259E8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  <w:gridSpan w:val="2"/>
          </w:tcPr>
          <w:p w14:paraId="3135CB54" w14:textId="77777777" w:rsidR="00DE50AC" w:rsidRPr="00553AB0" w:rsidRDefault="00DE50AC" w:rsidP="00A259E8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2564</w:t>
            </w:r>
          </w:p>
        </w:tc>
      </w:tr>
      <w:tr w:rsidR="00DE50AC" w:rsidRPr="00553AB0" w14:paraId="420CF636" w14:textId="77777777" w:rsidTr="00DE50AC">
        <w:trPr>
          <w:trHeight w:val="420"/>
        </w:trPr>
        <w:tc>
          <w:tcPr>
            <w:tcW w:w="2040" w:type="pct"/>
            <w:gridSpan w:val="2"/>
          </w:tcPr>
          <w:p w14:paraId="083351D2" w14:textId="77777777" w:rsidR="00DE50AC" w:rsidRPr="00553AB0" w:rsidRDefault="00DE50AC" w:rsidP="00A259E8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55" w:type="pct"/>
            <w:gridSpan w:val="3"/>
          </w:tcPr>
          <w:p w14:paraId="33D6A6DA" w14:textId="77777777" w:rsidR="00DE50AC" w:rsidRPr="00553AB0" w:rsidRDefault="00DE50AC" w:rsidP="00A259E8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504" w:type="pct"/>
            <w:gridSpan w:val="13"/>
          </w:tcPr>
          <w:p w14:paraId="4CCBD090" w14:textId="77777777" w:rsidR="00DE50AC" w:rsidRPr="00553AB0" w:rsidRDefault="00DE50AC" w:rsidP="00A259E8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553AB0">
              <w:rPr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553AB0">
              <w:rPr>
                <w:rFonts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553AB0">
              <w:rPr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092727" w:rsidRPr="00553AB0" w14:paraId="48025132" w14:textId="77777777" w:rsidTr="00DE50AC">
        <w:trPr>
          <w:gridBefore w:val="1"/>
          <w:wBefore w:w="8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71124F14" w14:textId="55371D4C" w:rsidR="00092727" w:rsidRPr="00553AB0" w:rsidRDefault="00092727" w:rsidP="0009272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53AB0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12299" w:rsidRPr="00553AB0">
              <w:rPr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553AB0">
              <w:rPr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553AB0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8" w:type="pct"/>
            <w:tcBorders>
              <w:bottom w:val="nil"/>
            </w:tcBorders>
          </w:tcPr>
          <w:p w14:paraId="66709A44" w14:textId="77777777" w:rsidR="00092727" w:rsidRPr="00553AB0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</w:tcPr>
          <w:p w14:paraId="08DB010B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54C3AA68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</w:tcPr>
          <w:p w14:paraId="716D4673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08348E7C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</w:tcPr>
          <w:p w14:paraId="634AE351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</w:tcPr>
          <w:p w14:paraId="4AFF8413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477AAB16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092727" w:rsidRPr="00553AB0" w14:paraId="72781336" w14:textId="77777777" w:rsidTr="00DE50AC">
        <w:trPr>
          <w:gridBefore w:val="1"/>
          <w:wBefore w:w="8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1BF1BBB7" w14:textId="77777777" w:rsidR="00092727" w:rsidRPr="00553AB0" w:rsidRDefault="00092727" w:rsidP="0009272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53AB0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</w:t>
            </w:r>
          </w:p>
        </w:tc>
        <w:tc>
          <w:tcPr>
            <w:tcW w:w="438" w:type="pct"/>
            <w:tcBorders>
              <w:bottom w:val="nil"/>
            </w:tcBorders>
          </w:tcPr>
          <w:p w14:paraId="23BB1913" w14:textId="77777777" w:rsidR="00092727" w:rsidRPr="00553AB0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  <w:vAlign w:val="bottom"/>
          </w:tcPr>
          <w:p w14:paraId="5BBDAD37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16AB037B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vAlign w:val="bottom"/>
          </w:tcPr>
          <w:p w14:paraId="39B139C2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5F01AA88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14:paraId="5DF80230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0E78E307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4EAA331F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092727" w:rsidRPr="00553AB0" w14:paraId="4547337E" w14:textId="77777777" w:rsidTr="00DE50AC">
        <w:trPr>
          <w:gridBefore w:val="1"/>
          <w:wBefore w:w="8" w:type="pct"/>
          <w:trHeight w:val="420"/>
        </w:trPr>
        <w:tc>
          <w:tcPr>
            <w:tcW w:w="2476" w:type="pct"/>
            <w:gridSpan w:val="3"/>
            <w:tcBorders>
              <w:bottom w:val="nil"/>
            </w:tcBorders>
            <w:noWrap/>
          </w:tcPr>
          <w:p w14:paraId="0385EE7D" w14:textId="411131D3" w:rsidR="00092727" w:rsidRPr="00553AB0" w:rsidRDefault="00092727" w:rsidP="00092727">
            <w:pPr>
              <w:spacing w:line="240" w:lineRule="auto"/>
              <w:rPr>
                <w:i/>
                <w:iCs/>
                <w:color w:val="000000"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</w:t>
            </w: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  <w:vAlign w:val="bottom"/>
          </w:tcPr>
          <w:p w14:paraId="441AEC3B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57E55D76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vAlign w:val="bottom"/>
          </w:tcPr>
          <w:p w14:paraId="153F6364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3BD4BFE8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14:paraId="6BD2F32E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16C82BFE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184C618E" w14:textId="77777777" w:rsidR="00092727" w:rsidRPr="00553AB0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F32369" w:rsidRPr="00553AB0" w14:paraId="3BF5CAF2" w14:textId="77777777" w:rsidTr="00DE50AC">
        <w:trPr>
          <w:gridBefore w:val="1"/>
          <w:wBefore w:w="8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578F375F" w14:textId="77777777" w:rsidR="00F32369" w:rsidRPr="00553AB0" w:rsidRDefault="00F32369" w:rsidP="00F32369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53AB0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553AB0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553AB0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38" w:type="pct"/>
            <w:tcBorders>
              <w:bottom w:val="nil"/>
            </w:tcBorders>
          </w:tcPr>
          <w:p w14:paraId="2C4C261B" w14:textId="316DD3C1" w:rsidR="00F32369" w:rsidRPr="00553AB0" w:rsidRDefault="00012299" w:rsidP="00F32369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553AB0">
              <w:rPr>
                <w:i/>
                <w:iCs/>
                <w:color w:val="000000"/>
                <w:sz w:val="30"/>
                <w:szCs w:val="30"/>
              </w:rPr>
              <w:t>22</w:t>
            </w: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</w:tcPr>
          <w:p w14:paraId="005EB78C" w14:textId="785C85FE" w:rsidR="00F32369" w:rsidRPr="00553AB0" w:rsidRDefault="00F32369" w:rsidP="00F32369">
            <w:pPr>
              <w:spacing w:line="240" w:lineRule="auto"/>
              <w:jc w:val="right"/>
              <w:rPr>
                <w:color w:val="000000"/>
                <w:sz w:val="30"/>
                <w:szCs w:val="30"/>
                <w:cs/>
              </w:rPr>
            </w:pPr>
            <w:r w:rsidRPr="00553AB0">
              <w:rPr>
                <w:color w:val="000000"/>
                <w:sz w:val="30"/>
                <w:szCs w:val="30"/>
              </w:rPr>
              <w:t xml:space="preserve"> </w:t>
            </w:r>
            <w:r w:rsidR="00012299" w:rsidRPr="00553AB0">
              <w:rPr>
                <w:color w:val="000000"/>
                <w:sz w:val="30"/>
                <w:szCs w:val="30"/>
              </w:rPr>
              <w:t>81</w:t>
            </w:r>
            <w:r w:rsidRPr="00553AB0">
              <w:rPr>
                <w:color w:val="000000"/>
                <w:sz w:val="30"/>
                <w:szCs w:val="30"/>
              </w:rPr>
              <w:t>,</w:t>
            </w:r>
            <w:r w:rsidR="00012299" w:rsidRPr="00553AB0">
              <w:rPr>
                <w:color w:val="000000"/>
                <w:sz w:val="30"/>
                <w:szCs w:val="30"/>
              </w:rPr>
              <w:t>296</w:t>
            </w:r>
            <w:r w:rsidRPr="00553AB0">
              <w:rPr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4CB43240" w14:textId="77777777" w:rsidR="00F32369" w:rsidRPr="00553AB0" w:rsidRDefault="00F32369" w:rsidP="00F3236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</w:tcPr>
          <w:p w14:paraId="37F8AA87" w14:textId="76BC8A84" w:rsidR="00F32369" w:rsidRPr="00553AB0" w:rsidRDefault="00012299" w:rsidP="00F32369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53AB0">
              <w:rPr>
                <w:color w:val="000000"/>
                <w:sz w:val="30"/>
                <w:szCs w:val="30"/>
              </w:rPr>
              <w:t>108</w:t>
            </w:r>
            <w:r w:rsidR="00F32369" w:rsidRPr="00553AB0">
              <w:rPr>
                <w:color w:val="000000"/>
                <w:sz w:val="30"/>
                <w:szCs w:val="30"/>
              </w:rPr>
              <w:t>,</w:t>
            </w:r>
            <w:r w:rsidRPr="00553AB0">
              <w:rPr>
                <w:color w:val="000000"/>
                <w:sz w:val="30"/>
                <w:szCs w:val="30"/>
              </w:rPr>
              <w:t>521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59B2C6C5" w14:textId="77777777" w:rsidR="00F32369" w:rsidRPr="00553AB0" w:rsidRDefault="00F32369" w:rsidP="00F3236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</w:tcPr>
          <w:p w14:paraId="3A806994" w14:textId="352E56EF" w:rsidR="00F32369" w:rsidRPr="00553AB0" w:rsidRDefault="00F32369" w:rsidP="00F32369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53AB0">
              <w:rPr>
                <w:color w:val="000000"/>
                <w:sz w:val="30"/>
                <w:szCs w:val="30"/>
                <w:lang w:val="en-GB"/>
              </w:rPr>
              <w:t xml:space="preserve"> </w:t>
            </w:r>
            <w:r w:rsidR="00012299" w:rsidRPr="00553AB0">
              <w:rPr>
                <w:color w:val="000000"/>
                <w:sz w:val="30"/>
                <w:szCs w:val="30"/>
              </w:rPr>
              <w:t>48</w:t>
            </w:r>
            <w:r w:rsidRPr="00553AB0">
              <w:rPr>
                <w:color w:val="000000"/>
                <w:sz w:val="30"/>
                <w:szCs w:val="30"/>
                <w:lang w:val="en-GB"/>
              </w:rPr>
              <w:t>,</w:t>
            </w:r>
            <w:r w:rsidR="00012299" w:rsidRPr="00553AB0">
              <w:rPr>
                <w:color w:val="000000"/>
                <w:sz w:val="30"/>
                <w:szCs w:val="30"/>
              </w:rPr>
              <w:t>165</w:t>
            </w:r>
            <w:r w:rsidRPr="00553AB0">
              <w:rPr>
                <w:color w:val="00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6B5F2FD3" w14:textId="77777777" w:rsidR="00F32369" w:rsidRPr="00553AB0" w:rsidRDefault="00F32369" w:rsidP="00F3236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3DBAA26B" w14:textId="562630F9" w:rsidR="00F32369" w:rsidRPr="00553AB0" w:rsidRDefault="00012299" w:rsidP="00F32369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53AB0">
              <w:rPr>
                <w:color w:val="000000"/>
                <w:sz w:val="30"/>
                <w:szCs w:val="30"/>
              </w:rPr>
              <w:t>74</w:t>
            </w:r>
            <w:r w:rsidR="00F32369" w:rsidRPr="00553AB0">
              <w:rPr>
                <w:color w:val="000000"/>
                <w:sz w:val="30"/>
                <w:szCs w:val="30"/>
                <w:lang w:val="en-GB"/>
              </w:rPr>
              <w:t>,</w:t>
            </w:r>
            <w:r w:rsidRPr="00553AB0">
              <w:rPr>
                <w:color w:val="000000"/>
                <w:sz w:val="30"/>
                <w:szCs w:val="30"/>
              </w:rPr>
              <w:t>458</w:t>
            </w:r>
          </w:p>
        </w:tc>
      </w:tr>
      <w:tr w:rsidR="007B4B11" w:rsidRPr="00553AB0" w14:paraId="679CC902" w14:textId="77777777" w:rsidTr="00DE50AC">
        <w:trPr>
          <w:gridBefore w:val="1"/>
          <w:wBefore w:w="8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5F778B37" w14:textId="77777777" w:rsidR="007B4B11" w:rsidRPr="00553AB0" w:rsidRDefault="007B4B11" w:rsidP="007B4B11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53AB0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38" w:type="pct"/>
            <w:tcBorders>
              <w:bottom w:val="nil"/>
            </w:tcBorders>
          </w:tcPr>
          <w:p w14:paraId="0824AD01" w14:textId="6F718E51" w:rsidR="007B4B11" w:rsidRPr="00553AB0" w:rsidRDefault="00012299" w:rsidP="007B4B11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553AB0">
              <w:rPr>
                <w:i/>
                <w:iCs/>
                <w:color w:val="000000"/>
                <w:sz w:val="30"/>
                <w:szCs w:val="30"/>
              </w:rPr>
              <w:t>22</w:t>
            </w: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</w:tcPr>
          <w:p w14:paraId="020DA1AF" w14:textId="43C811BC" w:rsidR="007B4B11" w:rsidRPr="00553AB0" w:rsidRDefault="007B4B11" w:rsidP="007B4B1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53AB0">
              <w:rPr>
                <w:color w:val="000000"/>
                <w:sz w:val="30"/>
                <w:szCs w:val="30"/>
              </w:rPr>
              <w:t xml:space="preserve"> </w:t>
            </w:r>
            <w:r w:rsidR="001A3D20">
              <w:rPr>
                <w:color w:val="000000"/>
                <w:sz w:val="30"/>
                <w:szCs w:val="30"/>
              </w:rPr>
              <w:t>2,567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60007164" w14:textId="77777777" w:rsidR="007B4B11" w:rsidRPr="00553AB0" w:rsidRDefault="007B4B11" w:rsidP="007B4B1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</w:tcPr>
          <w:p w14:paraId="0C0AF9BA" w14:textId="31CEA588" w:rsidR="007B4B11" w:rsidRPr="00553AB0" w:rsidRDefault="00012299" w:rsidP="007B4B11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53AB0">
              <w:rPr>
                <w:color w:val="000000"/>
                <w:sz w:val="30"/>
                <w:szCs w:val="30"/>
              </w:rPr>
              <w:t>2</w:t>
            </w:r>
            <w:r w:rsidR="007B4B11" w:rsidRPr="00553AB0">
              <w:rPr>
                <w:color w:val="000000"/>
                <w:sz w:val="30"/>
                <w:szCs w:val="30"/>
              </w:rPr>
              <w:t>,</w:t>
            </w:r>
            <w:r w:rsidRPr="00553AB0">
              <w:rPr>
                <w:color w:val="000000"/>
                <w:sz w:val="30"/>
                <w:szCs w:val="30"/>
              </w:rPr>
              <w:t>443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1C1B0A5F" w14:textId="77777777" w:rsidR="007B4B11" w:rsidRPr="00553AB0" w:rsidRDefault="007B4B11" w:rsidP="007B4B1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14:paraId="5469A205" w14:textId="1A3A9E92" w:rsidR="007B4B11" w:rsidRPr="00553AB0" w:rsidRDefault="00012299" w:rsidP="007B4B11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cs/>
                <w:lang w:val="en-GB"/>
              </w:rPr>
            </w:pPr>
            <w:r w:rsidRPr="00553AB0">
              <w:rPr>
                <w:color w:val="000000"/>
                <w:sz w:val="30"/>
                <w:szCs w:val="30"/>
              </w:rPr>
              <w:t>1</w:t>
            </w:r>
            <w:r w:rsidR="007B4B11" w:rsidRPr="00553AB0">
              <w:rPr>
                <w:color w:val="000000"/>
                <w:sz w:val="30"/>
                <w:szCs w:val="30"/>
                <w:lang w:val="en-GB"/>
              </w:rPr>
              <w:t>,</w:t>
            </w:r>
            <w:r w:rsidRPr="00553AB0">
              <w:rPr>
                <w:color w:val="000000"/>
                <w:sz w:val="30"/>
                <w:szCs w:val="30"/>
              </w:rPr>
              <w:t>679</w:t>
            </w: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73798CE7" w14:textId="77777777" w:rsidR="007B4B11" w:rsidRPr="00553AB0" w:rsidRDefault="007B4B11" w:rsidP="007B4B1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191F7A1F" w14:textId="4DE805C6" w:rsidR="007B4B11" w:rsidRPr="00553AB0" w:rsidRDefault="00012299" w:rsidP="007B4B11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53AB0">
              <w:rPr>
                <w:color w:val="000000"/>
                <w:sz w:val="30"/>
                <w:szCs w:val="30"/>
              </w:rPr>
              <w:t>1</w:t>
            </w:r>
            <w:r w:rsidR="007B4B11" w:rsidRPr="00553AB0">
              <w:rPr>
                <w:color w:val="000000"/>
                <w:sz w:val="30"/>
                <w:szCs w:val="30"/>
              </w:rPr>
              <w:t>,</w:t>
            </w:r>
            <w:r w:rsidRPr="00553AB0">
              <w:rPr>
                <w:color w:val="000000"/>
                <w:sz w:val="30"/>
                <w:szCs w:val="30"/>
              </w:rPr>
              <w:t>600</w:t>
            </w:r>
          </w:p>
        </w:tc>
      </w:tr>
      <w:tr w:rsidR="007B4B11" w:rsidRPr="00553AB0" w14:paraId="6A372FFC" w14:textId="77777777" w:rsidTr="00DE50AC">
        <w:trPr>
          <w:gridBefore w:val="1"/>
          <w:wBefore w:w="8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04D83217" w14:textId="77777777" w:rsidR="007B4B11" w:rsidRPr="00553AB0" w:rsidRDefault="007B4B11" w:rsidP="007B4B11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53AB0">
              <w:rPr>
                <w:color w:val="000000"/>
                <w:sz w:val="30"/>
                <w:szCs w:val="3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438" w:type="pct"/>
            <w:tcBorders>
              <w:bottom w:val="nil"/>
            </w:tcBorders>
          </w:tcPr>
          <w:p w14:paraId="75064018" w14:textId="1D06D2EB" w:rsidR="007B4B11" w:rsidRPr="00553AB0" w:rsidRDefault="00012299" w:rsidP="007B4B11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553AB0">
              <w:rPr>
                <w:i/>
                <w:iCs/>
                <w:color w:val="000000"/>
                <w:sz w:val="30"/>
                <w:szCs w:val="30"/>
              </w:rPr>
              <w:t>22</w:t>
            </w:r>
          </w:p>
        </w:tc>
        <w:tc>
          <w:tcPr>
            <w:tcW w:w="525" w:type="pct"/>
            <w:gridSpan w:val="3"/>
            <w:tcBorders>
              <w:top w:val="nil"/>
              <w:bottom w:val="single" w:sz="4" w:space="0" w:color="auto"/>
            </w:tcBorders>
          </w:tcPr>
          <w:p w14:paraId="0BD5CB36" w14:textId="7D901424" w:rsidR="007B4B11" w:rsidRPr="00553AB0" w:rsidRDefault="007B4B11" w:rsidP="001A3D20">
            <w:pPr>
              <w:tabs>
                <w:tab w:val="left" w:pos="748"/>
              </w:tabs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53AB0">
              <w:rPr>
                <w:color w:val="000000"/>
                <w:sz w:val="30"/>
                <w:szCs w:val="30"/>
              </w:rPr>
              <w:t xml:space="preserve"> </w:t>
            </w:r>
            <w:r w:rsidR="001A3D20">
              <w:rPr>
                <w:color w:val="000000"/>
                <w:sz w:val="30"/>
                <w:szCs w:val="30"/>
              </w:rPr>
              <w:t>32,313</w:t>
            </w:r>
            <w:r w:rsidRPr="00553AB0">
              <w:rPr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23E19F13" w14:textId="77777777" w:rsidR="007B4B11" w:rsidRPr="00553AB0" w:rsidRDefault="007B4B11" w:rsidP="007B4B1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single" w:sz="4" w:space="0" w:color="auto"/>
            </w:tcBorders>
          </w:tcPr>
          <w:p w14:paraId="21A0682E" w14:textId="13AB8AC7" w:rsidR="007B4B11" w:rsidRPr="00553AB0" w:rsidRDefault="00012299" w:rsidP="007B4B11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53AB0">
              <w:rPr>
                <w:color w:val="000000"/>
                <w:sz w:val="30"/>
                <w:szCs w:val="30"/>
              </w:rPr>
              <w:t>38</w:t>
            </w:r>
            <w:r w:rsidR="007B4B11" w:rsidRPr="00553AB0">
              <w:rPr>
                <w:color w:val="000000"/>
                <w:sz w:val="30"/>
                <w:szCs w:val="30"/>
              </w:rPr>
              <w:t>,</w:t>
            </w:r>
            <w:r w:rsidRPr="00553AB0">
              <w:rPr>
                <w:color w:val="000000"/>
                <w:sz w:val="30"/>
                <w:szCs w:val="30"/>
              </w:rPr>
              <w:t>344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21C9831B" w14:textId="77777777" w:rsidR="007B4B11" w:rsidRPr="00553AB0" w:rsidRDefault="007B4B11" w:rsidP="007B4B1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single" w:sz="4" w:space="0" w:color="auto"/>
            </w:tcBorders>
            <w:vAlign w:val="bottom"/>
          </w:tcPr>
          <w:p w14:paraId="4AB766D8" w14:textId="5BA1B11D" w:rsidR="007B4B11" w:rsidRPr="00553AB0" w:rsidRDefault="00012299" w:rsidP="007B4B11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53AB0">
              <w:rPr>
                <w:color w:val="000000"/>
                <w:sz w:val="30"/>
                <w:szCs w:val="30"/>
              </w:rPr>
              <w:t>27</w:t>
            </w:r>
            <w:r w:rsidR="007B4B11" w:rsidRPr="00553AB0">
              <w:rPr>
                <w:color w:val="000000"/>
                <w:sz w:val="30"/>
                <w:szCs w:val="30"/>
              </w:rPr>
              <w:t>,</w:t>
            </w:r>
            <w:r w:rsidRPr="00553AB0">
              <w:rPr>
                <w:color w:val="000000"/>
                <w:sz w:val="30"/>
                <w:szCs w:val="30"/>
              </w:rPr>
              <w:t>789</w:t>
            </w: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78F1439B" w14:textId="77777777" w:rsidR="007B4B11" w:rsidRPr="00553AB0" w:rsidRDefault="007B4B11" w:rsidP="007B4B11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84" w:type="pct"/>
            <w:tcBorders>
              <w:top w:val="nil"/>
              <w:bottom w:val="single" w:sz="4" w:space="0" w:color="auto"/>
            </w:tcBorders>
            <w:vAlign w:val="bottom"/>
          </w:tcPr>
          <w:p w14:paraId="5ABB9B07" w14:textId="0A0AE802" w:rsidR="007B4B11" w:rsidRPr="00553AB0" w:rsidRDefault="00012299" w:rsidP="007B4B11">
            <w:pPr>
              <w:spacing w:line="240" w:lineRule="auto"/>
              <w:ind w:right="-201"/>
              <w:jc w:val="center"/>
              <w:rPr>
                <w:color w:val="000000"/>
                <w:sz w:val="30"/>
                <w:szCs w:val="30"/>
              </w:rPr>
            </w:pPr>
            <w:r w:rsidRPr="00553AB0">
              <w:rPr>
                <w:color w:val="000000"/>
                <w:sz w:val="30"/>
                <w:szCs w:val="30"/>
              </w:rPr>
              <w:t>27</w:t>
            </w:r>
            <w:r w:rsidR="007B4B11" w:rsidRPr="00553AB0">
              <w:rPr>
                <w:color w:val="000000"/>
                <w:sz w:val="30"/>
                <w:szCs w:val="30"/>
                <w:lang w:val="en-GB"/>
              </w:rPr>
              <w:t>,</w:t>
            </w:r>
            <w:r w:rsidRPr="00553AB0">
              <w:rPr>
                <w:color w:val="000000"/>
                <w:sz w:val="30"/>
                <w:szCs w:val="30"/>
              </w:rPr>
              <w:t>511</w:t>
            </w:r>
          </w:p>
        </w:tc>
      </w:tr>
      <w:tr w:rsidR="00B56936" w:rsidRPr="00553AB0" w14:paraId="0EB32D98" w14:textId="77777777" w:rsidTr="00DE50AC">
        <w:trPr>
          <w:gridBefore w:val="1"/>
          <w:wBefore w:w="8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  <w:vAlign w:val="bottom"/>
          </w:tcPr>
          <w:p w14:paraId="6238CB95" w14:textId="77777777" w:rsidR="00B56936" w:rsidRPr="00553AB0" w:rsidRDefault="00B56936" w:rsidP="00B56936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53AB0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38" w:type="pct"/>
            <w:tcBorders>
              <w:bottom w:val="nil"/>
            </w:tcBorders>
          </w:tcPr>
          <w:p w14:paraId="37E708B1" w14:textId="77777777" w:rsidR="00B56936" w:rsidRPr="00553AB0" w:rsidRDefault="00B56936" w:rsidP="00B56936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54547EA" w14:textId="676EA47D" w:rsidR="00B56936" w:rsidRPr="00553AB0" w:rsidRDefault="00012299" w:rsidP="00B56936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553AB0">
              <w:rPr>
                <w:b/>
                <w:bCs/>
                <w:color w:val="000000"/>
                <w:sz w:val="30"/>
                <w:szCs w:val="30"/>
              </w:rPr>
              <w:t>116</w:t>
            </w:r>
            <w:r w:rsidR="00F32369" w:rsidRPr="00553AB0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Pr="00553AB0">
              <w:rPr>
                <w:b/>
                <w:bCs/>
                <w:color w:val="000000"/>
                <w:sz w:val="30"/>
                <w:szCs w:val="30"/>
              </w:rPr>
              <w:t>176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3DE4BF23" w14:textId="77777777" w:rsidR="00B56936" w:rsidRPr="00553AB0" w:rsidRDefault="00B56936" w:rsidP="00B56936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58779" w14:textId="5E3679BE" w:rsidR="00B56936" w:rsidRPr="00553AB0" w:rsidRDefault="00012299" w:rsidP="00B56936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553AB0">
              <w:rPr>
                <w:b/>
                <w:bCs/>
                <w:color w:val="000000"/>
                <w:sz w:val="30"/>
                <w:szCs w:val="30"/>
              </w:rPr>
              <w:t>149</w:t>
            </w:r>
            <w:r w:rsidR="00B56936" w:rsidRPr="00553AB0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Pr="00553AB0">
              <w:rPr>
                <w:b/>
                <w:bCs/>
                <w:color w:val="000000"/>
                <w:sz w:val="30"/>
                <w:szCs w:val="30"/>
              </w:rPr>
              <w:t>308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1CAAD3B3" w14:textId="77777777" w:rsidR="00B56936" w:rsidRPr="00553AB0" w:rsidRDefault="00B56936" w:rsidP="00B56936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829FB" w14:textId="4E84CDF1" w:rsidR="00B56936" w:rsidRPr="00553AB0" w:rsidRDefault="00012299" w:rsidP="00B56936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53AB0">
              <w:rPr>
                <w:b/>
                <w:bCs/>
                <w:color w:val="000000"/>
                <w:sz w:val="30"/>
                <w:szCs w:val="30"/>
              </w:rPr>
              <w:t>77</w:t>
            </w:r>
            <w:r w:rsidR="00F32369" w:rsidRPr="00553AB0">
              <w:rPr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553AB0">
              <w:rPr>
                <w:b/>
                <w:bCs/>
                <w:color w:val="000000"/>
                <w:sz w:val="30"/>
                <w:szCs w:val="30"/>
              </w:rPr>
              <w:t>633</w:t>
            </w: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62BF659D" w14:textId="77777777" w:rsidR="00B56936" w:rsidRPr="00553AB0" w:rsidRDefault="00B56936" w:rsidP="00B56936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A134C" w14:textId="17256508" w:rsidR="00B56936" w:rsidRPr="00553AB0" w:rsidRDefault="00012299" w:rsidP="00B56936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553AB0">
              <w:rPr>
                <w:b/>
                <w:bCs/>
                <w:color w:val="000000"/>
                <w:sz w:val="30"/>
                <w:szCs w:val="30"/>
              </w:rPr>
              <w:t>103</w:t>
            </w:r>
            <w:r w:rsidR="00B56936" w:rsidRPr="00553AB0">
              <w:rPr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553AB0">
              <w:rPr>
                <w:b/>
                <w:bCs/>
                <w:color w:val="000000"/>
                <w:sz w:val="30"/>
                <w:szCs w:val="30"/>
              </w:rPr>
              <w:t>569</w:t>
            </w:r>
          </w:p>
        </w:tc>
      </w:tr>
      <w:tr w:rsidR="000A2C3A" w:rsidRPr="00553AB0" w14:paraId="35E7CE30" w14:textId="77777777" w:rsidTr="00DE50AC">
        <w:trPr>
          <w:gridBefore w:val="1"/>
          <w:wBefore w:w="8" w:type="pct"/>
          <w:trHeight w:val="173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0AE8D1AD" w14:textId="77777777" w:rsidR="000A2C3A" w:rsidRPr="00553AB0" w:rsidRDefault="000A2C3A" w:rsidP="000A2C3A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38" w:type="pct"/>
            <w:tcBorders>
              <w:bottom w:val="nil"/>
            </w:tcBorders>
          </w:tcPr>
          <w:p w14:paraId="20C088D4" w14:textId="77777777" w:rsidR="000A2C3A" w:rsidRPr="00553AB0" w:rsidRDefault="000A2C3A" w:rsidP="000A2C3A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154E0296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6CC5F899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01DF0A0F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64919A51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double" w:sz="4" w:space="0" w:color="auto"/>
              <w:bottom w:val="nil"/>
            </w:tcBorders>
            <w:vAlign w:val="bottom"/>
          </w:tcPr>
          <w:p w14:paraId="40DA1076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08B65317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double" w:sz="4" w:space="0" w:color="auto"/>
              <w:bottom w:val="nil"/>
            </w:tcBorders>
            <w:vAlign w:val="bottom"/>
          </w:tcPr>
          <w:p w14:paraId="559E5320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0A2C3A" w:rsidRPr="00553AB0" w14:paraId="0CA85E55" w14:textId="77777777" w:rsidTr="00DE50AC">
        <w:trPr>
          <w:gridBefore w:val="1"/>
          <w:wBefore w:w="8" w:type="pct"/>
          <w:trHeight w:val="65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65DEC017" w14:textId="77777777" w:rsidR="000A2C3A" w:rsidRPr="00553AB0" w:rsidRDefault="000A2C3A" w:rsidP="000A2C3A">
            <w:pPr>
              <w:spacing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553AB0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438" w:type="pct"/>
            <w:tcBorders>
              <w:bottom w:val="nil"/>
            </w:tcBorders>
          </w:tcPr>
          <w:p w14:paraId="2D7C2C57" w14:textId="77777777" w:rsidR="000A2C3A" w:rsidRPr="00553AB0" w:rsidRDefault="000A2C3A" w:rsidP="000A2C3A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  <w:vAlign w:val="bottom"/>
          </w:tcPr>
          <w:p w14:paraId="0FBDD45C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00887D3B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vAlign w:val="bottom"/>
          </w:tcPr>
          <w:p w14:paraId="0F38EF91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164B4AD2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14:paraId="618221A8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5852178A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605DE1B2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0A2C3A" w:rsidRPr="00553AB0" w14:paraId="6320E5F2" w14:textId="77777777" w:rsidTr="00DE50AC">
        <w:trPr>
          <w:gridBefore w:val="1"/>
          <w:wBefore w:w="8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32378F3D" w14:textId="77777777" w:rsidR="000A2C3A" w:rsidRPr="00553AB0" w:rsidRDefault="000A2C3A" w:rsidP="000A2C3A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53AB0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38" w:type="pct"/>
            <w:tcBorders>
              <w:bottom w:val="nil"/>
            </w:tcBorders>
          </w:tcPr>
          <w:p w14:paraId="187EDF05" w14:textId="77777777" w:rsidR="000A2C3A" w:rsidRPr="00553AB0" w:rsidRDefault="000A2C3A" w:rsidP="000A2C3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  <w:vAlign w:val="bottom"/>
          </w:tcPr>
          <w:p w14:paraId="563E7DB6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3669801E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vAlign w:val="bottom"/>
          </w:tcPr>
          <w:p w14:paraId="0864BFF1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1C242724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14:paraId="31FE5876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05946C2E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2A06D4DD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0A2C3A" w:rsidRPr="00553AB0" w14:paraId="63AE47F3" w14:textId="77777777" w:rsidTr="00DE50AC">
        <w:trPr>
          <w:gridBefore w:val="1"/>
          <w:wBefore w:w="8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00224F95" w14:textId="43BA13B4" w:rsidR="000A2C3A" w:rsidRPr="00553AB0" w:rsidRDefault="00412449" w:rsidP="000A2C3A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53AB0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="000A2C3A" w:rsidRPr="00553AB0">
              <w:rPr>
                <w:color w:val="000000"/>
                <w:sz w:val="30"/>
                <w:szCs w:val="30"/>
                <w:cs/>
                <w:lang w:val="en-GB"/>
              </w:rPr>
              <w:t>จากการประมาณ</w:t>
            </w:r>
            <w:r w:rsidR="000A2C3A" w:rsidRPr="00553AB0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438" w:type="pct"/>
            <w:tcBorders>
              <w:bottom w:val="nil"/>
            </w:tcBorders>
          </w:tcPr>
          <w:p w14:paraId="3F53B25D" w14:textId="77777777" w:rsidR="000A2C3A" w:rsidRPr="00553AB0" w:rsidRDefault="000A2C3A" w:rsidP="000A2C3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  <w:vAlign w:val="bottom"/>
          </w:tcPr>
          <w:p w14:paraId="08EE6C36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3DBA0DFD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vAlign w:val="bottom"/>
          </w:tcPr>
          <w:p w14:paraId="25B7697F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0856E4AA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14:paraId="088EF1BA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6EDC273D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0EDA319F" w14:textId="77777777" w:rsidR="000A2C3A" w:rsidRPr="00553AB0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0A2C3A" w:rsidRPr="00553AB0" w14:paraId="3B6CB9D9" w14:textId="77777777" w:rsidTr="00DE50AC">
        <w:trPr>
          <w:gridBefore w:val="1"/>
          <w:wBefore w:w="8" w:type="pct"/>
          <w:cantSplit/>
          <w:trHeight w:val="420"/>
        </w:trPr>
        <w:tc>
          <w:tcPr>
            <w:tcW w:w="2038" w:type="pct"/>
            <w:gridSpan w:val="2"/>
            <w:tcBorders>
              <w:top w:val="nil"/>
              <w:bottom w:val="nil"/>
            </w:tcBorders>
          </w:tcPr>
          <w:p w14:paraId="300B0F0B" w14:textId="77777777" w:rsidR="000A2C3A" w:rsidRPr="00553AB0" w:rsidRDefault="000A2C3A" w:rsidP="000A2C3A">
            <w:pPr>
              <w:spacing w:line="240" w:lineRule="auto"/>
              <w:ind w:left="184" w:right="-37" w:hanging="180"/>
              <w:rPr>
                <w:color w:val="000000"/>
                <w:sz w:val="30"/>
                <w:szCs w:val="30"/>
              </w:rPr>
            </w:pPr>
            <w:r w:rsidRPr="00553AB0">
              <w:rPr>
                <w:color w:val="000000"/>
                <w:sz w:val="30"/>
                <w:szCs w:val="30"/>
              </w:rPr>
              <w:t xml:space="preserve">  </w:t>
            </w:r>
            <w:r w:rsidRPr="00553AB0">
              <w:rPr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553AB0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438" w:type="pct"/>
            <w:tcBorders>
              <w:top w:val="nil"/>
              <w:bottom w:val="nil"/>
            </w:tcBorders>
            <w:vAlign w:val="bottom"/>
          </w:tcPr>
          <w:p w14:paraId="334CE3B3" w14:textId="77777777" w:rsidR="000A2C3A" w:rsidRPr="00553AB0" w:rsidRDefault="000A2C3A" w:rsidP="000A2C3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  <w:vAlign w:val="bottom"/>
          </w:tcPr>
          <w:p w14:paraId="27C8278A" w14:textId="4E718BF8" w:rsidR="000A2C3A" w:rsidRPr="00553AB0" w:rsidRDefault="00F32369" w:rsidP="00517E03">
            <w:pPr>
              <w:tabs>
                <w:tab w:val="left" w:pos="758"/>
              </w:tabs>
              <w:spacing w:line="240" w:lineRule="auto"/>
              <w:ind w:right="-62"/>
              <w:jc w:val="right"/>
              <w:rPr>
                <w:color w:val="000000"/>
                <w:sz w:val="30"/>
                <w:szCs w:val="30"/>
              </w:rPr>
            </w:pPr>
            <w:r w:rsidRPr="00553AB0">
              <w:rPr>
                <w:color w:val="000000"/>
                <w:sz w:val="30"/>
                <w:szCs w:val="30"/>
                <w:cs/>
              </w:rPr>
              <w:t>(</w:t>
            </w:r>
            <w:r w:rsidR="00012299" w:rsidRPr="00553AB0">
              <w:rPr>
                <w:color w:val="000000"/>
                <w:sz w:val="30"/>
                <w:szCs w:val="30"/>
              </w:rPr>
              <w:t>217</w:t>
            </w:r>
            <w:r w:rsidRPr="00553AB0">
              <w:rPr>
                <w:color w:val="000000"/>
                <w:sz w:val="30"/>
                <w:szCs w:val="30"/>
              </w:rPr>
              <w:t>,</w:t>
            </w:r>
            <w:r w:rsidR="00012299" w:rsidRPr="00553AB0">
              <w:rPr>
                <w:color w:val="000000"/>
                <w:sz w:val="30"/>
                <w:szCs w:val="30"/>
              </w:rPr>
              <w:t>676</w:t>
            </w:r>
            <w:r w:rsidRPr="00553AB0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44A1A6FC" w14:textId="77777777" w:rsidR="000A2C3A" w:rsidRPr="00553AB0" w:rsidRDefault="000A2C3A" w:rsidP="000A2C3A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vAlign w:val="bottom"/>
          </w:tcPr>
          <w:p w14:paraId="088FE0D3" w14:textId="0EA0DCA5" w:rsidR="000A2C3A" w:rsidRPr="00553AB0" w:rsidRDefault="000A2C3A" w:rsidP="00517E03">
            <w:pPr>
              <w:tabs>
                <w:tab w:val="left" w:pos="774"/>
              </w:tabs>
              <w:spacing w:line="240" w:lineRule="auto"/>
              <w:ind w:right="-58"/>
              <w:jc w:val="right"/>
              <w:rPr>
                <w:color w:val="000000"/>
                <w:sz w:val="30"/>
                <w:szCs w:val="30"/>
              </w:rPr>
            </w:pPr>
            <w:r w:rsidRPr="00553AB0">
              <w:rPr>
                <w:color w:val="000000"/>
                <w:sz w:val="30"/>
                <w:szCs w:val="30"/>
              </w:rPr>
              <w:t>(</w:t>
            </w:r>
            <w:r w:rsidR="00012299" w:rsidRPr="00553AB0">
              <w:rPr>
                <w:color w:val="000000"/>
                <w:sz w:val="30"/>
                <w:szCs w:val="30"/>
              </w:rPr>
              <w:t>66</w:t>
            </w:r>
            <w:r w:rsidRPr="00553AB0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12B0B8E0" w14:textId="77777777" w:rsidR="000A2C3A" w:rsidRPr="00553AB0" w:rsidRDefault="000A2C3A" w:rsidP="000A2C3A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14:paraId="20B12206" w14:textId="0DF80CB8" w:rsidR="000A2C3A" w:rsidRPr="00553AB0" w:rsidRDefault="00F32369" w:rsidP="000A2C3A">
            <w:pPr>
              <w:spacing w:line="240" w:lineRule="auto"/>
              <w:ind w:right="-201"/>
              <w:jc w:val="center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156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381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</w:tcPr>
          <w:p w14:paraId="4672FFF2" w14:textId="77777777" w:rsidR="000A2C3A" w:rsidRPr="00553AB0" w:rsidRDefault="000A2C3A" w:rsidP="000A2C3A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44D1B07E" w14:textId="1508BF90" w:rsidR="000A2C3A" w:rsidRPr="00553AB0" w:rsidRDefault="000A2C3A" w:rsidP="00D67A90">
            <w:pPr>
              <w:tabs>
                <w:tab w:val="left" w:pos="426"/>
              </w:tabs>
              <w:spacing w:line="240" w:lineRule="auto"/>
              <w:ind w:right="-125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</w:tr>
    </w:tbl>
    <w:p w14:paraId="6FD29FF3" w14:textId="77777777" w:rsidR="00A04DD0" w:rsidRPr="00DE50AC" w:rsidRDefault="00A04DD0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0EF79555" w14:textId="43C0F53D" w:rsidR="00E82203" w:rsidRPr="00553AB0" w:rsidRDefault="00092727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Pr="00553AB0">
        <w:rPr>
          <w:rFonts w:asciiTheme="majorBidi" w:hAnsiTheme="majorBidi" w:cstheme="majorBidi" w:hint="cs"/>
          <w:spacing w:val="4"/>
          <w:sz w:val="30"/>
          <w:szCs w:val="30"/>
          <w:cs/>
        </w:rPr>
        <w:t>และบริษัท</w:t>
      </w:r>
      <w:r w:rsidRPr="00553AB0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="00012299" w:rsidRPr="00553AB0">
        <w:rPr>
          <w:rFonts w:asciiTheme="majorBidi" w:hAnsiTheme="majorBidi" w:cstheme="majorBidi"/>
          <w:spacing w:val="4"/>
          <w:sz w:val="30"/>
          <w:szCs w:val="30"/>
        </w:rPr>
        <w:t>2541</w:t>
      </w:r>
      <w:r w:rsidRPr="00553AB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spacing w:val="4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04957" w:rsidRPr="00553AB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="00E82203" w:rsidRPr="00553AB0">
        <w:rPr>
          <w:rFonts w:asciiTheme="majorBidi" w:hAnsiTheme="majorBidi" w:cstheme="majorBidi"/>
          <w:sz w:val="30"/>
          <w:szCs w:val="30"/>
        </w:rPr>
        <w:br/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ที่กำหนดไว้</w:t>
      </w:r>
      <w:r w:rsidRPr="00553AB0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เสี่ยงของช่วงชีวิต </w:t>
      </w:r>
      <w:r w:rsidR="00E82203" w:rsidRPr="00553AB0">
        <w:rPr>
          <w:rFonts w:asciiTheme="majorBidi" w:hAnsiTheme="majorBidi" w:cstheme="majorBidi"/>
          <w:sz w:val="30"/>
          <w:szCs w:val="30"/>
        </w:rPr>
        <w:br/>
      </w:r>
      <w:r w:rsidRPr="00553AB0">
        <w:rPr>
          <w:rFonts w:asciiTheme="majorBidi" w:hAnsiTheme="majorBidi" w:cstheme="majorBidi"/>
          <w:sz w:val="30"/>
          <w:szCs w:val="30"/>
          <w:cs/>
        </w:rPr>
        <w:t>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2C81CA2" w14:textId="77777777" w:rsidR="00E82203" w:rsidRPr="00DE50AC" w:rsidRDefault="00E82203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pacing w:val="4"/>
          <w:sz w:val="20"/>
          <w:szCs w:val="2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28"/>
        <w:gridCol w:w="808"/>
        <w:gridCol w:w="1086"/>
        <w:gridCol w:w="261"/>
        <w:gridCol w:w="992"/>
        <w:gridCol w:w="261"/>
        <w:gridCol w:w="1073"/>
        <w:gridCol w:w="261"/>
        <w:gridCol w:w="900"/>
      </w:tblGrid>
      <w:tr w:rsidR="00092727" w:rsidRPr="00553AB0" w14:paraId="0CFBFD7A" w14:textId="77777777" w:rsidTr="00485DA5">
        <w:trPr>
          <w:tblHeader/>
        </w:trPr>
        <w:tc>
          <w:tcPr>
            <w:tcW w:w="3628" w:type="dxa"/>
            <w:vMerge w:val="restart"/>
            <w:shd w:val="clear" w:color="auto" w:fill="auto"/>
          </w:tcPr>
          <w:p w14:paraId="6C99C993" w14:textId="7F0BC745" w:rsidR="00092727" w:rsidRPr="00553AB0" w:rsidRDefault="00092727" w:rsidP="00092727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553AB0">
              <w:rPr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2D6F7EC" w14:textId="77777777" w:rsidR="00092727" w:rsidRPr="00553AB0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  <w:r w:rsidRPr="00553AB0">
              <w:rPr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08" w:type="dxa"/>
          </w:tcPr>
          <w:p w14:paraId="6BF20BBF" w14:textId="77777777" w:rsidR="00092727" w:rsidRPr="00553AB0" w:rsidRDefault="00092727" w:rsidP="00092727">
            <w:pPr>
              <w:ind w:left="-108" w:right="-198" w:hanging="90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3"/>
          </w:tcPr>
          <w:p w14:paraId="3FB9979F" w14:textId="77777777" w:rsidR="00092727" w:rsidRPr="00553AB0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53AB0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1" w:type="dxa"/>
          </w:tcPr>
          <w:p w14:paraId="4DFA84B4" w14:textId="77777777" w:rsidR="00092727" w:rsidRPr="00553AB0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34" w:type="dxa"/>
            <w:gridSpan w:val="3"/>
          </w:tcPr>
          <w:p w14:paraId="1EC1D458" w14:textId="77777777" w:rsidR="00092727" w:rsidRPr="00553AB0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53AB0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553AB0" w14:paraId="3B4EA667" w14:textId="77777777" w:rsidTr="00485DA5">
        <w:trPr>
          <w:tblHeader/>
        </w:trPr>
        <w:tc>
          <w:tcPr>
            <w:tcW w:w="3628" w:type="dxa"/>
            <w:vMerge/>
            <w:shd w:val="clear" w:color="auto" w:fill="auto"/>
          </w:tcPr>
          <w:p w14:paraId="3A37EC11" w14:textId="77777777" w:rsidR="00092727" w:rsidRPr="00553AB0" w:rsidRDefault="00092727" w:rsidP="00092727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E680B3D" w14:textId="470DEE57" w:rsidR="00092727" w:rsidRPr="00553AB0" w:rsidRDefault="00092727" w:rsidP="00E82203">
            <w:pPr>
              <w:ind w:left="-111" w:right="-102" w:firstLine="3"/>
              <w:jc w:val="center"/>
              <w:rPr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6" w:type="dxa"/>
          </w:tcPr>
          <w:p w14:paraId="4883EC71" w14:textId="6F27D9FD" w:rsidR="00092727" w:rsidRPr="00553AB0" w:rsidRDefault="00012299" w:rsidP="00092727">
            <w:pPr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08127742" w14:textId="77777777" w:rsidR="00092727" w:rsidRPr="00553AB0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4775C80A" w14:textId="1FEDB9C6" w:rsidR="00092727" w:rsidRPr="00553AB0" w:rsidRDefault="00012299" w:rsidP="00092727">
            <w:pPr>
              <w:jc w:val="center"/>
              <w:rPr>
                <w:sz w:val="30"/>
                <w:szCs w:val="30"/>
              </w:rPr>
            </w:pPr>
            <w:r w:rsidRPr="00553AB0">
              <w:rPr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0C87EFCB" w14:textId="77777777" w:rsidR="00092727" w:rsidRPr="00553AB0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73" w:type="dxa"/>
          </w:tcPr>
          <w:p w14:paraId="5606EF26" w14:textId="5E8B434E" w:rsidR="00092727" w:rsidRPr="00553AB0" w:rsidRDefault="00012299" w:rsidP="00092727">
            <w:pPr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63116BAE" w14:textId="77777777" w:rsidR="00092727" w:rsidRPr="00553AB0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2E5CDB1D" w14:textId="218FFE47" w:rsidR="00092727" w:rsidRPr="00553AB0" w:rsidRDefault="00012299" w:rsidP="00092727">
            <w:pPr>
              <w:jc w:val="center"/>
              <w:rPr>
                <w:sz w:val="30"/>
                <w:szCs w:val="30"/>
              </w:rPr>
            </w:pPr>
            <w:r w:rsidRPr="00553AB0">
              <w:rPr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092727" w:rsidRPr="00553AB0" w14:paraId="453EF13C" w14:textId="77777777" w:rsidTr="00485DA5">
        <w:trPr>
          <w:tblHeader/>
        </w:trPr>
        <w:tc>
          <w:tcPr>
            <w:tcW w:w="3628" w:type="dxa"/>
          </w:tcPr>
          <w:p w14:paraId="5352801A" w14:textId="77777777" w:rsidR="00092727" w:rsidRPr="00553AB0" w:rsidRDefault="00092727" w:rsidP="00092727">
            <w:pPr>
              <w:rPr>
                <w:sz w:val="30"/>
                <w:szCs w:val="30"/>
              </w:rPr>
            </w:pPr>
          </w:p>
        </w:tc>
        <w:tc>
          <w:tcPr>
            <w:tcW w:w="808" w:type="dxa"/>
          </w:tcPr>
          <w:p w14:paraId="1F09589D" w14:textId="77777777" w:rsidR="00092727" w:rsidRPr="00553AB0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34" w:type="dxa"/>
            <w:gridSpan w:val="7"/>
          </w:tcPr>
          <w:p w14:paraId="4499397B" w14:textId="77777777" w:rsidR="00092727" w:rsidRPr="00553AB0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53AB0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53AB0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56936" w:rsidRPr="00553AB0" w14:paraId="42CA73CA" w14:textId="77777777" w:rsidTr="00485DA5">
        <w:tc>
          <w:tcPr>
            <w:tcW w:w="3628" w:type="dxa"/>
          </w:tcPr>
          <w:p w14:paraId="1AB96490" w14:textId="3D8130FD" w:rsidR="00B56936" w:rsidRPr="00553AB0" w:rsidRDefault="00B56936" w:rsidP="00B5693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 xml:space="preserve">ณ วันที่ </w:t>
            </w:r>
            <w:r w:rsidR="00012299" w:rsidRPr="00553AB0">
              <w:rPr>
                <w:sz w:val="30"/>
                <w:szCs w:val="30"/>
              </w:rPr>
              <w:t>1</w:t>
            </w:r>
            <w:r w:rsidRPr="00553AB0">
              <w:rPr>
                <w:sz w:val="30"/>
                <w:szCs w:val="30"/>
              </w:rPr>
              <w:t xml:space="preserve"> </w:t>
            </w:r>
            <w:r w:rsidRPr="00553AB0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808" w:type="dxa"/>
          </w:tcPr>
          <w:p w14:paraId="5553B304" w14:textId="77777777" w:rsidR="00B56936" w:rsidRPr="00553AB0" w:rsidRDefault="00B56936" w:rsidP="00B5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07077DF8" w14:textId="020C1AD3" w:rsidR="00B56936" w:rsidRPr="00553AB0" w:rsidRDefault="00012299" w:rsidP="00B5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683</w:t>
            </w:r>
            <w:r w:rsidR="00F32369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001</w:t>
            </w:r>
          </w:p>
        </w:tc>
        <w:tc>
          <w:tcPr>
            <w:tcW w:w="261" w:type="dxa"/>
          </w:tcPr>
          <w:p w14:paraId="45783A95" w14:textId="77777777" w:rsidR="00B56936" w:rsidRPr="00553AB0" w:rsidRDefault="00B56936" w:rsidP="00B5693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306C3568" w14:textId="15F89414" w:rsidR="00B56936" w:rsidRPr="00553AB0" w:rsidRDefault="00012299" w:rsidP="00B5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673</w:t>
            </w:r>
            <w:r w:rsidR="00B56936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247</w:t>
            </w:r>
          </w:p>
        </w:tc>
        <w:tc>
          <w:tcPr>
            <w:tcW w:w="261" w:type="dxa"/>
          </w:tcPr>
          <w:p w14:paraId="42499100" w14:textId="77777777" w:rsidR="00B56936" w:rsidRPr="00553AB0" w:rsidRDefault="00B56936" w:rsidP="00B5693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73" w:type="dxa"/>
          </w:tcPr>
          <w:p w14:paraId="1B4C8C03" w14:textId="7E3B0EA0" w:rsidR="00B56936" w:rsidRPr="00553AB0" w:rsidRDefault="00012299" w:rsidP="00B5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440</w:t>
            </w:r>
            <w:r w:rsidR="00F32369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283</w:t>
            </w:r>
          </w:p>
        </w:tc>
        <w:tc>
          <w:tcPr>
            <w:tcW w:w="261" w:type="dxa"/>
          </w:tcPr>
          <w:p w14:paraId="62A40EDA" w14:textId="77777777" w:rsidR="00B56936" w:rsidRPr="00553AB0" w:rsidRDefault="00B56936" w:rsidP="00B5693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4ADAB123" w14:textId="19E87467" w:rsidR="00B56936" w:rsidRPr="00553AB0" w:rsidRDefault="00012299" w:rsidP="00B5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428</w:t>
            </w:r>
            <w:r w:rsidR="00B56936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644</w:t>
            </w:r>
          </w:p>
        </w:tc>
      </w:tr>
      <w:tr w:rsidR="00B56936" w:rsidRPr="00553AB0" w14:paraId="7FCEE20E" w14:textId="77777777" w:rsidTr="00485DA5">
        <w:trPr>
          <w:trHeight w:val="91"/>
        </w:trPr>
        <w:tc>
          <w:tcPr>
            <w:tcW w:w="3628" w:type="dxa"/>
          </w:tcPr>
          <w:p w14:paraId="6BC8F1AF" w14:textId="77777777" w:rsidR="00B56936" w:rsidRPr="00553AB0" w:rsidRDefault="00B56936" w:rsidP="00B5693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6ECB698" w14:textId="77777777" w:rsidR="00B56936" w:rsidRPr="00553AB0" w:rsidRDefault="00B56936" w:rsidP="00B5693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086" w:type="dxa"/>
          </w:tcPr>
          <w:p w14:paraId="1225ADFA" w14:textId="77777777" w:rsidR="00B56936" w:rsidRPr="00553AB0" w:rsidRDefault="00B56936" w:rsidP="00B5693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61" w:type="dxa"/>
          </w:tcPr>
          <w:p w14:paraId="4A90119B" w14:textId="77777777" w:rsidR="00B56936" w:rsidRPr="00553AB0" w:rsidRDefault="00B56936" w:rsidP="00B5693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14005395" w14:textId="77777777" w:rsidR="00B56936" w:rsidRPr="00553AB0" w:rsidRDefault="00B56936" w:rsidP="00B5693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61" w:type="dxa"/>
          </w:tcPr>
          <w:p w14:paraId="6B9340A9" w14:textId="77777777" w:rsidR="00B56936" w:rsidRPr="00553AB0" w:rsidRDefault="00B56936" w:rsidP="00B5693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073" w:type="dxa"/>
          </w:tcPr>
          <w:p w14:paraId="0B2482D1" w14:textId="77777777" w:rsidR="00B56936" w:rsidRPr="00553AB0" w:rsidRDefault="00B56936" w:rsidP="00B5693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61" w:type="dxa"/>
          </w:tcPr>
          <w:p w14:paraId="12BB434D" w14:textId="77777777" w:rsidR="00B56936" w:rsidRPr="00553AB0" w:rsidRDefault="00B56936" w:rsidP="00B56936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35119D5E" w14:textId="77777777" w:rsidR="00B56936" w:rsidRPr="00553AB0" w:rsidRDefault="00B56936" w:rsidP="00B56936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6936" w:rsidRPr="00553AB0" w14:paraId="14BA0D9A" w14:textId="77777777" w:rsidTr="00485DA5">
        <w:tc>
          <w:tcPr>
            <w:tcW w:w="3628" w:type="dxa"/>
          </w:tcPr>
          <w:p w14:paraId="3EC33B28" w14:textId="77777777" w:rsidR="00B56936" w:rsidRPr="00553AB0" w:rsidRDefault="00B56936" w:rsidP="00B56936">
            <w:pPr>
              <w:ind w:left="342" w:hanging="342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808" w:type="dxa"/>
          </w:tcPr>
          <w:p w14:paraId="62C141F9" w14:textId="77777777" w:rsidR="00B56936" w:rsidRPr="00553AB0" w:rsidRDefault="00B56936" w:rsidP="00B5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6" w:type="dxa"/>
          </w:tcPr>
          <w:p w14:paraId="2B0CE27F" w14:textId="77777777" w:rsidR="00B56936" w:rsidRPr="00553AB0" w:rsidRDefault="00B56936" w:rsidP="00B5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2859F156" w14:textId="77777777" w:rsidR="00B56936" w:rsidRPr="00553AB0" w:rsidRDefault="00B56936" w:rsidP="00B5693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1D8C49DC" w14:textId="77777777" w:rsidR="00B56936" w:rsidRPr="00553AB0" w:rsidRDefault="00B56936" w:rsidP="00B5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29FA39B1" w14:textId="77777777" w:rsidR="00B56936" w:rsidRPr="00553AB0" w:rsidRDefault="00B56936" w:rsidP="00B5693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</w:tcPr>
          <w:p w14:paraId="7F83FAB0" w14:textId="77777777" w:rsidR="00B56936" w:rsidRPr="00553AB0" w:rsidRDefault="00B56936" w:rsidP="00B5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05352568" w14:textId="77777777" w:rsidR="00B56936" w:rsidRPr="00553AB0" w:rsidRDefault="00B56936" w:rsidP="00B5693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2E8B6CF" w14:textId="77777777" w:rsidR="00B56936" w:rsidRPr="00553AB0" w:rsidRDefault="00B56936" w:rsidP="00B5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D1E57" w:rsidRPr="00553AB0" w14:paraId="68A4D93A" w14:textId="77777777" w:rsidTr="00485DA5">
        <w:tc>
          <w:tcPr>
            <w:tcW w:w="3628" w:type="dxa"/>
          </w:tcPr>
          <w:p w14:paraId="47DA471D" w14:textId="77777777" w:rsidR="001D1E57" w:rsidRPr="00553AB0" w:rsidRDefault="001D1E57" w:rsidP="001D1E57">
            <w:pPr>
              <w:ind w:left="342" w:hanging="342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08" w:type="dxa"/>
          </w:tcPr>
          <w:p w14:paraId="1BE70EE9" w14:textId="77777777" w:rsidR="001D1E57" w:rsidRPr="00553AB0" w:rsidRDefault="001D1E57" w:rsidP="001D1E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6" w:type="dxa"/>
          </w:tcPr>
          <w:p w14:paraId="0A33BF4A" w14:textId="060C5C4C" w:rsidR="001D1E57" w:rsidRPr="00553AB0" w:rsidRDefault="00012299" w:rsidP="007C3B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85</w:t>
            </w:r>
            <w:r w:rsidR="001D1E57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884</w:t>
            </w:r>
          </w:p>
        </w:tc>
        <w:tc>
          <w:tcPr>
            <w:tcW w:w="261" w:type="dxa"/>
          </w:tcPr>
          <w:p w14:paraId="7E3E27A9" w14:textId="77777777" w:rsidR="001D1E57" w:rsidRPr="00553AB0" w:rsidRDefault="001D1E57" w:rsidP="001D1E5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1847DEC" w14:textId="0856A620" w:rsidR="001D1E57" w:rsidRPr="00553AB0" w:rsidRDefault="00012299" w:rsidP="001D1E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101</w:t>
            </w:r>
            <w:r w:rsidR="001D1E57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841</w:t>
            </w:r>
          </w:p>
        </w:tc>
        <w:tc>
          <w:tcPr>
            <w:tcW w:w="261" w:type="dxa"/>
          </w:tcPr>
          <w:p w14:paraId="42DFA691" w14:textId="77777777" w:rsidR="001D1E57" w:rsidRPr="00553AB0" w:rsidRDefault="001D1E57" w:rsidP="001D1E5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</w:tcPr>
          <w:p w14:paraId="1905EEBB" w14:textId="4971CD96" w:rsidR="001D1E57" w:rsidRPr="00553AB0" w:rsidRDefault="001D1E57" w:rsidP="007C3B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53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601</w:t>
            </w:r>
            <w:r w:rsidRPr="00553AB0">
              <w:rPr>
                <w:sz w:val="30"/>
                <w:szCs w:val="30"/>
              </w:rPr>
              <w:t xml:space="preserve"> </w:t>
            </w:r>
          </w:p>
        </w:tc>
        <w:tc>
          <w:tcPr>
            <w:tcW w:w="261" w:type="dxa"/>
          </w:tcPr>
          <w:p w14:paraId="13A43E8C" w14:textId="77777777" w:rsidR="001D1E57" w:rsidRPr="00553AB0" w:rsidRDefault="001D1E57" w:rsidP="001D1E5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F0046B2" w14:textId="2358CF58" w:rsidR="001D1E57" w:rsidRPr="00553AB0" w:rsidRDefault="00012299" w:rsidP="001D1E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69</w:t>
            </w:r>
            <w:r w:rsidR="001D1E57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377</w:t>
            </w:r>
          </w:p>
        </w:tc>
      </w:tr>
      <w:tr w:rsidR="001D1E57" w:rsidRPr="00553AB0" w14:paraId="02F77884" w14:textId="77777777" w:rsidTr="00485DA5">
        <w:tc>
          <w:tcPr>
            <w:tcW w:w="3628" w:type="dxa"/>
            <w:shd w:val="clear" w:color="auto" w:fill="auto"/>
          </w:tcPr>
          <w:p w14:paraId="172E799D" w14:textId="77777777" w:rsidR="001D1E57" w:rsidRPr="00553AB0" w:rsidRDefault="001D1E57" w:rsidP="001D1E57">
            <w:pPr>
              <w:ind w:left="342" w:hanging="342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08" w:type="dxa"/>
            <w:shd w:val="clear" w:color="auto" w:fill="auto"/>
          </w:tcPr>
          <w:p w14:paraId="6CFC32F5" w14:textId="77777777" w:rsidR="001D1E57" w:rsidRPr="00553AB0" w:rsidRDefault="001D1E57" w:rsidP="001D1E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223BC051" w14:textId="2A9C0FE0" w:rsidR="001D1E57" w:rsidRPr="00553AB0" w:rsidRDefault="00012299" w:rsidP="007C3B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8</w:t>
            </w:r>
            <w:r w:rsidR="001D1E57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778</w:t>
            </w:r>
          </w:p>
        </w:tc>
        <w:tc>
          <w:tcPr>
            <w:tcW w:w="261" w:type="dxa"/>
            <w:shd w:val="clear" w:color="auto" w:fill="auto"/>
          </w:tcPr>
          <w:p w14:paraId="694D98B3" w14:textId="77777777" w:rsidR="001D1E57" w:rsidRPr="00553AB0" w:rsidRDefault="001D1E57" w:rsidP="001D1E5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0E7EA7C" w14:textId="0F2F14CB" w:rsidR="001D1E57" w:rsidRPr="00553AB0" w:rsidRDefault="00012299" w:rsidP="001D1E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9</w:t>
            </w:r>
            <w:r w:rsidR="001D1E57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123</w:t>
            </w:r>
          </w:p>
        </w:tc>
        <w:tc>
          <w:tcPr>
            <w:tcW w:w="261" w:type="dxa"/>
            <w:shd w:val="clear" w:color="auto" w:fill="auto"/>
          </w:tcPr>
          <w:p w14:paraId="3C1B809F" w14:textId="77777777" w:rsidR="001D1E57" w:rsidRPr="00553AB0" w:rsidRDefault="001D1E57" w:rsidP="001D1E5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6222AFB" w14:textId="3877D7CC" w:rsidR="001D1E57" w:rsidRPr="00553AB0" w:rsidRDefault="001D1E57" w:rsidP="007C3B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6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281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61" w:type="dxa"/>
            <w:shd w:val="clear" w:color="auto" w:fill="auto"/>
          </w:tcPr>
          <w:p w14:paraId="67D7A324" w14:textId="77777777" w:rsidR="001D1E57" w:rsidRPr="00553AB0" w:rsidRDefault="001D1E57" w:rsidP="001D1E5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69A929D" w14:textId="20EBD525" w:rsidR="001D1E57" w:rsidRPr="00553AB0" w:rsidRDefault="00012299" w:rsidP="001D1E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</w:t>
            </w:r>
            <w:r w:rsidR="001D1E57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681</w:t>
            </w:r>
          </w:p>
        </w:tc>
      </w:tr>
      <w:tr w:rsidR="00485DA5" w:rsidRPr="00553AB0" w14:paraId="5424D11D" w14:textId="77777777" w:rsidTr="00485DA5">
        <w:tc>
          <w:tcPr>
            <w:tcW w:w="3628" w:type="dxa"/>
            <w:shd w:val="clear" w:color="auto" w:fill="auto"/>
          </w:tcPr>
          <w:p w14:paraId="6AD70D82" w14:textId="77777777" w:rsidR="00485DA5" w:rsidRPr="00553AB0" w:rsidRDefault="00485DA5" w:rsidP="00485DA5">
            <w:pPr>
              <w:ind w:left="342" w:hanging="342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808" w:type="dxa"/>
            <w:shd w:val="clear" w:color="auto" w:fill="auto"/>
          </w:tcPr>
          <w:p w14:paraId="572E1EDA" w14:textId="77777777" w:rsidR="00485DA5" w:rsidRPr="00553AB0" w:rsidRDefault="00485DA5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1F626DE2" w14:textId="4A0862D4" w:rsidR="00485DA5" w:rsidRPr="00553AB0" w:rsidRDefault="001D1E57" w:rsidP="007C3B92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53AB0">
              <w:rPr>
                <w:rFonts w:cs="Angsana New" w:hint="cs"/>
                <w:sz w:val="30"/>
                <w:szCs w:val="30"/>
                <w:cs/>
                <w:lang w:bidi="th-TH"/>
              </w:rPr>
              <w:t>(</w:t>
            </w:r>
            <w:r w:rsidR="00012299" w:rsidRPr="00553AB0">
              <w:rPr>
                <w:rFonts w:cs="Angsana New" w:hint="cs"/>
                <w:sz w:val="30"/>
                <w:szCs w:val="30"/>
                <w:lang w:bidi="th-TH"/>
              </w:rPr>
              <w:t>10</w:t>
            </w:r>
            <w:r w:rsidR="00485DA5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7</w:t>
            </w:r>
            <w:r w:rsidR="00012299" w:rsidRPr="00553AB0">
              <w:rPr>
                <w:rFonts w:cs="Angsana New" w:hint="cs"/>
                <w:sz w:val="30"/>
                <w:szCs w:val="30"/>
                <w:lang w:bidi="th-TH"/>
              </w:rPr>
              <w:t>99</w:t>
            </w:r>
            <w:r w:rsidRPr="00553AB0">
              <w:rPr>
                <w:rFonts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1E1E4508" w14:textId="77777777" w:rsidR="00485DA5" w:rsidRPr="00553AB0" w:rsidRDefault="00485DA5" w:rsidP="00485DA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A4AF3CA" w14:textId="42FEAC2E" w:rsidR="00485DA5" w:rsidRPr="00553AB0" w:rsidRDefault="00485DA5" w:rsidP="00485DA5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877427A" w14:textId="77777777" w:rsidR="00485DA5" w:rsidRPr="00553AB0" w:rsidRDefault="00485DA5" w:rsidP="00485DA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23E4812" w14:textId="0B6C12A0" w:rsidR="00485DA5" w:rsidRPr="00553AB0" w:rsidRDefault="001D1E57" w:rsidP="007C3B92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10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038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7A5F96DA" w14:textId="77777777" w:rsidR="00485DA5" w:rsidRPr="00553AB0" w:rsidRDefault="00485DA5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02B31DD" w14:textId="6130BD9D" w:rsidR="00485DA5" w:rsidRPr="00553AB0" w:rsidRDefault="00485DA5" w:rsidP="00517E03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5DA5" w:rsidRPr="00553AB0" w14:paraId="39331589" w14:textId="77777777" w:rsidTr="00485DA5">
        <w:tc>
          <w:tcPr>
            <w:tcW w:w="3628" w:type="dxa"/>
            <w:shd w:val="clear" w:color="auto" w:fill="auto"/>
          </w:tcPr>
          <w:p w14:paraId="59DC1538" w14:textId="77777777" w:rsidR="00485DA5" w:rsidRPr="00553AB0" w:rsidRDefault="00485DA5" w:rsidP="00485DA5">
            <w:pPr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B26F25D" w14:textId="1FD488E8" w:rsidR="00485DA5" w:rsidRPr="00553AB0" w:rsidRDefault="00485DA5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CBEA3" w14:textId="50A2A006" w:rsidR="00485DA5" w:rsidRPr="00553AB0" w:rsidRDefault="00012299" w:rsidP="007C3B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83</w:t>
            </w:r>
            <w:r w:rsidR="001D1E57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863</w:t>
            </w:r>
          </w:p>
        </w:tc>
        <w:tc>
          <w:tcPr>
            <w:tcW w:w="261" w:type="dxa"/>
            <w:shd w:val="clear" w:color="auto" w:fill="auto"/>
          </w:tcPr>
          <w:p w14:paraId="5F9A5FEF" w14:textId="77777777" w:rsidR="00485DA5" w:rsidRPr="00553AB0" w:rsidRDefault="00485DA5" w:rsidP="00485DA5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F432B" w14:textId="0BBFB8F6" w:rsidR="00485DA5" w:rsidRPr="00553AB0" w:rsidRDefault="00012299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110</w:t>
            </w:r>
            <w:r w:rsidR="00485DA5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964</w:t>
            </w:r>
          </w:p>
        </w:tc>
        <w:tc>
          <w:tcPr>
            <w:tcW w:w="261" w:type="dxa"/>
            <w:shd w:val="clear" w:color="auto" w:fill="auto"/>
          </w:tcPr>
          <w:p w14:paraId="21A09F51" w14:textId="77777777" w:rsidR="00485DA5" w:rsidRPr="00553AB0" w:rsidRDefault="00485DA5" w:rsidP="00485DA5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C9FF9" w14:textId="66ED759C" w:rsidR="00485DA5" w:rsidRPr="00553AB0" w:rsidRDefault="00012299" w:rsidP="007C3B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cs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49</w:t>
            </w:r>
            <w:r w:rsidR="001D1E57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844</w:t>
            </w:r>
          </w:p>
        </w:tc>
        <w:tc>
          <w:tcPr>
            <w:tcW w:w="261" w:type="dxa"/>
            <w:shd w:val="clear" w:color="auto" w:fill="auto"/>
          </w:tcPr>
          <w:p w14:paraId="4161DA1D" w14:textId="77777777" w:rsidR="00485DA5" w:rsidRPr="00553AB0" w:rsidRDefault="00485DA5" w:rsidP="00485DA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96F63" w14:textId="77DB9580" w:rsidR="00485DA5" w:rsidRPr="00553AB0" w:rsidRDefault="00012299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76</w:t>
            </w:r>
            <w:r w:rsidR="00485DA5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058</w:t>
            </w:r>
          </w:p>
        </w:tc>
      </w:tr>
      <w:tr w:rsidR="00485DA5" w:rsidRPr="00553AB0" w14:paraId="3FC2ADC2" w14:textId="77777777" w:rsidTr="00485DA5">
        <w:trPr>
          <w:trHeight w:val="117"/>
        </w:trPr>
        <w:tc>
          <w:tcPr>
            <w:tcW w:w="3628" w:type="dxa"/>
            <w:shd w:val="clear" w:color="auto" w:fill="auto"/>
          </w:tcPr>
          <w:p w14:paraId="72677D2F" w14:textId="77777777" w:rsidR="00485DA5" w:rsidRPr="00553AB0" w:rsidRDefault="00485DA5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73A6119" w14:textId="77777777" w:rsidR="00485DA5" w:rsidRPr="00553AB0" w:rsidRDefault="00485DA5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65ABBAA5" w14:textId="77777777" w:rsidR="00485DA5" w:rsidRPr="00553AB0" w:rsidRDefault="00485DA5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08243F7C" w14:textId="77777777" w:rsidR="00485DA5" w:rsidRPr="00553AB0" w:rsidRDefault="00485DA5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1A42EF7" w14:textId="77777777" w:rsidR="00485DA5" w:rsidRPr="00553AB0" w:rsidRDefault="00485DA5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42AABF67" w14:textId="77777777" w:rsidR="00485DA5" w:rsidRPr="00553AB0" w:rsidRDefault="00485DA5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2B7DAE0F" w14:textId="77777777" w:rsidR="00485DA5" w:rsidRPr="00553AB0" w:rsidRDefault="00485DA5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0F8B2E8C" w14:textId="77777777" w:rsidR="00485DA5" w:rsidRPr="00553AB0" w:rsidRDefault="00485DA5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9857411" w14:textId="77777777" w:rsidR="00485DA5" w:rsidRPr="00553AB0" w:rsidRDefault="00485DA5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</w:tr>
      <w:tr w:rsidR="00485DA5" w:rsidRPr="00553AB0" w14:paraId="4E8A19AD" w14:textId="77777777" w:rsidTr="00485DA5">
        <w:tc>
          <w:tcPr>
            <w:tcW w:w="3628" w:type="dxa"/>
            <w:shd w:val="clear" w:color="auto" w:fill="auto"/>
          </w:tcPr>
          <w:p w14:paraId="77CE0A2C" w14:textId="77777777" w:rsidR="00485DA5" w:rsidRPr="00553AB0" w:rsidRDefault="00485DA5" w:rsidP="00485DA5">
            <w:pPr>
              <w:ind w:left="342" w:hanging="342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808" w:type="dxa"/>
            <w:shd w:val="clear" w:color="auto" w:fill="auto"/>
          </w:tcPr>
          <w:p w14:paraId="36693F48" w14:textId="77777777" w:rsidR="00485DA5" w:rsidRPr="00553AB0" w:rsidRDefault="00485DA5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7EAD8C63" w14:textId="77777777" w:rsidR="00485DA5" w:rsidRPr="00553AB0" w:rsidRDefault="00485DA5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62EFACFF" w14:textId="77777777" w:rsidR="00485DA5" w:rsidRPr="00553AB0" w:rsidRDefault="00485DA5" w:rsidP="00485DA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FCC965E" w14:textId="77777777" w:rsidR="00485DA5" w:rsidRPr="00553AB0" w:rsidRDefault="00485DA5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06B164ED" w14:textId="77777777" w:rsidR="00485DA5" w:rsidRPr="00553AB0" w:rsidRDefault="00485DA5" w:rsidP="00485DA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E79843B" w14:textId="77777777" w:rsidR="00485DA5" w:rsidRPr="00553AB0" w:rsidRDefault="00485DA5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76D2A4BF" w14:textId="77777777" w:rsidR="00485DA5" w:rsidRPr="00553AB0" w:rsidRDefault="00485DA5" w:rsidP="00485DA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A072103" w14:textId="77777777" w:rsidR="00485DA5" w:rsidRPr="00553AB0" w:rsidRDefault="00485DA5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485DA5" w:rsidRPr="00553AB0" w14:paraId="399AD3F3" w14:textId="77777777" w:rsidTr="00485DA5">
        <w:trPr>
          <w:trHeight w:val="865"/>
        </w:trPr>
        <w:tc>
          <w:tcPr>
            <w:tcW w:w="3628" w:type="dxa"/>
          </w:tcPr>
          <w:p w14:paraId="2307D46C" w14:textId="4E634C2F" w:rsidR="00485DA5" w:rsidRPr="00553AB0" w:rsidRDefault="00485DA5" w:rsidP="00485DA5">
            <w:pPr>
              <w:ind w:left="140" w:right="-117" w:hanging="140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(</w:t>
            </w:r>
            <w:r w:rsidRPr="00553AB0">
              <w:rPr>
                <w:sz w:val="30"/>
                <w:szCs w:val="30"/>
                <w:cs/>
              </w:rPr>
              <w:t>กำไร</w:t>
            </w:r>
            <w:r w:rsidRPr="00553AB0">
              <w:rPr>
                <w:rFonts w:hint="cs"/>
                <w:sz w:val="30"/>
                <w:szCs w:val="30"/>
                <w:cs/>
              </w:rPr>
              <w:t>)</w:t>
            </w:r>
            <w:r w:rsidRPr="00553AB0">
              <w:rPr>
                <w:sz w:val="30"/>
                <w:szCs w:val="30"/>
              </w:rPr>
              <w:t xml:space="preserve"> </w:t>
            </w:r>
            <w:r w:rsidRPr="00553AB0">
              <w:rPr>
                <w:rFonts w:hint="cs"/>
                <w:sz w:val="30"/>
                <w:szCs w:val="30"/>
                <w:cs/>
              </w:rPr>
              <w:t>ขาดทุน</w:t>
            </w:r>
            <w:r w:rsidRPr="00553AB0">
              <w:rPr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 - ผลประโยชน์พนักงานหลังออกจากงาน</w:t>
            </w:r>
          </w:p>
        </w:tc>
        <w:tc>
          <w:tcPr>
            <w:tcW w:w="808" w:type="dxa"/>
          </w:tcPr>
          <w:p w14:paraId="7E6CED27" w14:textId="77777777" w:rsidR="00485DA5" w:rsidRPr="00553AB0" w:rsidRDefault="00485DA5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33D2DAAB" w14:textId="293F402E" w:rsidR="00485DA5" w:rsidRPr="00553AB0" w:rsidRDefault="00485DA5" w:rsidP="00485DA5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</w:tcPr>
          <w:p w14:paraId="3B1BA25F" w14:textId="77777777" w:rsidR="00485DA5" w:rsidRPr="00553AB0" w:rsidRDefault="00485DA5" w:rsidP="00485DA5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14:paraId="39A9AD74" w14:textId="1B92351E" w:rsidR="00485DA5" w:rsidRPr="00553AB0" w:rsidRDefault="00485DA5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3D6FFD4E" w14:textId="77777777" w:rsidR="00485DA5" w:rsidRPr="00553AB0" w:rsidRDefault="00485DA5" w:rsidP="00485DA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</w:tcPr>
          <w:p w14:paraId="0C555BBA" w14:textId="5CA75C71" w:rsidR="00485DA5" w:rsidRPr="00553AB0" w:rsidRDefault="00485DA5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1AC9F80" w14:textId="77777777" w:rsidR="00485DA5" w:rsidRPr="00553AB0" w:rsidRDefault="00485DA5" w:rsidP="00485DA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CE71EF1" w14:textId="455157F0" w:rsidR="00485DA5" w:rsidRPr="00553AB0" w:rsidRDefault="00485DA5" w:rsidP="00485DA5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</w:tr>
      <w:tr w:rsidR="00F216E4" w:rsidRPr="00553AB0" w14:paraId="22D1427E" w14:textId="77777777" w:rsidTr="00485DA5">
        <w:trPr>
          <w:trHeight w:val="226"/>
        </w:trPr>
        <w:tc>
          <w:tcPr>
            <w:tcW w:w="3628" w:type="dxa"/>
          </w:tcPr>
          <w:p w14:paraId="7941288E" w14:textId="4AFA248E" w:rsidR="00F216E4" w:rsidRPr="00553AB0" w:rsidRDefault="00F216E4" w:rsidP="00F216E4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553AB0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ข้อสมมติ</w:t>
            </w:r>
            <w:r w:rsidRPr="00553AB0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s/>
              </w:rPr>
              <w:t>ด้านประชากรศาสตร์</w:t>
            </w:r>
          </w:p>
        </w:tc>
        <w:tc>
          <w:tcPr>
            <w:tcW w:w="808" w:type="dxa"/>
          </w:tcPr>
          <w:p w14:paraId="53BDBA48" w14:textId="77777777" w:rsidR="00F216E4" w:rsidRPr="00553AB0" w:rsidRDefault="00F216E4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30A04F2C" w14:textId="533F49C0" w:rsidR="00F216E4" w:rsidRPr="00553AB0" w:rsidRDefault="00F216E4" w:rsidP="007C3B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562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61" w:type="dxa"/>
          </w:tcPr>
          <w:p w14:paraId="110A1DDC" w14:textId="77777777" w:rsidR="00F216E4" w:rsidRPr="00553AB0" w:rsidRDefault="00F216E4" w:rsidP="00F216E4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14:paraId="4C28305A" w14:textId="405AEE35" w:rsidR="00F216E4" w:rsidRPr="00553AB0" w:rsidRDefault="00F216E4" w:rsidP="00F216E4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CD3C5B6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</w:tcPr>
          <w:p w14:paraId="2354A8DE" w14:textId="4B9CECC8" w:rsidR="00F216E4" w:rsidRPr="00553AB0" w:rsidRDefault="007C3B92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  <w:r w:rsidR="00E0107E" w:rsidRPr="00553AB0">
              <w:rPr>
                <w:sz w:val="30"/>
                <w:szCs w:val="30"/>
              </w:rPr>
              <w:t xml:space="preserve"> </w:t>
            </w:r>
          </w:p>
        </w:tc>
        <w:tc>
          <w:tcPr>
            <w:tcW w:w="261" w:type="dxa"/>
          </w:tcPr>
          <w:p w14:paraId="01DF06A6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40EB20B" w14:textId="3530B1CE" w:rsidR="00F216E4" w:rsidRPr="00517E03" w:rsidRDefault="00F216E4" w:rsidP="00517E03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17E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16E4" w:rsidRPr="00553AB0" w14:paraId="16C9EE79" w14:textId="77777777" w:rsidTr="00485DA5">
        <w:trPr>
          <w:trHeight w:val="226"/>
        </w:trPr>
        <w:tc>
          <w:tcPr>
            <w:tcW w:w="3628" w:type="dxa"/>
          </w:tcPr>
          <w:p w14:paraId="01B5BE08" w14:textId="4ADB5516" w:rsidR="00F216E4" w:rsidRPr="00553AB0" w:rsidRDefault="00F216E4" w:rsidP="00F216E4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553AB0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ข้อสมมติทางการเงิน</w:t>
            </w:r>
          </w:p>
        </w:tc>
        <w:tc>
          <w:tcPr>
            <w:tcW w:w="808" w:type="dxa"/>
          </w:tcPr>
          <w:p w14:paraId="3447F36D" w14:textId="77777777" w:rsidR="00F216E4" w:rsidRPr="00553AB0" w:rsidRDefault="00F216E4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4752711E" w14:textId="447AADF5" w:rsidR="00F216E4" w:rsidRPr="00553AB0" w:rsidRDefault="00F216E4" w:rsidP="00517E03">
            <w:pPr>
              <w:pStyle w:val="acctfourfigures"/>
              <w:tabs>
                <w:tab w:val="clear" w:pos="765"/>
              </w:tabs>
              <w:spacing w:line="240" w:lineRule="atLeast"/>
              <w:ind w:left="-79" w:right="-82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98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057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40CA788B" w14:textId="77777777" w:rsidR="00F216E4" w:rsidRPr="00553AB0" w:rsidRDefault="00F216E4" w:rsidP="00F216E4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27F54DF" w14:textId="3CB6D86E" w:rsidR="00F216E4" w:rsidRPr="00553AB0" w:rsidRDefault="00F216E4" w:rsidP="00F216E4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103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59E7C9D3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</w:tcPr>
          <w:p w14:paraId="2C368330" w14:textId="1BAEDA7F" w:rsidR="00F216E4" w:rsidRPr="00553AB0" w:rsidRDefault="00F216E4" w:rsidP="007C3B92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61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816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4253929E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B2C8A7F" w14:textId="7C68D9C7" w:rsidR="00F216E4" w:rsidRPr="00517E03" w:rsidRDefault="00F216E4" w:rsidP="00517E03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E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16E4" w:rsidRPr="00553AB0" w14:paraId="3AE3464F" w14:textId="77777777" w:rsidTr="00485DA5">
        <w:trPr>
          <w:trHeight w:val="244"/>
        </w:trPr>
        <w:tc>
          <w:tcPr>
            <w:tcW w:w="3628" w:type="dxa"/>
          </w:tcPr>
          <w:p w14:paraId="0777AA33" w14:textId="2F5C8C98" w:rsidR="00F216E4" w:rsidRPr="00553AB0" w:rsidRDefault="00F216E4" w:rsidP="00F216E4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553AB0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การปรับปรุงจากประสบการณ์</w:t>
            </w:r>
          </w:p>
        </w:tc>
        <w:tc>
          <w:tcPr>
            <w:tcW w:w="808" w:type="dxa"/>
          </w:tcPr>
          <w:p w14:paraId="14C92CD0" w14:textId="77777777" w:rsidR="00F216E4" w:rsidRPr="00553AB0" w:rsidRDefault="00F216E4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4C8E994" w14:textId="28B62306" w:rsidR="00F216E4" w:rsidRPr="00553AB0" w:rsidRDefault="00F216E4" w:rsidP="00517E03">
            <w:pPr>
              <w:pStyle w:val="acctfourfigures"/>
              <w:tabs>
                <w:tab w:val="clear" w:pos="765"/>
              </w:tabs>
              <w:spacing w:line="240" w:lineRule="atLeast"/>
              <w:ind w:left="-79" w:right="-82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125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181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2AB58738" w14:textId="77777777" w:rsidR="00F216E4" w:rsidRPr="00553AB0" w:rsidRDefault="00F216E4" w:rsidP="00F216E4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112884" w14:textId="7FEC453A" w:rsidR="00F216E4" w:rsidRPr="00553AB0" w:rsidRDefault="00012299" w:rsidP="00F216E4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color w:val="000000"/>
                <w:sz w:val="30"/>
                <w:szCs w:val="30"/>
              </w:rPr>
              <w:t>37</w:t>
            </w:r>
          </w:p>
        </w:tc>
        <w:tc>
          <w:tcPr>
            <w:tcW w:w="261" w:type="dxa"/>
          </w:tcPr>
          <w:p w14:paraId="5A4C1A21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34935D73" w14:textId="414E6CFE" w:rsidR="00F216E4" w:rsidRPr="00553AB0" w:rsidRDefault="00F216E4" w:rsidP="007C3B92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cs="Angsana New"/>
                <w:sz w:val="30"/>
                <w:szCs w:val="30"/>
                <w:cs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 xml:space="preserve"> 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94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565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1474C91D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542A2F" w14:textId="388EDA12" w:rsidR="00F216E4" w:rsidRPr="00517E03" w:rsidRDefault="00F216E4" w:rsidP="00517E03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E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16E4" w:rsidRPr="00553AB0" w14:paraId="77B26792" w14:textId="77777777" w:rsidTr="00485DA5">
        <w:trPr>
          <w:trHeight w:val="244"/>
        </w:trPr>
        <w:tc>
          <w:tcPr>
            <w:tcW w:w="3628" w:type="dxa"/>
          </w:tcPr>
          <w:p w14:paraId="4DD71032" w14:textId="77777777" w:rsidR="00F216E4" w:rsidRPr="00553AB0" w:rsidRDefault="00F216E4" w:rsidP="00F216E4">
            <w:pPr>
              <w:ind w:right="-1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8" w:type="dxa"/>
          </w:tcPr>
          <w:p w14:paraId="4E952AED" w14:textId="77777777" w:rsidR="00F216E4" w:rsidRPr="00553AB0" w:rsidRDefault="00F216E4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4B9C9AFE" w14:textId="2744D2CF" w:rsidR="00F216E4" w:rsidRPr="00517E03" w:rsidRDefault="00F216E4" w:rsidP="00517E03">
            <w:pPr>
              <w:pStyle w:val="acctfourfigures"/>
              <w:tabs>
                <w:tab w:val="clear" w:pos="765"/>
              </w:tabs>
              <w:spacing w:line="240" w:lineRule="atLeast"/>
              <w:ind w:left="-79" w:right="-82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17E03">
              <w:rPr>
                <w:rFonts w:cs="Angsana New"/>
                <w:sz w:val="30"/>
                <w:szCs w:val="30"/>
                <w:cs/>
              </w:rPr>
              <w:t>(</w:t>
            </w:r>
            <w:r w:rsidR="00012299" w:rsidRPr="00517E03">
              <w:rPr>
                <w:rFonts w:cs="Angsana New"/>
                <w:sz w:val="30"/>
                <w:szCs w:val="30"/>
                <w:lang w:bidi="th-TH"/>
              </w:rPr>
              <w:t>217</w:t>
            </w:r>
            <w:r w:rsidRPr="00517E03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17E03">
              <w:rPr>
                <w:rFonts w:cs="Angsana New"/>
                <w:sz w:val="30"/>
                <w:szCs w:val="30"/>
                <w:lang w:bidi="th-TH"/>
              </w:rPr>
              <w:t>676</w:t>
            </w:r>
            <w:r w:rsidRPr="00517E03">
              <w:rPr>
                <w:rFonts w:cs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51F2D465" w14:textId="77777777" w:rsidR="00F216E4" w:rsidRPr="00553AB0" w:rsidRDefault="00F216E4" w:rsidP="00F216E4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BCB0386" w14:textId="569F0A70" w:rsidR="00F216E4" w:rsidRPr="00553AB0" w:rsidRDefault="00F216E4" w:rsidP="00F216E4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66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66532DE7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2014EB6F" w14:textId="00D8A0DF" w:rsidR="00F216E4" w:rsidRPr="00553AB0" w:rsidRDefault="00F216E4" w:rsidP="007C3B92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553AB0">
              <w:rPr>
                <w:rFonts w:cs="Angsana New"/>
                <w:sz w:val="30"/>
                <w:szCs w:val="30"/>
                <w:cs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156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381</w:t>
            </w:r>
            <w:r w:rsidRPr="00553AB0">
              <w:rPr>
                <w:rFonts w:cs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5D98C61B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8F4F045" w14:textId="3FCA6D45" w:rsidR="00F216E4" w:rsidRPr="00517E03" w:rsidRDefault="00F216E4" w:rsidP="00517E03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17E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16E4" w:rsidRPr="00553AB0" w14:paraId="3D55E28D" w14:textId="77777777" w:rsidTr="00485DA5">
        <w:trPr>
          <w:trHeight w:val="244"/>
        </w:trPr>
        <w:tc>
          <w:tcPr>
            <w:tcW w:w="3628" w:type="dxa"/>
          </w:tcPr>
          <w:p w14:paraId="2A33E632" w14:textId="77777777" w:rsidR="00F216E4" w:rsidRPr="00553AB0" w:rsidRDefault="00F216E4" w:rsidP="00F216E4">
            <w:pPr>
              <w:ind w:right="-1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8" w:type="dxa"/>
          </w:tcPr>
          <w:p w14:paraId="2412E7A7" w14:textId="77777777" w:rsidR="00F216E4" w:rsidRPr="00553AB0" w:rsidRDefault="00F216E4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44DC332" w14:textId="77777777" w:rsidR="00F216E4" w:rsidRPr="00553AB0" w:rsidRDefault="00F216E4" w:rsidP="00F216E4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61" w:type="dxa"/>
          </w:tcPr>
          <w:p w14:paraId="3645FA41" w14:textId="77777777" w:rsidR="00F216E4" w:rsidRPr="00553AB0" w:rsidRDefault="00F216E4" w:rsidP="00F216E4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59E6615" w14:textId="77777777" w:rsidR="00F216E4" w:rsidRPr="00553AB0" w:rsidRDefault="00F216E4" w:rsidP="00F216E4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61" w:type="dxa"/>
          </w:tcPr>
          <w:p w14:paraId="18BEFEA3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723B5FDF" w14:textId="77777777" w:rsidR="00F216E4" w:rsidRPr="00553AB0" w:rsidRDefault="00F216E4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61" w:type="dxa"/>
          </w:tcPr>
          <w:p w14:paraId="6AD9D1BD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15036DF" w14:textId="77777777" w:rsidR="00F216E4" w:rsidRPr="00517E03" w:rsidRDefault="00F216E4" w:rsidP="00517E03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16E4" w:rsidRPr="00553AB0" w14:paraId="2BF099C4" w14:textId="77777777" w:rsidTr="00485DA5">
        <w:trPr>
          <w:trHeight w:val="244"/>
        </w:trPr>
        <w:tc>
          <w:tcPr>
            <w:tcW w:w="3628" w:type="dxa"/>
          </w:tcPr>
          <w:p w14:paraId="0BBFE374" w14:textId="01E66350" w:rsidR="00F216E4" w:rsidRPr="00553AB0" w:rsidRDefault="00F216E4" w:rsidP="00F216E4">
            <w:pPr>
              <w:ind w:left="342" w:hanging="342"/>
              <w:rPr>
                <w:rFonts w:asciiTheme="majorBidi" w:hAnsiTheme="majorBidi" w:cstheme="majorBidi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808" w:type="dxa"/>
          </w:tcPr>
          <w:p w14:paraId="5B8586B2" w14:textId="77777777" w:rsidR="00F216E4" w:rsidRPr="00553AB0" w:rsidRDefault="00F216E4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2C8D454A" w14:textId="77777777" w:rsidR="00F216E4" w:rsidRPr="00553AB0" w:rsidRDefault="00F216E4" w:rsidP="00F216E4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</w:tcPr>
          <w:p w14:paraId="42A7ED91" w14:textId="77777777" w:rsidR="00F216E4" w:rsidRPr="00553AB0" w:rsidRDefault="00F216E4" w:rsidP="00F216E4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51AAAB" w14:textId="77777777" w:rsidR="00F216E4" w:rsidRPr="00553AB0" w:rsidRDefault="00F216E4" w:rsidP="00F216E4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61" w:type="dxa"/>
          </w:tcPr>
          <w:p w14:paraId="3B0D378A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</w:tcPr>
          <w:p w14:paraId="051885AC" w14:textId="77777777" w:rsidR="00F216E4" w:rsidRPr="00553AB0" w:rsidRDefault="00F216E4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18CCD77A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731B72" w14:textId="77777777" w:rsidR="00F216E4" w:rsidRPr="00517E03" w:rsidRDefault="00F216E4" w:rsidP="00517E03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216E4" w:rsidRPr="00553AB0" w14:paraId="0D644F3A" w14:textId="77777777" w:rsidTr="003B6331">
        <w:trPr>
          <w:trHeight w:val="244"/>
        </w:trPr>
        <w:tc>
          <w:tcPr>
            <w:tcW w:w="3628" w:type="dxa"/>
          </w:tcPr>
          <w:p w14:paraId="784FADF2" w14:textId="7FF5AEAB" w:rsidR="00F216E4" w:rsidRPr="00553AB0" w:rsidRDefault="00F216E4" w:rsidP="00F216E4">
            <w:pPr>
              <w:ind w:left="342" w:hanging="342"/>
              <w:rPr>
                <w:sz w:val="30"/>
                <w:szCs w:val="30"/>
                <w:cs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โอนภาระผูกพันของโครงการผลประโยชน์</w:t>
            </w:r>
          </w:p>
        </w:tc>
        <w:tc>
          <w:tcPr>
            <w:tcW w:w="808" w:type="dxa"/>
          </w:tcPr>
          <w:p w14:paraId="23D10F08" w14:textId="77777777" w:rsidR="00F216E4" w:rsidRPr="00553AB0" w:rsidRDefault="00F216E4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63A71F6" w14:textId="05A05193" w:rsidR="00F216E4" w:rsidRPr="00553AB0" w:rsidRDefault="00F216E4" w:rsidP="00F216E4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B32ABDB" w14:textId="77777777" w:rsidR="00F216E4" w:rsidRPr="00553AB0" w:rsidRDefault="00F216E4" w:rsidP="00F216E4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1F7C0F5" w14:textId="5647A52F" w:rsidR="00F216E4" w:rsidRPr="00553AB0" w:rsidRDefault="00F216E4" w:rsidP="00F216E4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8B24D06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</w:tcPr>
          <w:p w14:paraId="5B41A6BC" w14:textId="4CDFC998" w:rsidR="00F216E4" w:rsidRPr="00553AB0" w:rsidRDefault="00012299" w:rsidP="007C3B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</w:rPr>
              <w:t>1</w:t>
            </w:r>
            <w:r w:rsidR="00F216E4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935</w:t>
            </w:r>
          </w:p>
        </w:tc>
        <w:tc>
          <w:tcPr>
            <w:tcW w:w="261" w:type="dxa"/>
          </w:tcPr>
          <w:p w14:paraId="00A6660C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A5957B" w14:textId="3F9B43FD" w:rsidR="00F216E4" w:rsidRPr="00517E03" w:rsidRDefault="00F216E4" w:rsidP="00517E03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E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16E4" w:rsidRPr="00553AB0" w14:paraId="1158C03A" w14:textId="77777777" w:rsidTr="00485DA5">
        <w:tc>
          <w:tcPr>
            <w:tcW w:w="3628" w:type="dxa"/>
          </w:tcPr>
          <w:p w14:paraId="34058A56" w14:textId="7C1168C7" w:rsidR="00F216E4" w:rsidRPr="00553AB0" w:rsidRDefault="00F216E4" w:rsidP="00F216E4">
            <w:pPr>
              <w:ind w:left="342" w:hanging="342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08" w:type="dxa"/>
          </w:tcPr>
          <w:p w14:paraId="5398DE42" w14:textId="77777777" w:rsidR="00F216E4" w:rsidRPr="00553AB0" w:rsidRDefault="00F216E4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6FCA40FE" w14:textId="77777777" w:rsidR="00F216E4" w:rsidRPr="00553AB0" w:rsidRDefault="00F216E4" w:rsidP="007C3B92">
            <w:pPr>
              <w:tabs>
                <w:tab w:val="left" w:pos="180"/>
              </w:tabs>
              <w:ind w:left="181" w:right="-57" w:hanging="181"/>
              <w:jc w:val="right"/>
              <w:rPr>
                <w:sz w:val="30"/>
                <w:szCs w:val="30"/>
              </w:rPr>
            </w:pPr>
          </w:p>
          <w:p w14:paraId="2A935BBA" w14:textId="0DCB6285" w:rsidR="00F216E4" w:rsidRPr="00553AB0" w:rsidRDefault="00F216E4" w:rsidP="007C3B92">
            <w:pPr>
              <w:tabs>
                <w:tab w:val="left" w:pos="180"/>
              </w:tabs>
              <w:ind w:left="181" w:right="-57" w:hanging="181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530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7232A890" w14:textId="77777777" w:rsidR="00F216E4" w:rsidRPr="00553AB0" w:rsidRDefault="00F216E4" w:rsidP="00F216E4">
            <w:pPr>
              <w:tabs>
                <w:tab w:val="left" w:pos="0"/>
                <w:tab w:val="left" w:pos="612"/>
              </w:tabs>
              <w:ind w:left="106" w:right="-277"/>
              <w:jc w:val="center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3B56C565" w14:textId="77777777" w:rsidR="00F216E4" w:rsidRPr="00553AB0" w:rsidRDefault="00F216E4" w:rsidP="00F216E4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  <w:p w14:paraId="1C798CC8" w14:textId="48A47473" w:rsidR="00F216E4" w:rsidRPr="00553AB0" w:rsidRDefault="00012299" w:rsidP="00F216E4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</w:rPr>
            </w:pPr>
            <w:r w:rsidRPr="00553AB0">
              <w:rPr>
                <w:color w:val="000000"/>
                <w:sz w:val="30"/>
                <w:szCs w:val="30"/>
              </w:rPr>
              <w:t>386</w:t>
            </w:r>
          </w:p>
        </w:tc>
        <w:tc>
          <w:tcPr>
            <w:tcW w:w="261" w:type="dxa"/>
          </w:tcPr>
          <w:p w14:paraId="7E1AA0DB" w14:textId="77777777" w:rsidR="00F216E4" w:rsidRPr="00553AB0" w:rsidRDefault="00F216E4" w:rsidP="00F216E4">
            <w:pPr>
              <w:tabs>
                <w:tab w:val="left" w:pos="180"/>
              </w:tabs>
              <w:ind w:left="180" w:right="-63"/>
              <w:jc w:val="right"/>
              <w:rPr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5E99E758" w14:textId="0434B495" w:rsidR="00F216E4" w:rsidRPr="00553AB0" w:rsidRDefault="00F216E4" w:rsidP="00F216E4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14D097D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71D72E" w14:textId="586A212B" w:rsidR="00F216E4" w:rsidRPr="00517E03" w:rsidRDefault="00F216E4" w:rsidP="00517E03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E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16E4" w:rsidRPr="00553AB0" w14:paraId="6C3A44AA" w14:textId="77777777" w:rsidTr="00485DA5">
        <w:tc>
          <w:tcPr>
            <w:tcW w:w="3628" w:type="dxa"/>
          </w:tcPr>
          <w:p w14:paraId="274F970A" w14:textId="52A4FB31" w:rsidR="00F216E4" w:rsidRPr="00553AB0" w:rsidRDefault="00F216E4" w:rsidP="00F216E4">
            <w:pPr>
              <w:ind w:left="342" w:hanging="342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08" w:type="dxa"/>
          </w:tcPr>
          <w:p w14:paraId="33622B08" w14:textId="77777777" w:rsidR="00F216E4" w:rsidRPr="00553AB0" w:rsidRDefault="00F216E4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819A7EC" w14:textId="4B59E246" w:rsidR="00F216E4" w:rsidRPr="00553AB0" w:rsidRDefault="00F216E4" w:rsidP="007C3B92">
            <w:pPr>
              <w:tabs>
                <w:tab w:val="left" w:pos="180"/>
              </w:tabs>
              <w:ind w:left="181" w:right="-57" w:hanging="181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45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473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6B4BF6A7" w14:textId="77777777" w:rsidR="00F216E4" w:rsidRPr="00553AB0" w:rsidRDefault="00F216E4" w:rsidP="00F216E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42506A" w14:textId="1F323F61" w:rsidR="00F216E4" w:rsidRPr="00553AB0" w:rsidRDefault="00F216E4" w:rsidP="00F216E4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101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530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7713D423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4EBE368E" w14:textId="0CE57904" w:rsidR="00F216E4" w:rsidRPr="00553AB0" w:rsidRDefault="00F216E4" w:rsidP="007C3B92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22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488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723FB887" w14:textId="77777777" w:rsidR="00F216E4" w:rsidRPr="00553AB0" w:rsidRDefault="00F216E4" w:rsidP="00F216E4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97162C" w14:textId="4A25E8F3" w:rsidR="00F216E4" w:rsidRPr="00553AB0" w:rsidRDefault="00F216E4" w:rsidP="00F216E4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64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419</w:t>
            </w:r>
            <w:r w:rsidRPr="00553AB0">
              <w:rPr>
                <w:sz w:val="30"/>
                <w:szCs w:val="30"/>
              </w:rPr>
              <w:t>)</w:t>
            </w:r>
          </w:p>
        </w:tc>
      </w:tr>
      <w:tr w:rsidR="00F216E4" w:rsidRPr="00553AB0" w14:paraId="08A87552" w14:textId="77777777" w:rsidTr="00485DA5">
        <w:tc>
          <w:tcPr>
            <w:tcW w:w="3628" w:type="dxa"/>
          </w:tcPr>
          <w:p w14:paraId="52E189F3" w14:textId="77777777" w:rsidR="00F216E4" w:rsidRPr="00553AB0" w:rsidRDefault="00F216E4" w:rsidP="00F216E4">
            <w:pPr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31760153" w14:textId="77777777" w:rsidR="00F216E4" w:rsidRPr="00553AB0" w:rsidRDefault="00F216E4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71DA306" w14:textId="58B52A68" w:rsidR="00F216E4" w:rsidRPr="00553AB0" w:rsidRDefault="00F216E4" w:rsidP="007C3B92">
            <w:pPr>
              <w:tabs>
                <w:tab w:val="left" w:pos="180"/>
              </w:tabs>
              <w:ind w:left="181" w:right="-57" w:hanging="181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46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003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6703D6CC" w14:textId="77777777" w:rsidR="00F216E4" w:rsidRPr="00553AB0" w:rsidRDefault="00F216E4" w:rsidP="00F216E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954441A" w14:textId="078060AA" w:rsidR="00F216E4" w:rsidRPr="00553AB0" w:rsidRDefault="00F216E4" w:rsidP="00F216E4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101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144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50C553D0" w14:textId="77777777" w:rsidR="00F216E4" w:rsidRPr="00553AB0" w:rsidRDefault="00F216E4" w:rsidP="00F216E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3D2D3F82" w14:textId="13E26DC1" w:rsidR="00F216E4" w:rsidRPr="00553AB0" w:rsidRDefault="00F216E4" w:rsidP="007C3B92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20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553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0BEA3C1D" w14:textId="77777777" w:rsidR="00F216E4" w:rsidRPr="00553AB0" w:rsidRDefault="00F216E4" w:rsidP="00F216E4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10EEDD" w14:textId="18FA627C" w:rsidR="00F216E4" w:rsidRPr="00553AB0" w:rsidRDefault="00F216E4" w:rsidP="00F216E4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64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419</w:t>
            </w:r>
            <w:r w:rsidRPr="00553AB0">
              <w:rPr>
                <w:sz w:val="30"/>
                <w:szCs w:val="30"/>
              </w:rPr>
              <w:t>)</w:t>
            </w:r>
          </w:p>
        </w:tc>
      </w:tr>
      <w:tr w:rsidR="00F216E4" w:rsidRPr="00553AB0" w14:paraId="3D36D665" w14:textId="77777777" w:rsidTr="00485DA5">
        <w:tc>
          <w:tcPr>
            <w:tcW w:w="3628" w:type="dxa"/>
          </w:tcPr>
          <w:p w14:paraId="066FBED4" w14:textId="612B122B" w:rsidR="00F216E4" w:rsidRPr="00553AB0" w:rsidRDefault="00F216E4" w:rsidP="00F216E4">
            <w:pPr>
              <w:ind w:left="342" w:hanging="342"/>
              <w:rPr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553AB0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12299" w:rsidRPr="00553AB0">
              <w:rPr>
                <w:b/>
                <w:bCs/>
                <w:sz w:val="30"/>
                <w:szCs w:val="30"/>
              </w:rPr>
              <w:t>31</w:t>
            </w:r>
            <w:r w:rsidRPr="00553AB0">
              <w:rPr>
                <w:b/>
                <w:bCs/>
                <w:sz w:val="30"/>
                <w:szCs w:val="30"/>
              </w:rPr>
              <w:t xml:space="preserve"> </w:t>
            </w:r>
            <w:r w:rsidRPr="00553AB0">
              <w:rPr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8" w:type="dxa"/>
          </w:tcPr>
          <w:p w14:paraId="07F887DC" w14:textId="77777777" w:rsidR="00F216E4" w:rsidRPr="00553AB0" w:rsidRDefault="00F216E4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480C947" w14:textId="37F98E37" w:rsidR="00F216E4" w:rsidRPr="00553AB0" w:rsidRDefault="00012299" w:rsidP="007C3B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503</w:t>
            </w:r>
            <w:r w:rsidR="00F216E4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261" w:type="dxa"/>
          </w:tcPr>
          <w:p w14:paraId="3BB69823" w14:textId="77777777" w:rsidR="00F216E4" w:rsidRPr="00553AB0" w:rsidRDefault="00F216E4" w:rsidP="00F216E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6F74D68" w14:textId="33236433" w:rsidR="00F216E4" w:rsidRPr="00553AB0" w:rsidRDefault="00012299" w:rsidP="00F216E4">
            <w:pPr>
              <w:tabs>
                <w:tab w:val="left" w:pos="781"/>
              </w:tabs>
              <w:ind w:left="20" w:right="-21" w:hanging="20"/>
              <w:jc w:val="right"/>
              <w:rPr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683</w:t>
            </w:r>
            <w:r w:rsidR="00F216E4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61" w:type="dxa"/>
          </w:tcPr>
          <w:p w14:paraId="38616EB1" w14:textId="77777777" w:rsidR="00F216E4" w:rsidRPr="00553AB0" w:rsidRDefault="00F216E4" w:rsidP="00F216E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0CE042F6" w14:textId="329FD801" w:rsidR="00F216E4" w:rsidRPr="00553AB0" w:rsidRDefault="00012299" w:rsidP="007C3B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  <w:t>313</w:t>
            </w:r>
            <w:r w:rsidR="00F216E4" w:rsidRPr="00553AB0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61" w:type="dxa"/>
          </w:tcPr>
          <w:p w14:paraId="127595DC" w14:textId="77777777" w:rsidR="00F216E4" w:rsidRPr="00553AB0" w:rsidRDefault="00F216E4" w:rsidP="00F216E4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02DF21" w14:textId="5D8E0C76" w:rsidR="00F216E4" w:rsidRPr="00553AB0" w:rsidRDefault="00012299" w:rsidP="00F216E4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  <w:t>440</w:t>
            </w:r>
            <w:r w:rsidR="00F216E4" w:rsidRPr="00553AB0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  <w:t>283</w:t>
            </w:r>
          </w:p>
        </w:tc>
      </w:tr>
    </w:tbl>
    <w:p w14:paraId="720159B7" w14:textId="77777777" w:rsidR="00DE50AC" w:rsidRDefault="00DE50AC">
      <w:pPr>
        <w:spacing w:line="240" w:lineRule="auto"/>
        <w:rPr>
          <w:rFonts w:asciiTheme="majorBidi" w:hAnsiTheme="majorBidi"/>
          <w:spacing w:val="-6"/>
          <w:sz w:val="30"/>
          <w:szCs w:val="30"/>
        </w:rPr>
      </w:pPr>
    </w:p>
    <w:tbl>
      <w:tblPr>
        <w:tblW w:w="9725" w:type="dxa"/>
        <w:tblInd w:w="450" w:type="dxa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355"/>
      </w:tblGrid>
      <w:tr w:rsidR="00092727" w:rsidRPr="00553AB0" w14:paraId="48CB2C7E" w14:textId="77777777" w:rsidTr="007E3472">
        <w:trPr>
          <w:trHeight w:val="460"/>
        </w:trPr>
        <w:tc>
          <w:tcPr>
            <w:tcW w:w="3510" w:type="dxa"/>
          </w:tcPr>
          <w:p w14:paraId="64153904" w14:textId="7E4161C3" w:rsidR="00092727" w:rsidRPr="00553AB0" w:rsidRDefault="000570EC" w:rsidP="000570EC">
            <w:pPr>
              <w:ind w:right="-108"/>
              <w:rPr>
                <w:b/>
                <w:sz w:val="28"/>
                <w:szCs w:val="28"/>
              </w:rPr>
            </w:pPr>
            <w:r w:rsidRPr="00553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</w:p>
        </w:tc>
        <w:tc>
          <w:tcPr>
            <w:tcW w:w="2970" w:type="dxa"/>
            <w:gridSpan w:val="3"/>
          </w:tcPr>
          <w:p w14:paraId="1D3933E9" w14:textId="77777777" w:rsidR="00092727" w:rsidRPr="00553AB0" w:rsidRDefault="00092727" w:rsidP="00092727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53AB0">
              <w:rPr>
                <w:bCs/>
                <w:sz w:val="28"/>
                <w:szCs w:val="28"/>
                <w:cs/>
              </w:rPr>
              <w:t>งบการเงินรวม</w:t>
            </w:r>
            <w:r w:rsidRPr="00553AB0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68922E0" w14:textId="77777777" w:rsidR="00092727" w:rsidRPr="00553AB0" w:rsidRDefault="00092727" w:rsidP="0009272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</w:tcPr>
          <w:p w14:paraId="460BABD0" w14:textId="77777777" w:rsidR="00092727" w:rsidRPr="00553AB0" w:rsidRDefault="00092727" w:rsidP="00092727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53AB0">
              <w:rPr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553AB0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477793" w:rsidRPr="00553AB0" w14:paraId="4AEC26B8" w14:textId="77777777" w:rsidTr="007E3472">
        <w:tc>
          <w:tcPr>
            <w:tcW w:w="3510" w:type="dxa"/>
          </w:tcPr>
          <w:p w14:paraId="3576C720" w14:textId="2E7B9E3B" w:rsidR="00092727" w:rsidRPr="00553AB0" w:rsidRDefault="005E2188" w:rsidP="00092727">
            <w:pPr>
              <w:ind w:right="-108"/>
              <w:jc w:val="thaiDistribute"/>
              <w:rPr>
                <w:b/>
                <w:sz w:val="28"/>
                <w:szCs w:val="28"/>
              </w:rPr>
            </w:pPr>
            <w:r w:rsidRPr="00553AB0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553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</w:tcPr>
          <w:p w14:paraId="28C1D8F0" w14:textId="32BEA364" w:rsidR="00092727" w:rsidRPr="00553AB0" w:rsidRDefault="00012299" w:rsidP="00092727">
            <w:pPr>
              <w:jc w:val="center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FAC3F83" w14:textId="77777777" w:rsidR="00092727" w:rsidRPr="00553AB0" w:rsidRDefault="00092727" w:rsidP="00092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7E0D53A3" w14:textId="4977769A" w:rsidR="00092727" w:rsidRPr="00553AB0" w:rsidRDefault="00012299" w:rsidP="00092727">
            <w:pPr>
              <w:jc w:val="center"/>
              <w:rPr>
                <w:sz w:val="28"/>
                <w:szCs w:val="28"/>
              </w:rPr>
            </w:pPr>
            <w:r w:rsidRPr="00553AB0">
              <w:rPr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04E8641" w14:textId="77777777" w:rsidR="00092727" w:rsidRPr="00553AB0" w:rsidRDefault="00092727" w:rsidP="00092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F815723" w14:textId="38D0DE5D" w:rsidR="00092727" w:rsidRPr="00553AB0" w:rsidRDefault="00012299" w:rsidP="00092727">
            <w:pPr>
              <w:jc w:val="center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FF8A64A" w14:textId="77777777" w:rsidR="00092727" w:rsidRPr="00553AB0" w:rsidRDefault="00092727" w:rsidP="00092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14:paraId="61105726" w14:textId="5D4439B2" w:rsidR="00092727" w:rsidRPr="00553AB0" w:rsidRDefault="00012299" w:rsidP="00092727">
            <w:pPr>
              <w:jc w:val="center"/>
              <w:rPr>
                <w:sz w:val="28"/>
                <w:szCs w:val="28"/>
              </w:rPr>
            </w:pPr>
            <w:r w:rsidRPr="00553AB0">
              <w:rPr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483632" w:rsidRPr="00553AB0" w14:paraId="48783AB3" w14:textId="77777777" w:rsidTr="007E3472">
        <w:tc>
          <w:tcPr>
            <w:tcW w:w="3510" w:type="dxa"/>
          </w:tcPr>
          <w:p w14:paraId="6096397B" w14:textId="77777777" w:rsidR="00483632" w:rsidRPr="00553AB0" w:rsidRDefault="00483632" w:rsidP="00483632">
            <w:pPr>
              <w:rPr>
                <w:sz w:val="28"/>
                <w:szCs w:val="28"/>
                <w:cs/>
              </w:rPr>
            </w:pPr>
            <w:r w:rsidRPr="00553AB0">
              <w:rPr>
                <w:sz w:val="28"/>
                <w:szCs w:val="28"/>
                <w:cs/>
              </w:rPr>
              <w:t>อัตราคิดลด</w:t>
            </w:r>
            <w:r w:rsidRPr="00553AB0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53AB0">
              <w:rPr>
                <w:sz w:val="28"/>
                <w:szCs w:val="28"/>
              </w:rPr>
              <w:t>(</w:t>
            </w:r>
            <w:r w:rsidRPr="00553AB0">
              <w:rPr>
                <w:rFonts w:hint="cs"/>
                <w:sz w:val="28"/>
                <w:szCs w:val="28"/>
                <w:cs/>
              </w:rPr>
              <w:t>ร้อยละ)</w:t>
            </w:r>
            <w:r w:rsidRPr="00553AB0">
              <w:rPr>
                <w:sz w:val="28"/>
                <w:szCs w:val="28"/>
                <w:cs/>
              </w:rPr>
              <w:t xml:space="preserve"> </w:t>
            </w:r>
            <w:r w:rsidRPr="00553AB0">
              <w:rPr>
                <w:sz w:val="28"/>
                <w:szCs w:val="28"/>
                <w:cs/>
              </w:rPr>
              <w:tab/>
            </w:r>
          </w:p>
        </w:tc>
        <w:tc>
          <w:tcPr>
            <w:tcW w:w="1350" w:type="dxa"/>
          </w:tcPr>
          <w:p w14:paraId="7E281F50" w14:textId="77EE3F8C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553AB0">
              <w:rPr>
                <w:rFonts w:cs="Angsana New" w:hint="cs"/>
                <w:sz w:val="28"/>
                <w:szCs w:val="28"/>
                <w:lang w:bidi="th-TH"/>
              </w:rPr>
              <w:t>41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485DA5" w:rsidRPr="00553AB0">
              <w:rPr>
                <w:rFonts w:cs="Angsana New"/>
                <w:sz w:val="28"/>
                <w:szCs w:val="28"/>
                <w:cs/>
                <w:lang w:bidi="th-TH"/>
              </w:rPr>
              <w:t>–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553AB0"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553AB0">
              <w:rPr>
                <w:rFonts w:cs="Angsana New" w:hint="cs"/>
                <w:sz w:val="28"/>
                <w:szCs w:val="28"/>
                <w:lang w:bidi="th-TH"/>
              </w:rPr>
              <w:t>63</w:t>
            </w:r>
          </w:p>
        </w:tc>
        <w:tc>
          <w:tcPr>
            <w:tcW w:w="270" w:type="dxa"/>
          </w:tcPr>
          <w:p w14:paraId="64463506" w14:textId="77777777" w:rsidR="00483632" w:rsidRPr="00553AB0" w:rsidRDefault="00483632" w:rsidP="0048363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6D15D9" w14:textId="0FD953DC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1</w:t>
            </w:r>
            <w:r w:rsidR="00483632" w:rsidRPr="00553AB0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36</w:t>
            </w:r>
            <w:r w:rsidR="00483632" w:rsidRPr="00553AB0">
              <w:rPr>
                <w:rFonts w:cs="Angsana New"/>
                <w:sz w:val="28"/>
                <w:szCs w:val="28"/>
                <w:lang w:bidi="th-TH"/>
              </w:rPr>
              <w:t xml:space="preserve"> - 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6</w:t>
            </w:r>
            <w:r w:rsidR="00483632" w:rsidRPr="00553AB0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47</w:t>
            </w:r>
          </w:p>
        </w:tc>
        <w:tc>
          <w:tcPr>
            <w:tcW w:w="270" w:type="dxa"/>
          </w:tcPr>
          <w:p w14:paraId="17EC0A8A" w14:textId="77777777" w:rsidR="00483632" w:rsidRPr="00553AB0" w:rsidRDefault="00483632" w:rsidP="0048363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5D0867" w14:textId="183C6A28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553AB0">
              <w:rPr>
                <w:rFonts w:cs="Angsana New" w:hint="cs"/>
                <w:sz w:val="28"/>
                <w:szCs w:val="28"/>
                <w:lang w:bidi="th-TH"/>
              </w:rPr>
              <w:t>41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485DA5" w:rsidRPr="00553AB0">
              <w:rPr>
                <w:rFonts w:cs="Angsana New"/>
                <w:sz w:val="28"/>
                <w:szCs w:val="28"/>
                <w:cs/>
                <w:lang w:bidi="th-TH"/>
              </w:rPr>
              <w:t>–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553AB0"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553AB0">
              <w:rPr>
                <w:rFonts w:cs="Angsana New" w:hint="cs"/>
                <w:sz w:val="28"/>
                <w:szCs w:val="28"/>
                <w:lang w:bidi="th-TH"/>
              </w:rPr>
              <w:t>56</w:t>
            </w:r>
          </w:p>
        </w:tc>
        <w:tc>
          <w:tcPr>
            <w:tcW w:w="270" w:type="dxa"/>
          </w:tcPr>
          <w:p w14:paraId="6D184110" w14:textId="77777777" w:rsidR="00483632" w:rsidRPr="00553AB0" w:rsidRDefault="00483632" w:rsidP="0048363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14:paraId="5685075C" w14:textId="36A99584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1</w:t>
            </w:r>
            <w:r w:rsidR="00483632" w:rsidRPr="00553AB0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40</w:t>
            </w:r>
            <w:r w:rsidR="00483632" w:rsidRPr="00553AB0">
              <w:rPr>
                <w:rFonts w:cs="Angsana New"/>
                <w:sz w:val="28"/>
                <w:szCs w:val="28"/>
                <w:lang w:bidi="th-TH"/>
              </w:rPr>
              <w:t xml:space="preserve"> - 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2</w:t>
            </w:r>
            <w:r w:rsidR="00483632" w:rsidRPr="00553AB0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54</w:t>
            </w:r>
          </w:p>
        </w:tc>
      </w:tr>
      <w:tr w:rsidR="00483632" w:rsidRPr="00553AB0" w14:paraId="46EC4A4F" w14:textId="77777777" w:rsidTr="007E3472">
        <w:tc>
          <w:tcPr>
            <w:tcW w:w="3510" w:type="dxa"/>
          </w:tcPr>
          <w:p w14:paraId="4770BC8B" w14:textId="77777777" w:rsidR="00483632" w:rsidRPr="00553AB0" w:rsidRDefault="00483632" w:rsidP="00483632">
            <w:pPr>
              <w:rPr>
                <w:sz w:val="28"/>
                <w:szCs w:val="28"/>
                <w:cs/>
              </w:rPr>
            </w:pPr>
            <w:r w:rsidRPr="00553AB0">
              <w:rPr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  <w:r w:rsidRPr="00553AB0">
              <w:rPr>
                <w:sz w:val="28"/>
                <w:szCs w:val="28"/>
              </w:rPr>
              <w:t>(</w:t>
            </w:r>
            <w:r w:rsidRPr="00553AB0">
              <w:rPr>
                <w:rFonts w:hint="cs"/>
                <w:sz w:val="28"/>
                <w:szCs w:val="28"/>
                <w:cs/>
              </w:rPr>
              <w:t>ร้อยละ)</w:t>
            </w:r>
            <w:r w:rsidRPr="00553AB0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AFE0054" w14:textId="7E34CE3D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lang w:bidi="th-TH"/>
              </w:rPr>
              <w:t>4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553AB0">
              <w:rPr>
                <w:rFonts w:cs="Angsana New" w:hint="cs"/>
                <w:sz w:val="28"/>
                <w:szCs w:val="28"/>
                <w:lang w:bidi="th-TH"/>
              </w:rPr>
              <w:t>00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485DA5" w:rsidRPr="00553AB0">
              <w:rPr>
                <w:rFonts w:cs="Angsana New"/>
                <w:sz w:val="28"/>
                <w:szCs w:val="28"/>
                <w:cs/>
                <w:lang w:bidi="th-TH"/>
              </w:rPr>
              <w:t>–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553AB0">
              <w:rPr>
                <w:rFonts w:cs="Angsana New" w:hint="cs"/>
                <w:sz w:val="28"/>
                <w:szCs w:val="28"/>
                <w:lang w:bidi="th-TH"/>
              </w:rPr>
              <w:t>10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553AB0">
              <w:rPr>
                <w:rFonts w:cs="Angsana New" w:hint="cs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0D5F7C92" w14:textId="77777777" w:rsidR="00483632" w:rsidRPr="00553AB0" w:rsidRDefault="00483632" w:rsidP="0048363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3AAFA7" w14:textId="43BE177B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4</w:t>
            </w:r>
            <w:r w:rsidR="00483632" w:rsidRPr="00553AB0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00</w:t>
            </w:r>
            <w:r w:rsidR="00483632" w:rsidRPr="00553AB0">
              <w:rPr>
                <w:rFonts w:cs="Angsana New"/>
                <w:sz w:val="28"/>
                <w:szCs w:val="28"/>
                <w:lang w:bidi="th-TH"/>
              </w:rPr>
              <w:t xml:space="preserve"> - 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9</w:t>
            </w:r>
            <w:r w:rsidR="00483632" w:rsidRPr="00553AB0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1D715F81" w14:textId="77777777" w:rsidR="00483632" w:rsidRPr="00553AB0" w:rsidRDefault="00483632" w:rsidP="0048363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69966E" w14:textId="72FFD3D7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553AB0">
              <w:rPr>
                <w:rFonts w:cs="Angsana New" w:hint="cs"/>
                <w:sz w:val="28"/>
                <w:szCs w:val="28"/>
                <w:lang w:bidi="th-TH"/>
              </w:rPr>
              <w:t>00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485DA5" w:rsidRPr="00553AB0">
              <w:rPr>
                <w:rFonts w:cs="Angsana New"/>
                <w:sz w:val="28"/>
                <w:szCs w:val="28"/>
                <w:cs/>
                <w:lang w:bidi="th-TH"/>
              </w:rPr>
              <w:t>–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553AB0">
              <w:rPr>
                <w:rFonts w:cs="Angsana New" w:hint="cs"/>
                <w:sz w:val="28"/>
                <w:szCs w:val="28"/>
                <w:lang w:bidi="th-TH"/>
              </w:rPr>
              <w:t>6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553AB0">
              <w:rPr>
                <w:rFonts w:cs="Angsana New" w:hint="cs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6ABCC723" w14:textId="77777777" w:rsidR="00483632" w:rsidRPr="00553AB0" w:rsidRDefault="00483632" w:rsidP="0048363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14:paraId="67306700" w14:textId="12186F13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6</w:t>
            </w:r>
            <w:r w:rsidR="00483632" w:rsidRPr="00553AB0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00</w:t>
            </w:r>
            <w:r w:rsidR="00483632" w:rsidRPr="00553AB0">
              <w:rPr>
                <w:rFonts w:cs="Angsana New"/>
                <w:sz w:val="28"/>
                <w:szCs w:val="28"/>
                <w:lang w:bidi="th-TH"/>
              </w:rPr>
              <w:t xml:space="preserve"> - 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7</w:t>
            </w:r>
            <w:r w:rsidR="00483632" w:rsidRPr="00553AB0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00</w:t>
            </w:r>
          </w:p>
        </w:tc>
      </w:tr>
      <w:tr w:rsidR="00483632" w:rsidRPr="00553AB0" w14:paraId="745C1577" w14:textId="77777777" w:rsidTr="007E3472">
        <w:tc>
          <w:tcPr>
            <w:tcW w:w="3510" w:type="dxa"/>
          </w:tcPr>
          <w:p w14:paraId="71EB9455" w14:textId="77777777" w:rsidR="00483632" w:rsidRPr="00553AB0" w:rsidRDefault="00483632" w:rsidP="00483632">
            <w:pPr>
              <w:rPr>
                <w:color w:val="000000"/>
                <w:sz w:val="28"/>
                <w:szCs w:val="28"/>
                <w:cs/>
                <w:lang w:val="en-GB"/>
              </w:rPr>
            </w:pPr>
            <w:r w:rsidRPr="00553AB0">
              <w:rPr>
                <w:sz w:val="28"/>
                <w:szCs w:val="28"/>
                <w:cs/>
              </w:rPr>
              <w:t>ราคาทองคำ</w:t>
            </w:r>
            <w:r w:rsidRPr="00553AB0">
              <w:rPr>
                <w:sz w:val="28"/>
                <w:szCs w:val="28"/>
              </w:rPr>
              <w:t xml:space="preserve"> (</w:t>
            </w:r>
            <w:r w:rsidRPr="00553AB0">
              <w:rPr>
                <w:rFonts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</w:tcPr>
          <w:p w14:paraId="53FCF30F" w14:textId="62AE5BEC" w:rsidR="00485DA5" w:rsidRPr="00553AB0" w:rsidRDefault="00012299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22</w:t>
            </w:r>
            <w:r w:rsidR="00485DA5" w:rsidRPr="00553AB0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050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2A055979" w14:textId="77777777" w:rsidR="00485DA5" w:rsidRPr="00553AB0" w:rsidRDefault="00485DA5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75A686B3" w14:textId="40EA58C7" w:rsidR="00483632" w:rsidRPr="00553AB0" w:rsidRDefault="00485DA5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2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.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5</w:t>
            </w: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  <w:tc>
          <w:tcPr>
            <w:tcW w:w="270" w:type="dxa"/>
          </w:tcPr>
          <w:p w14:paraId="108A6AC1" w14:textId="77777777" w:rsidR="00483632" w:rsidRPr="00553AB0" w:rsidRDefault="00483632" w:rsidP="0048363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738046" w14:textId="6F5F9D0F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22</w:t>
            </w:r>
            <w:r w:rsidR="00483632" w:rsidRPr="00553AB0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050</w:t>
            </w:r>
            <w:r w:rsidR="00483632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550CFA09" w14:textId="77777777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292E2CFB" w14:textId="5DB78F6A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2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.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5</w:t>
            </w: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  <w:tc>
          <w:tcPr>
            <w:tcW w:w="270" w:type="dxa"/>
          </w:tcPr>
          <w:p w14:paraId="6B805BDE" w14:textId="77777777" w:rsidR="00483632" w:rsidRPr="00553AB0" w:rsidRDefault="00483632" w:rsidP="0048363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5224EC" w14:textId="06C5313C" w:rsidR="00485DA5" w:rsidRPr="00553AB0" w:rsidRDefault="00012299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22</w:t>
            </w:r>
            <w:r w:rsidR="00485DA5" w:rsidRPr="00553AB0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050</w:t>
            </w:r>
            <w:r w:rsidR="00485DA5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045F6A99" w14:textId="77777777" w:rsidR="00485DA5" w:rsidRPr="00553AB0" w:rsidRDefault="00485DA5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365146D0" w14:textId="20EB61D6" w:rsidR="00483632" w:rsidRPr="00553AB0" w:rsidRDefault="00485DA5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2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.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5</w:t>
            </w: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  <w:tc>
          <w:tcPr>
            <w:tcW w:w="270" w:type="dxa"/>
          </w:tcPr>
          <w:p w14:paraId="67167A71" w14:textId="77777777" w:rsidR="00483632" w:rsidRPr="00553AB0" w:rsidRDefault="00483632" w:rsidP="0048363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14:paraId="7A79691E" w14:textId="1DE9112F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22</w:t>
            </w:r>
            <w:r w:rsidR="00483632" w:rsidRPr="00553AB0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050</w:t>
            </w:r>
            <w:r w:rsidR="00483632"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1EC2A3F4" w14:textId="77777777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64643BEE" w14:textId="1BCB405F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2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.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5</w:t>
            </w: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</w:tr>
      <w:tr w:rsidR="00485DA5" w:rsidRPr="00553AB0" w14:paraId="26CD436D" w14:textId="77777777" w:rsidTr="007E3472">
        <w:tc>
          <w:tcPr>
            <w:tcW w:w="3510" w:type="dxa"/>
          </w:tcPr>
          <w:p w14:paraId="0BB067AD" w14:textId="77777777" w:rsidR="00485DA5" w:rsidRPr="00553AB0" w:rsidRDefault="00485DA5" w:rsidP="00485DA5">
            <w:pPr>
              <w:rPr>
                <w:b/>
                <w:bCs/>
                <w:sz w:val="28"/>
                <w:szCs w:val="28"/>
              </w:rPr>
            </w:pPr>
            <w:r w:rsidRPr="00553AB0">
              <w:rPr>
                <w:sz w:val="28"/>
                <w:szCs w:val="28"/>
                <w:cs/>
              </w:rPr>
              <w:t>อัตราการหมุนเวียนของพนักงาน</w:t>
            </w:r>
            <w:r w:rsidRPr="00553AB0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53AB0">
              <w:rPr>
                <w:sz w:val="28"/>
                <w:szCs w:val="28"/>
              </w:rPr>
              <w:t>(</w:t>
            </w:r>
            <w:r w:rsidRPr="00553AB0">
              <w:rPr>
                <w:rFonts w:hint="cs"/>
                <w:sz w:val="28"/>
                <w:szCs w:val="28"/>
                <w:cs/>
              </w:rPr>
              <w:t>ร้อยละ)</w:t>
            </w:r>
            <w:r w:rsidRPr="00553AB0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9860BA0" w14:textId="192046E9" w:rsidR="00485DA5" w:rsidRPr="00553AB0" w:rsidRDefault="00012299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0</w:t>
            </w:r>
            <w:r w:rsidR="00485DA5" w:rsidRPr="00553AB0">
              <w:rPr>
                <w:rFonts w:cs="Angsana New"/>
                <w:sz w:val="28"/>
                <w:szCs w:val="28"/>
              </w:rPr>
              <w:t xml:space="preserve"> - 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270" w:type="dxa"/>
          </w:tcPr>
          <w:p w14:paraId="7678C04E" w14:textId="77777777" w:rsidR="00485DA5" w:rsidRPr="00553AB0" w:rsidRDefault="00485DA5" w:rsidP="00485D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11765F9C" w14:textId="563E22C4" w:rsidR="00485DA5" w:rsidRPr="00553AB0" w:rsidRDefault="00012299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0</w:t>
            </w:r>
            <w:r w:rsidR="00485DA5" w:rsidRPr="00553AB0">
              <w:rPr>
                <w:rFonts w:cs="Angsana New"/>
                <w:sz w:val="28"/>
                <w:szCs w:val="28"/>
              </w:rPr>
              <w:t xml:space="preserve"> - 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270" w:type="dxa"/>
          </w:tcPr>
          <w:p w14:paraId="053E8D1C" w14:textId="77777777" w:rsidR="00485DA5" w:rsidRPr="00553AB0" w:rsidRDefault="00485DA5" w:rsidP="00485D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4BB82FCE" w14:textId="54FE9182" w:rsidR="00485DA5" w:rsidRPr="00553AB0" w:rsidRDefault="00012299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0</w:t>
            </w:r>
            <w:r w:rsidR="00485DA5" w:rsidRPr="00553AB0">
              <w:rPr>
                <w:rFonts w:cs="Angsana New"/>
                <w:sz w:val="28"/>
                <w:szCs w:val="28"/>
              </w:rPr>
              <w:t xml:space="preserve"> - 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0" w:type="dxa"/>
          </w:tcPr>
          <w:p w14:paraId="740EDA5C" w14:textId="77777777" w:rsidR="00485DA5" w:rsidRPr="00553AB0" w:rsidRDefault="00485DA5" w:rsidP="00485D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78DBE42B" w14:textId="20951E1D" w:rsidR="00485DA5" w:rsidRPr="00553AB0" w:rsidRDefault="00012299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0</w:t>
            </w:r>
            <w:r w:rsidR="00485DA5" w:rsidRPr="00553AB0">
              <w:rPr>
                <w:rFonts w:cs="Angsana New"/>
                <w:sz w:val="28"/>
                <w:szCs w:val="28"/>
              </w:rPr>
              <w:t xml:space="preserve"> - 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20</w:t>
            </w:r>
          </w:p>
        </w:tc>
      </w:tr>
    </w:tbl>
    <w:p w14:paraId="7088FD34" w14:textId="77777777" w:rsidR="00B93889" w:rsidRPr="00553AB0" w:rsidRDefault="00B93889" w:rsidP="00092727">
      <w:pPr>
        <w:tabs>
          <w:tab w:val="left" w:pos="540"/>
        </w:tabs>
        <w:ind w:left="540"/>
        <w:jc w:val="both"/>
        <w:rPr>
          <w:sz w:val="14"/>
          <w:szCs w:val="14"/>
        </w:rPr>
      </w:pPr>
    </w:p>
    <w:p w14:paraId="482FC9E9" w14:textId="4725D273" w:rsidR="005F401C" w:rsidRPr="00553AB0" w:rsidRDefault="00092727" w:rsidP="00092727">
      <w:pPr>
        <w:tabs>
          <w:tab w:val="left" w:pos="540"/>
        </w:tabs>
        <w:ind w:left="540"/>
        <w:jc w:val="both"/>
        <w:rPr>
          <w:sz w:val="30"/>
          <w:szCs w:val="30"/>
        </w:rPr>
      </w:pPr>
      <w:r w:rsidRPr="00553AB0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FA89BF5" w14:textId="77777777" w:rsidR="00E966A2" w:rsidRPr="00553AB0" w:rsidRDefault="00E966A2" w:rsidP="00A73CC0">
      <w:pPr>
        <w:tabs>
          <w:tab w:val="left" w:pos="540"/>
        </w:tabs>
        <w:ind w:left="540"/>
        <w:jc w:val="both"/>
        <w:rPr>
          <w:sz w:val="14"/>
          <w:szCs w:val="14"/>
        </w:rPr>
      </w:pPr>
    </w:p>
    <w:p w14:paraId="151C203C" w14:textId="77777777" w:rsidR="00DE50AC" w:rsidRDefault="00DE50AC">
      <w:pPr>
        <w:spacing w:line="240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6C61D41F" w14:textId="620C8376" w:rsidR="00092727" w:rsidRPr="00553AB0" w:rsidRDefault="00092727" w:rsidP="00A73CC0">
      <w:pPr>
        <w:tabs>
          <w:tab w:val="left" w:pos="540"/>
        </w:tabs>
        <w:spacing w:after="120"/>
        <w:ind w:left="539"/>
        <w:jc w:val="both"/>
        <w:rPr>
          <w:b/>
          <w:bCs/>
          <w:sz w:val="30"/>
          <w:szCs w:val="30"/>
        </w:rPr>
      </w:pPr>
      <w:r w:rsidRPr="00553AB0">
        <w:rPr>
          <w:b/>
          <w:bCs/>
          <w:sz w:val="30"/>
          <w:szCs w:val="30"/>
          <w:cs/>
        </w:rPr>
        <w:lastRenderedPageBreak/>
        <w:t>การวิเคราะห์ความอ่อนไหว</w:t>
      </w:r>
    </w:p>
    <w:p w14:paraId="26320DA6" w14:textId="7E7CA7E9" w:rsidR="00092727" w:rsidRPr="00553AB0" w:rsidRDefault="00092727" w:rsidP="008B347F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553AB0">
        <w:rPr>
          <w:rFonts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553AB0">
        <w:rPr>
          <w:sz w:val="30"/>
          <w:szCs w:val="30"/>
          <w:cs/>
        </w:rPr>
        <w:t xml:space="preserve"> โดยถือว่าข้อสมมติอื่น</w:t>
      </w:r>
      <w:r w:rsidR="00D0427B"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sz w:val="30"/>
          <w:szCs w:val="30"/>
          <w:cs/>
        </w:rPr>
        <w:t xml:space="preserve">ๆ คงที่ </w:t>
      </w:r>
    </w:p>
    <w:p w14:paraId="7A0B2FDB" w14:textId="77777777" w:rsidR="008B347F" w:rsidRPr="00553AB0" w:rsidRDefault="008B347F" w:rsidP="008B347F">
      <w:pPr>
        <w:tabs>
          <w:tab w:val="left" w:pos="540"/>
        </w:tabs>
        <w:ind w:left="540"/>
        <w:jc w:val="thaiDistribute"/>
        <w:rPr>
          <w:sz w:val="30"/>
          <w:szCs w:val="30"/>
        </w:rPr>
      </w:pPr>
    </w:p>
    <w:tbl>
      <w:tblPr>
        <w:tblW w:w="9177" w:type="dxa"/>
        <w:tblInd w:w="450" w:type="dxa"/>
        <w:tblLook w:val="01E0" w:firstRow="1" w:lastRow="1" w:firstColumn="1" w:lastColumn="1" w:noHBand="0" w:noVBand="0"/>
      </w:tblPr>
      <w:tblGrid>
        <w:gridCol w:w="4856"/>
        <w:gridCol w:w="900"/>
        <w:gridCol w:w="270"/>
        <w:gridCol w:w="814"/>
        <w:gridCol w:w="270"/>
        <w:gridCol w:w="900"/>
        <w:gridCol w:w="270"/>
        <w:gridCol w:w="897"/>
      </w:tblGrid>
      <w:tr w:rsidR="00092727" w:rsidRPr="00553AB0" w14:paraId="20E844A6" w14:textId="77777777" w:rsidTr="00993D28">
        <w:trPr>
          <w:tblHeader/>
        </w:trPr>
        <w:tc>
          <w:tcPr>
            <w:tcW w:w="4856" w:type="dxa"/>
          </w:tcPr>
          <w:p w14:paraId="0F0787D2" w14:textId="77777777" w:rsidR="00092727" w:rsidRPr="00553AB0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1984" w:type="dxa"/>
            <w:gridSpan w:val="3"/>
          </w:tcPr>
          <w:p w14:paraId="2EF234FD" w14:textId="77777777" w:rsidR="00092727" w:rsidRPr="00553AB0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53AB0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CE789F3" w14:textId="77777777" w:rsidR="00092727" w:rsidRPr="00553AB0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067" w:type="dxa"/>
            <w:gridSpan w:val="3"/>
          </w:tcPr>
          <w:p w14:paraId="79A3EDD7" w14:textId="77777777" w:rsidR="00092727" w:rsidRPr="00553AB0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53AB0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553AB0" w14:paraId="2F143461" w14:textId="77777777" w:rsidTr="00483632">
        <w:trPr>
          <w:tblHeader/>
        </w:trPr>
        <w:tc>
          <w:tcPr>
            <w:tcW w:w="4856" w:type="dxa"/>
          </w:tcPr>
          <w:p w14:paraId="567FEC3D" w14:textId="1800EEF2" w:rsidR="00092727" w:rsidRPr="00553AB0" w:rsidRDefault="00132EFB" w:rsidP="00092727">
            <w:pPr>
              <w:ind w:left="234" w:hanging="234"/>
              <w:rPr>
                <w:b/>
                <w:bCs/>
                <w:i/>
                <w:iCs/>
                <w:sz w:val="30"/>
                <w:szCs w:val="30"/>
              </w:rPr>
            </w:pPr>
            <w:r w:rsidRPr="00553AB0">
              <w:rPr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900" w:type="dxa"/>
            <w:vAlign w:val="bottom"/>
          </w:tcPr>
          <w:p w14:paraId="0496C2B2" w14:textId="77777777" w:rsidR="00092727" w:rsidRPr="00553AB0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6B7D4AC" w14:textId="77777777" w:rsidR="00092727" w:rsidRPr="00553AB0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5669230" w14:textId="77777777" w:rsidR="00092727" w:rsidRPr="00553AB0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B03351E" w14:textId="77777777" w:rsidR="00092727" w:rsidRPr="00553AB0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19BF80" w14:textId="77777777" w:rsidR="00092727" w:rsidRPr="00553AB0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7D4783B" w14:textId="77777777" w:rsidR="00092727" w:rsidRPr="00553AB0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D152408" w14:textId="77777777" w:rsidR="00092727" w:rsidRPr="00553AB0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32EFB" w:rsidRPr="00553AB0" w14:paraId="636DB0C1" w14:textId="77777777" w:rsidTr="00993D28">
        <w:trPr>
          <w:tblHeader/>
        </w:trPr>
        <w:tc>
          <w:tcPr>
            <w:tcW w:w="4856" w:type="dxa"/>
          </w:tcPr>
          <w:p w14:paraId="784BAA17" w14:textId="77777777" w:rsidR="00132EFB" w:rsidRPr="00553AB0" w:rsidRDefault="00132EFB" w:rsidP="00092727">
            <w:pPr>
              <w:ind w:left="234" w:hanging="234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1" w:type="dxa"/>
            <w:gridSpan w:val="7"/>
            <w:vAlign w:val="bottom"/>
          </w:tcPr>
          <w:p w14:paraId="44073449" w14:textId="2173B902" w:rsidR="00132EFB" w:rsidRPr="00553AB0" w:rsidRDefault="00132EFB" w:rsidP="00132EF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53AB0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53AB0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53AB0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E33F7" w:rsidRPr="00553AB0" w14:paraId="58E06A64" w14:textId="77777777" w:rsidTr="00483632">
        <w:tc>
          <w:tcPr>
            <w:tcW w:w="4856" w:type="dxa"/>
          </w:tcPr>
          <w:p w14:paraId="1826C9A1" w14:textId="6BDB1310" w:rsidR="00AE33F7" w:rsidRPr="00553AB0" w:rsidRDefault="00AE33F7" w:rsidP="00AE33F7">
            <w:pPr>
              <w:ind w:left="234" w:hanging="234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553AB0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12299" w:rsidRPr="00553AB0">
              <w:rPr>
                <w:b/>
                <w:bCs/>
                <w:sz w:val="30"/>
                <w:szCs w:val="30"/>
              </w:rPr>
              <w:t>31</w:t>
            </w:r>
            <w:r w:rsidRPr="00553AB0">
              <w:rPr>
                <w:b/>
                <w:bCs/>
                <w:sz w:val="30"/>
                <w:szCs w:val="30"/>
              </w:rPr>
              <w:t xml:space="preserve"> </w:t>
            </w:r>
            <w:r w:rsidRPr="00553AB0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2299" w:rsidRPr="00553AB0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0" w:type="dxa"/>
            <w:vAlign w:val="bottom"/>
          </w:tcPr>
          <w:p w14:paraId="2311E9FA" w14:textId="77777777" w:rsidR="00AE33F7" w:rsidRPr="00553AB0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49D00D" w14:textId="77777777" w:rsidR="00AE33F7" w:rsidRPr="00553AB0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07BF26FE" w14:textId="77777777" w:rsidR="00AE33F7" w:rsidRPr="00553AB0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B478E74" w14:textId="77777777" w:rsidR="00AE33F7" w:rsidRPr="00553AB0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30D59E" w14:textId="77777777" w:rsidR="00AE33F7" w:rsidRPr="00553AB0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7FC58B" w14:textId="77777777" w:rsidR="00AE33F7" w:rsidRPr="00553AB0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67CA59B5" w14:textId="77777777" w:rsidR="00AE33F7" w:rsidRPr="00553AB0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C24806" w:rsidRPr="00553AB0" w14:paraId="6828E44A" w14:textId="77777777" w:rsidTr="00483632">
        <w:trPr>
          <w:trHeight w:val="388"/>
        </w:trPr>
        <w:tc>
          <w:tcPr>
            <w:tcW w:w="4856" w:type="dxa"/>
          </w:tcPr>
          <w:p w14:paraId="352A2F40" w14:textId="0CE49111" w:rsidR="00C24806" w:rsidRPr="00553AB0" w:rsidRDefault="00C24806" w:rsidP="00C24806">
            <w:pPr>
              <w:ind w:left="234" w:hanging="234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 xml:space="preserve">อัตราคิดลด </w:t>
            </w:r>
            <w:r w:rsidRPr="00553AB0">
              <w:rPr>
                <w:sz w:val="30"/>
                <w:szCs w:val="30"/>
              </w:rPr>
              <w:t xml:space="preserve"> </w:t>
            </w:r>
            <w:r w:rsidRPr="00553AB0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="00012299" w:rsidRPr="00553AB0">
              <w:rPr>
                <w:sz w:val="30"/>
                <w:szCs w:val="30"/>
              </w:rPr>
              <w:t>1</w:t>
            </w:r>
            <w:r w:rsidRPr="00553AB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2E638511" w14:textId="4A5D9DDE" w:rsidR="00C24806" w:rsidRPr="00553AB0" w:rsidRDefault="00F216E4" w:rsidP="00D64C75">
            <w:pPr>
              <w:pStyle w:val="acctfourfigures"/>
              <w:tabs>
                <w:tab w:val="clear" w:pos="765"/>
                <w:tab w:val="left" w:pos="824"/>
              </w:tabs>
              <w:spacing w:line="240" w:lineRule="atLeast"/>
              <w:ind w:left="-79" w:right="-22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39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003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AF49659" w14:textId="77777777" w:rsidR="00C24806" w:rsidRPr="00553AB0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</w:tc>
        <w:tc>
          <w:tcPr>
            <w:tcW w:w="814" w:type="dxa"/>
          </w:tcPr>
          <w:p w14:paraId="54389E83" w14:textId="792A9C25" w:rsidR="00C24806" w:rsidRPr="00553AB0" w:rsidRDefault="00012299" w:rsidP="00133EE7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44</w:t>
            </w:r>
            <w:r w:rsidR="00F216E4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679</w:t>
            </w:r>
          </w:p>
        </w:tc>
        <w:tc>
          <w:tcPr>
            <w:tcW w:w="270" w:type="dxa"/>
            <w:vAlign w:val="center"/>
          </w:tcPr>
          <w:p w14:paraId="1B25DAB0" w14:textId="77777777" w:rsidR="00C24806" w:rsidRPr="00553AB0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6435646" w14:textId="457F3DAB" w:rsidR="00C24806" w:rsidRPr="00553AB0" w:rsidRDefault="00F216E4" w:rsidP="00993D28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22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786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518815" w14:textId="77777777" w:rsidR="00C24806" w:rsidRPr="00553AB0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</w:tc>
        <w:tc>
          <w:tcPr>
            <w:tcW w:w="897" w:type="dxa"/>
          </w:tcPr>
          <w:p w14:paraId="42DE6080" w14:textId="719A4C64" w:rsidR="00F216E4" w:rsidRPr="00553AB0" w:rsidRDefault="00012299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26</w:t>
            </w:r>
            <w:r w:rsidR="00F216E4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013</w:t>
            </w:r>
          </w:p>
        </w:tc>
      </w:tr>
      <w:tr w:rsidR="00C24806" w:rsidRPr="00553AB0" w14:paraId="49C86530" w14:textId="77777777" w:rsidTr="00483632">
        <w:tc>
          <w:tcPr>
            <w:tcW w:w="4856" w:type="dxa"/>
          </w:tcPr>
          <w:p w14:paraId="1A89DE17" w14:textId="1C6C1A20" w:rsidR="00C24806" w:rsidRPr="00553AB0" w:rsidRDefault="00C24806" w:rsidP="00993D28">
            <w:pPr>
              <w:ind w:left="234" w:hanging="234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012299" w:rsidRPr="00553AB0">
              <w:rPr>
                <w:sz w:val="30"/>
                <w:szCs w:val="30"/>
              </w:rPr>
              <w:t>1</w:t>
            </w:r>
            <w:r w:rsidRPr="00553AB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3619D25A" w14:textId="687D3330" w:rsidR="00E14BEA" w:rsidRPr="00553AB0" w:rsidRDefault="00012299" w:rsidP="00993D28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42</w:t>
            </w:r>
            <w:r w:rsidR="00F216E4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621</w:t>
            </w:r>
          </w:p>
        </w:tc>
        <w:tc>
          <w:tcPr>
            <w:tcW w:w="270" w:type="dxa"/>
          </w:tcPr>
          <w:p w14:paraId="17A790CD" w14:textId="77777777" w:rsidR="00C24806" w:rsidRPr="00553AB0" w:rsidRDefault="00C24806" w:rsidP="00C24806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126AD49A" w14:textId="2F70E74D" w:rsidR="00E14BEA" w:rsidRPr="00553AB0" w:rsidRDefault="00F216E4" w:rsidP="00133EE7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37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873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6AE067" w14:textId="77777777" w:rsidR="00C24806" w:rsidRPr="00553AB0" w:rsidRDefault="00C24806" w:rsidP="00C24806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4A2F9BB2" w14:textId="0A6A288D" w:rsidR="00E14BEA" w:rsidRPr="00553AB0" w:rsidRDefault="00012299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24</w:t>
            </w:r>
            <w:r w:rsidR="00F216E4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113</w:t>
            </w:r>
          </w:p>
        </w:tc>
        <w:tc>
          <w:tcPr>
            <w:tcW w:w="270" w:type="dxa"/>
          </w:tcPr>
          <w:p w14:paraId="1F74D20F" w14:textId="77777777" w:rsidR="00C24806" w:rsidRPr="00553AB0" w:rsidRDefault="00C24806" w:rsidP="00C24806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5FAB4D7C" w14:textId="3E7EC8CD" w:rsidR="00E14BEA" w:rsidRPr="00553AB0" w:rsidRDefault="00F216E4" w:rsidP="00C2480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21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555</w:t>
            </w:r>
            <w:r w:rsidRPr="00553AB0">
              <w:rPr>
                <w:sz w:val="30"/>
                <w:szCs w:val="30"/>
              </w:rPr>
              <w:t>)</w:t>
            </w:r>
          </w:p>
        </w:tc>
      </w:tr>
      <w:tr w:rsidR="00C24806" w:rsidRPr="00553AB0" w14:paraId="13C0157B" w14:textId="77777777" w:rsidTr="00483632">
        <w:trPr>
          <w:trHeight w:val="445"/>
        </w:trPr>
        <w:tc>
          <w:tcPr>
            <w:tcW w:w="4856" w:type="dxa"/>
          </w:tcPr>
          <w:p w14:paraId="27DEC5CB" w14:textId="08470C29" w:rsidR="00C24806" w:rsidRPr="00553AB0" w:rsidRDefault="00C24806" w:rsidP="00C24806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ราคาทองคำ</w:t>
            </w:r>
            <w:r w:rsidRPr="00553AB0">
              <w:rPr>
                <w:sz w:val="30"/>
                <w:szCs w:val="30"/>
              </w:rPr>
              <w:t xml:space="preserve"> </w:t>
            </w:r>
            <w:r w:rsidRPr="00553AB0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="00012299" w:rsidRPr="00553AB0">
              <w:rPr>
                <w:sz w:val="30"/>
                <w:szCs w:val="30"/>
              </w:rPr>
              <w:t>20</w:t>
            </w:r>
            <w:r w:rsidRPr="00553AB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2856D10B" w14:textId="2BE854EA" w:rsidR="00C24806" w:rsidRPr="00553AB0" w:rsidRDefault="00012299" w:rsidP="00275CBC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theme="minorBidi"/>
                <w:sz w:val="30"/>
                <w:szCs w:val="30"/>
                <w:cs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4</w:t>
            </w:r>
            <w:r w:rsidR="00F216E4" w:rsidRPr="00553AB0">
              <w:rPr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947</w:t>
            </w:r>
          </w:p>
        </w:tc>
        <w:tc>
          <w:tcPr>
            <w:tcW w:w="270" w:type="dxa"/>
          </w:tcPr>
          <w:p w14:paraId="259E53BC" w14:textId="77777777" w:rsidR="00C24806" w:rsidRPr="00553AB0" w:rsidRDefault="00C24806" w:rsidP="00C24806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45FF2ABD" w14:textId="43AE0D48" w:rsidR="00C24806" w:rsidRPr="00553AB0" w:rsidRDefault="00F216E4" w:rsidP="00133EE7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4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947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176D86" w14:textId="77777777" w:rsidR="00C24806" w:rsidRPr="00553AB0" w:rsidRDefault="00C24806" w:rsidP="00C24806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D197DA" w14:textId="1904808B" w:rsidR="00C24806" w:rsidRPr="00553AB0" w:rsidRDefault="00012299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3</w:t>
            </w:r>
            <w:r w:rsidR="00F216E4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400</w:t>
            </w:r>
          </w:p>
        </w:tc>
        <w:tc>
          <w:tcPr>
            <w:tcW w:w="270" w:type="dxa"/>
          </w:tcPr>
          <w:p w14:paraId="7DBB6ECB" w14:textId="77777777" w:rsidR="00C24806" w:rsidRPr="00553AB0" w:rsidRDefault="00C24806" w:rsidP="00C24806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1A965177" w14:textId="676FCD42" w:rsidR="00C24806" w:rsidRPr="00553AB0" w:rsidRDefault="00F216E4" w:rsidP="00C2480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theme="minorBidi"/>
                <w:sz w:val="30"/>
                <w:szCs w:val="38"/>
                <w:cs/>
                <w:lang w:bidi="th-TH"/>
              </w:rPr>
            </w:pPr>
            <w:r w:rsidRPr="00553AB0">
              <w:rPr>
                <w:rFonts w:cstheme="minorBidi"/>
                <w:sz w:val="30"/>
                <w:szCs w:val="38"/>
                <w:lang w:bidi="th-TH"/>
              </w:rPr>
              <w:t>(</w:t>
            </w:r>
            <w:r w:rsidR="00012299" w:rsidRPr="00553AB0">
              <w:rPr>
                <w:rFonts w:cstheme="minorBidi"/>
                <w:sz w:val="30"/>
                <w:szCs w:val="38"/>
                <w:lang w:bidi="th-TH"/>
              </w:rPr>
              <w:t>3</w:t>
            </w:r>
            <w:r w:rsidRPr="00553AB0">
              <w:rPr>
                <w:rFonts w:cstheme="minorBidi"/>
                <w:sz w:val="30"/>
                <w:szCs w:val="38"/>
                <w:lang w:bidi="th-TH"/>
              </w:rPr>
              <w:t>,</w:t>
            </w:r>
            <w:r w:rsidR="00012299" w:rsidRPr="00553AB0">
              <w:rPr>
                <w:rFonts w:cstheme="minorBidi"/>
                <w:sz w:val="30"/>
                <w:szCs w:val="38"/>
                <w:lang w:bidi="th-TH"/>
              </w:rPr>
              <w:t>400</w:t>
            </w:r>
            <w:r w:rsidRPr="00553AB0">
              <w:rPr>
                <w:rFonts w:cstheme="minorBidi"/>
                <w:sz w:val="30"/>
                <w:szCs w:val="38"/>
                <w:lang w:bidi="th-TH"/>
              </w:rPr>
              <w:t>)</w:t>
            </w:r>
          </w:p>
        </w:tc>
      </w:tr>
      <w:tr w:rsidR="00F216E4" w:rsidRPr="00553AB0" w14:paraId="70AB4A9E" w14:textId="77777777" w:rsidTr="00483632">
        <w:tc>
          <w:tcPr>
            <w:tcW w:w="4856" w:type="dxa"/>
          </w:tcPr>
          <w:p w14:paraId="0F9D7AA2" w14:textId="22DEE6C0" w:rsidR="00F216E4" w:rsidRPr="00553AB0" w:rsidRDefault="00F216E4" w:rsidP="00F216E4">
            <w:pPr>
              <w:ind w:left="234" w:hanging="234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Pr="00553AB0">
              <w:rPr>
                <w:sz w:val="30"/>
                <w:szCs w:val="30"/>
              </w:rPr>
              <w:t xml:space="preserve"> </w:t>
            </w:r>
            <w:r w:rsidRPr="00553AB0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="00012299" w:rsidRPr="00553AB0">
              <w:rPr>
                <w:sz w:val="30"/>
                <w:szCs w:val="30"/>
              </w:rPr>
              <w:t>20</w:t>
            </w:r>
            <w:r w:rsidRPr="00553AB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2776461C" w14:textId="46D336AF" w:rsidR="00F216E4" w:rsidRPr="00553AB0" w:rsidRDefault="00F216E4" w:rsidP="00F216E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15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530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6C6EEB" w14:textId="77777777" w:rsidR="00F216E4" w:rsidRPr="00553AB0" w:rsidRDefault="00F216E4" w:rsidP="00F216E4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14" w:type="dxa"/>
          </w:tcPr>
          <w:p w14:paraId="7DE829E6" w14:textId="05A24AF6" w:rsidR="00F216E4" w:rsidRPr="00553AB0" w:rsidRDefault="00F216E4" w:rsidP="000604F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50"/>
              <w:jc w:val="right"/>
              <w:rPr>
                <w:sz w:val="30"/>
                <w:szCs w:val="30"/>
                <w:cs/>
                <w:lang w:bidi="th-TH"/>
              </w:rPr>
            </w:pPr>
            <w:r w:rsidRPr="00553AB0">
              <w:rPr>
                <w:sz w:val="30"/>
                <w:szCs w:val="30"/>
              </w:rPr>
              <w:t xml:space="preserve"> 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17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816</w:t>
            </w:r>
            <w:r w:rsidRPr="00553AB0">
              <w:rPr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E9C588F" w14:textId="77777777" w:rsidR="00F216E4" w:rsidRPr="00553AB0" w:rsidRDefault="00F216E4" w:rsidP="00F216E4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5EFE5777" w14:textId="0610F2C1" w:rsidR="00F216E4" w:rsidRPr="00553AB0" w:rsidRDefault="00F216E4" w:rsidP="00F216E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7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677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6E5130" w14:textId="77777777" w:rsidR="00F216E4" w:rsidRPr="00553AB0" w:rsidRDefault="00F216E4" w:rsidP="00F216E4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97" w:type="dxa"/>
          </w:tcPr>
          <w:p w14:paraId="492D79ED" w14:textId="4B4352A4" w:rsidR="00F216E4" w:rsidRPr="00553AB0" w:rsidRDefault="00012299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theme="minorBidi"/>
                <w:sz w:val="30"/>
                <w:szCs w:val="38"/>
                <w:rtl/>
                <w:cs/>
                <w:lang w:bidi="th-TH"/>
              </w:rPr>
            </w:pPr>
            <w:r w:rsidRPr="00553AB0">
              <w:rPr>
                <w:rFonts w:cstheme="minorBidi"/>
                <w:sz w:val="30"/>
                <w:szCs w:val="38"/>
                <w:lang w:bidi="th-TH"/>
              </w:rPr>
              <w:t>8</w:t>
            </w:r>
            <w:r w:rsidR="00F216E4" w:rsidRPr="00553AB0">
              <w:rPr>
                <w:rFonts w:cstheme="minorBidi"/>
                <w:sz w:val="30"/>
                <w:szCs w:val="38"/>
                <w:lang w:bidi="th-TH"/>
              </w:rPr>
              <w:t>,</w:t>
            </w:r>
            <w:r w:rsidRPr="00553AB0">
              <w:rPr>
                <w:rFonts w:cstheme="minorBidi"/>
                <w:sz w:val="30"/>
                <w:szCs w:val="38"/>
                <w:lang w:bidi="th-TH"/>
              </w:rPr>
              <w:t>650</w:t>
            </w:r>
          </w:p>
        </w:tc>
      </w:tr>
      <w:tr w:rsidR="00F216E4" w:rsidRPr="00553AB0" w14:paraId="5C77685F" w14:textId="77777777" w:rsidTr="00483632">
        <w:tc>
          <w:tcPr>
            <w:tcW w:w="4856" w:type="dxa"/>
          </w:tcPr>
          <w:p w14:paraId="765A8136" w14:textId="336FC6B3" w:rsidR="00F216E4" w:rsidRPr="00553AB0" w:rsidRDefault="00F216E4" w:rsidP="00F216E4">
            <w:pPr>
              <w:ind w:left="234" w:hanging="234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="00012299" w:rsidRPr="00553AB0">
              <w:rPr>
                <w:sz w:val="30"/>
                <w:szCs w:val="30"/>
              </w:rPr>
              <w:t>1</w:t>
            </w:r>
            <w:r w:rsidRPr="00553AB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091BF187" w14:textId="276A8BC7" w:rsidR="00F216E4" w:rsidRPr="00553AB0" w:rsidRDefault="00012299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F216E4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106</w:t>
            </w:r>
          </w:p>
        </w:tc>
        <w:tc>
          <w:tcPr>
            <w:tcW w:w="270" w:type="dxa"/>
          </w:tcPr>
          <w:p w14:paraId="100D73BB" w14:textId="77777777" w:rsidR="00F216E4" w:rsidRPr="00553AB0" w:rsidRDefault="00F216E4" w:rsidP="00F216E4">
            <w:pPr>
              <w:ind w:left="342" w:right="36" w:hanging="342"/>
              <w:jc w:val="right"/>
              <w:rPr>
                <w:rFonts w:cs="Times New Roman"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6F1D7C70" w14:textId="7DE46593" w:rsidR="00F216E4" w:rsidRPr="00553AB0" w:rsidRDefault="00F216E4" w:rsidP="00F216E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sz w:val="30"/>
                <w:szCs w:val="30"/>
              </w:rPr>
              <w:t xml:space="preserve"> 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248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93BB4AB" w14:textId="77777777" w:rsidR="00F216E4" w:rsidRPr="00553AB0" w:rsidRDefault="00F216E4" w:rsidP="00F216E4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628EF82F" w14:textId="1BE32C22" w:rsidR="00F216E4" w:rsidRPr="00553AB0" w:rsidRDefault="00012299" w:rsidP="00F216E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661</w:t>
            </w:r>
          </w:p>
        </w:tc>
        <w:tc>
          <w:tcPr>
            <w:tcW w:w="270" w:type="dxa"/>
          </w:tcPr>
          <w:p w14:paraId="21D40AC7" w14:textId="77777777" w:rsidR="00F216E4" w:rsidRPr="00553AB0" w:rsidRDefault="00F216E4" w:rsidP="00F216E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5EAE36C1" w14:textId="7BC2CCCA" w:rsidR="00F216E4" w:rsidRPr="00553AB0" w:rsidRDefault="00F216E4" w:rsidP="00F216E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745</w:t>
            </w:r>
            <w:r w:rsidRPr="00553AB0">
              <w:rPr>
                <w:sz w:val="30"/>
                <w:szCs w:val="30"/>
              </w:rPr>
              <w:t>)</w:t>
            </w:r>
          </w:p>
        </w:tc>
      </w:tr>
      <w:tr w:rsidR="00A73CC0" w:rsidRPr="00553AB0" w14:paraId="0787A072" w14:textId="77777777" w:rsidTr="00483632">
        <w:tc>
          <w:tcPr>
            <w:tcW w:w="4856" w:type="dxa"/>
          </w:tcPr>
          <w:p w14:paraId="5C8942C4" w14:textId="77777777" w:rsidR="00A73CC0" w:rsidRPr="00553AB0" w:rsidRDefault="00A73CC0" w:rsidP="00E14BEA">
            <w:pPr>
              <w:ind w:left="234" w:hanging="234"/>
              <w:rPr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18D353CA" w14:textId="77777777" w:rsidR="00A73CC0" w:rsidRPr="00553AB0" w:rsidRDefault="00A73CC0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14"/>
                <w:szCs w:val="14"/>
              </w:rPr>
            </w:pPr>
          </w:p>
        </w:tc>
        <w:tc>
          <w:tcPr>
            <w:tcW w:w="270" w:type="dxa"/>
          </w:tcPr>
          <w:p w14:paraId="7E422626" w14:textId="77777777" w:rsidR="00A73CC0" w:rsidRPr="00553AB0" w:rsidRDefault="00A73CC0" w:rsidP="00E14BEA">
            <w:pPr>
              <w:ind w:left="342" w:right="36" w:hanging="342"/>
              <w:jc w:val="right"/>
              <w:rPr>
                <w:rFonts w:cs="Times New Roman"/>
                <w:sz w:val="14"/>
                <w:szCs w:val="14"/>
                <w:cs/>
              </w:rPr>
            </w:pPr>
          </w:p>
        </w:tc>
        <w:tc>
          <w:tcPr>
            <w:tcW w:w="814" w:type="dxa"/>
          </w:tcPr>
          <w:p w14:paraId="4ABE81BB" w14:textId="77777777" w:rsidR="00A73CC0" w:rsidRPr="00553AB0" w:rsidRDefault="00A73CC0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0983BB94" w14:textId="77777777" w:rsidR="00A73CC0" w:rsidRPr="00553AB0" w:rsidRDefault="00A73CC0" w:rsidP="00E14BEA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14"/>
                <w:szCs w:val="14"/>
                <w:lang w:bidi="ar-SA"/>
              </w:rPr>
            </w:pPr>
          </w:p>
        </w:tc>
        <w:tc>
          <w:tcPr>
            <w:tcW w:w="900" w:type="dxa"/>
          </w:tcPr>
          <w:p w14:paraId="1DBFCBAC" w14:textId="77777777" w:rsidR="00A73CC0" w:rsidRPr="00553AB0" w:rsidRDefault="00A73CC0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14"/>
                <w:szCs w:val="14"/>
              </w:rPr>
            </w:pPr>
          </w:p>
        </w:tc>
        <w:tc>
          <w:tcPr>
            <w:tcW w:w="270" w:type="dxa"/>
          </w:tcPr>
          <w:p w14:paraId="61F55415" w14:textId="77777777" w:rsidR="00A73CC0" w:rsidRPr="00553AB0" w:rsidRDefault="00A73CC0" w:rsidP="00E14BEA">
            <w:pPr>
              <w:ind w:left="342" w:hanging="342"/>
              <w:jc w:val="right"/>
              <w:rPr>
                <w:sz w:val="14"/>
                <w:szCs w:val="14"/>
                <w:cs/>
              </w:rPr>
            </w:pPr>
          </w:p>
        </w:tc>
        <w:tc>
          <w:tcPr>
            <w:tcW w:w="897" w:type="dxa"/>
          </w:tcPr>
          <w:p w14:paraId="1BA7983A" w14:textId="77777777" w:rsidR="00A73CC0" w:rsidRPr="00553AB0" w:rsidRDefault="00A73CC0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14"/>
                <w:szCs w:val="14"/>
              </w:rPr>
            </w:pPr>
          </w:p>
        </w:tc>
      </w:tr>
      <w:tr w:rsidR="00E14BEA" w:rsidRPr="00553AB0" w14:paraId="15925D88" w14:textId="77777777" w:rsidTr="00483632">
        <w:tc>
          <w:tcPr>
            <w:tcW w:w="4856" w:type="dxa"/>
          </w:tcPr>
          <w:p w14:paraId="6A4738D9" w14:textId="07A16A8B" w:rsidR="00E14BEA" w:rsidRPr="00553AB0" w:rsidRDefault="00E14BEA" w:rsidP="00E14BEA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553AB0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12299" w:rsidRPr="00553AB0">
              <w:rPr>
                <w:b/>
                <w:bCs/>
                <w:sz w:val="30"/>
                <w:szCs w:val="30"/>
              </w:rPr>
              <w:t>31</w:t>
            </w:r>
            <w:r w:rsidRPr="00553AB0">
              <w:rPr>
                <w:b/>
                <w:bCs/>
                <w:sz w:val="30"/>
                <w:szCs w:val="30"/>
              </w:rPr>
              <w:t xml:space="preserve"> </w:t>
            </w:r>
            <w:r w:rsidRPr="00553AB0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2299" w:rsidRPr="00553AB0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0" w:type="dxa"/>
            <w:vAlign w:val="bottom"/>
          </w:tcPr>
          <w:p w14:paraId="495CD9BD" w14:textId="4329CE8F" w:rsidR="00E14BEA" w:rsidRPr="00553AB0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A19F9A3" w14:textId="77777777" w:rsidR="00E14BEA" w:rsidRPr="00553AB0" w:rsidRDefault="00E14BEA" w:rsidP="00E14BE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18A8AC1" w14:textId="5EB43A34" w:rsidR="00E14BEA" w:rsidRPr="00553AB0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F9CBDA" w14:textId="77777777" w:rsidR="00E14BEA" w:rsidRPr="00553AB0" w:rsidRDefault="00E14BEA" w:rsidP="00E14BE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0E5DCF" w14:textId="3D11609D" w:rsidR="00E14BEA" w:rsidRPr="00553AB0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31B275" w14:textId="77777777" w:rsidR="00E14BEA" w:rsidRPr="00553AB0" w:rsidRDefault="00E14BEA" w:rsidP="00E14BE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2397E755" w14:textId="5BFABC29" w:rsidR="00E14BEA" w:rsidRPr="00553AB0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</w:p>
        </w:tc>
      </w:tr>
      <w:tr w:rsidR="00483632" w:rsidRPr="00553AB0" w14:paraId="48F76B2B" w14:textId="77777777" w:rsidTr="00483632">
        <w:tc>
          <w:tcPr>
            <w:tcW w:w="4856" w:type="dxa"/>
          </w:tcPr>
          <w:p w14:paraId="2B1ADFFB" w14:textId="716EC150" w:rsidR="00483632" w:rsidRPr="00553AB0" w:rsidRDefault="00483632" w:rsidP="00483632">
            <w:pPr>
              <w:ind w:left="234" w:hanging="234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 xml:space="preserve">อัตราคิดลด </w:t>
            </w:r>
            <w:r w:rsidRPr="00553AB0">
              <w:rPr>
                <w:sz w:val="30"/>
                <w:szCs w:val="30"/>
              </w:rPr>
              <w:t xml:space="preserve"> </w:t>
            </w:r>
            <w:r w:rsidRPr="00553AB0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="00012299" w:rsidRPr="00553AB0">
              <w:rPr>
                <w:sz w:val="30"/>
                <w:szCs w:val="30"/>
              </w:rPr>
              <w:t>1</w:t>
            </w:r>
            <w:r w:rsidRPr="00553AB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410F7527" w14:textId="1711E462" w:rsidR="00483632" w:rsidRPr="00553AB0" w:rsidRDefault="00483632" w:rsidP="0048363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61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676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0E3243" w14:textId="77777777" w:rsidR="00483632" w:rsidRPr="00553AB0" w:rsidRDefault="00483632" w:rsidP="00483632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14" w:type="dxa"/>
          </w:tcPr>
          <w:p w14:paraId="00AAE6B2" w14:textId="7D97CF5C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71</w:t>
            </w:r>
            <w:r w:rsidR="00483632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387</w:t>
            </w:r>
          </w:p>
        </w:tc>
        <w:tc>
          <w:tcPr>
            <w:tcW w:w="270" w:type="dxa"/>
            <w:vAlign w:val="center"/>
          </w:tcPr>
          <w:p w14:paraId="3760F08A" w14:textId="77777777" w:rsidR="00483632" w:rsidRPr="00553AB0" w:rsidRDefault="00483632" w:rsidP="0048363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CF8A89D" w14:textId="49200C9F" w:rsidR="00483632" w:rsidRPr="00553AB0" w:rsidRDefault="00483632" w:rsidP="0048363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39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718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69631C" w14:textId="77777777" w:rsidR="00483632" w:rsidRPr="00553AB0" w:rsidRDefault="00483632" w:rsidP="00483632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97" w:type="dxa"/>
          </w:tcPr>
          <w:p w14:paraId="080BD502" w14:textId="71385E75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45</w:t>
            </w:r>
            <w:r w:rsidR="00483632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879</w:t>
            </w:r>
          </w:p>
        </w:tc>
      </w:tr>
      <w:tr w:rsidR="00483632" w:rsidRPr="00553AB0" w14:paraId="23B0F5BC" w14:textId="77777777" w:rsidTr="00483632">
        <w:tc>
          <w:tcPr>
            <w:tcW w:w="4856" w:type="dxa"/>
          </w:tcPr>
          <w:p w14:paraId="1734462A" w14:textId="7ECBE6BB" w:rsidR="00483632" w:rsidRPr="00553AB0" w:rsidRDefault="00483632" w:rsidP="00483632">
            <w:pPr>
              <w:ind w:left="234" w:hanging="234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012299" w:rsidRPr="00553AB0">
              <w:rPr>
                <w:sz w:val="30"/>
                <w:szCs w:val="30"/>
              </w:rPr>
              <w:t>1</w:t>
            </w:r>
            <w:r w:rsidRPr="00553AB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4C767A3A" w14:textId="21762EBF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80</w:t>
            </w:r>
            <w:r w:rsidR="00483632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189</w:t>
            </w:r>
          </w:p>
        </w:tc>
        <w:tc>
          <w:tcPr>
            <w:tcW w:w="270" w:type="dxa"/>
          </w:tcPr>
          <w:p w14:paraId="783BE4B3" w14:textId="77777777" w:rsidR="00483632" w:rsidRPr="00553AB0" w:rsidRDefault="00483632" w:rsidP="0048363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1A5F0999" w14:textId="6CEA57D2" w:rsidR="00483632" w:rsidRPr="00553AB0" w:rsidRDefault="00483632" w:rsidP="0048363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70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211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FFE8FB" w14:textId="77777777" w:rsidR="00483632" w:rsidRPr="00553AB0" w:rsidRDefault="00483632" w:rsidP="0048363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2846363" w14:textId="23171DE7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51</w:t>
            </w:r>
            <w:r w:rsidR="00483632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538</w:t>
            </w:r>
          </w:p>
        </w:tc>
        <w:tc>
          <w:tcPr>
            <w:tcW w:w="270" w:type="dxa"/>
          </w:tcPr>
          <w:p w14:paraId="0BE5A9CE" w14:textId="77777777" w:rsidR="00483632" w:rsidRPr="00553AB0" w:rsidRDefault="00483632" w:rsidP="0048363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6DFD263D" w14:textId="0C69E9E4" w:rsidR="00483632" w:rsidRPr="00553AB0" w:rsidRDefault="00483632" w:rsidP="0048363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45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222</w:t>
            </w:r>
            <w:r w:rsidRPr="00553AB0">
              <w:rPr>
                <w:sz w:val="30"/>
                <w:szCs w:val="30"/>
              </w:rPr>
              <w:t>)</w:t>
            </w:r>
          </w:p>
        </w:tc>
      </w:tr>
      <w:tr w:rsidR="00483632" w:rsidRPr="00553AB0" w14:paraId="3A5AA943" w14:textId="77777777" w:rsidTr="00483632">
        <w:trPr>
          <w:trHeight w:val="164"/>
        </w:trPr>
        <w:tc>
          <w:tcPr>
            <w:tcW w:w="4856" w:type="dxa"/>
          </w:tcPr>
          <w:p w14:paraId="56D005A3" w14:textId="6BF616BC" w:rsidR="00483632" w:rsidRPr="00553AB0" w:rsidRDefault="00483632" w:rsidP="00483632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ราคาทองคำ</w:t>
            </w:r>
            <w:r w:rsidRPr="00553AB0">
              <w:rPr>
                <w:sz w:val="30"/>
                <w:szCs w:val="30"/>
              </w:rPr>
              <w:t xml:space="preserve"> </w:t>
            </w:r>
            <w:r w:rsidRPr="00553AB0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="00012299" w:rsidRPr="00553AB0">
              <w:rPr>
                <w:sz w:val="30"/>
                <w:szCs w:val="30"/>
              </w:rPr>
              <w:t>20</w:t>
            </w:r>
            <w:r w:rsidRPr="00553AB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05751DFA" w14:textId="03A9B697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4</w:t>
            </w:r>
            <w:r w:rsidR="00483632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714</w:t>
            </w:r>
          </w:p>
        </w:tc>
        <w:tc>
          <w:tcPr>
            <w:tcW w:w="270" w:type="dxa"/>
          </w:tcPr>
          <w:p w14:paraId="790BB88A" w14:textId="77777777" w:rsidR="00483632" w:rsidRPr="00553AB0" w:rsidRDefault="00483632" w:rsidP="0048363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51B3733A" w14:textId="2B277700" w:rsidR="00483632" w:rsidRPr="00553AB0" w:rsidRDefault="00483632" w:rsidP="0048363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4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714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5863E4" w14:textId="77777777" w:rsidR="00483632" w:rsidRPr="00553AB0" w:rsidRDefault="00483632" w:rsidP="00483632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5FD0A48" w14:textId="3A2E5741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3</w:t>
            </w:r>
            <w:r w:rsidR="00483632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253</w:t>
            </w:r>
          </w:p>
        </w:tc>
        <w:tc>
          <w:tcPr>
            <w:tcW w:w="270" w:type="dxa"/>
          </w:tcPr>
          <w:p w14:paraId="278027BA" w14:textId="77777777" w:rsidR="00483632" w:rsidRPr="00553AB0" w:rsidRDefault="00483632" w:rsidP="0048363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7A80CD8E" w14:textId="1A12810C" w:rsidR="00483632" w:rsidRPr="00553AB0" w:rsidRDefault="00483632" w:rsidP="0048363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53AB0">
              <w:rPr>
                <w:rFonts w:cstheme="minorBidi"/>
                <w:sz w:val="30"/>
                <w:szCs w:val="38"/>
                <w:lang w:bidi="th-TH"/>
              </w:rPr>
              <w:t>(</w:t>
            </w:r>
            <w:r w:rsidR="00012299" w:rsidRPr="00553AB0">
              <w:rPr>
                <w:rFonts w:cstheme="minorBidi"/>
                <w:sz w:val="30"/>
                <w:szCs w:val="38"/>
                <w:lang w:bidi="th-TH"/>
              </w:rPr>
              <w:t>3</w:t>
            </w:r>
            <w:r w:rsidRPr="00553AB0">
              <w:rPr>
                <w:rFonts w:cstheme="minorBidi"/>
                <w:sz w:val="30"/>
                <w:szCs w:val="38"/>
                <w:lang w:bidi="th-TH"/>
              </w:rPr>
              <w:t>,</w:t>
            </w:r>
            <w:r w:rsidR="00012299" w:rsidRPr="00553AB0">
              <w:rPr>
                <w:rFonts w:cstheme="minorBidi"/>
                <w:sz w:val="30"/>
                <w:szCs w:val="38"/>
                <w:lang w:bidi="th-TH"/>
              </w:rPr>
              <w:t>253</w:t>
            </w:r>
            <w:r w:rsidRPr="00553AB0">
              <w:rPr>
                <w:rFonts w:cstheme="minorBidi"/>
                <w:sz w:val="30"/>
                <w:szCs w:val="38"/>
                <w:lang w:bidi="th-TH"/>
              </w:rPr>
              <w:t>)</w:t>
            </w:r>
          </w:p>
        </w:tc>
      </w:tr>
      <w:tr w:rsidR="00483632" w:rsidRPr="00553AB0" w14:paraId="5C1E96D1" w14:textId="77777777" w:rsidTr="00483632">
        <w:tc>
          <w:tcPr>
            <w:tcW w:w="4856" w:type="dxa"/>
          </w:tcPr>
          <w:p w14:paraId="2DC60BAE" w14:textId="23BAD96D" w:rsidR="00483632" w:rsidRPr="00553AB0" w:rsidRDefault="00483632" w:rsidP="00483632">
            <w:pPr>
              <w:ind w:left="234" w:hanging="234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Pr="00553AB0">
              <w:rPr>
                <w:sz w:val="30"/>
                <w:szCs w:val="30"/>
              </w:rPr>
              <w:t xml:space="preserve"> </w:t>
            </w:r>
            <w:r w:rsidRPr="00553AB0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="00012299" w:rsidRPr="00553AB0">
              <w:rPr>
                <w:sz w:val="30"/>
                <w:szCs w:val="30"/>
              </w:rPr>
              <w:t>20</w:t>
            </w:r>
            <w:r w:rsidRPr="00553AB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18411FF4" w14:textId="232AA1B2" w:rsidR="00483632" w:rsidRPr="00553AB0" w:rsidRDefault="00483632" w:rsidP="0048363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33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271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738EC3" w14:textId="77777777" w:rsidR="00483632" w:rsidRPr="00553AB0" w:rsidRDefault="00483632" w:rsidP="0048363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4DBAFA47" w14:textId="742DEBAB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38</w:t>
            </w:r>
            <w:r w:rsidR="00483632" w:rsidRPr="00553AB0">
              <w:rPr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958</w:t>
            </w:r>
          </w:p>
        </w:tc>
        <w:tc>
          <w:tcPr>
            <w:tcW w:w="270" w:type="dxa"/>
          </w:tcPr>
          <w:p w14:paraId="192043DF" w14:textId="77777777" w:rsidR="00483632" w:rsidRPr="00553AB0" w:rsidRDefault="00483632" w:rsidP="00483632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DACBC3C" w14:textId="262ED32E" w:rsidR="00483632" w:rsidRPr="00553AB0" w:rsidRDefault="00483632" w:rsidP="0048363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19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423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BE29EE" w14:textId="77777777" w:rsidR="00483632" w:rsidRPr="00553AB0" w:rsidRDefault="00483632" w:rsidP="00483632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97" w:type="dxa"/>
          </w:tcPr>
          <w:p w14:paraId="36259DAC" w14:textId="6331DE65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22</w:t>
            </w:r>
            <w:r w:rsidR="00483632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322</w:t>
            </w:r>
          </w:p>
        </w:tc>
      </w:tr>
      <w:tr w:rsidR="00483632" w:rsidRPr="00553AB0" w14:paraId="60EEB46D" w14:textId="77777777" w:rsidTr="00483632">
        <w:tc>
          <w:tcPr>
            <w:tcW w:w="4856" w:type="dxa"/>
          </w:tcPr>
          <w:p w14:paraId="1C8CA6C5" w14:textId="242C4CDA" w:rsidR="00483632" w:rsidRPr="00553AB0" w:rsidRDefault="00483632" w:rsidP="00483632">
            <w:pPr>
              <w:ind w:left="234" w:hanging="234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="00012299" w:rsidRPr="00553AB0">
              <w:rPr>
                <w:sz w:val="30"/>
                <w:szCs w:val="30"/>
              </w:rPr>
              <w:t>1</w:t>
            </w:r>
            <w:r w:rsidRPr="00553AB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5AE69B0C" w14:textId="08035C94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483632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746</w:t>
            </w:r>
          </w:p>
        </w:tc>
        <w:tc>
          <w:tcPr>
            <w:tcW w:w="270" w:type="dxa"/>
          </w:tcPr>
          <w:p w14:paraId="5BD70023" w14:textId="77777777" w:rsidR="00483632" w:rsidRPr="00553AB0" w:rsidRDefault="00483632" w:rsidP="0048363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622D2451" w14:textId="588B49B7" w:rsidR="00483632" w:rsidRPr="00553AB0" w:rsidRDefault="00483632" w:rsidP="0048363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958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8D71CF3" w14:textId="77777777" w:rsidR="00483632" w:rsidRPr="00553AB0" w:rsidRDefault="00483632" w:rsidP="00483632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7E9B33" w14:textId="435D261A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theme="minorBidi"/>
                <w:sz w:val="30"/>
                <w:szCs w:val="38"/>
                <w:cs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483632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139</w:t>
            </w:r>
          </w:p>
        </w:tc>
        <w:tc>
          <w:tcPr>
            <w:tcW w:w="270" w:type="dxa"/>
          </w:tcPr>
          <w:p w14:paraId="6714D65B" w14:textId="77777777" w:rsidR="00483632" w:rsidRPr="00553AB0" w:rsidRDefault="00483632" w:rsidP="0048363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25705161" w14:textId="0C63E476" w:rsidR="00483632" w:rsidRPr="00553AB0" w:rsidRDefault="00483632" w:rsidP="0048363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276</w:t>
            </w:r>
            <w:r w:rsidRPr="00553AB0">
              <w:rPr>
                <w:sz w:val="30"/>
                <w:szCs w:val="30"/>
              </w:rPr>
              <w:t>)</w:t>
            </w:r>
          </w:p>
        </w:tc>
      </w:tr>
    </w:tbl>
    <w:p w14:paraId="5599F896" w14:textId="78B5ED00" w:rsidR="009501B7" w:rsidRPr="00553AB0" w:rsidRDefault="009501B7" w:rsidP="0057099C">
      <w:pPr>
        <w:rPr>
          <w:rFonts w:asciiTheme="majorBidi" w:hAnsiTheme="majorBidi" w:cstheme="majorBidi"/>
        </w:rPr>
      </w:pPr>
    </w:p>
    <w:p w14:paraId="37ADCBF1" w14:textId="6502485B" w:rsidR="00092727" w:rsidRPr="00553AB0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t>ทุนเรือนหุ้น</w:t>
      </w:r>
    </w:p>
    <w:p w14:paraId="2175B6FE" w14:textId="77777777" w:rsidR="00092727" w:rsidRPr="00553AB0" w:rsidRDefault="00092727" w:rsidP="00092727">
      <w:pPr>
        <w:tabs>
          <w:tab w:val="left" w:pos="540"/>
        </w:tabs>
        <w:ind w:left="540"/>
        <w:jc w:val="thaiDistribute"/>
        <w:rPr>
          <w:sz w:val="28"/>
          <w:szCs w:val="28"/>
        </w:rPr>
      </w:pPr>
    </w:p>
    <w:p w14:paraId="158AE885" w14:textId="77777777" w:rsidR="00B23243" w:rsidRPr="00553AB0" w:rsidRDefault="00B23243" w:rsidP="00B23243">
      <w:pPr>
        <w:spacing w:line="240" w:lineRule="auto"/>
        <w:ind w:left="540"/>
        <w:rPr>
          <w:rFonts w:asciiTheme="majorBidi" w:hAnsiTheme="majorBidi"/>
          <w:i/>
          <w:iCs/>
          <w:spacing w:val="-6"/>
          <w:sz w:val="30"/>
          <w:szCs w:val="30"/>
        </w:rPr>
      </w:pPr>
      <w:r w:rsidRPr="00553AB0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ส่วนเกินมูลค่าหุ้น</w:t>
      </w:r>
    </w:p>
    <w:p w14:paraId="5ED65050" w14:textId="2835C97F" w:rsidR="00B23243" w:rsidRPr="00553AB0" w:rsidRDefault="00B23243" w:rsidP="00B23243">
      <w:pPr>
        <w:spacing w:line="240" w:lineRule="auto"/>
        <w:ind w:left="540" w:right="18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53AB0">
        <w:rPr>
          <w:rFonts w:asciiTheme="majorBidi" w:hAnsiTheme="majorBidi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12299" w:rsidRPr="00553AB0">
        <w:rPr>
          <w:rFonts w:asciiTheme="majorBidi" w:hAnsiTheme="majorBidi" w:hint="cs"/>
          <w:sz w:val="30"/>
          <w:szCs w:val="30"/>
        </w:rPr>
        <w:t>2535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มาตรา </w:t>
      </w:r>
      <w:r w:rsidR="00012299" w:rsidRPr="00553AB0">
        <w:rPr>
          <w:rFonts w:asciiTheme="majorBidi" w:hAnsiTheme="majorBidi" w:hint="cs"/>
          <w:sz w:val="30"/>
          <w:szCs w:val="30"/>
        </w:rPr>
        <w:t>51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53AB0">
        <w:rPr>
          <w:rFonts w:asciiTheme="majorBidi" w:hAnsiTheme="majorBidi" w:hint="cs"/>
          <w:sz w:val="30"/>
          <w:szCs w:val="30"/>
        </w:rPr>
        <w:t>“</w:t>
      </w:r>
      <w:r w:rsidRPr="00553AB0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553AB0">
        <w:rPr>
          <w:rFonts w:asciiTheme="majorBidi" w:hAnsiTheme="majorBidi" w:hint="cs"/>
          <w:sz w:val="30"/>
          <w:szCs w:val="30"/>
        </w:rPr>
        <w:t>”</w:t>
      </w:r>
      <w:r w:rsidRPr="00553AB0">
        <w:rPr>
          <w:rFonts w:asciiTheme="majorBidi" w:hAnsiTheme="majorBidi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30367FF" w14:textId="7580E273" w:rsidR="00577A60" w:rsidRPr="00553AB0" w:rsidRDefault="00577A60" w:rsidP="00B23243">
      <w:pPr>
        <w:spacing w:line="240" w:lineRule="auto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</w:p>
    <w:p w14:paraId="6DC4738D" w14:textId="77777777" w:rsidR="00DE50AC" w:rsidRDefault="00DE50A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3D1F57D6" w14:textId="6149F838" w:rsidR="00092727" w:rsidRPr="00553AB0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lastRenderedPageBreak/>
        <w:t>สำรอง</w:t>
      </w:r>
      <w:r w:rsidR="0003164F" w:rsidRPr="00553AB0">
        <w:rPr>
          <w:rFonts w:asciiTheme="majorBidi" w:hAnsiTheme="majorBidi" w:cstheme="majorBidi" w:hint="cs"/>
          <w:i w:val="0"/>
          <w:iCs w:val="0"/>
          <w:cs/>
        </w:rPr>
        <w:t>ตามกฎหมาย</w:t>
      </w:r>
    </w:p>
    <w:p w14:paraId="76798621" w14:textId="77777777" w:rsidR="00092727" w:rsidRPr="00553AB0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5D88EFB" w14:textId="66C9EEA1" w:rsidR="00092727" w:rsidRPr="00553AB0" w:rsidRDefault="00092727" w:rsidP="00092727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12299" w:rsidRPr="00553AB0">
        <w:rPr>
          <w:rFonts w:asciiTheme="majorBidi" w:hAnsiTheme="majorBidi"/>
          <w:sz w:val="30"/>
          <w:szCs w:val="30"/>
        </w:rPr>
        <w:t>2535</w:t>
      </w:r>
      <w:r w:rsidRPr="00553AB0">
        <w:rPr>
          <w:rFonts w:asciiTheme="majorBidi" w:hAnsiTheme="majorBidi"/>
          <w:sz w:val="30"/>
          <w:szCs w:val="30"/>
          <w:cs/>
        </w:rPr>
        <w:t xml:space="preserve"> มาตรา </w:t>
      </w:r>
      <w:r w:rsidR="00012299" w:rsidRPr="00553AB0">
        <w:rPr>
          <w:rFonts w:asciiTheme="majorBidi" w:hAnsiTheme="majorBidi"/>
          <w:sz w:val="30"/>
          <w:szCs w:val="30"/>
        </w:rPr>
        <w:t>116</w:t>
      </w:r>
      <w:r w:rsidRPr="00553AB0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</w:t>
      </w:r>
      <w:r w:rsidRPr="00553AB0">
        <w:rPr>
          <w:rFonts w:asciiTheme="majorBidi" w:hAnsiTheme="majorBidi"/>
          <w:sz w:val="30"/>
          <w:szCs w:val="30"/>
        </w:rPr>
        <w:t>“</w:t>
      </w:r>
      <w:r w:rsidRPr="00553AB0">
        <w:rPr>
          <w:rFonts w:asciiTheme="majorBidi" w:hAnsiTheme="majorBidi"/>
          <w:sz w:val="30"/>
          <w:szCs w:val="30"/>
          <w:cs/>
        </w:rPr>
        <w:t>สำรองตามกฎหมาย</w:t>
      </w:r>
      <w:r w:rsidRPr="00553AB0">
        <w:rPr>
          <w:rFonts w:asciiTheme="majorBidi" w:hAnsiTheme="majorBidi"/>
          <w:sz w:val="30"/>
          <w:szCs w:val="30"/>
        </w:rPr>
        <w:t xml:space="preserve">”) </w:t>
      </w:r>
      <w:r w:rsidRPr="00553AB0">
        <w:rPr>
          <w:rFonts w:asciiTheme="majorBidi" w:hAnsiTheme="majorBidi"/>
          <w:sz w:val="30"/>
          <w:szCs w:val="30"/>
          <w:cs/>
        </w:rPr>
        <w:t xml:space="preserve">อย่างน้อยร้อยละ </w:t>
      </w:r>
      <w:r w:rsidR="00012299" w:rsidRPr="00553AB0">
        <w:rPr>
          <w:rFonts w:asciiTheme="majorBidi" w:hAnsiTheme="majorBidi"/>
          <w:sz w:val="30"/>
          <w:szCs w:val="30"/>
        </w:rPr>
        <w:t>5</w:t>
      </w:r>
      <w:r w:rsidRPr="00553AB0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12299" w:rsidRPr="00553AB0">
        <w:rPr>
          <w:rFonts w:asciiTheme="majorBidi" w:hAnsiTheme="majorBidi"/>
          <w:sz w:val="30"/>
          <w:szCs w:val="30"/>
        </w:rPr>
        <w:t>10</w:t>
      </w:r>
      <w:r w:rsidRPr="00553AB0">
        <w:rPr>
          <w:rFonts w:asciiTheme="majorBidi" w:hAnsiTheme="majorBidi"/>
          <w:sz w:val="30"/>
          <w:szCs w:val="30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64BB33F0" w14:textId="77777777" w:rsidR="00A73CC0" w:rsidRPr="00553AB0" w:rsidRDefault="00A73CC0" w:rsidP="00092727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7DB5E36" w14:textId="77777777" w:rsidR="00092727" w:rsidRPr="00553AB0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53AB0">
        <w:rPr>
          <w:rFonts w:asciiTheme="majorBidi" w:hAnsiTheme="majorBidi" w:cstheme="majorBidi"/>
          <w:i w:val="0"/>
          <w:iCs w:val="0"/>
          <w:cs/>
        </w:rPr>
        <w:t>ส่วนงาน</w:t>
      </w:r>
      <w:r w:rsidRPr="00553AB0">
        <w:rPr>
          <w:rFonts w:asciiTheme="majorBidi" w:hAnsiTheme="majorBidi" w:cstheme="majorBidi" w:hint="cs"/>
          <w:i w:val="0"/>
          <w:iCs w:val="0"/>
          <w:cs/>
        </w:rPr>
        <w:t>ดำเนินงานและการจำแนกรายได้</w:t>
      </w:r>
    </w:p>
    <w:p w14:paraId="15BA16DC" w14:textId="77777777" w:rsidR="00092727" w:rsidRPr="00553AB0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461985" w14:textId="4B18836B" w:rsidR="008D7963" w:rsidRPr="00553AB0" w:rsidRDefault="00E564AF" w:rsidP="008D796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012299" w:rsidRPr="00553AB0">
        <w:rPr>
          <w:rFonts w:asciiTheme="majorBidi" w:hAnsiTheme="majorBidi" w:cstheme="majorBidi"/>
          <w:sz w:val="30"/>
          <w:szCs w:val="30"/>
        </w:rPr>
        <w:t>3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ส่วนงานที่รายงาน </w:t>
      </w:r>
      <w:r w:rsidR="008D7963" w:rsidRPr="00553AB0">
        <w:rPr>
          <w:rFonts w:asciiTheme="majorBidi" w:hAnsiTheme="majorBidi" w:cstheme="majorBidi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="0003164F" w:rsidRPr="00553AB0">
        <w:rPr>
          <w:rFonts w:asciiTheme="majorBidi" w:hAnsiTheme="majorBidi" w:cstheme="majorBidi" w:hint="cs"/>
          <w:sz w:val="30"/>
          <w:szCs w:val="30"/>
          <w:cs/>
        </w:rPr>
        <w:t>ที่มีการ</w:t>
      </w:r>
      <w:r w:rsidR="008D7963" w:rsidRPr="00553AB0">
        <w:rPr>
          <w:rFonts w:asciiTheme="majorBidi" w:hAnsiTheme="majorBidi" w:cstheme="majorBidi" w:hint="cs"/>
          <w:sz w:val="30"/>
          <w:szCs w:val="30"/>
          <w:cs/>
        </w:rPr>
        <w:t>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D7963" w:rsidRPr="00553AB0">
        <w:rPr>
          <w:rFonts w:asciiTheme="majorBidi" w:hAnsiTheme="majorBidi" w:cstheme="majorBidi" w:hint="cs"/>
          <w:sz w:val="30"/>
          <w:szCs w:val="30"/>
          <w:cs/>
        </w:rPr>
        <w:t>สรุปมีดังนี้</w:t>
      </w:r>
    </w:p>
    <w:p w14:paraId="1F5A099D" w14:textId="77777777" w:rsidR="00092727" w:rsidRPr="00553AB0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C2F9743" w14:textId="6D76299A" w:rsidR="00092727" w:rsidRPr="00553AB0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553AB0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012299" w:rsidRPr="00553AB0">
        <w:rPr>
          <w:rFonts w:asciiTheme="majorBidi" w:hAnsiTheme="majorBidi"/>
          <w:b w:val="0"/>
          <w:bCs w:val="0"/>
          <w:lang w:val="en-US"/>
        </w:rPr>
        <w:t>1</w:t>
      </w:r>
      <w:r w:rsidRPr="00553AB0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553AB0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07318113" w14:textId="51943A03" w:rsidR="00092727" w:rsidRPr="00553AB0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553AB0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012299" w:rsidRPr="00553AB0">
        <w:rPr>
          <w:rFonts w:asciiTheme="majorBidi" w:hAnsiTheme="majorBidi" w:cstheme="majorBidi"/>
          <w:b w:val="0"/>
          <w:bCs w:val="0"/>
          <w:lang w:val="en-US"/>
        </w:rPr>
        <w:t>2</w:t>
      </w:r>
      <w:r w:rsidRPr="00553AB0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553AB0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E52296" w:rsidRPr="00553AB0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Pr="00553AB0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11316170" w14:textId="0AF4239C" w:rsidR="00092727" w:rsidRPr="00553AB0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553AB0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012299" w:rsidRPr="00553AB0">
        <w:rPr>
          <w:rFonts w:asciiTheme="majorBidi" w:hAnsiTheme="majorBidi" w:cstheme="majorBidi"/>
          <w:b w:val="0"/>
          <w:bCs w:val="0"/>
          <w:lang w:val="en-US"/>
        </w:rPr>
        <w:t>3</w:t>
      </w:r>
      <w:r w:rsidRPr="00553AB0">
        <w:rPr>
          <w:rFonts w:asciiTheme="majorBidi" w:hAnsiTheme="majorBidi" w:cstheme="majorBidi"/>
          <w:b w:val="0"/>
          <w:bCs w:val="0"/>
          <w:cs/>
        </w:rPr>
        <w:t xml:space="preserve"> อื่น</w:t>
      </w:r>
      <w:r w:rsidR="00D0427B" w:rsidRPr="00553AB0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553AB0">
        <w:rPr>
          <w:rFonts w:asciiTheme="majorBidi" w:hAnsiTheme="majorBidi" w:cstheme="majorBidi"/>
          <w:b w:val="0"/>
          <w:bCs w:val="0"/>
          <w:cs/>
        </w:rPr>
        <w:t>ๆ</w:t>
      </w:r>
    </w:p>
    <w:p w14:paraId="2E73CD9F" w14:textId="77777777" w:rsidR="00092727" w:rsidRPr="00553AB0" w:rsidRDefault="00092727" w:rsidP="00092727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AF5746D" w14:textId="65FDC76C" w:rsidR="002E5910" w:rsidRPr="00553AB0" w:rsidRDefault="00092727" w:rsidP="00B936E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E564AF" w:rsidRPr="00553AB0">
        <w:rPr>
          <w:rFonts w:asciiTheme="majorBidi" w:hAnsiTheme="majorBidi" w:cstheme="majorBidi" w:hint="cs"/>
          <w:sz w:val="30"/>
          <w:szCs w:val="30"/>
          <w:cs/>
        </w:rPr>
        <w:t>ของแต่ละส่วนงาน</w:t>
      </w:r>
      <w:r w:rsidRPr="00553AB0">
        <w:rPr>
          <w:rFonts w:asciiTheme="majorBidi" w:hAnsiTheme="majorBidi" w:cstheme="majorBidi"/>
          <w:sz w:val="30"/>
          <w:szCs w:val="30"/>
          <w:cs/>
        </w:rPr>
        <w:t>วัด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553AB0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Pr="00553AB0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553AB0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E564AF" w:rsidRPr="00553AB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553AB0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553AB0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553AB0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E564AF" w:rsidRPr="00553AB0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75A6208C" w14:textId="446FF73E" w:rsidR="006D42FA" w:rsidRPr="00553AB0" w:rsidRDefault="006D42FA" w:rsidP="006D42FA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300F2C4" w14:textId="3FB87797" w:rsidR="006D42FA" w:rsidRPr="00553AB0" w:rsidRDefault="00DA52E1" w:rsidP="00DA52E1">
      <w:pPr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3AB0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3EA614E8" w14:textId="5E18A467" w:rsidR="00E16DE7" w:rsidRPr="00553AB0" w:rsidRDefault="006D42FA" w:rsidP="003A5054">
      <w:pPr>
        <w:ind w:left="540"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3A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Pr="00553AB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2737477E" w14:textId="34C45B31" w:rsidR="00101C56" w:rsidRPr="00553AB0" w:rsidRDefault="00101C56" w:rsidP="004A2B5F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AFB493" w14:textId="2A0CD909" w:rsidR="0021176D" w:rsidRPr="00553AB0" w:rsidRDefault="0021176D" w:rsidP="003A5054">
      <w:pPr>
        <w:ind w:left="540" w:right="-45"/>
        <w:contextualSpacing/>
        <w:jc w:val="center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>รายได้จากการขายในงบการเงินรวม</w:t>
      </w:r>
    </w:p>
    <w:p w14:paraId="6C536DEE" w14:textId="48C00A8D" w:rsidR="00FA7B56" w:rsidRPr="00553AB0" w:rsidRDefault="0021176D" w:rsidP="003A5054">
      <w:pPr>
        <w:ind w:left="540" w:right="-45"/>
        <w:contextualSpacing/>
        <w:jc w:val="center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012299" w:rsidRPr="00553AB0">
        <w:rPr>
          <w:rFonts w:asciiTheme="majorBidi" w:hAnsiTheme="majorBidi" w:cstheme="majorBidi"/>
          <w:sz w:val="30"/>
          <w:szCs w:val="30"/>
        </w:rPr>
        <w:t>31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</w:p>
    <w:p w14:paraId="773E3DB8" w14:textId="493BBC9F" w:rsidR="00911707" w:rsidRPr="00553AB0" w:rsidRDefault="00DF5A11" w:rsidP="0050130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73623" behindDoc="0" locked="0" layoutInCell="1" allowOverlap="1" wp14:anchorId="581515D7" wp14:editId="4E11181B">
                <wp:simplePos x="0" y="0"/>
                <wp:positionH relativeFrom="column">
                  <wp:posOffset>481379</wp:posOffset>
                </wp:positionH>
                <wp:positionV relativeFrom="paragraph">
                  <wp:posOffset>3695065</wp:posOffset>
                </wp:positionV>
                <wp:extent cx="5364480" cy="1642745"/>
                <wp:effectExtent l="0" t="0" r="0" b="0"/>
                <wp:wrapNone/>
                <wp:docPr id="277" name="Group 2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4480" cy="1642745"/>
                          <a:chOff x="0" y="292033"/>
                          <a:chExt cx="5365800" cy="1643325"/>
                        </a:xfrm>
                      </wpg:grpSpPr>
                      <wpg:grpSp>
                        <wpg:cNvPr id="279" name="Group 279"/>
                        <wpg:cNvGrpSpPr/>
                        <wpg:grpSpPr>
                          <a:xfrm>
                            <a:off x="3095432" y="1332154"/>
                            <a:ext cx="118147" cy="141743"/>
                            <a:chOff x="26861" y="115269"/>
                            <a:chExt cx="240479" cy="311745"/>
                          </a:xfrm>
                        </wpg:grpSpPr>
                        <wps:wsp>
                          <wps:cNvPr id="280" name="Freeform 39"/>
                          <wps:cNvSpPr>
                            <a:spLocks/>
                          </wps:cNvSpPr>
                          <wps:spPr bwMode="auto">
                            <a:xfrm>
                              <a:off x="30167" y="115269"/>
                              <a:ext cx="235194" cy="6039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10" y="86"/>
                                </a:cxn>
                                <a:cxn ang="0">
                                  <a:pos x="356" y="10"/>
                                </a:cxn>
                                <a:cxn ang="0">
                                  <a:pos x="356" y="10"/>
                                </a:cxn>
                                <a:cxn ang="0">
                                  <a:pos x="352" y="6"/>
                                </a:cxn>
                                <a:cxn ang="0">
                                  <a:pos x="348" y="2"/>
                                </a:cxn>
                                <a:cxn ang="0">
                                  <a:pos x="342" y="0"/>
                                </a:cxn>
                                <a:cxn ang="0">
                                  <a:pos x="338" y="0"/>
                                </a:cxn>
                                <a:cxn ang="0">
                                  <a:pos x="18" y="0"/>
                                </a:cxn>
                                <a:cxn ang="0">
                                  <a:pos x="18" y="0"/>
                                </a:cxn>
                                <a:cxn ang="0">
                                  <a:pos x="14" y="0"/>
                                </a:cxn>
                                <a:cxn ang="0">
                                  <a:pos x="8" y="2"/>
                                </a:cxn>
                                <a:cxn ang="0">
                                  <a:pos x="4" y="6"/>
                                </a:cxn>
                                <a:cxn ang="0">
                                  <a:pos x="0" y="10"/>
                                </a:cxn>
                                <a:cxn ang="0">
                                  <a:pos x="46" y="86"/>
                                </a:cxn>
                                <a:cxn ang="0">
                                  <a:pos x="310" y="86"/>
                                </a:cxn>
                              </a:cxnLst>
                              <a:rect l="0" t="0" r="r" b="b"/>
                              <a:pathLst>
                                <a:path w="356" h="86">
                                  <a:moveTo>
                                    <a:pt x="310" y="86"/>
                                  </a:moveTo>
                                  <a:lnTo>
                                    <a:pt x="356" y="10"/>
                                  </a:lnTo>
                                  <a:lnTo>
                                    <a:pt x="356" y="10"/>
                                  </a:lnTo>
                                  <a:lnTo>
                                    <a:pt x="352" y="6"/>
                                  </a:lnTo>
                                  <a:lnTo>
                                    <a:pt x="348" y="2"/>
                                  </a:lnTo>
                                  <a:lnTo>
                                    <a:pt x="342" y="0"/>
                                  </a:lnTo>
                                  <a:lnTo>
                                    <a:pt x="338" y="0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14" y="0"/>
                                  </a:lnTo>
                                  <a:lnTo>
                                    <a:pt x="8" y="2"/>
                                  </a:lnTo>
                                  <a:lnTo>
                                    <a:pt x="4" y="6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46" y="86"/>
                                  </a:lnTo>
                                  <a:lnTo>
                                    <a:pt x="310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81" name="Freeform 40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50317"/>
                              <a:ext cx="240479" cy="27669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22" y="64"/>
                                </a:cxn>
                                <a:cxn ang="0">
                                  <a:pos x="320" y="64"/>
                                </a:cxn>
                                <a:cxn ang="0">
                                  <a:pos x="44" y="64"/>
                                </a:cxn>
                                <a:cxn ang="0">
                                  <a:pos x="42" y="64"/>
                                </a:cxn>
                                <a:cxn ang="0">
                                  <a:pos x="42" y="64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2" y="380"/>
                                </a:cxn>
                                <a:cxn ang="0">
                                  <a:pos x="22" y="394"/>
                                </a:cxn>
                                <a:cxn ang="0">
                                  <a:pos x="350" y="392"/>
                                </a:cxn>
                                <a:cxn ang="0">
                                  <a:pos x="364" y="372"/>
                                </a:cxn>
                                <a:cxn ang="0">
                                  <a:pos x="330" y="58"/>
                                </a:cxn>
                                <a:cxn ang="0">
                                  <a:pos x="322" y="64"/>
                                </a:cxn>
                                <a:cxn ang="0">
                                  <a:pos x="272" y="248"/>
                                </a:cxn>
                                <a:cxn ang="0">
                                  <a:pos x="258" y="262"/>
                                </a:cxn>
                                <a:cxn ang="0">
                                  <a:pos x="240" y="266"/>
                                </a:cxn>
                                <a:cxn ang="0">
                                  <a:pos x="224" y="260"/>
                                </a:cxn>
                                <a:cxn ang="0">
                                  <a:pos x="228" y="270"/>
                                </a:cxn>
                                <a:cxn ang="0">
                                  <a:pos x="222" y="294"/>
                                </a:cxn>
                                <a:cxn ang="0">
                                  <a:pos x="210" y="306"/>
                                </a:cxn>
                                <a:cxn ang="0">
                                  <a:pos x="196" y="310"/>
                                </a:cxn>
                                <a:cxn ang="0">
                                  <a:pos x="176" y="304"/>
                                </a:cxn>
                                <a:cxn ang="0">
                                  <a:pos x="164" y="290"/>
                                </a:cxn>
                                <a:cxn ang="0">
                                  <a:pos x="162" y="278"/>
                                </a:cxn>
                                <a:cxn ang="0">
                                  <a:pos x="158" y="282"/>
                                </a:cxn>
                                <a:cxn ang="0">
                                  <a:pos x="126" y="288"/>
                                </a:cxn>
                                <a:cxn ang="0">
                                  <a:pos x="110" y="280"/>
                                </a:cxn>
                                <a:cxn ang="0">
                                  <a:pos x="104" y="268"/>
                                </a:cxn>
                                <a:cxn ang="0">
                                  <a:pos x="104" y="248"/>
                                </a:cxn>
                                <a:cxn ang="0">
                                  <a:pos x="112" y="232"/>
                                </a:cxn>
                                <a:cxn ang="0">
                                  <a:pos x="116" y="230"/>
                                </a:cxn>
                                <a:cxn ang="0">
                                  <a:pos x="106" y="226"/>
                                </a:cxn>
                                <a:cxn ang="0">
                                  <a:pos x="92" y="212"/>
                                </a:cxn>
                                <a:cxn ang="0">
                                  <a:pos x="88" y="194"/>
                                </a:cxn>
                                <a:cxn ang="0">
                                  <a:pos x="92" y="182"/>
                                </a:cxn>
                                <a:cxn ang="0">
                                  <a:pos x="106" y="168"/>
                                </a:cxn>
                                <a:cxn ang="0">
                                  <a:pos x="124" y="164"/>
                                </a:cxn>
                                <a:cxn ang="0">
                                  <a:pos x="140" y="170"/>
                                </a:cxn>
                                <a:cxn ang="0">
                                  <a:pos x="136" y="160"/>
                                </a:cxn>
                                <a:cxn ang="0">
                                  <a:pos x="138" y="140"/>
                                </a:cxn>
                                <a:cxn ang="0">
                                  <a:pos x="150" y="126"/>
                                </a:cxn>
                                <a:cxn ang="0">
                                  <a:pos x="162" y="120"/>
                                </a:cxn>
                                <a:cxn ang="0">
                                  <a:pos x="182" y="122"/>
                                </a:cxn>
                                <a:cxn ang="0">
                                  <a:pos x="198" y="134"/>
                                </a:cxn>
                                <a:cxn ang="0">
                                  <a:pos x="202" y="146"/>
                                </a:cxn>
                                <a:cxn ang="0">
                                  <a:pos x="206" y="148"/>
                                </a:cxn>
                                <a:cxn ang="0">
                                  <a:pos x="218" y="140"/>
                                </a:cxn>
                                <a:cxn ang="0">
                                  <a:pos x="236" y="140"/>
                                </a:cxn>
                                <a:cxn ang="0">
                                  <a:pos x="254" y="150"/>
                                </a:cxn>
                                <a:cxn ang="0">
                                  <a:pos x="260" y="160"/>
                                </a:cxn>
                                <a:cxn ang="0">
                                  <a:pos x="262" y="180"/>
                                </a:cxn>
                                <a:cxn ang="0">
                                  <a:pos x="252" y="196"/>
                                </a:cxn>
                                <a:cxn ang="0">
                                  <a:pos x="248" y="198"/>
                                </a:cxn>
                                <a:cxn ang="0">
                                  <a:pos x="258" y="202"/>
                                </a:cxn>
                                <a:cxn ang="0">
                                  <a:pos x="272" y="216"/>
                                </a:cxn>
                                <a:cxn ang="0">
                                  <a:pos x="276" y="234"/>
                                </a:cxn>
                              </a:cxnLst>
                              <a:rect l="0" t="0" r="r" b="b"/>
                              <a:pathLst>
                                <a:path w="364" h="394">
                                  <a:moveTo>
                                    <a:pt x="322" y="64"/>
                                  </a:move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38" y="62"/>
                                  </a:lnTo>
                                  <a:lnTo>
                                    <a:pt x="34" y="5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2" y="380"/>
                                  </a:lnTo>
                                  <a:lnTo>
                                    <a:pt x="6" y="386"/>
                                  </a:lnTo>
                                  <a:lnTo>
                                    <a:pt x="14" y="392"/>
                                  </a:lnTo>
                                  <a:lnTo>
                                    <a:pt x="22" y="394"/>
                                  </a:lnTo>
                                  <a:lnTo>
                                    <a:pt x="342" y="394"/>
                                  </a:lnTo>
                                  <a:lnTo>
                                    <a:pt x="342" y="394"/>
                                  </a:lnTo>
                                  <a:lnTo>
                                    <a:pt x="350" y="392"/>
                                  </a:lnTo>
                                  <a:lnTo>
                                    <a:pt x="358" y="386"/>
                                  </a:lnTo>
                                  <a:lnTo>
                                    <a:pt x="362" y="380"/>
                                  </a:lnTo>
                                  <a:lnTo>
                                    <a:pt x="364" y="372"/>
                                  </a:lnTo>
                                  <a:lnTo>
                                    <a:pt x="364" y="0"/>
                                  </a:lnTo>
                                  <a:lnTo>
                                    <a:pt x="330" y="58"/>
                                  </a:lnTo>
                                  <a:lnTo>
                                    <a:pt x="330" y="58"/>
                                  </a:lnTo>
                                  <a:lnTo>
                                    <a:pt x="326" y="62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close/>
                                  <a:moveTo>
                                    <a:pt x="274" y="242"/>
                                  </a:moveTo>
                                  <a:lnTo>
                                    <a:pt x="274" y="242"/>
                                  </a:lnTo>
                                  <a:lnTo>
                                    <a:pt x="272" y="248"/>
                                  </a:lnTo>
                                  <a:lnTo>
                                    <a:pt x="268" y="252"/>
                                  </a:lnTo>
                                  <a:lnTo>
                                    <a:pt x="264" y="258"/>
                                  </a:lnTo>
                                  <a:lnTo>
                                    <a:pt x="258" y="262"/>
                                  </a:lnTo>
                                  <a:lnTo>
                                    <a:pt x="252" y="264"/>
                                  </a:lnTo>
                                  <a:lnTo>
                                    <a:pt x="246" y="266"/>
                                  </a:lnTo>
                                  <a:lnTo>
                                    <a:pt x="240" y="266"/>
                                  </a:lnTo>
                                  <a:lnTo>
                                    <a:pt x="234" y="264"/>
                                  </a:lnTo>
                                  <a:lnTo>
                                    <a:pt x="234" y="264"/>
                                  </a:lnTo>
                                  <a:lnTo>
                                    <a:pt x="224" y="260"/>
                                  </a:lnTo>
                                  <a:lnTo>
                                    <a:pt x="224" y="260"/>
                                  </a:lnTo>
                                  <a:lnTo>
                                    <a:pt x="228" y="270"/>
                                  </a:lnTo>
                                  <a:lnTo>
                                    <a:pt x="228" y="270"/>
                                  </a:lnTo>
                                  <a:lnTo>
                                    <a:pt x="228" y="278"/>
                                  </a:lnTo>
                                  <a:lnTo>
                                    <a:pt x="226" y="288"/>
                                  </a:lnTo>
                                  <a:lnTo>
                                    <a:pt x="222" y="294"/>
                                  </a:lnTo>
                                  <a:lnTo>
                                    <a:pt x="216" y="302"/>
                                  </a:lnTo>
                                  <a:lnTo>
                                    <a:pt x="216" y="302"/>
                                  </a:lnTo>
                                  <a:lnTo>
                                    <a:pt x="210" y="306"/>
                                  </a:lnTo>
                                  <a:lnTo>
                                    <a:pt x="202" y="310"/>
                                  </a:lnTo>
                                  <a:lnTo>
                                    <a:pt x="202" y="310"/>
                                  </a:lnTo>
                                  <a:lnTo>
                                    <a:pt x="196" y="310"/>
                                  </a:lnTo>
                                  <a:lnTo>
                                    <a:pt x="188" y="310"/>
                                  </a:lnTo>
                                  <a:lnTo>
                                    <a:pt x="182" y="308"/>
                                  </a:lnTo>
                                  <a:lnTo>
                                    <a:pt x="176" y="304"/>
                                  </a:lnTo>
                                  <a:lnTo>
                                    <a:pt x="172" y="300"/>
                                  </a:lnTo>
                                  <a:lnTo>
                                    <a:pt x="168" y="296"/>
                                  </a:lnTo>
                                  <a:lnTo>
                                    <a:pt x="164" y="290"/>
                                  </a:lnTo>
                                  <a:lnTo>
                                    <a:pt x="162" y="284"/>
                                  </a:lnTo>
                                  <a:lnTo>
                                    <a:pt x="162" y="284"/>
                                  </a:lnTo>
                                  <a:lnTo>
                                    <a:pt x="162" y="278"/>
                                  </a:lnTo>
                                  <a:lnTo>
                                    <a:pt x="162" y="278"/>
                                  </a:lnTo>
                                  <a:lnTo>
                                    <a:pt x="158" y="282"/>
                                  </a:lnTo>
                                  <a:lnTo>
                                    <a:pt x="158" y="282"/>
                                  </a:lnTo>
                                  <a:lnTo>
                                    <a:pt x="148" y="288"/>
                                  </a:lnTo>
                                  <a:lnTo>
                                    <a:pt x="138" y="290"/>
                                  </a:lnTo>
                                  <a:lnTo>
                                    <a:pt x="126" y="288"/>
                                  </a:lnTo>
                                  <a:lnTo>
                                    <a:pt x="116" y="284"/>
                                  </a:lnTo>
                                  <a:lnTo>
                                    <a:pt x="116" y="284"/>
                                  </a:lnTo>
                                  <a:lnTo>
                                    <a:pt x="110" y="280"/>
                                  </a:lnTo>
                                  <a:lnTo>
                                    <a:pt x="110" y="280"/>
                                  </a:lnTo>
                                  <a:lnTo>
                                    <a:pt x="106" y="274"/>
                                  </a:lnTo>
                                  <a:lnTo>
                                    <a:pt x="104" y="268"/>
                                  </a:lnTo>
                                  <a:lnTo>
                                    <a:pt x="102" y="262"/>
                                  </a:lnTo>
                                  <a:lnTo>
                                    <a:pt x="102" y="256"/>
                                  </a:lnTo>
                                  <a:lnTo>
                                    <a:pt x="104" y="248"/>
                                  </a:lnTo>
                                  <a:lnTo>
                                    <a:pt x="106" y="242"/>
                                  </a:lnTo>
                                  <a:lnTo>
                                    <a:pt x="108" y="236"/>
                                  </a:lnTo>
                                  <a:lnTo>
                                    <a:pt x="112" y="232"/>
                                  </a:lnTo>
                                  <a:lnTo>
                                    <a:pt x="112" y="232"/>
                                  </a:lnTo>
                                  <a:lnTo>
                                    <a:pt x="116" y="230"/>
                                  </a:lnTo>
                                  <a:lnTo>
                                    <a:pt x="116" y="230"/>
                                  </a:lnTo>
                                  <a:lnTo>
                                    <a:pt x="112" y="228"/>
                                  </a:lnTo>
                                  <a:lnTo>
                                    <a:pt x="112" y="228"/>
                                  </a:lnTo>
                                  <a:lnTo>
                                    <a:pt x="106" y="226"/>
                                  </a:lnTo>
                                  <a:lnTo>
                                    <a:pt x="100" y="222"/>
                                  </a:lnTo>
                                  <a:lnTo>
                                    <a:pt x="96" y="218"/>
                                  </a:lnTo>
                                  <a:lnTo>
                                    <a:pt x="92" y="212"/>
                                  </a:lnTo>
                                  <a:lnTo>
                                    <a:pt x="90" y="208"/>
                                  </a:lnTo>
                                  <a:lnTo>
                                    <a:pt x="88" y="200"/>
                                  </a:lnTo>
                                  <a:lnTo>
                                    <a:pt x="88" y="194"/>
                                  </a:lnTo>
                                  <a:lnTo>
                                    <a:pt x="90" y="188"/>
                                  </a:lnTo>
                                  <a:lnTo>
                                    <a:pt x="90" y="188"/>
                                  </a:lnTo>
                                  <a:lnTo>
                                    <a:pt x="92" y="182"/>
                                  </a:lnTo>
                                  <a:lnTo>
                                    <a:pt x="96" y="176"/>
                                  </a:lnTo>
                                  <a:lnTo>
                                    <a:pt x="100" y="172"/>
                                  </a:lnTo>
                                  <a:lnTo>
                                    <a:pt x="106" y="168"/>
                                  </a:lnTo>
                                  <a:lnTo>
                                    <a:pt x="112" y="164"/>
                                  </a:lnTo>
                                  <a:lnTo>
                                    <a:pt x="118" y="164"/>
                                  </a:lnTo>
                                  <a:lnTo>
                                    <a:pt x="124" y="164"/>
                                  </a:lnTo>
                                  <a:lnTo>
                                    <a:pt x="130" y="164"/>
                                  </a:lnTo>
                                  <a:lnTo>
                                    <a:pt x="130" y="164"/>
                                  </a:lnTo>
                                  <a:lnTo>
                                    <a:pt x="140" y="170"/>
                                  </a:lnTo>
                                  <a:lnTo>
                                    <a:pt x="140" y="170"/>
                                  </a:lnTo>
                                  <a:lnTo>
                                    <a:pt x="136" y="160"/>
                                  </a:lnTo>
                                  <a:lnTo>
                                    <a:pt x="136" y="160"/>
                                  </a:lnTo>
                                  <a:lnTo>
                                    <a:pt x="136" y="152"/>
                                  </a:lnTo>
                                  <a:lnTo>
                                    <a:pt x="136" y="146"/>
                                  </a:lnTo>
                                  <a:lnTo>
                                    <a:pt x="138" y="140"/>
                                  </a:lnTo>
                                  <a:lnTo>
                                    <a:pt x="142" y="134"/>
                                  </a:lnTo>
                                  <a:lnTo>
                                    <a:pt x="146" y="130"/>
                                  </a:lnTo>
                                  <a:lnTo>
                                    <a:pt x="150" y="126"/>
                                  </a:lnTo>
                                  <a:lnTo>
                                    <a:pt x="156" y="122"/>
                                  </a:lnTo>
                                  <a:lnTo>
                                    <a:pt x="162" y="120"/>
                                  </a:lnTo>
                                  <a:lnTo>
                                    <a:pt x="162" y="120"/>
                                  </a:lnTo>
                                  <a:lnTo>
                                    <a:pt x="170" y="120"/>
                                  </a:lnTo>
                                  <a:lnTo>
                                    <a:pt x="176" y="120"/>
                                  </a:lnTo>
                                  <a:lnTo>
                                    <a:pt x="182" y="122"/>
                                  </a:lnTo>
                                  <a:lnTo>
                                    <a:pt x="188" y="124"/>
                                  </a:lnTo>
                                  <a:lnTo>
                                    <a:pt x="192" y="128"/>
                                  </a:lnTo>
                                  <a:lnTo>
                                    <a:pt x="198" y="134"/>
                                  </a:lnTo>
                                  <a:lnTo>
                                    <a:pt x="200" y="140"/>
                                  </a:lnTo>
                                  <a:lnTo>
                                    <a:pt x="202" y="146"/>
                                  </a:lnTo>
                                  <a:lnTo>
                                    <a:pt x="202" y="146"/>
                                  </a:lnTo>
                                  <a:lnTo>
                                    <a:pt x="202" y="150"/>
                                  </a:lnTo>
                                  <a:lnTo>
                                    <a:pt x="202" y="150"/>
                                  </a:lnTo>
                                  <a:lnTo>
                                    <a:pt x="206" y="148"/>
                                  </a:lnTo>
                                  <a:lnTo>
                                    <a:pt x="206" y="148"/>
                                  </a:lnTo>
                                  <a:lnTo>
                                    <a:pt x="212" y="144"/>
                                  </a:lnTo>
                                  <a:lnTo>
                                    <a:pt x="218" y="140"/>
                                  </a:lnTo>
                                  <a:lnTo>
                                    <a:pt x="224" y="138"/>
                                  </a:lnTo>
                                  <a:lnTo>
                                    <a:pt x="230" y="138"/>
                                  </a:lnTo>
                                  <a:lnTo>
                                    <a:pt x="236" y="140"/>
                                  </a:lnTo>
                                  <a:lnTo>
                                    <a:pt x="242" y="142"/>
                                  </a:lnTo>
                                  <a:lnTo>
                                    <a:pt x="248" y="144"/>
                                  </a:lnTo>
                                  <a:lnTo>
                                    <a:pt x="254" y="150"/>
                                  </a:lnTo>
                                  <a:lnTo>
                                    <a:pt x="254" y="150"/>
                                  </a:lnTo>
                                  <a:lnTo>
                                    <a:pt x="258" y="154"/>
                                  </a:lnTo>
                                  <a:lnTo>
                                    <a:pt x="260" y="160"/>
                                  </a:lnTo>
                                  <a:lnTo>
                                    <a:pt x="262" y="168"/>
                                  </a:lnTo>
                                  <a:lnTo>
                                    <a:pt x="262" y="174"/>
                                  </a:lnTo>
                                  <a:lnTo>
                                    <a:pt x="262" y="180"/>
                                  </a:lnTo>
                                  <a:lnTo>
                                    <a:pt x="258" y="186"/>
                                  </a:lnTo>
                                  <a:lnTo>
                                    <a:pt x="256" y="192"/>
                                  </a:lnTo>
                                  <a:lnTo>
                                    <a:pt x="252" y="196"/>
                                  </a:lnTo>
                                  <a:lnTo>
                                    <a:pt x="252" y="196"/>
                                  </a:lnTo>
                                  <a:lnTo>
                                    <a:pt x="248" y="198"/>
                                  </a:lnTo>
                                  <a:lnTo>
                                    <a:pt x="248" y="198"/>
                                  </a:lnTo>
                                  <a:lnTo>
                                    <a:pt x="252" y="200"/>
                                  </a:lnTo>
                                  <a:lnTo>
                                    <a:pt x="252" y="200"/>
                                  </a:lnTo>
                                  <a:lnTo>
                                    <a:pt x="258" y="202"/>
                                  </a:lnTo>
                                  <a:lnTo>
                                    <a:pt x="264" y="206"/>
                                  </a:lnTo>
                                  <a:lnTo>
                                    <a:pt x="268" y="210"/>
                                  </a:lnTo>
                                  <a:lnTo>
                                    <a:pt x="272" y="216"/>
                                  </a:lnTo>
                                  <a:lnTo>
                                    <a:pt x="274" y="222"/>
                                  </a:lnTo>
                                  <a:lnTo>
                                    <a:pt x="276" y="228"/>
                                  </a:lnTo>
                                  <a:lnTo>
                                    <a:pt x="276" y="234"/>
                                  </a:lnTo>
                                  <a:lnTo>
                                    <a:pt x="274" y="242"/>
                                  </a:lnTo>
                                  <a:lnTo>
                                    <a:pt x="274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283" name="Group 283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284" name="Group 284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285" name="Group 285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286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88" name="Group 288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28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91" name="Group 291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29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294" name="Group 294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295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9C5DB4B" w14:textId="77777777" w:rsidR="00CF1901" w:rsidRPr="00D02FA5" w:rsidRDefault="00CF1901" w:rsidP="00DF5A11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067A8425" w14:textId="77777777" w:rsidR="00CF1901" w:rsidRPr="00D02FA5" w:rsidRDefault="00CF1901" w:rsidP="00DF5A11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306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52C4640" w14:textId="77777777" w:rsidR="00CF1901" w:rsidRPr="00D02FA5" w:rsidRDefault="00CF1901" w:rsidP="00DF5A11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307" name="Group 307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308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E8FD1AE" w14:textId="77777777" w:rsidR="00CF1901" w:rsidRPr="00AD4C8B" w:rsidRDefault="00CF1901" w:rsidP="00DF5A11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2564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309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E6BBE2D" w14:textId="77777777" w:rsidR="00CF1901" w:rsidRPr="00AD4C8B" w:rsidRDefault="00CF1901" w:rsidP="00DF5A11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  <w:cs/>
                                      </w:rPr>
                                    </w:pPr>
                                    <w:r w:rsidRPr="008D6483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2565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310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66BA680" w14:textId="77777777" w:rsidR="00CF1901" w:rsidRPr="00D02FA5" w:rsidRDefault="00CF1901" w:rsidP="00DF5A11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81515D7" id="Group 277" o:spid="_x0000_s1026" style="position:absolute;margin-left:37.9pt;margin-top:290.95pt;width:422.4pt;height:129.35pt;z-index:251673623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">
                <v:group id="Group 279" o:spid="_x0000_s1027" style="position:absolute;left:30954;top:13321;width:1181;height:14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<v:shape id="Freeform 39" o:spid="_x0000_s1028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" path="m310,86l356,10r,l352,6,348,2,342,r-4,l18,r,l14,,8,2,4,6,,10,46,86r264,xe" fillcolor="black [3213]" stroked="f">
                    <v:path arrowok="t" o:connecttype="custom" o:connectlocs="310,86;356,10;356,10;352,6;348,2;342,0;338,0;18,0;18,0;14,0;8,2;4,6;0,10;46,86;310,86" o:connectangles="0,0,0,0,0,0,0,0,0,0,0,0,0,0,0"/>
                  </v:shape>
                  <v:shape id="Freeform 40" o:spid="_x0000_s1029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<o:lock v:ext="edit" verticies="t"/>
                  </v:shape>
                </v:group>
                <v:group id="Group 283" o:spid="_x0000_s103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<v:group id="Group 284" o:spid="_x0000_s1031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<v:group id="Group 285" o:spid="_x0000_s1032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    <v:line id="Straight Connector 19" o:spid="_x0000_s1033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34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" strokecolor="black [3213]">
                        <o:lock v:ext="edit" shapetype="f"/>
                      </v:line>
                    </v:group>
                    <v:group id="Group 288" o:spid="_x0000_s1035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    <v:line id="Straight Connector 19" o:spid="_x0000_s1036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3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291" o:spid="_x0000_s1038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    <v:line id="Straight Connector 19" o:spid="_x0000_s1039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40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" strokecolor="black [3213]">
                        <o:lock v:ext="edit" shapetype="f"/>
                      </v:line>
                    </v:group>
                  </v:group>
                  <v:group id="Group 294" o:spid="_x0000_s104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5" o:spid="_x0000_s104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" filled="f" stroked="f">
                      <v:textbox inset="4.3pt,4.3pt,4.3pt,4.3pt">
                        <w:txbxContent>
                          <w:p w14:paraId="09C5DB4B" w14:textId="77777777" w:rsidR="00CF1901" w:rsidRPr="00D02FA5" w:rsidRDefault="00CF1901" w:rsidP="00DF5A11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067A8425" w14:textId="77777777" w:rsidR="00CF1901" w:rsidRPr="00D02FA5" w:rsidRDefault="00CF1901" w:rsidP="00DF5A11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4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" filled="f" stroked="f">
                      <v:textbox inset="4.3pt,4.3pt,4.3pt,4.3pt">
                        <w:txbxContent>
                          <w:p w14:paraId="252C4640" w14:textId="77777777" w:rsidR="00CF1901" w:rsidRPr="00D02FA5" w:rsidRDefault="00CF1901" w:rsidP="00DF5A11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307" o:spid="_x0000_s104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  <v:shape id="TextBox 6" o:spid="_x0000_s104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Rdk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NbKGTkCuvwFAAD//wMAUEsBAi0AFAAGAAgAAAAhANvh9svuAAAAhQEAABMAAAAAAAAAAAAAAAAA&#10;AAAAAFtDb250ZW50X1R5cGVzXS54bWxQSwECLQAUAAYACAAAACEAWvQsW78AAAAVAQAACwAAAAAA&#10;AAAAAAAAAAAfAQAAX3JlbHMvLnJlbHNQSwECLQAUAAYACAAAACEADQUXZMAAAADcAAAADwAAAAAA&#10;AAAAAAAAAAAHAgAAZHJzL2Rvd25yZXYueG1sUEsFBgAAAAADAAMAtwAAAPQCAAAAAA==&#10;" filled="f" stroked="f">
                        <v:textbox inset="4.3pt,4.3pt,4.3pt,4.3pt">
                          <w:txbxContent>
                            <w:p w14:paraId="2E8FD1AE" w14:textId="77777777" w:rsidR="00CF1901" w:rsidRPr="00AD4C8B" w:rsidRDefault="00CF1901" w:rsidP="00DF5A11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v:textbox>
                      </v:shape>
                      <v:shape id="TextBox 6" o:spid="_x0000_s104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" filled="f" stroked="f">
                        <v:textbox inset="4.3pt,4.3pt,4.3pt,4.3pt">
                          <w:txbxContent>
                            <w:p w14:paraId="5E6BBE2D" w14:textId="77777777" w:rsidR="00CF1901" w:rsidRPr="00AD4C8B" w:rsidRDefault="00CF1901" w:rsidP="00DF5A11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8D6483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2565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4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" filled="f" stroked="f">
                      <v:textbox inset="4.3pt,4.3pt,4.3pt,4.3pt">
                        <w:txbxContent>
                          <w:p w14:paraId="666BA680" w14:textId="77777777" w:rsidR="00CF1901" w:rsidRPr="00D02FA5" w:rsidRDefault="00CF1901" w:rsidP="00DF5A11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 w:rsidR="00E52D9B" w:rsidRPr="00553AB0"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6455" behindDoc="0" locked="0" layoutInCell="1" allowOverlap="1" wp14:anchorId="2D3277A7" wp14:editId="4EC7CFA1">
                <wp:simplePos x="0" y="0"/>
                <wp:positionH relativeFrom="column">
                  <wp:posOffset>4349750</wp:posOffset>
                </wp:positionH>
                <wp:positionV relativeFrom="paragraph">
                  <wp:posOffset>830580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7376EB" w14:textId="77777777" w:rsidR="00CF1901" w:rsidRPr="009D3874" w:rsidRDefault="00CF1901" w:rsidP="00E52D9B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  <w:p w14:paraId="64A5E9BD" w14:textId="77777777" w:rsidR="00CF1901" w:rsidRPr="009D3874" w:rsidRDefault="00CF1901" w:rsidP="00E52D9B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C04E5BB" w14:textId="291CB514" w:rsidR="00CF1901" w:rsidRPr="00993BD1" w:rsidRDefault="00CF1901" w:rsidP="00E52D9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8D6483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27,265,682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EE0A40" w14:textId="77777777" w:rsidR="00CF1901" w:rsidRPr="009D3874" w:rsidRDefault="00CF1901" w:rsidP="00E52D9B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10C38DB" w14:textId="77777777" w:rsidR="00CF1901" w:rsidRPr="00C22645" w:rsidRDefault="00CF1901" w:rsidP="00E52D9B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CEDE9EC" w14:textId="77777777" w:rsidR="00CF1901" w:rsidRPr="00C22645" w:rsidRDefault="00CF1901" w:rsidP="00E52D9B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E33DDB3" w14:textId="7FE89D4C" w:rsidR="00CF1901" w:rsidRPr="005D488C" w:rsidRDefault="00CF1901" w:rsidP="00E52D9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26,762,282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3277A7" id="Group 46" o:spid="_x0000_s1048" style="position:absolute;margin-left:342.5pt;margin-top:65.4pt;width:100.8pt;height:1in;z-index:251666455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">
                <v:shape id="Text Box 47" o:spid="_x0000_s1049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2C7376EB" w14:textId="77777777" w:rsidR="00CF1901" w:rsidRPr="009D3874" w:rsidRDefault="00CF1901" w:rsidP="00E52D9B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  <w:p w14:paraId="64A5E9BD" w14:textId="77777777" w:rsidR="00CF1901" w:rsidRPr="009D3874" w:rsidRDefault="00CF1901" w:rsidP="00E52D9B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50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4C04E5BB" w14:textId="291CB514" w:rsidR="00CF1901" w:rsidRPr="00993BD1" w:rsidRDefault="00CF1901" w:rsidP="00E52D9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8D6483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27,265,682</w:t>
                        </w:r>
                      </w:p>
                    </w:txbxContent>
                  </v:textbox>
                </v:shape>
                <v:shape id="Text Box 50" o:spid="_x0000_s1051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72EE0A40" w14:textId="77777777" w:rsidR="00CF1901" w:rsidRPr="009D3874" w:rsidRDefault="00CF1901" w:rsidP="00E52D9B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51" o:spid="_x0000_s1052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310C38DB" w14:textId="77777777" w:rsidR="00CF1901" w:rsidRPr="00C22645" w:rsidRDefault="00CF1901" w:rsidP="00E52D9B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53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3CEDE9EC" w14:textId="77777777" w:rsidR="00CF1901" w:rsidRPr="00C22645" w:rsidRDefault="00CF1901" w:rsidP="00E52D9B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54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0E33DDB3" w14:textId="7FE89D4C" w:rsidR="00CF1901" w:rsidRPr="005D488C" w:rsidRDefault="00CF1901" w:rsidP="00E52D9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26,762,282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01306" w:rsidRPr="00553AB0">
        <w:rPr>
          <w:rFonts w:cs="Times New Roman"/>
          <w:noProof/>
        </w:rPr>
        <mc:AlternateContent>
          <mc:Choice Requires="wpg">
            <w:drawing>
              <wp:anchor distT="0" distB="0" distL="114300" distR="114300" simplePos="0" relativeHeight="251664407" behindDoc="0" locked="0" layoutInCell="1" allowOverlap="1" wp14:anchorId="3DA7EC79" wp14:editId="627542AE">
                <wp:simplePos x="0" y="0"/>
                <wp:positionH relativeFrom="column">
                  <wp:posOffset>1486535</wp:posOffset>
                </wp:positionH>
                <wp:positionV relativeFrom="paragraph">
                  <wp:posOffset>7620</wp:posOffset>
                </wp:positionV>
                <wp:extent cx="4204335" cy="3307080"/>
                <wp:effectExtent l="0" t="0" r="0" b="7620"/>
                <wp:wrapNone/>
                <wp:docPr id="75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04335" cy="3307080"/>
                          <a:chOff x="415510" y="-621023"/>
                          <a:chExt cx="4299698" cy="3248964"/>
                        </a:xfrm>
                      </wpg:grpSpPr>
                      <wpg:grpSp>
                        <wpg:cNvPr id="76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77" name="Picture 77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8" name="Picture 78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79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80" name="Group 8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8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1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93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94" name="TextBox 1"/>
                        <wps:cNvSpPr txBox="1"/>
                        <wps:spPr>
                          <a:xfrm>
                            <a:off x="3831370" y="-621023"/>
                            <a:ext cx="883838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D9746A" w14:textId="77777777" w:rsidR="00CF1901" w:rsidRPr="00C120B5" w:rsidRDefault="00CF1901" w:rsidP="0050130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A7EC79" id="Group 75" o:spid="_x0000_s1055" style="position:absolute;margin-left:117.05pt;margin-top:.6pt;width:331.05pt;height:260.4pt;z-index:251664407;mso-width-relative:margin;mso-height-relative:margin" coordorigin="4155,-6210" coordsize="42996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">
                <v:group id="Group 21" o:spid="_x0000_s1056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7" o:spid="_x0000_s1057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">
                    <v:imagedata r:id="rId21" o:title="Food2" grayscale="t"/>
                  </v:shape>
                  <v:shape id="Picture 78" o:spid="_x0000_s1058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">
                    <v:imagedata r:id="rId22" o:title="Food3" grayscale="t"/>
                  </v:shape>
                </v:group>
                <v:group id="Group 27" o:spid="_x0000_s1059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group id="Group 80" o:spid="_x0000_s1060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shape id="Freeform 39" o:spid="_x0000_s1061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62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63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64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_x0000_s1065" type="#_x0000_t202" style="position:absolute;left:38313;top:-6210;width:8839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" filled="f" stroked="f">
                  <v:textbox inset="4.3pt,4.3pt,4.3pt,4.3pt">
                    <w:txbxContent>
                      <w:p w14:paraId="0FD9746A" w14:textId="77777777" w:rsidR="00CF1901" w:rsidRPr="00C120B5" w:rsidRDefault="00CF1901" w:rsidP="0050130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01306" w:rsidRPr="00553AB0">
        <w:rPr>
          <w:rFonts w:cs="Times New Roman"/>
          <w:noProof/>
          <w:sz w:val="20"/>
          <w:szCs w:val="20"/>
        </w:rPr>
        <w:drawing>
          <wp:inline distT="0" distB="0" distL="0" distR="0" wp14:anchorId="403C39A5" wp14:editId="393F2328">
            <wp:extent cx="5779107" cy="3589020"/>
            <wp:effectExtent l="57150" t="0" r="50800" b="106680"/>
            <wp:docPr id="59" name="Chart 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 w:rsidR="00A43431" w:rsidRPr="00553AB0">
        <w:rPr>
          <w:rFonts w:asciiTheme="majorBidi" w:hAnsiTheme="majorBidi" w:cstheme="majorBidi"/>
          <w:sz w:val="30"/>
          <w:szCs w:val="30"/>
        </w:rPr>
        <w:t xml:space="preserve"> </w:t>
      </w:r>
    </w:p>
    <w:p w14:paraId="1C39512A" w14:textId="26399C71" w:rsidR="003A0D56" w:rsidRPr="00553AB0" w:rsidRDefault="00DF5A11" w:rsidP="003A0D5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72599" behindDoc="1" locked="0" layoutInCell="1" allowOverlap="1" wp14:anchorId="489325EB" wp14:editId="657200D3">
            <wp:simplePos x="0" y="0"/>
            <wp:positionH relativeFrom="column">
              <wp:posOffset>349250</wp:posOffset>
            </wp:positionH>
            <wp:positionV relativeFrom="paragraph">
              <wp:posOffset>185420</wp:posOffset>
            </wp:positionV>
            <wp:extent cx="2411730" cy="2451100"/>
            <wp:effectExtent l="0" t="0" r="7620" b="6350"/>
            <wp:wrapNone/>
            <wp:docPr id="313" name="Chart 313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V relativeFrom="margin">
              <wp14:pctHeight>0</wp14:pctHeight>
            </wp14:sizeRelV>
          </wp:anchor>
        </w:drawing>
      </w:r>
      <w:r w:rsidRPr="00553AB0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71575" behindDoc="1" locked="0" layoutInCell="1" allowOverlap="1" wp14:anchorId="7A751A6C" wp14:editId="268C56E2">
            <wp:simplePos x="0" y="0"/>
            <wp:positionH relativeFrom="column">
              <wp:posOffset>3622724</wp:posOffset>
            </wp:positionH>
            <wp:positionV relativeFrom="paragraph">
              <wp:posOffset>185420</wp:posOffset>
            </wp:positionV>
            <wp:extent cx="2358390" cy="2623820"/>
            <wp:effectExtent l="0" t="0" r="0" b="0"/>
            <wp:wrapNone/>
            <wp:docPr id="312" name="Chart 312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8DA614" w14:textId="7B2F397A" w:rsidR="003A0D56" w:rsidRPr="00553AB0" w:rsidRDefault="00DF5A11" w:rsidP="003A0D5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75671" behindDoc="0" locked="0" layoutInCell="1" allowOverlap="1" wp14:anchorId="3F1C0BCB" wp14:editId="379E80AF">
            <wp:simplePos x="0" y="0"/>
            <wp:positionH relativeFrom="column">
              <wp:posOffset>3297555</wp:posOffset>
            </wp:positionH>
            <wp:positionV relativeFrom="paragraph">
              <wp:posOffset>240665</wp:posOffset>
            </wp:positionV>
            <wp:extent cx="125730" cy="151765"/>
            <wp:effectExtent l="0" t="0" r="7620" b="635"/>
            <wp:wrapNone/>
            <wp:docPr id="29" name="Picture 29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Picture 257" descr="Food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5730" cy="151765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53AB0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76695" behindDoc="0" locked="0" layoutInCell="1" allowOverlap="1" wp14:anchorId="5B76A916" wp14:editId="44B64B15">
            <wp:simplePos x="0" y="0"/>
            <wp:positionH relativeFrom="column">
              <wp:posOffset>3448464</wp:posOffset>
            </wp:positionH>
            <wp:positionV relativeFrom="paragraph">
              <wp:posOffset>146446</wp:posOffset>
            </wp:positionV>
            <wp:extent cx="100965" cy="244779"/>
            <wp:effectExtent l="19050" t="19050" r="13335" b="22225"/>
            <wp:wrapNone/>
            <wp:docPr id="30" name="Picture 30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Picture 258" descr="Food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" cy="244779"/>
                    </a:xfrm>
                    <a:prstGeom prst="rect">
                      <a:avLst/>
                    </a:prstGeom>
                    <a:grp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6373" w:rsidRPr="00553AB0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68503" behindDoc="1" locked="0" layoutInCell="1" allowOverlap="1" wp14:anchorId="63BEEEC0" wp14:editId="798522AE">
            <wp:simplePos x="0" y="0"/>
            <wp:positionH relativeFrom="column">
              <wp:posOffset>3705860</wp:posOffset>
            </wp:positionH>
            <wp:positionV relativeFrom="paragraph">
              <wp:posOffset>151130</wp:posOffset>
            </wp:positionV>
            <wp:extent cx="2358390" cy="2623820"/>
            <wp:effectExtent l="0" t="0" r="0" b="0"/>
            <wp:wrapNone/>
            <wp:docPr id="223" name="Chart 223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6373" w:rsidRPr="00553AB0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69527" behindDoc="1" locked="0" layoutInCell="1" allowOverlap="1" wp14:anchorId="00752848" wp14:editId="03906F84">
            <wp:simplePos x="0" y="0"/>
            <wp:positionH relativeFrom="column">
              <wp:posOffset>432435</wp:posOffset>
            </wp:positionH>
            <wp:positionV relativeFrom="paragraph">
              <wp:posOffset>151130</wp:posOffset>
            </wp:positionV>
            <wp:extent cx="2411730" cy="2451100"/>
            <wp:effectExtent l="0" t="0" r="7620" b="6350"/>
            <wp:wrapNone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  <wp14:sizeRelV relativeFrom="margin">
              <wp14:pctHeight>0</wp14:pctHeight>
            </wp14:sizeRelV>
          </wp:anchor>
        </w:drawing>
      </w:r>
      <w:r w:rsidR="003A0D56" w:rsidRPr="00553AB0">
        <w:rPr>
          <w:rFonts w:asciiTheme="majorBidi" w:hAnsiTheme="majorBidi" w:cstheme="majorBidi"/>
          <w:sz w:val="30"/>
          <w:szCs w:val="30"/>
          <w:cs/>
        </w:rPr>
        <w:tab/>
      </w:r>
    </w:p>
    <w:p w14:paraId="411830C7" w14:textId="5DBD0610" w:rsidR="003A0D56" w:rsidRPr="00553AB0" w:rsidRDefault="00DF5A11" w:rsidP="003A0D5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  <w:sectPr w:rsidR="003A0D56" w:rsidRPr="00553AB0" w:rsidSect="000D6C30">
          <w:pgSz w:w="11907" w:h="16840" w:code="9"/>
          <w:pgMar w:top="1151" w:right="1111" w:bottom="1151" w:left="1145" w:header="720" w:footer="720" w:gutter="0"/>
          <w:cols w:space="720"/>
          <w:docGrid w:linePitch="326"/>
        </w:sectPr>
      </w:pPr>
      <w:r w:rsidRPr="00553AB0">
        <w:rPr>
          <w:rFonts w:asciiTheme="majorBidi" w:hAnsiTheme="majorBidi"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677719" behindDoc="0" locked="0" layoutInCell="1" allowOverlap="1" wp14:anchorId="59C5248A" wp14:editId="74A30038">
                <wp:simplePos x="0" y="0"/>
                <wp:positionH relativeFrom="column">
                  <wp:posOffset>3425190</wp:posOffset>
                </wp:positionH>
                <wp:positionV relativeFrom="paragraph">
                  <wp:posOffset>469900</wp:posOffset>
                </wp:positionV>
                <wp:extent cx="142240" cy="201930"/>
                <wp:effectExtent l="0" t="0" r="0" b="7620"/>
                <wp:wrapNone/>
                <wp:docPr id="3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2240" cy="20193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810" y="8"/>
                            </a:cxn>
                            <a:cxn ang="0">
                              <a:pos x="864" y="74"/>
                            </a:cxn>
                            <a:cxn ang="0">
                              <a:pos x="864" y="200"/>
                            </a:cxn>
                            <a:cxn ang="0">
                              <a:pos x="776" y="218"/>
                            </a:cxn>
                            <a:cxn ang="0">
                              <a:pos x="860" y="392"/>
                            </a:cxn>
                            <a:cxn ang="0">
                              <a:pos x="942" y="412"/>
                            </a:cxn>
                            <a:cxn ang="0">
                              <a:pos x="992" y="454"/>
                            </a:cxn>
                            <a:cxn ang="0">
                              <a:pos x="1028" y="528"/>
                            </a:cxn>
                            <a:cxn ang="0">
                              <a:pos x="1032" y="1366"/>
                            </a:cxn>
                            <a:cxn ang="0">
                              <a:pos x="1028" y="1402"/>
                            </a:cxn>
                            <a:cxn ang="0">
                              <a:pos x="992" y="1476"/>
                            </a:cxn>
                            <a:cxn ang="0">
                              <a:pos x="942" y="1516"/>
                            </a:cxn>
                            <a:cxn ang="0">
                              <a:pos x="860" y="1538"/>
                            </a:cxn>
                            <a:cxn ang="0">
                              <a:pos x="170" y="1538"/>
                            </a:cxn>
                            <a:cxn ang="0">
                              <a:pos x="104" y="1524"/>
                            </a:cxn>
                            <a:cxn ang="0">
                              <a:pos x="50" y="1488"/>
                            </a:cxn>
                            <a:cxn ang="0">
                              <a:pos x="14" y="1434"/>
                            </a:cxn>
                            <a:cxn ang="0">
                              <a:pos x="0" y="1366"/>
                            </a:cxn>
                            <a:cxn ang="0">
                              <a:pos x="0" y="562"/>
                            </a:cxn>
                            <a:cxn ang="0">
                              <a:pos x="20" y="480"/>
                            </a:cxn>
                            <a:cxn ang="0">
                              <a:pos x="62" y="430"/>
                            </a:cxn>
                            <a:cxn ang="0">
                              <a:pos x="136" y="394"/>
                            </a:cxn>
                            <a:cxn ang="0">
                              <a:pos x="256" y="392"/>
                            </a:cxn>
                            <a:cxn ang="0">
                              <a:pos x="184" y="216"/>
                            </a:cxn>
                            <a:cxn ang="0">
                              <a:pos x="166" y="92"/>
                            </a:cxn>
                            <a:cxn ang="0">
                              <a:pos x="192" y="28"/>
                            </a:cxn>
                            <a:cxn ang="0">
                              <a:pos x="256" y="0"/>
                            </a:cxn>
                            <a:cxn ang="0">
                              <a:pos x="366" y="476"/>
                            </a:cxn>
                            <a:cxn ang="0">
                              <a:pos x="340" y="512"/>
                            </a:cxn>
                            <a:cxn ang="0">
                              <a:pos x="170" y="514"/>
                            </a:cxn>
                            <a:cxn ang="0">
                              <a:pos x="136" y="528"/>
                            </a:cxn>
                            <a:cxn ang="0">
                              <a:pos x="122" y="562"/>
                            </a:cxn>
                            <a:cxn ang="0">
                              <a:pos x="122" y="1366"/>
                            </a:cxn>
                            <a:cxn ang="0">
                              <a:pos x="136" y="1400"/>
                            </a:cxn>
                            <a:cxn ang="0">
                              <a:pos x="160" y="1414"/>
                            </a:cxn>
                            <a:cxn ang="0">
                              <a:pos x="860" y="1414"/>
                            </a:cxn>
                            <a:cxn ang="0">
                              <a:pos x="888" y="1406"/>
                            </a:cxn>
                            <a:cxn ang="0">
                              <a:pos x="908" y="1376"/>
                            </a:cxn>
                            <a:cxn ang="0">
                              <a:pos x="908" y="562"/>
                            </a:cxn>
                            <a:cxn ang="0">
                              <a:pos x="900" y="536"/>
                            </a:cxn>
                            <a:cxn ang="0">
                              <a:pos x="870" y="516"/>
                            </a:cxn>
                            <a:cxn ang="0">
                              <a:pos x="720" y="514"/>
                            </a:cxn>
                            <a:cxn ang="0">
                              <a:pos x="672" y="496"/>
                            </a:cxn>
                            <a:cxn ang="0">
                              <a:pos x="664" y="218"/>
                            </a:cxn>
                            <a:cxn ang="0">
                              <a:pos x="758" y="754"/>
                            </a:cxn>
                            <a:cxn ang="0">
                              <a:pos x="788" y="790"/>
                            </a:cxn>
                            <a:cxn ang="0">
                              <a:pos x="786" y="1164"/>
                            </a:cxn>
                            <a:cxn ang="0">
                              <a:pos x="748" y="1196"/>
                            </a:cxn>
                            <a:cxn ang="0">
                              <a:pos x="274" y="1192"/>
                            </a:cxn>
                            <a:cxn ang="0">
                              <a:pos x="242" y="1154"/>
                            </a:cxn>
                            <a:cxn ang="0">
                              <a:pos x="246" y="782"/>
                            </a:cxn>
                            <a:cxn ang="0">
                              <a:pos x="284" y="750"/>
                            </a:cxn>
                          </a:cxnLst>
                          <a:rect l="0" t="0" r="r" b="b"/>
                          <a:pathLst>
                            <a:path w="1032" h="1538">
                              <a:moveTo>
                                <a:pt x="256" y="0"/>
                              </a:moveTo>
                              <a:lnTo>
                                <a:pt x="774" y="0"/>
                              </a:lnTo>
                              <a:lnTo>
                                <a:pt x="774" y="0"/>
                              </a:lnTo>
                              <a:lnTo>
                                <a:pt x="792" y="2"/>
                              </a:lnTo>
                              <a:lnTo>
                                <a:pt x="810" y="8"/>
                              </a:lnTo>
                              <a:lnTo>
                                <a:pt x="826" y="16"/>
                              </a:lnTo>
                              <a:lnTo>
                                <a:pt x="840" y="28"/>
                              </a:lnTo>
                              <a:lnTo>
                                <a:pt x="850" y="40"/>
                              </a:lnTo>
                              <a:lnTo>
                                <a:pt x="858" y="56"/>
                              </a:lnTo>
                              <a:lnTo>
                                <a:pt x="864" y="74"/>
                              </a:lnTo>
                              <a:lnTo>
                                <a:pt x="866" y="92"/>
                              </a:lnTo>
                              <a:lnTo>
                                <a:pt x="866" y="188"/>
                              </a:lnTo>
                              <a:lnTo>
                                <a:pt x="866" y="188"/>
                              </a:lnTo>
                              <a:lnTo>
                                <a:pt x="866" y="194"/>
                              </a:lnTo>
                              <a:lnTo>
                                <a:pt x="864" y="200"/>
                              </a:lnTo>
                              <a:lnTo>
                                <a:pt x="858" y="208"/>
                              </a:lnTo>
                              <a:lnTo>
                                <a:pt x="848" y="216"/>
                              </a:lnTo>
                              <a:lnTo>
                                <a:pt x="842" y="216"/>
                              </a:lnTo>
                              <a:lnTo>
                                <a:pt x="836" y="218"/>
                              </a:lnTo>
                              <a:lnTo>
                                <a:pt x="776" y="218"/>
                              </a:lnTo>
                              <a:lnTo>
                                <a:pt x="776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78" y="392"/>
                              </a:lnTo>
                              <a:lnTo>
                                <a:pt x="896" y="394"/>
                              </a:lnTo>
                              <a:lnTo>
                                <a:pt x="912" y="400"/>
                              </a:lnTo>
                              <a:lnTo>
                                <a:pt x="928" y="404"/>
                              </a:lnTo>
                              <a:lnTo>
                                <a:pt x="942" y="412"/>
                              </a:lnTo>
                              <a:lnTo>
                                <a:pt x="956" y="420"/>
                              </a:lnTo>
                              <a:lnTo>
                                <a:pt x="970" y="430"/>
                              </a:lnTo>
                              <a:lnTo>
                                <a:pt x="982" y="442"/>
                              </a:lnTo>
                              <a:lnTo>
                                <a:pt x="982" y="442"/>
                              </a:lnTo>
                              <a:lnTo>
                                <a:pt x="992" y="454"/>
                              </a:lnTo>
                              <a:lnTo>
                                <a:pt x="1002" y="466"/>
                              </a:lnTo>
                              <a:lnTo>
                                <a:pt x="1010" y="480"/>
                              </a:lnTo>
                              <a:lnTo>
                                <a:pt x="1018" y="496"/>
                              </a:lnTo>
                              <a:lnTo>
                                <a:pt x="1024" y="512"/>
                              </a:lnTo>
                              <a:lnTo>
                                <a:pt x="1028" y="528"/>
                              </a:lnTo>
                              <a:lnTo>
                                <a:pt x="1030" y="544"/>
                              </a:lnTo>
                              <a:lnTo>
                                <a:pt x="1032" y="562"/>
                              </a:lnTo>
                              <a:lnTo>
                                <a:pt x="1032" y="562"/>
                              </a:lnTo>
                              <a:lnTo>
                                <a:pt x="1032" y="562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0" y="1384"/>
                              </a:lnTo>
                              <a:lnTo>
                                <a:pt x="1028" y="1402"/>
                              </a:lnTo>
                              <a:lnTo>
                                <a:pt x="1024" y="1418"/>
                              </a:lnTo>
                              <a:lnTo>
                                <a:pt x="1018" y="1434"/>
                              </a:lnTo>
                              <a:lnTo>
                                <a:pt x="1010" y="1448"/>
                              </a:lnTo>
                              <a:lnTo>
                                <a:pt x="1002" y="1462"/>
                              </a:lnTo>
                              <a:lnTo>
                                <a:pt x="992" y="1476"/>
                              </a:lnTo>
                              <a:lnTo>
                                <a:pt x="982" y="1488"/>
                              </a:lnTo>
                              <a:lnTo>
                                <a:pt x="982" y="1488"/>
                              </a:lnTo>
                              <a:lnTo>
                                <a:pt x="970" y="1498"/>
                              </a:lnTo>
                              <a:lnTo>
                                <a:pt x="956" y="1508"/>
                              </a:lnTo>
                              <a:lnTo>
                                <a:pt x="942" y="1516"/>
                              </a:lnTo>
                              <a:lnTo>
                                <a:pt x="928" y="1524"/>
                              </a:lnTo>
                              <a:lnTo>
                                <a:pt x="912" y="1530"/>
                              </a:lnTo>
                              <a:lnTo>
                                <a:pt x="896" y="1534"/>
                              </a:lnTo>
                              <a:lnTo>
                                <a:pt x="878" y="1536"/>
                              </a:lnTo>
                              <a:lnTo>
                                <a:pt x="860" y="1538"/>
                              </a:lnTo>
                              <a:lnTo>
                                <a:pt x="860" y="1538"/>
                              </a:lnTo>
                              <a:lnTo>
                                <a:pt x="86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52" y="1536"/>
                              </a:lnTo>
                              <a:lnTo>
                                <a:pt x="136" y="1534"/>
                              </a:lnTo>
                              <a:lnTo>
                                <a:pt x="120" y="1530"/>
                              </a:lnTo>
                              <a:lnTo>
                                <a:pt x="104" y="1524"/>
                              </a:lnTo>
                              <a:lnTo>
                                <a:pt x="90" y="1516"/>
                              </a:lnTo>
                              <a:lnTo>
                                <a:pt x="74" y="1508"/>
                              </a:lnTo>
                              <a:lnTo>
                                <a:pt x="62" y="1498"/>
                              </a:lnTo>
                              <a:lnTo>
                                <a:pt x="50" y="1488"/>
                              </a:lnTo>
                              <a:lnTo>
                                <a:pt x="50" y="1488"/>
                              </a:lnTo>
                              <a:lnTo>
                                <a:pt x="50" y="1488"/>
                              </a:lnTo>
                              <a:lnTo>
                                <a:pt x="38" y="1476"/>
                              </a:lnTo>
                              <a:lnTo>
                                <a:pt x="28" y="1462"/>
                              </a:lnTo>
                              <a:lnTo>
                                <a:pt x="20" y="1448"/>
                              </a:lnTo>
                              <a:lnTo>
                                <a:pt x="14" y="1434"/>
                              </a:lnTo>
                              <a:lnTo>
                                <a:pt x="8" y="1418"/>
                              </a:lnTo>
                              <a:lnTo>
                                <a:pt x="4" y="1402"/>
                              </a:lnTo>
                              <a:lnTo>
                                <a:pt x="0" y="1384"/>
                              </a:lnTo>
                              <a:lnTo>
                                <a:pt x="0" y="1366"/>
                              </a:lnTo>
                              <a:lnTo>
                                <a:pt x="0" y="1366"/>
                              </a:lnTo>
                              <a:lnTo>
                                <a:pt x="0" y="1366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44"/>
                              </a:lnTo>
                              <a:lnTo>
                                <a:pt x="4" y="528"/>
                              </a:lnTo>
                              <a:lnTo>
                                <a:pt x="8" y="512"/>
                              </a:lnTo>
                              <a:lnTo>
                                <a:pt x="14" y="496"/>
                              </a:lnTo>
                              <a:lnTo>
                                <a:pt x="20" y="480"/>
                              </a:lnTo>
                              <a:lnTo>
                                <a:pt x="28" y="466"/>
                              </a:lnTo>
                              <a:lnTo>
                                <a:pt x="38" y="454"/>
                              </a:lnTo>
                              <a:lnTo>
                                <a:pt x="50" y="442"/>
                              </a:lnTo>
                              <a:lnTo>
                                <a:pt x="50" y="442"/>
                              </a:lnTo>
                              <a:lnTo>
                                <a:pt x="62" y="430"/>
                              </a:lnTo>
                              <a:lnTo>
                                <a:pt x="76" y="420"/>
                              </a:lnTo>
                              <a:lnTo>
                                <a:pt x="90" y="412"/>
                              </a:lnTo>
                              <a:lnTo>
                                <a:pt x="104" y="404"/>
                              </a:lnTo>
                              <a:lnTo>
                                <a:pt x="120" y="400"/>
                              </a:lnTo>
                              <a:lnTo>
                                <a:pt x="136" y="394"/>
                              </a:lnTo>
                              <a:lnTo>
                                <a:pt x="152" y="392"/>
                              </a:lnTo>
                              <a:lnTo>
                                <a:pt x="170" y="392"/>
                              </a:lnTo>
                              <a:lnTo>
                                <a:pt x="170" y="392"/>
                              </a:lnTo>
                              <a:lnTo>
                                <a:pt x="170" y="392"/>
                              </a:lnTo>
                              <a:lnTo>
                                <a:pt x="256" y="392"/>
                              </a:lnTo>
                              <a:lnTo>
                                <a:pt x="256" y="218"/>
                              </a:lnTo>
                              <a:lnTo>
                                <a:pt x="194" y="218"/>
                              </a:lnTo>
                              <a:lnTo>
                                <a:pt x="194" y="218"/>
                              </a:lnTo>
                              <a:lnTo>
                                <a:pt x="188" y="216"/>
                              </a:lnTo>
                              <a:lnTo>
                                <a:pt x="184" y="216"/>
                              </a:lnTo>
                              <a:lnTo>
                                <a:pt x="174" y="208"/>
                              </a:lnTo>
                              <a:lnTo>
                                <a:pt x="168" y="200"/>
                              </a:lnTo>
                              <a:lnTo>
                                <a:pt x="166" y="194"/>
                              </a:lnTo>
                              <a:lnTo>
                                <a:pt x="166" y="188"/>
                              </a:lnTo>
                              <a:lnTo>
                                <a:pt x="166" y="92"/>
                              </a:lnTo>
                              <a:lnTo>
                                <a:pt x="166" y="92"/>
                              </a:lnTo>
                              <a:lnTo>
                                <a:pt x="166" y="74"/>
                              </a:lnTo>
                              <a:lnTo>
                                <a:pt x="172" y="56"/>
                              </a:lnTo>
                              <a:lnTo>
                                <a:pt x="180" y="40"/>
                              </a:lnTo>
                              <a:lnTo>
                                <a:pt x="192" y="28"/>
                              </a:lnTo>
                              <a:lnTo>
                                <a:pt x="206" y="16"/>
                              </a:lnTo>
                              <a:lnTo>
                                <a:pt x="222" y="8"/>
                              </a:lnTo>
                              <a:lnTo>
                                <a:pt x="238" y="2"/>
                              </a:lnTo>
                              <a:lnTo>
                                <a:pt x="256" y="0"/>
                              </a:lnTo>
                              <a:lnTo>
                                <a:pt x="256" y="0"/>
                              </a:lnTo>
                              <a:close/>
                              <a:moveTo>
                                <a:pt x="664" y="218"/>
                              </a:moveTo>
                              <a:lnTo>
                                <a:pt x="368" y="218"/>
                              </a:lnTo>
                              <a:lnTo>
                                <a:pt x="368" y="462"/>
                              </a:lnTo>
                              <a:lnTo>
                                <a:pt x="368" y="462"/>
                              </a:lnTo>
                              <a:lnTo>
                                <a:pt x="366" y="476"/>
                              </a:lnTo>
                              <a:lnTo>
                                <a:pt x="364" y="486"/>
                              </a:lnTo>
                              <a:lnTo>
                                <a:pt x="360" y="494"/>
                              </a:lnTo>
                              <a:lnTo>
                                <a:pt x="356" y="502"/>
                              </a:lnTo>
                              <a:lnTo>
                                <a:pt x="348" y="508"/>
                              </a:lnTo>
                              <a:lnTo>
                                <a:pt x="340" y="512"/>
                              </a:lnTo>
                              <a:lnTo>
                                <a:pt x="330" y="514"/>
                              </a:lnTo>
                              <a:lnTo>
                                <a:pt x="318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60" y="516"/>
                              </a:lnTo>
                              <a:lnTo>
                                <a:pt x="152" y="518"/>
                              </a:lnTo>
                              <a:lnTo>
                                <a:pt x="144" y="522"/>
                              </a:lnTo>
                              <a:lnTo>
                                <a:pt x="136" y="528"/>
                              </a:lnTo>
                              <a:lnTo>
                                <a:pt x="136" y="528"/>
                              </a:lnTo>
                              <a:lnTo>
                                <a:pt x="130" y="536"/>
                              </a:lnTo>
                              <a:lnTo>
                                <a:pt x="126" y="544"/>
                              </a:lnTo>
                              <a:lnTo>
                                <a:pt x="124" y="552"/>
                              </a:lnTo>
                              <a:lnTo>
                                <a:pt x="122" y="562"/>
                              </a:lnTo>
                              <a:lnTo>
                                <a:pt x="122" y="562"/>
                              </a:lnTo>
                              <a:lnTo>
                                <a:pt x="122" y="562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4" y="1376"/>
                              </a:lnTo>
                              <a:lnTo>
                                <a:pt x="126" y="1384"/>
                              </a:lnTo>
                              <a:lnTo>
                                <a:pt x="130" y="1392"/>
                              </a:lnTo>
                              <a:lnTo>
                                <a:pt x="136" y="1400"/>
                              </a:lnTo>
                              <a:lnTo>
                                <a:pt x="136" y="1400"/>
                              </a:lnTo>
                              <a:lnTo>
                                <a:pt x="136" y="1400"/>
                              </a:lnTo>
                              <a:lnTo>
                                <a:pt x="144" y="1406"/>
                              </a:lnTo>
                              <a:lnTo>
                                <a:pt x="152" y="1410"/>
                              </a:lnTo>
                              <a:lnTo>
                                <a:pt x="160" y="1414"/>
                              </a:lnTo>
                              <a:lnTo>
                                <a:pt x="170" y="1414"/>
                              </a:lnTo>
                              <a:lnTo>
                                <a:pt x="170" y="1414"/>
                              </a:lnTo>
                              <a:lnTo>
                                <a:pt x="17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70" y="1414"/>
                              </a:lnTo>
                              <a:lnTo>
                                <a:pt x="880" y="1410"/>
                              </a:lnTo>
                              <a:lnTo>
                                <a:pt x="888" y="1406"/>
                              </a:lnTo>
                              <a:lnTo>
                                <a:pt x="894" y="1400"/>
                              </a:lnTo>
                              <a:lnTo>
                                <a:pt x="894" y="1400"/>
                              </a:lnTo>
                              <a:lnTo>
                                <a:pt x="900" y="1394"/>
                              </a:lnTo>
                              <a:lnTo>
                                <a:pt x="904" y="1386"/>
                              </a:lnTo>
                              <a:lnTo>
                                <a:pt x="908" y="1376"/>
                              </a:lnTo>
                              <a:lnTo>
                                <a:pt x="908" y="1366"/>
                              </a:lnTo>
                              <a:lnTo>
                                <a:pt x="908" y="1366"/>
                              </a:lnTo>
                              <a:lnTo>
                                <a:pt x="908" y="1366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52"/>
                              </a:lnTo>
                              <a:lnTo>
                                <a:pt x="904" y="544"/>
                              </a:lnTo>
                              <a:lnTo>
                                <a:pt x="900" y="536"/>
                              </a:lnTo>
                              <a:lnTo>
                                <a:pt x="894" y="528"/>
                              </a:lnTo>
                              <a:lnTo>
                                <a:pt x="894" y="528"/>
                              </a:lnTo>
                              <a:lnTo>
                                <a:pt x="888" y="522"/>
                              </a:lnTo>
                              <a:lnTo>
                                <a:pt x="880" y="518"/>
                              </a:lnTo>
                              <a:lnTo>
                                <a:pt x="870" y="516"/>
                              </a:lnTo>
                              <a:lnTo>
                                <a:pt x="860" y="514"/>
                              </a:lnTo>
                              <a:lnTo>
                                <a:pt x="860" y="514"/>
                              </a:lnTo>
                              <a:lnTo>
                                <a:pt x="860" y="514"/>
                              </a:lnTo>
                              <a:lnTo>
                                <a:pt x="720" y="514"/>
                              </a:lnTo>
                              <a:lnTo>
                                <a:pt x="720" y="514"/>
                              </a:lnTo>
                              <a:lnTo>
                                <a:pt x="708" y="514"/>
                              </a:lnTo>
                              <a:lnTo>
                                <a:pt x="696" y="512"/>
                              </a:lnTo>
                              <a:lnTo>
                                <a:pt x="686" y="508"/>
                              </a:lnTo>
                              <a:lnTo>
                                <a:pt x="678" y="502"/>
                              </a:lnTo>
                              <a:lnTo>
                                <a:pt x="672" y="496"/>
                              </a:lnTo>
                              <a:lnTo>
                                <a:pt x="668" y="486"/>
                              </a:lnTo>
                              <a:lnTo>
                                <a:pt x="664" y="474"/>
                              </a:lnTo>
                              <a:lnTo>
                                <a:pt x="664" y="460"/>
                              </a:lnTo>
                              <a:lnTo>
                                <a:pt x="664" y="218"/>
                              </a:lnTo>
                              <a:lnTo>
                                <a:pt x="664" y="218"/>
                              </a:lnTo>
                              <a:close/>
                              <a:moveTo>
                                <a:pt x="294" y="750"/>
                              </a:moveTo>
                              <a:lnTo>
                                <a:pt x="738" y="750"/>
                              </a:lnTo>
                              <a:lnTo>
                                <a:pt x="738" y="750"/>
                              </a:lnTo>
                              <a:lnTo>
                                <a:pt x="748" y="750"/>
                              </a:lnTo>
                              <a:lnTo>
                                <a:pt x="758" y="754"/>
                              </a:lnTo>
                              <a:lnTo>
                                <a:pt x="766" y="758"/>
                              </a:lnTo>
                              <a:lnTo>
                                <a:pt x="774" y="764"/>
                              </a:lnTo>
                              <a:lnTo>
                                <a:pt x="780" y="772"/>
                              </a:lnTo>
                              <a:lnTo>
                                <a:pt x="786" y="782"/>
                              </a:lnTo>
                              <a:lnTo>
                                <a:pt x="788" y="790"/>
                              </a:lnTo>
                              <a:lnTo>
                                <a:pt x="790" y="802"/>
                              </a:lnTo>
                              <a:lnTo>
                                <a:pt x="790" y="1144"/>
                              </a:lnTo>
                              <a:lnTo>
                                <a:pt x="790" y="1144"/>
                              </a:lnTo>
                              <a:lnTo>
                                <a:pt x="788" y="1154"/>
                              </a:lnTo>
                              <a:lnTo>
                                <a:pt x="786" y="1164"/>
                              </a:lnTo>
                              <a:lnTo>
                                <a:pt x="780" y="1174"/>
                              </a:lnTo>
                              <a:lnTo>
                                <a:pt x="774" y="1180"/>
                              </a:lnTo>
                              <a:lnTo>
                                <a:pt x="766" y="1188"/>
                              </a:lnTo>
                              <a:lnTo>
                                <a:pt x="758" y="1192"/>
                              </a:lnTo>
                              <a:lnTo>
                                <a:pt x="748" y="1196"/>
                              </a:lnTo>
                              <a:lnTo>
                                <a:pt x="738" y="1196"/>
                              </a:lnTo>
                              <a:lnTo>
                                <a:pt x="294" y="1196"/>
                              </a:lnTo>
                              <a:lnTo>
                                <a:pt x="294" y="1196"/>
                              </a:lnTo>
                              <a:lnTo>
                                <a:pt x="284" y="1196"/>
                              </a:lnTo>
                              <a:lnTo>
                                <a:pt x="274" y="1192"/>
                              </a:lnTo>
                              <a:lnTo>
                                <a:pt x="264" y="1188"/>
                              </a:lnTo>
                              <a:lnTo>
                                <a:pt x="256" y="1180"/>
                              </a:lnTo>
                              <a:lnTo>
                                <a:pt x="250" y="1174"/>
                              </a:lnTo>
                              <a:lnTo>
                                <a:pt x="246" y="1164"/>
                              </a:lnTo>
                              <a:lnTo>
                                <a:pt x="242" y="1154"/>
                              </a:lnTo>
                              <a:lnTo>
                                <a:pt x="242" y="1144"/>
                              </a:lnTo>
                              <a:lnTo>
                                <a:pt x="242" y="802"/>
                              </a:lnTo>
                              <a:lnTo>
                                <a:pt x="242" y="802"/>
                              </a:lnTo>
                              <a:lnTo>
                                <a:pt x="242" y="790"/>
                              </a:lnTo>
                              <a:lnTo>
                                <a:pt x="246" y="782"/>
                              </a:lnTo>
                              <a:lnTo>
                                <a:pt x="250" y="772"/>
                              </a:lnTo>
                              <a:lnTo>
                                <a:pt x="256" y="764"/>
                              </a:lnTo>
                              <a:lnTo>
                                <a:pt x="264" y="758"/>
                              </a:lnTo>
                              <a:lnTo>
                                <a:pt x="274" y="754"/>
                              </a:lnTo>
                              <a:lnTo>
                                <a:pt x="284" y="750"/>
                              </a:lnTo>
                              <a:lnTo>
                                <a:pt x="294" y="750"/>
                              </a:lnTo>
                              <a:lnTo>
                                <a:pt x="294" y="7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EED59" id="Freeform 18" o:spid="_x0000_s1026" style="position:absolute;margin-left:269.7pt;margin-top:37pt;width:11.2pt;height:15.9pt;z-index:2516777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32,1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3A0D56" w:rsidRPr="00553AB0">
        <w:rPr>
          <w:rFonts w:asciiTheme="majorBidi" w:hAnsiTheme="majorBidi" w:cstheme="majorBidi"/>
          <w:sz w:val="30"/>
          <w:szCs w:val="30"/>
          <w:cs/>
        </w:rPr>
        <w:tab/>
      </w:r>
      <w:r w:rsidR="003A0D56" w:rsidRPr="00553AB0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pPr w:leftFromText="180" w:rightFromText="180" w:vertAnchor="text" w:horzAnchor="margin" w:tblpXSpec="center" w:tblpY="-71"/>
        <w:tblW w:w="5417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92"/>
        <w:gridCol w:w="1009"/>
        <w:gridCol w:w="184"/>
        <w:gridCol w:w="976"/>
        <w:gridCol w:w="184"/>
        <w:gridCol w:w="805"/>
        <w:gridCol w:w="178"/>
        <w:gridCol w:w="811"/>
        <w:gridCol w:w="178"/>
        <w:gridCol w:w="814"/>
        <w:gridCol w:w="178"/>
        <w:gridCol w:w="817"/>
        <w:gridCol w:w="178"/>
        <w:gridCol w:w="951"/>
        <w:gridCol w:w="178"/>
        <w:gridCol w:w="957"/>
        <w:gridCol w:w="178"/>
        <w:gridCol w:w="808"/>
        <w:gridCol w:w="178"/>
        <w:gridCol w:w="798"/>
        <w:gridCol w:w="184"/>
        <w:gridCol w:w="939"/>
        <w:gridCol w:w="181"/>
        <w:gridCol w:w="836"/>
      </w:tblGrid>
      <w:tr w:rsidR="008D6483" w:rsidRPr="00553AB0" w14:paraId="76AEBEE8" w14:textId="77777777" w:rsidTr="00DB426C">
        <w:trPr>
          <w:cantSplit/>
          <w:trHeight w:val="136"/>
        </w:trPr>
        <w:tc>
          <w:tcPr>
            <w:tcW w:w="992" w:type="pct"/>
            <w:shd w:val="clear" w:color="auto" w:fill="auto"/>
          </w:tcPr>
          <w:p w14:paraId="72113C72" w14:textId="77777777" w:rsidR="00872012" w:rsidRPr="00553AB0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696" w:type="pct"/>
            <w:gridSpan w:val="3"/>
            <w:shd w:val="clear" w:color="auto" w:fill="auto"/>
            <w:vAlign w:val="bottom"/>
          </w:tcPr>
          <w:p w14:paraId="1A48CFDC" w14:textId="253C59E6" w:rsidR="00872012" w:rsidRPr="00553AB0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 xml:space="preserve">ส่วนงานที่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65AFADE" w14:textId="77777777" w:rsidR="00872012" w:rsidRPr="00553AB0" w:rsidRDefault="00872012" w:rsidP="0087201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5" w:type="pct"/>
            <w:gridSpan w:val="3"/>
            <w:shd w:val="clear" w:color="auto" w:fill="auto"/>
            <w:vAlign w:val="bottom"/>
          </w:tcPr>
          <w:p w14:paraId="1B570F96" w14:textId="29F3C879" w:rsidR="00872012" w:rsidRPr="00553AB0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 xml:space="preserve">ส่วนงานที่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</w:t>
            </w:r>
          </w:p>
        </w:tc>
        <w:tc>
          <w:tcPr>
            <w:tcW w:w="57" w:type="pct"/>
            <w:vAlign w:val="bottom"/>
          </w:tcPr>
          <w:p w14:paraId="75FDA78F" w14:textId="77777777" w:rsidR="00872012" w:rsidRPr="00553AB0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0" w:type="pct"/>
            <w:gridSpan w:val="3"/>
            <w:shd w:val="clear" w:color="auto" w:fill="auto"/>
            <w:vAlign w:val="bottom"/>
          </w:tcPr>
          <w:p w14:paraId="1F121063" w14:textId="5E7CD8DA" w:rsidR="00872012" w:rsidRPr="00553AB0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 xml:space="preserve">ส่วนงานที่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</w:t>
            </w:r>
          </w:p>
        </w:tc>
        <w:tc>
          <w:tcPr>
            <w:tcW w:w="57" w:type="pct"/>
            <w:vAlign w:val="bottom"/>
          </w:tcPr>
          <w:p w14:paraId="130B6E20" w14:textId="77777777" w:rsidR="00872012" w:rsidRPr="00553AB0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9" w:type="pct"/>
            <w:gridSpan w:val="3"/>
            <w:vAlign w:val="bottom"/>
          </w:tcPr>
          <w:p w14:paraId="388C7208" w14:textId="77777777" w:rsidR="00872012" w:rsidRPr="00553AB0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57" w:type="pct"/>
            <w:vAlign w:val="bottom"/>
          </w:tcPr>
          <w:p w14:paraId="7EFF5D6A" w14:textId="77777777" w:rsidR="00872012" w:rsidRPr="00553AB0" w:rsidRDefault="00872012" w:rsidP="00872012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2" w:type="pct"/>
            <w:gridSpan w:val="3"/>
            <w:shd w:val="clear" w:color="auto" w:fill="auto"/>
            <w:vAlign w:val="bottom"/>
          </w:tcPr>
          <w:p w14:paraId="25AFBAC6" w14:textId="77777777" w:rsidR="00872012" w:rsidRPr="00553AB0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59" w:type="pct"/>
            <w:vAlign w:val="bottom"/>
          </w:tcPr>
          <w:p w14:paraId="619CFCCB" w14:textId="77777777" w:rsidR="00872012" w:rsidRPr="00553AB0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27" w:type="pct"/>
            <w:gridSpan w:val="3"/>
            <w:vAlign w:val="bottom"/>
          </w:tcPr>
          <w:p w14:paraId="5E9AE0CB" w14:textId="77777777" w:rsidR="00872012" w:rsidRPr="00553AB0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รวม</w:t>
            </w:r>
          </w:p>
        </w:tc>
      </w:tr>
      <w:tr w:rsidR="008D6483" w:rsidRPr="00553AB0" w14:paraId="73B5E013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28DED174" w14:textId="439048E0" w:rsidR="00483632" w:rsidRPr="00553AB0" w:rsidRDefault="00483632" w:rsidP="0048363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bidi="th-TH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bidi="th-TH"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24" w:type="pct"/>
            <w:shd w:val="clear" w:color="auto" w:fill="auto"/>
          </w:tcPr>
          <w:p w14:paraId="07161CB2" w14:textId="54C5A00F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2565</w:t>
            </w:r>
          </w:p>
        </w:tc>
        <w:tc>
          <w:tcPr>
            <w:tcW w:w="59" w:type="pct"/>
            <w:shd w:val="clear" w:color="auto" w:fill="auto"/>
          </w:tcPr>
          <w:p w14:paraId="76578C10" w14:textId="77777777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13" w:type="pct"/>
            <w:shd w:val="clear" w:color="auto" w:fill="auto"/>
          </w:tcPr>
          <w:p w14:paraId="17A532E2" w14:textId="05B1053F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2564</w:t>
            </w:r>
          </w:p>
        </w:tc>
        <w:tc>
          <w:tcPr>
            <w:tcW w:w="59" w:type="pct"/>
            <w:shd w:val="clear" w:color="auto" w:fill="auto"/>
          </w:tcPr>
          <w:p w14:paraId="379DBF53" w14:textId="77777777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14:paraId="39C1A7F9" w14:textId="1DFB102B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2565</w:t>
            </w:r>
          </w:p>
        </w:tc>
        <w:tc>
          <w:tcPr>
            <w:tcW w:w="57" w:type="pct"/>
            <w:shd w:val="clear" w:color="auto" w:fill="auto"/>
          </w:tcPr>
          <w:p w14:paraId="5555C69C" w14:textId="77777777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0" w:type="pct"/>
            <w:shd w:val="clear" w:color="auto" w:fill="auto"/>
          </w:tcPr>
          <w:p w14:paraId="56B12FA1" w14:textId="1F9A78ED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2564</w:t>
            </w:r>
          </w:p>
        </w:tc>
        <w:tc>
          <w:tcPr>
            <w:tcW w:w="57" w:type="pct"/>
          </w:tcPr>
          <w:p w14:paraId="667D0EF9" w14:textId="77777777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1" w:type="pct"/>
            <w:shd w:val="clear" w:color="auto" w:fill="auto"/>
          </w:tcPr>
          <w:p w14:paraId="66B45E57" w14:textId="08C7B406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2565</w:t>
            </w:r>
          </w:p>
        </w:tc>
        <w:tc>
          <w:tcPr>
            <w:tcW w:w="57" w:type="pct"/>
            <w:shd w:val="clear" w:color="auto" w:fill="auto"/>
          </w:tcPr>
          <w:p w14:paraId="3094216C" w14:textId="77777777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" w:type="pct"/>
            <w:shd w:val="clear" w:color="auto" w:fill="auto"/>
          </w:tcPr>
          <w:p w14:paraId="3DD302B4" w14:textId="14886730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2564</w:t>
            </w:r>
          </w:p>
        </w:tc>
        <w:tc>
          <w:tcPr>
            <w:tcW w:w="57" w:type="pct"/>
          </w:tcPr>
          <w:p w14:paraId="631B7E64" w14:textId="77777777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5" w:type="pct"/>
          </w:tcPr>
          <w:p w14:paraId="30CCBBB7" w14:textId="14A17070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2565</w:t>
            </w:r>
          </w:p>
        </w:tc>
        <w:tc>
          <w:tcPr>
            <w:tcW w:w="57" w:type="pct"/>
          </w:tcPr>
          <w:p w14:paraId="394A18D9" w14:textId="77777777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7" w:type="pct"/>
          </w:tcPr>
          <w:p w14:paraId="6AA80D9A" w14:textId="47ECD591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2564</w:t>
            </w:r>
          </w:p>
        </w:tc>
        <w:tc>
          <w:tcPr>
            <w:tcW w:w="57" w:type="pct"/>
          </w:tcPr>
          <w:p w14:paraId="4C1EC5CE" w14:textId="77777777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53974926" w14:textId="56FC0DB1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2565</w:t>
            </w:r>
          </w:p>
        </w:tc>
        <w:tc>
          <w:tcPr>
            <w:tcW w:w="57" w:type="pct"/>
            <w:shd w:val="clear" w:color="auto" w:fill="auto"/>
          </w:tcPr>
          <w:p w14:paraId="6DDE246C" w14:textId="77777777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14:paraId="7E283978" w14:textId="66897B74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2564</w:t>
            </w:r>
          </w:p>
        </w:tc>
        <w:tc>
          <w:tcPr>
            <w:tcW w:w="59" w:type="pct"/>
          </w:tcPr>
          <w:p w14:paraId="6831A2B5" w14:textId="77777777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1" w:type="pct"/>
          </w:tcPr>
          <w:p w14:paraId="533BEC2B" w14:textId="3B4B52DA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2565</w:t>
            </w:r>
          </w:p>
        </w:tc>
        <w:tc>
          <w:tcPr>
            <w:tcW w:w="58" w:type="pct"/>
            <w:shd w:val="clear" w:color="auto" w:fill="auto"/>
          </w:tcPr>
          <w:p w14:paraId="3CE01579" w14:textId="77777777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8" w:type="pct"/>
            <w:shd w:val="clear" w:color="auto" w:fill="auto"/>
          </w:tcPr>
          <w:p w14:paraId="7BA4935A" w14:textId="1464998C" w:rsidR="00483632" w:rsidRPr="00553AB0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2564</w:t>
            </w:r>
          </w:p>
        </w:tc>
      </w:tr>
      <w:tr w:rsidR="00872012" w:rsidRPr="00553AB0" w14:paraId="292744A0" w14:textId="77777777" w:rsidTr="008D6483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236226D3" w14:textId="77777777" w:rsidR="00872012" w:rsidRPr="00553AB0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bidi="th-TH"/>
              </w:rPr>
            </w:pPr>
          </w:p>
        </w:tc>
        <w:tc>
          <w:tcPr>
            <w:tcW w:w="4008" w:type="pct"/>
            <w:gridSpan w:val="23"/>
            <w:shd w:val="clear" w:color="auto" w:fill="auto"/>
          </w:tcPr>
          <w:p w14:paraId="0778321D" w14:textId="77777777" w:rsidR="00872012" w:rsidRPr="00553AB0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872012" w:rsidRPr="00553AB0" w14:paraId="735DD4E8" w14:textId="77777777" w:rsidTr="008D6483">
        <w:trPr>
          <w:cantSplit/>
          <w:trHeight w:val="173"/>
        </w:trPr>
        <w:tc>
          <w:tcPr>
            <w:tcW w:w="5000" w:type="pct"/>
            <w:gridSpan w:val="24"/>
            <w:shd w:val="clear" w:color="auto" w:fill="auto"/>
          </w:tcPr>
          <w:p w14:paraId="6280698B" w14:textId="77777777" w:rsidR="00872012" w:rsidRPr="00553AB0" w:rsidRDefault="00872012" w:rsidP="00872012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cs/>
              </w:rPr>
              <w:t>ข้อมูลตามส่วนงานดำเนินงาน</w:t>
            </w:r>
          </w:p>
        </w:tc>
      </w:tr>
      <w:tr w:rsidR="008D6483" w:rsidRPr="00553AB0" w14:paraId="7C5AD3EB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71BDB932" w14:textId="77777777" w:rsidR="008D6483" w:rsidRPr="00553AB0" w:rsidRDefault="008D6483" w:rsidP="008D648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รายได้จากส่วนงานภายนอก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1676A92E" w14:textId="0B8335E3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22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020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145007B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2F30666C" w14:textId="21A5AD28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22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708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ED5FABF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22017676" w14:textId="6DBE11F3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2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451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D2A571F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4C5D1A53" w14:textId="21EB231F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2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102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AC7C8BB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D6C7AF6" w14:textId="7CFBE269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2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794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5B5FEB7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1F99A08" w14:textId="6DE5C7F1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1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951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F96FFCC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EDFF53F" w14:textId="5D853A1A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27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265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682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0D05E4E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04BED040" w14:textId="000A001F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26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762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747C8BF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7ED0249" w14:textId="18B254D5" w:rsidR="008D6483" w:rsidRPr="00553AB0" w:rsidRDefault="008D6483" w:rsidP="00DB42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A7D5528" w14:textId="77777777" w:rsidR="008D6483" w:rsidRPr="00553AB0" w:rsidRDefault="008D6483" w:rsidP="00DB42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538A092" w14:textId="77777777" w:rsidR="008D6483" w:rsidRPr="00553AB0" w:rsidRDefault="008D6483" w:rsidP="00DB42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874CDFE" w14:textId="77777777" w:rsidR="008D6483" w:rsidRPr="00553AB0" w:rsidRDefault="008D6483" w:rsidP="00DB426C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040F51A8" w14:textId="6CB963D5" w:rsidR="008D6483" w:rsidRPr="00553AB0" w:rsidRDefault="00012299" w:rsidP="00DB426C">
            <w:pPr>
              <w:spacing w:line="280" w:lineRule="exact"/>
              <w:ind w:left="-36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27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265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682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ABC5F57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7A2671F" w14:textId="3B899C12" w:rsidR="008D6483" w:rsidRPr="00553AB0" w:rsidRDefault="00012299" w:rsidP="00DB426C">
            <w:pPr>
              <w:spacing w:line="280" w:lineRule="exact"/>
              <w:ind w:left="-99"/>
              <w:jc w:val="right"/>
              <w:rPr>
                <w:rFonts w:asciiTheme="majorBidi" w:hAnsiTheme="majorBidi" w:cstheme="majorBidi"/>
                <w:color w:val="000000"/>
              </w:rPr>
            </w:pPr>
            <w:r w:rsidRPr="00553AB0">
              <w:rPr>
                <w:rFonts w:asciiTheme="majorBidi" w:hAnsiTheme="majorBidi" w:cstheme="majorBidi"/>
              </w:rPr>
              <w:t>26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762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282</w:t>
            </w:r>
          </w:p>
        </w:tc>
      </w:tr>
      <w:tr w:rsidR="008D6483" w:rsidRPr="00553AB0" w14:paraId="26C5F2D8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4380DF66" w14:textId="77777777" w:rsidR="008D6483" w:rsidRPr="00553AB0" w:rsidRDefault="008D6483" w:rsidP="008D648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71DCD" w14:textId="6461E770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255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60F21D5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1B27C" w14:textId="77622E32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148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706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9790B2C" w14:textId="74B6F64F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E85CE" w14:textId="652CE901" w:rsidR="008D6483" w:rsidRPr="00553AB0" w:rsidRDefault="008D6483" w:rsidP="00D2414D">
            <w:pPr>
              <w:spacing w:line="280" w:lineRule="exact"/>
              <w:ind w:right="-82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94FFC1E" w14:textId="77777777" w:rsidR="008D6483" w:rsidRPr="00553AB0" w:rsidRDefault="008D6483" w:rsidP="00DB42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7BAEE" w14:textId="645E0A0A" w:rsidR="008D6483" w:rsidRPr="00553AB0" w:rsidRDefault="008D6483" w:rsidP="00D2414D">
            <w:pPr>
              <w:spacing w:line="280" w:lineRule="exact"/>
              <w:ind w:right="-82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E1B007E" w14:textId="06F3B5EA" w:rsidR="008D6483" w:rsidRPr="00553AB0" w:rsidRDefault="008D6483" w:rsidP="00DB426C">
            <w:pPr>
              <w:spacing w:line="280" w:lineRule="exact"/>
              <w:ind w:right="-229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EDF48" w14:textId="045002DD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146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2F88A3A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B87F8" w14:textId="4E8EB493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553AB0">
              <w:rPr>
                <w:rFonts w:asciiTheme="majorBidi" w:hAnsiTheme="majorBidi" w:cstheme="majorBidi"/>
              </w:rPr>
              <w:t>160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7FC1812" w14:textId="4B55F2D5" w:rsidR="008D6483" w:rsidRPr="00553AB0" w:rsidRDefault="008D6483" w:rsidP="00DB426C">
            <w:pPr>
              <w:spacing w:line="280" w:lineRule="exact"/>
              <w:ind w:right="-229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468B9" w14:textId="61EB0384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401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EA2302F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F7702" w14:textId="2A564073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309</w:t>
            </w:r>
            <w:r w:rsidR="008D6483" w:rsidRPr="00553AB0">
              <w:rPr>
                <w:rFonts w:asciiTheme="majorBidi" w:hAnsiTheme="majorBidi" w:cstheme="majorBidi"/>
              </w:rPr>
              <w:t>,</w:t>
            </w:r>
            <w:r w:rsidRPr="00553AB0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5254BFC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0EE97" w14:textId="6EF2A68B" w:rsidR="008D6483" w:rsidRPr="00553AB0" w:rsidRDefault="008D6483" w:rsidP="00DB426C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401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540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A2E1435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A310A" w14:textId="138DA996" w:rsidR="008D6483" w:rsidRPr="00553AB0" w:rsidRDefault="008D6483" w:rsidP="00DB426C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309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263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BC802CE" w14:textId="54A4B1CB" w:rsidR="008D6483" w:rsidRPr="00553AB0" w:rsidRDefault="008D6483" w:rsidP="00DB426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07F31" w14:textId="0400B48B" w:rsidR="008D6483" w:rsidRPr="00553AB0" w:rsidRDefault="008D6483" w:rsidP="00D2414D">
            <w:pPr>
              <w:spacing w:line="280" w:lineRule="exact"/>
              <w:ind w:right="-172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0BC32EC" w14:textId="77777777" w:rsidR="008D6483" w:rsidRPr="00553AB0" w:rsidRDefault="008D6483" w:rsidP="00DB426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A6372" w14:textId="4477C15A" w:rsidR="008D6483" w:rsidRPr="00553AB0" w:rsidRDefault="008D6483" w:rsidP="00D2414D">
            <w:pPr>
              <w:tabs>
                <w:tab w:val="left" w:pos="559"/>
              </w:tabs>
              <w:spacing w:line="280" w:lineRule="exact"/>
              <w:ind w:right="-152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-</w:t>
            </w:r>
          </w:p>
        </w:tc>
      </w:tr>
      <w:tr w:rsidR="008D6483" w:rsidRPr="00553AB0" w14:paraId="63354678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13020790" w14:textId="77777777" w:rsidR="008D6483" w:rsidRPr="00553AB0" w:rsidRDefault="008D6483" w:rsidP="008D6483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8D08A" w14:textId="395AC699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22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275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519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19524F0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6C6C1" w14:textId="1089E454" w:rsidR="008D6483" w:rsidRPr="00553AB0" w:rsidRDefault="00012299" w:rsidP="00DB426C">
            <w:pPr>
              <w:spacing w:line="280" w:lineRule="exact"/>
              <w:ind w:right="-1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22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857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328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BF3C377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E6E8A" w14:textId="0DAC5B50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2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451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498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6039AD1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73957" w14:textId="13622206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2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102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085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43F8A49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8D788" w14:textId="00AA210E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2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940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205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C613B0B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30F82" w14:textId="2792C463" w:rsidR="008D6483" w:rsidRPr="00553AB0" w:rsidRDefault="00012299" w:rsidP="00DB426C">
            <w:pPr>
              <w:spacing w:line="28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2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112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132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116A106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C693B" w14:textId="11378834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27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667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222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ECDAE43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31229" w14:textId="302210E1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27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071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545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1FC9639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BCEB1" w14:textId="55E2484F" w:rsidR="008D6483" w:rsidRPr="00553AB0" w:rsidRDefault="008D6483" w:rsidP="00DB426C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</w:rPr>
              <w:t>401</w:t>
            </w:r>
            <w:r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</w:rPr>
              <w:t>540</w:t>
            </w:r>
            <w:r w:rsidRPr="00553AB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FD528CE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B2BC4" w14:textId="60738E38" w:rsidR="008D6483" w:rsidRPr="00553AB0" w:rsidRDefault="008D6483" w:rsidP="00DB426C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</w:rPr>
              <w:t>309</w:t>
            </w:r>
            <w:r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</w:rPr>
              <w:t>263</w:t>
            </w:r>
            <w:r w:rsidRPr="00553AB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91B029A" w14:textId="77777777" w:rsidR="008D6483" w:rsidRPr="00553AB0" w:rsidRDefault="008D6483" w:rsidP="00DB426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FA64A" w14:textId="00EFB7CC" w:rsidR="008D6483" w:rsidRPr="00553AB0" w:rsidRDefault="00012299" w:rsidP="00DB426C">
            <w:pPr>
              <w:spacing w:line="280" w:lineRule="exact"/>
              <w:ind w:left="-3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27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265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682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0DB1E48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568E1" w14:textId="249375DE" w:rsidR="008D6483" w:rsidRPr="00553AB0" w:rsidRDefault="00012299" w:rsidP="00DB426C">
            <w:pPr>
              <w:pStyle w:val="acctfourfigures"/>
              <w:tabs>
                <w:tab w:val="clear" w:pos="765"/>
              </w:tabs>
              <w:spacing w:line="280" w:lineRule="exact"/>
              <w:ind w:left="-99"/>
              <w:contextualSpacing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553AB0"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26</w:t>
            </w:r>
            <w:r w:rsidR="008D6483" w:rsidRPr="00553AB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762</w:t>
            </w:r>
            <w:r w:rsidR="008D6483" w:rsidRPr="00553AB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282</w:t>
            </w:r>
          </w:p>
        </w:tc>
      </w:tr>
      <w:tr w:rsidR="008D6483" w:rsidRPr="00553AB0" w14:paraId="675987B0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0DDD556B" w14:textId="77777777" w:rsidR="008D6483" w:rsidRPr="00553AB0" w:rsidRDefault="008D6483" w:rsidP="008D648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7F22ABF4" w14:textId="4DE96836" w:rsidR="008D6483" w:rsidRPr="00553AB0" w:rsidRDefault="008D6483" w:rsidP="00A13347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1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216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630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02BB7C8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58367581" w14:textId="267E8D2A" w:rsidR="008D6483" w:rsidRPr="00553AB0" w:rsidRDefault="008D6483" w:rsidP="00DB426C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1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316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253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C46CDD3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352EA14" w14:textId="6A0272A0" w:rsidR="008D6483" w:rsidRPr="00553AB0" w:rsidRDefault="008D6483" w:rsidP="00A13347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70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572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EEAAD40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2C053BA2" w14:textId="0997C046" w:rsidR="008D6483" w:rsidRPr="00553AB0" w:rsidRDefault="008D6483" w:rsidP="00DB426C">
            <w:pPr>
              <w:spacing w:line="280" w:lineRule="exact"/>
              <w:ind w:right="-46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72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235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FCD75FD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8345754" w14:textId="480A9990" w:rsidR="008D6483" w:rsidRPr="00553AB0" w:rsidRDefault="008D6483" w:rsidP="00DB426C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310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554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B072B5A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D16DC83" w14:textId="43B8A8D6" w:rsidR="008D6483" w:rsidRPr="00553AB0" w:rsidRDefault="008D6483" w:rsidP="00DB426C">
            <w:pPr>
              <w:spacing w:line="280" w:lineRule="exact"/>
              <w:ind w:right="-52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129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879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11645A4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1E7A52F6" w14:textId="7C96F597" w:rsidR="008D6483" w:rsidRPr="00553AB0" w:rsidRDefault="008D6483" w:rsidP="00DB426C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1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597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756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5CD6B8D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44A3E54D" w14:textId="20E054F3" w:rsidR="008D6483" w:rsidRPr="00553AB0" w:rsidRDefault="008D6483" w:rsidP="00DB426C">
            <w:pPr>
              <w:spacing w:line="280" w:lineRule="exact"/>
              <w:ind w:right="-45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1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518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367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EA09615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1AA9F09" w14:textId="3B19F022" w:rsidR="008D6483" w:rsidRPr="00553AB0" w:rsidRDefault="008D6483" w:rsidP="00D2414D">
            <w:pPr>
              <w:spacing w:line="280" w:lineRule="exact"/>
              <w:ind w:right="-26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9A3FC55" w14:textId="77777777" w:rsidR="008D6483" w:rsidRPr="00553AB0" w:rsidRDefault="008D6483" w:rsidP="00DB42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313F71C" w14:textId="77777777" w:rsidR="008D6483" w:rsidRPr="00553AB0" w:rsidRDefault="008D6483" w:rsidP="00D2414D">
            <w:pPr>
              <w:spacing w:line="280" w:lineRule="exact"/>
              <w:ind w:right="-32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FFBC9C8" w14:textId="77777777" w:rsidR="008D6483" w:rsidRPr="00553AB0" w:rsidRDefault="008D6483" w:rsidP="00DB426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978EAFA" w14:textId="52FD17CC" w:rsidR="008D6483" w:rsidRPr="00553AB0" w:rsidRDefault="008D6483" w:rsidP="00DB426C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  <w:color w:val="000000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1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597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756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EDB5343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5F15EE08" w14:textId="657FE0B7" w:rsidR="008D6483" w:rsidRPr="00553AB0" w:rsidRDefault="008D6483" w:rsidP="00DB426C">
            <w:pPr>
              <w:pStyle w:val="acctfourfigures"/>
              <w:tabs>
                <w:tab w:val="clear" w:pos="765"/>
              </w:tabs>
              <w:spacing w:line="280" w:lineRule="exact"/>
              <w:ind w:left="-99" w:right="-49"/>
              <w:contextualSpacing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color w:val="000000"/>
                <w:szCs w:val="24"/>
              </w:rPr>
              <w:t>(</w:t>
            </w:r>
            <w:r w:rsidR="00012299" w:rsidRPr="00553AB0">
              <w:rPr>
                <w:rFonts w:asciiTheme="majorBidi" w:hAnsiTheme="majorBidi" w:cstheme="majorBidi"/>
                <w:color w:val="000000"/>
                <w:szCs w:val="24"/>
                <w:lang w:bidi="th-TH"/>
              </w:rPr>
              <w:t>1</w:t>
            </w:r>
            <w:r w:rsidRPr="00553AB0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="00012299" w:rsidRPr="00553AB0">
              <w:rPr>
                <w:rFonts w:asciiTheme="majorBidi" w:hAnsiTheme="majorBidi" w:cstheme="majorBidi"/>
                <w:color w:val="000000"/>
                <w:szCs w:val="24"/>
                <w:lang w:bidi="th-TH"/>
              </w:rPr>
              <w:t>518</w:t>
            </w:r>
            <w:r w:rsidRPr="00553AB0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="00012299" w:rsidRPr="00553AB0">
              <w:rPr>
                <w:rFonts w:asciiTheme="majorBidi" w:hAnsiTheme="majorBidi" w:cstheme="majorBidi"/>
                <w:color w:val="000000"/>
                <w:szCs w:val="24"/>
                <w:lang w:bidi="th-TH"/>
              </w:rPr>
              <w:t>367</w:t>
            </w:r>
            <w:r w:rsidRPr="00553AB0">
              <w:rPr>
                <w:rFonts w:asciiTheme="majorBidi" w:hAnsiTheme="majorBidi" w:cstheme="majorBidi"/>
                <w:color w:val="000000"/>
                <w:szCs w:val="24"/>
              </w:rPr>
              <w:t>)</w:t>
            </w:r>
          </w:p>
        </w:tc>
      </w:tr>
      <w:tr w:rsidR="008D6483" w:rsidRPr="00553AB0" w14:paraId="2B2141A4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70B76285" w14:textId="77777777" w:rsidR="008D6483" w:rsidRPr="00553AB0" w:rsidRDefault="008D6483" w:rsidP="008D648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3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4B849F" w14:textId="70E3DDAD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2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370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215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A2BAEC9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DD4BDB" w14:textId="17DE8634" w:rsidR="008D6483" w:rsidRPr="00553AB0" w:rsidRDefault="00012299" w:rsidP="00DB426C">
            <w:pPr>
              <w:spacing w:line="280" w:lineRule="exact"/>
              <w:ind w:right="-1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3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591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755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CB3ED8C" w14:textId="10025155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ACD74B" w14:textId="0E5C931A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171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140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ACC445E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67A81C" w14:textId="7C2B0C39" w:rsidR="008D6483" w:rsidRPr="00553AB0" w:rsidRDefault="008D6483" w:rsidP="00DB426C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</w:rPr>
              <w:t>17</w:t>
            </w:r>
            <w:r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</w:rPr>
              <w:t>079</w:t>
            </w:r>
            <w:r w:rsidRPr="00553AB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8A90B78" w14:textId="0AE32686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29D781" w14:textId="5DFC2C41" w:rsidR="008D6483" w:rsidRPr="00553AB0" w:rsidRDefault="008D6483" w:rsidP="00A13347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</w:rPr>
              <w:t>136</w:t>
            </w:r>
            <w:r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</w:rPr>
              <w:t>901</w:t>
            </w:r>
            <w:r w:rsidRPr="00553AB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83D52B3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A408B" w14:textId="748CD1B3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175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125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FAAF215" w14:textId="6D180DF1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15E473" w14:textId="505FF5CA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2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404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454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EE9DAEF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0BD6B" w14:textId="1BAA131D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3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749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801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1EF8D5C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0ED3F1" w14:textId="6F62A98A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63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328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9E5B65E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920A9D" w14:textId="263D5E34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125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167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9AE1A67" w14:textId="484102AA" w:rsidR="008D6483" w:rsidRPr="00553AB0" w:rsidRDefault="008D6483" w:rsidP="00DB426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737B483" w14:textId="58659BFD" w:rsidR="008D6483" w:rsidRPr="00553AB0" w:rsidRDefault="00012299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53AB0">
              <w:rPr>
                <w:rFonts w:asciiTheme="majorBidi" w:hAnsiTheme="majorBidi" w:cstheme="majorBidi"/>
                <w:b/>
                <w:bCs/>
              </w:rPr>
              <w:t>2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467</w:t>
            </w:r>
            <w:r w:rsidR="008D6483" w:rsidRPr="00553AB0">
              <w:rPr>
                <w:rFonts w:asciiTheme="majorBidi" w:hAnsiTheme="majorBidi" w:cstheme="majorBidi"/>
                <w:b/>
                <w:bCs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</w:rPr>
              <w:t>782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F14F049" w14:textId="77777777" w:rsidR="008D6483" w:rsidRPr="00553AB0" w:rsidRDefault="008D6483" w:rsidP="00DB426C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41531389" w14:textId="6DA4EB1D" w:rsidR="008D6483" w:rsidRPr="00553AB0" w:rsidRDefault="00012299" w:rsidP="00DB426C">
            <w:pPr>
              <w:pStyle w:val="acctfourfigures"/>
              <w:tabs>
                <w:tab w:val="clear" w:pos="765"/>
              </w:tabs>
              <w:spacing w:line="280" w:lineRule="exact"/>
              <w:ind w:left="-9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3</w:t>
            </w:r>
            <w:r w:rsidR="008D6483" w:rsidRPr="00553AB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874</w:t>
            </w:r>
            <w:r w:rsidR="008D6483" w:rsidRPr="00553AB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968</w:t>
            </w:r>
          </w:p>
        </w:tc>
      </w:tr>
      <w:tr w:rsidR="008D6483" w:rsidRPr="00553AB0" w14:paraId="38BE99F6" w14:textId="77777777" w:rsidTr="00A13347">
        <w:trPr>
          <w:cantSplit/>
          <w:trHeight w:val="270"/>
        </w:trPr>
        <w:tc>
          <w:tcPr>
            <w:tcW w:w="992" w:type="pct"/>
            <w:shd w:val="clear" w:color="auto" w:fill="auto"/>
          </w:tcPr>
          <w:p w14:paraId="35E0065F" w14:textId="77777777" w:rsidR="00872012" w:rsidRPr="00553AB0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  <w:lang w:bidi="th-TH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6E614386" w14:textId="77777777" w:rsidR="00872012" w:rsidRPr="00553AB0" w:rsidRDefault="00872012" w:rsidP="00872012">
            <w:pPr>
              <w:spacing w:line="20" w:lineRule="exact"/>
              <w:ind w:right="-15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9" w:type="pct"/>
            <w:shd w:val="clear" w:color="auto" w:fill="auto"/>
            <w:vAlign w:val="center"/>
          </w:tcPr>
          <w:p w14:paraId="246863CB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53C91CD1" w14:textId="77777777" w:rsidR="00872012" w:rsidRPr="00553AB0" w:rsidRDefault="00872012" w:rsidP="00872012">
            <w:pPr>
              <w:spacing w:line="20" w:lineRule="exact"/>
              <w:ind w:right="-15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9" w:type="pct"/>
            <w:shd w:val="clear" w:color="auto" w:fill="auto"/>
            <w:vAlign w:val="center"/>
          </w:tcPr>
          <w:p w14:paraId="65634EFF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2DDA7B02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1ADC48F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725A6AB4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1BC638B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0343918F" w14:textId="77777777" w:rsidR="00872012" w:rsidRPr="00553AB0" w:rsidRDefault="00872012" w:rsidP="00872012">
            <w:pPr>
              <w:spacing w:line="20" w:lineRule="exact"/>
              <w:ind w:hanging="12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233C80E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78EA844" w14:textId="77777777" w:rsidR="00872012" w:rsidRPr="00553AB0" w:rsidRDefault="00872012" w:rsidP="00872012">
            <w:pPr>
              <w:spacing w:line="20" w:lineRule="exact"/>
              <w:ind w:right="-7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6DA07C1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56842CB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BD72AC1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6890131D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A3A3A0A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6D1912A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0BAB1BA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254112A0" w14:textId="77777777" w:rsidR="00872012" w:rsidRPr="00553AB0" w:rsidRDefault="00872012" w:rsidP="00872012">
            <w:pPr>
              <w:spacing w:line="20" w:lineRule="exact"/>
              <w:ind w:right="-34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C7446BC" w14:textId="77777777" w:rsidR="00872012" w:rsidRPr="00553AB0" w:rsidRDefault="00872012" w:rsidP="00872012">
            <w:pPr>
              <w:pStyle w:val="acctfourfigures"/>
              <w:tabs>
                <w:tab w:val="clear" w:pos="765"/>
              </w:tabs>
              <w:spacing w:line="2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3CA867F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2B9674B4" w14:textId="77777777" w:rsidR="00872012" w:rsidRPr="00553AB0" w:rsidRDefault="00872012" w:rsidP="00872012">
            <w:pPr>
              <w:spacing w:line="20" w:lineRule="exact"/>
              <w:jc w:val="right"/>
              <w:rPr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4607EA91" w14:textId="77777777" w:rsidR="00872012" w:rsidRPr="00553AB0" w:rsidRDefault="00872012" w:rsidP="00872012">
            <w:pPr>
              <w:pStyle w:val="acctfourfigures"/>
              <w:tabs>
                <w:tab w:val="clear" w:pos="765"/>
              </w:tabs>
              <w:spacing w:line="20" w:lineRule="exact"/>
              <w:ind w:left="-169"/>
              <w:contextualSpacing/>
              <w:jc w:val="right"/>
              <w:rPr>
                <w:rFonts w:cs="Angsana New"/>
                <w:b/>
                <w:bCs/>
                <w:color w:val="000000"/>
                <w:sz w:val="6"/>
                <w:szCs w:val="6"/>
                <w:lang w:bidi="th-TH"/>
              </w:rPr>
            </w:pPr>
          </w:p>
        </w:tc>
      </w:tr>
      <w:tr w:rsidR="008D6483" w:rsidRPr="00553AB0" w14:paraId="56A9DC49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032551AE" w14:textId="77777777" w:rsidR="00872012" w:rsidRPr="00553AB0" w:rsidRDefault="00872012" w:rsidP="00872012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9BB357C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9" w:type="pct"/>
            <w:shd w:val="clear" w:color="auto" w:fill="auto"/>
            <w:vAlign w:val="center"/>
          </w:tcPr>
          <w:p w14:paraId="2DFFB582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5E31671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9" w:type="pct"/>
            <w:shd w:val="clear" w:color="auto" w:fill="auto"/>
            <w:vAlign w:val="center"/>
          </w:tcPr>
          <w:p w14:paraId="33E0BB34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4F7A7EAD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95A82F3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105E5E6D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F592D47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B2AC0AD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22E9C6A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1337A2E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EE3113A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18A1BC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4015D99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3370882E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F251F21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4E282DB2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66DF77A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73BC0026" w14:textId="77777777" w:rsidR="00872012" w:rsidRPr="00553AB0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E5EA353" w14:textId="77777777" w:rsidR="00872012" w:rsidRPr="00553AB0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5FAC61D2" w14:textId="77777777" w:rsidR="00872012" w:rsidRPr="00553AB0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33197BE" w14:textId="77777777" w:rsidR="00872012" w:rsidRPr="00553AB0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509747C9" w14:textId="77777777" w:rsidR="00872012" w:rsidRPr="00553AB0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</w:tr>
      <w:tr w:rsidR="008D6483" w:rsidRPr="00553AB0" w14:paraId="1BDC30A0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  <w:vAlign w:val="center"/>
          </w:tcPr>
          <w:p w14:paraId="4D74B66F" w14:textId="77777777" w:rsidR="00483632" w:rsidRPr="00553AB0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ดอกเบี้ยรับ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18798F8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9" w:type="pct"/>
            <w:shd w:val="clear" w:color="auto" w:fill="auto"/>
            <w:vAlign w:val="center"/>
          </w:tcPr>
          <w:p w14:paraId="1A041100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0CFB9A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9" w:type="pct"/>
            <w:shd w:val="clear" w:color="auto" w:fill="auto"/>
            <w:vAlign w:val="center"/>
          </w:tcPr>
          <w:p w14:paraId="721D0B2C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5F429B15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9445776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6DDC13BE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EEE63F9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0A7E1C5B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3127AD2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6FE80C4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C9E94B4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ABB8B65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7DF5889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4E547E79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A84C7CB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72F1766F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459694D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652974E1" w14:textId="77777777" w:rsidR="00483632" w:rsidRPr="00553AB0" w:rsidRDefault="00483632" w:rsidP="0048363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275C7A4" w14:textId="77777777" w:rsidR="00483632" w:rsidRPr="00553AB0" w:rsidRDefault="00483632" w:rsidP="0048363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7B788144" w14:textId="038F576B" w:rsidR="00483632" w:rsidRPr="00553AB0" w:rsidRDefault="00012299" w:rsidP="00483632">
            <w:pPr>
              <w:spacing w:line="280" w:lineRule="exact"/>
              <w:jc w:val="right"/>
              <w:rPr>
                <w:color w:val="000000"/>
              </w:rPr>
            </w:pPr>
            <w:r w:rsidRPr="00553AB0">
              <w:rPr>
                <w:color w:val="000000"/>
              </w:rPr>
              <w:t>17</w:t>
            </w:r>
            <w:r w:rsidR="00DB426C" w:rsidRPr="00553AB0">
              <w:rPr>
                <w:color w:val="000000"/>
              </w:rPr>
              <w:t>,</w:t>
            </w:r>
            <w:r w:rsidRPr="00553AB0">
              <w:rPr>
                <w:color w:val="000000"/>
              </w:rPr>
              <w:t>665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90411BA" w14:textId="77777777" w:rsidR="00483632" w:rsidRPr="00553AB0" w:rsidRDefault="00483632" w:rsidP="0048363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C28FF70" w14:textId="71390D9D" w:rsidR="00483632" w:rsidRPr="00553AB0" w:rsidRDefault="00012299" w:rsidP="0048363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553AB0">
              <w:rPr>
                <w:color w:val="000000"/>
              </w:rPr>
              <w:t>10</w:t>
            </w:r>
            <w:r w:rsidR="00483632" w:rsidRPr="00553AB0">
              <w:rPr>
                <w:color w:val="000000"/>
              </w:rPr>
              <w:t>,</w:t>
            </w:r>
            <w:r w:rsidRPr="00553AB0">
              <w:rPr>
                <w:color w:val="000000"/>
              </w:rPr>
              <w:t>468</w:t>
            </w:r>
          </w:p>
        </w:tc>
      </w:tr>
      <w:tr w:rsidR="00DB426C" w:rsidRPr="00553AB0" w14:paraId="1ECA658B" w14:textId="77777777" w:rsidTr="00517AF2">
        <w:trPr>
          <w:cantSplit/>
          <w:trHeight w:val="276"/>
        </w:trPr>
        <w:tc>
          <w:tcPr>
            <w:tcW w:w="1315" w:type="pct"/>
            <w:gridSpan w:val="2"/>
            <w:shd w:val="clear" w:color="auto" w:fill="auto"/>
            <w:vAlign w:val="center"/>
          </w:tcPr>
          <w:p w14:paraId="7BDC2F4C" w14:textId="77777777" w:rsidR="00DB426C" w:rsidRPr="00553AB0" w:rsidRDefault="00DB426C" w:rsidP="00DB426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59" w:type="pct"/>
            <w:shd w:val="clear" w:color="auto" w:fill="auto"/>
            <w:vAlign w:val="center"/>
          </w:tcPr>
          <w:p w14:paraId="490F6714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EF23677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9" w:type="pct"/>
            <w:shd w:val="clear" w:color="auto" w:fill="auto"/>
            <w:vAlign w:val="center"/>
          </w:tcPr>
          <w:p w14:paraId="5D206904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3F69ACF9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41DA339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100BA896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A4F4508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E1802C6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A2F289E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E360233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8FF3F56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2D93CB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68BAC82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6765E84B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4B8D62D5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0A155A34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03221AE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4E42F12B" w14:textId="77777777" w:rsidR="00DB426C" w:rsidRPr="00553AB0" w:rsidRDefault="00DB426C" w:rsidP="00DB426C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92ADA41" w14:textId="77777777" w:rsidR="00DB426C" w:rsidRPr="00553AB0" w:rsidRDefault="00DB426C" w:rsidP="00DB426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7C03F56F" w14:textId="4ABC9660" w:rsidR="00DB426C" w:rsidRPr="00553AB0" w:rsidRDefault="00DB426C" w:rsidP="00D2414D">
            <w:pPr>
              <w:spacing w:line="280" w:lineRule="exact"/>
              <w:ind w:right="-262"/>
              <w:jc w:val="center"/>
              <w:rPr>
                <w:color w:val="000000"/>
              </w:rPr>
            </w:pPr>
            <w:r w:rsidRPr="00D2414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EEB8D0C" w14:textId="77777777" w:rsidR="00DB426C" w:rsidRPr="00553AB0" w:rsidRDefault="00DB426C" w:rsidP="00DB426C">
            <w:pPr>
              <w:pStyle w:val="acctfourfigures"/>
              <w:spacing w:line="280" w:lineRule="exact"/>
              <w:ind w:right="-229"/>
              <w:contextualSpacing/>
              <w:jc w:val="center"/>
              <w:rPr>
                <w:rFonts w:cs="Angsana New"/>
                <w:color w:val="000000"/>
                <w:szCs w:val="24"/>
                <w:lang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6D8EEA96" w14:textId="474131C0" w:rsidR="00DB426C" w:rsidRPr="00553AB0" w:rsidRDefault="00012299" w:rsidP="00DB426C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553AB0">
              <w:rPr>
                <w:color w:val="000000"/>
              </w:rPr>
              <w:t>23</w:t>
            </w:r>
            <w:r w:rsidR="00DB426C" w:rsidRPr="00553AB0">
              <w:rPr>
                <w:color w:val="000000"/>
              </w:rPr>
              <w:t>,</w:t>
            </w:r>
            <w:r w:rsidRPr="00553AB0">
              <w:rPr>
                <w:color w:val="000000"/>
              </w:rPr>
              <w:t>523</w:t>
            </w:r>
          </w:p>
        </w:tc>
      </w:tr>
      <w:tr w:rsidR="008D6483" w:rsidRPr="00553AB0" w14:paraId="1C7BC022" w14:textId="309BCD66" w:rsidTr="00DB426C">
        <w:trPr>
          <w:cantSplit/>
          <w:trHeight w:val="173"/>
        </w:trPr>
        <w:tc>
          <w:tcPr>
            <w:tcW w:w="1746" w:type="pct"/>
            <w:gridSpan w:val="5"/>
            <w:shd w:val="clear" w:color="auto" w:fill="auto"/>
          </w:tcPr>
          <w:p w14:paraId="55A65272" w14:textId="77777777" w:rsidR="0088424C" w:rsidRPr="00553AB0" w:rsidRDefault="0088424C" w:rsidP="001F4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rPr>
                <w:rFonts w:cs="Angsana New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กำไร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 xml:space="preserve"> (</w:t>
            </w:r>
            <w:r w:rsidRPr="00553AB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 xml:space="preserve">ขาดทุน) </w:t>
            </w: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จากการจำหน่ายและตัดจำหน่ายที่ดิน อาคารและอุปกรณ์</w:t>
            </w:r>
          </w:p>
        </w:tc>
        <w:tc>
          <w:tcPr>
            <w:tcW w:w="258" w:type="pct"/>
            <w:shd w:val="clear" w:color="auto" w:fill="auto"/>
            <w:vAlign w:val="bottom"/>
          </w:tcPr>
          <w:p w14:paraId="68B5CE28" w14:textId="77777777" w:rsidR="0088424C" w:rsidRPr="00553AB0" w:rsidRDefault="0088424C" w:rsidP="001F481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1B2C035" w14:textId="77777777" w:rsidR="0088424C" w:rsidRPr="00553AB0" w:rsidRDefault="0088424C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61846567" w14:textId="77777777" w:rsidR="0088424C" w:rsidRPr="00553AB0" w:rsidRDefault="0088424C" w:rsidP="001F481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F330A71" w14:textId="77777777" w:rsidR="0088424C" w:rsidRPr="00553AB0" w:rsidRDefault="0088424C" w:rsidP="001F4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4246BB7" w14:textId="77777777" w:rsidR="0088424C" w:rsidRPr="00553AB0" w:rsidRDefault="0088424C" w:rsidP="001F4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4451D15" w14:textId="77777777" w:rsidR="0088424C" w:rsidRPr="00553AB0" w:rsidRDefault="0088424C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A795AB0" w14:textId="77777777" w:rsidR="0088424C" w:rsidRPr="00553AB0" w:rsidRDefault="0088424C" w:rsidP="001F4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C98E448" w14:textId="77777777" w:rsidR="0088424C" w:rsidRPr="00553AB0" w:rsidRDefault="0088424C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07A8FE5" w14:textId="77777777" w:rsidR="0088424C" w:rsidRPr="00553AB0" w:rsidRDefault="0088424C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8EF3A0E" w14:textId="77777777" w:rsidR="0088424C" w:rsidRPr="00553AB0" w:rsidRDefault="0088424C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7C92FA48" w14:textId="77777777" w:rsidR="0088424C" w:rsidRPr="00553AB0" w:rsidRDefault="0088424C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D989C23" w14:textId="77777777" w:rsidR="0088424C" w:rsidRPr="00553AB0" w:rsidRDefault="0088424C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2AAA77B" w14:textId="77777777" w:rsidR="0088424C" w:rsidRPr="00553AB0" w:rsidRDefault="0088424C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7E7FF6F" w14:textId="77777777" w:rsidR="0088424C" w:rsidRPr="00553AB0" w:rsidRDefault="0088424C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A3F38CB" w14:textId="77777777" w:rsidR="0088424C" w:rsidRPr="00553AB0" w:rsidRDefault="0088424C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67273C7" w14:textId="77777777" w:rsidR="0088424C" w:rsidRPr="00553AB0" w:rsidRDefault="0088424C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FD05D53" w14:textId="2D59E3D3" w:rsidR="0088424C" w:rsidRPr="00553AB0" w:rsidRDefault="00012299" w:rsidP="004F435E">
            <w:pPr>
              <w:spacing w:line="280" w:lineRule="exact"/>
              <w:jc w:val="right"/>
              <w:rPr>
                <w:color w:val="000000"/>
                <w:rtl/>
                <w:cs/>
              </w:rPr>
            </w:pPr>
            <w:r w:rsidRPr="00553AB0">
              <w:rPr>
                <w:color w:val="000000"/>
              </w:rPr>
              <w:t>10</w:t>
            </w:r>
            <w:r w:rsidR="00AD078D" w:rsidRPr="00553AB0">
              <w:rPr>
                <w:color w:val="000000"/>
              </w:rPr>
              <w:t>,</w:t>
            </w:r>
            <w:r w:rsidRPr="00553AB0">
              <w:rPr>
                <w:color w:val="000000"/>
              </w:rPr>
              <w:t>970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79936A9" w14:textId="77777777" w:rsidR="0088424C" w:rsidRPr="00553AB0" w:rsidRDefault="0088424C" w:rsidP="001F481F">
            <w:pPr>
              <w:pStyle w:val="acctfourfigures"/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3BD2AE76" w14:textId="1B83CC60" w:rsidR="0088424C" w:rsidRPr="00553AB0" w:rsidRDefault="0088424C" w:rsidP="001F481F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rtl/>
                <w:cs/>
              </w:rPr>
            </w:pPr>
            <w:r w:rsidRPr="00553AB0">
              <w:rPr>
                <w:rFonts w:cs="Angsana New"/>
                <w:szCs w:val="24"/>
                <w:lang w:bidi="th-TH"/>
              </w:rPr>
              <w:t>(</w:t>
            </w:r>
            <w:r w:rsidR="00012299" w:rsidRPr="00553AB0">
              <w:rPr>
                <w:rFonts w:cs="Angsana New"/>
                <w:szCs w:val="24"/>
                <w:lang w:bidi="th-TH"/>
              </w:rPr>
              <w:t>16</w:t>
            </w:r>
            <w:r w:rsidRPr="00553AB0">
              <w:rPr>
                <w:rFonts w:cs="Angsana New"/>
                <w:szCs w:val="24"/>
                <w:lang w:bidi="th-TH"/>
              </w:rPr>
              <w:t>,</w:t>
            </w:r>
            <w:r w:rsidR="00012299" w:rsidRPr="00553AB0">
              <w:rPr>
                <w:rFonts w:cs="Angsana New"/>
                <w:szCs w:val="24"/>
                <w:lang w:bidi="th-TH"/>
              </w:rPr>
              <w:t>566</w:t>
            </w:r>
            <w:r w:rsidRPr="00553AB0">
              <w:rPr>
                <w:rFonts w:cs="Angsana New"/>
                <w:szCs w:val="24"/>
                <w:lang w:bidi="th-TH"/>
              </w:rPr>
              <w:t>)</w:t>
            </w:r>
          </w:p>
        </w:tc>
      </w:tr>
      <w:tr w:rsidR="008D6483" w:rsidRPr="00553AB0" w14:paraId="614290FD" w14:textId="77777777" w:rsidTr="00DB426C">
        <w:trPr>
          <w:cantSplit/>
          <w:trHeight w:val="173"/>
        </w:trPr>
        <w:tc>
          <w:tcPr>
            <w:tcW w:w="1315" w:type="pct"/>
            <w:gridSpan w:val="2"/>
            <w:shd w:val="clear" w:color="auto" w:fill="auto"/>
            <w:vAlign w:val="center"/>
          </w:tcPr>
          <w:p w14:paraId="528694F8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cs="Angsana New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ขาดทุนจากการ</w:t>
            </w:r>
            <w:r w:rsidRPr="00553AB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จำหน่ายและ</w:t>
            </w: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ตัดจำหน่ายสินทรัพย์ไม่มีตัวตน</w:t>
            </w:r>
            <w:r w:rsidRPr="00553AB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00DC5EA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7B6E50FC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225CF7A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F9565F2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174BA98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26275693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E311AE5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CE1A6B2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7C4DCE6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65B1C0D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04FF6EB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66C040D4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883EC57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780EB1F3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6CDAA4A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B0AD230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92E7E8F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37BA2F5B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CB7961D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A06D17F" w14:textId="18CA7026" w:rsidR="001F481F" w:rsidRPr="00553AB0" w:rsidRDefault="00DB426C" w:rsidP="00A13347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51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406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29FAB75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2819BCB" w14:textId="068A42EC" w:rsidR="001F481F" w:rsidRPr="00553AB0" w:rsidRDefault="001F481F" w:rsidP="00D2414D">
            <w:pPr>
              <w:spacing w:line="280" w:lineRule="exact"/>
              <w:ind w:right="-170"/>
              <w:jc w:val="center"/>
              <w:rPr>
                <w:color w:val="000000"/>
                <w:cs/>
              </w:rPr>
            </w:pPr>
            <w:r w:rsidRPr="00553AB0">
              <w:rPr>
                <w:color w:val="000000"/>
              </w:rPr>
              <w:t>-</w:t>
            </w:r>
          </w:p>
        </w:tc>
      </w:tr>
      <w:tr w:rsidR="008D6483" w:rsidRPr="00553AB0" w14:paraId="79B46EDC" w14:textId="77777777" w:rsidTr="00DB426C">
        <w:trPr>
          <w:cantSplit/>
          <w:trHeight w:val="173"/>
        </w:trPr>
        <w:tc>
          <w:tcPr>
            <w:tcW w:w="1687" w:type="pct"/>
            <w:gridSpan w:val="4"/>
            <w:shd w:val="clear" w:color="auto" w:fill="auto"/>
            <w:vAlign w:val="center"/>
          </w:tcPr>
          <w:p w14:paraId="51C1165F" w14:textId="73C74D8A" w:rsidR="001F481F" w:rsidRPr="00553AB0" w:rsidRDefault="00900731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asciiTheme="majorBidi" w:hAnsiTheme="majorBidi" w:cs="Angsana New"/>
                <w:szCs w:val="24"/>
                <w:lang w:bidi="th-TH"/>
              </w:rPr>
            </w:pPr>
            <w:r w:rsidRPr="00553AB0">
              <w:rPr>
                <w:rFonts w:asciiTheme="majorBidi" w:hAnsiTheme="majorBidi" w:cs="Angsana New"/>
                <w:szCs w:val="24"/>
                <w:cs/>
                <w:lang w:bidi="th-TH"/>
              </w:rPr>
              <w:t>กลับรายการ</w:t>
            </w:r>
            <w:r w:rsidRPr="00553AB0">
              <w:rPr>
                <w:rFonts w:asciiTheme="majorBidi" w:hAnsiTheme="majorBidi" w:cs="Angsana New" w:hint="cs"/>
                <w:szCs w:val="24"/>
                <w:cs/>
                <w:lang w:bidi="th-TH"/>
              </w:rPr>
              <w:t xml:space="preserve"> (</w:t>
            </w:r>
            <w:r w:rsidRPr="00553AB0">
              <w:rPr>
                <w:rFonts w:asciiTheme="majorBidi" w:hAnsiTheme="majorBidi" w:cs="Angsana New"/>
                <w:szCs w:val="24"/>
                <w:cs/>
                <w:lang w:bidi="th-TH"/>
              </w:rPr>
              <w:t>ขาดทุน</w:t>
            </w:r>
            <w:r w:rsidRPr="00553AB0">
              <w:rPr>
                <w:rFonts w:asciiTheme="majorBidi" w:hAnsiTheme="majorBidi" w:cs="Angsana New" w:hint="cs"/>
                <w:szCs w:val="24"/>
                <w:cs/>
                <w:lang w:bidi="th-TH"/>
              </w:rPr>
              <w:t xml:space="preserve">) </w:t>
            </w:r>
            <w:r w:rsidRPr="00553AB0">
              <w:rPr>
                <w:rFonts w:asciiTheme="majorBidi" w:hAnsiTheme="majorBidi" w:cs="Angsana New"/>
                <w:szCs w:val="24"/>
                <w:cs/>
                <w:lang w:bidi="th-TH"/>
              </w:rPr>
              <w:t>จากการด้อยค่าของที่ดิน อาคารและอุปกรณ์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78419E4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21E248CD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10F9573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4DE5205D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A17637B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E5046DE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8BB7CAE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BAAE45F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607DD18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6B98741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686C8E4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3BD5AB78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F1FEFDE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741BFE2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06B2FB3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7B119D65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DD034CF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786D29F" w14:textId="0EA8F154" w:rsidR="001F481F" w:rsidRPr="00553AB0" w:rsidRDefault="004F435E" w:rsidP="00A13347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2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A4B0D7B" w14:textId="77777777" w:rsidR="001F481F" w:rsidRPr="00553AB0" w:rsidRDefault="001F481F" w:rsidP="001F481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6C50FADA" w14:textId="2ABBF66C" w:rsidR="001F481F" w:rsidRPr="00553AB0" w:rsidRDefault="00012299" w:rsidP="001F4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color w:val="000000"/>
              </w:rPr>
            </w:pPr>
            <w:r w:rsidRPr="00553AB0">
              <w:rPr>
                <w:rFonts w:cs="Angsana New"/>
                <w:color w:val="000000"/>
                <w:lang w:bidi="th-TH"/>
              </w:rPr>
              <w:t>1</w:t>
            </w:r>
            <w:r w:rsidR="001F481F" w:rsidRPr="00553AB0">
              <w:rPr>
                <w:color w:val="000000"/>
              </w:rPr>
              <w:t>,</w:t>
            </w:r>
            <w:r w:rsidRPr="00553AB0">
              <w:rPr>
                <w:rFonts w:cs="Angsana New"/>
                <w:color w:val="000000"/>
                <w:lang w:bidi="th-TH"/>
              </w:rPr>
              <w:t>644</w:t>
            </w:r>
          </w:p>
        </w:tc>
      </w:tr>
      <w:tr w:rsidR="008D6483" w:rsidRPr="00553AB0" w14:paraId="513A1426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  <w:vAlign w:val="center"/>
          </w:tcPr>
          <w:p w14:paraId="1A0DDCE5" w14:textId="4E30F5B5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ขาดทุนจากอัตราแลกเปลี่ยน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20DFF11E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A31E104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76923D7A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34D6828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2BA1A3AB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310A87E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611CCDA7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90A5E74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DD6595E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32F1ABA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1213885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2823656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86B49FF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702A3C9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4B524271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DCBBC86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C0C217D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86DBD2E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4FF88D2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A30A48C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37257AE8" w14:textId="65005D5C" w:rsidR="001F481F" w:rsidRPr="00553AB0" w:rsidRDefault="004F435E" w:rsidP="00A13347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214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314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3E8ED6D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9E92B98" w14:textId="1784BB78" w:rsidR="001F481F" w:rsidRPr="00553AB0" w:rsidRDefault="001F481F" w:rsidP="0088424C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color w:val="000000"/>
              </w:rPr>
            </w:pPr>
            <w:r w:rsidRPr="00553AB0">
              <w:rPr>
                <w:rFonts w:cs="Angsana New"/>
                <w:szCs w:val="24"/>
                <w:lang w:bidi="th-TH"/>
              </w:rPr>
              <w:t>(</w:t>
            </w:r>
            <w:r w:rsidR="00012299" w:rsidRPr="00553AB0">
              <w:rPr>
                <w:rFonts w:cs="Angsana New"/>
                <w:szCs w:val="24"/>
                <w:lang w:bidi="th-TH"/>
              </w:rPr>
              <w:t>100</w:t>
            </w:r>
            <w:r w:rsidRPr="00553AB0">
              <w:rPr>
                <w:rFonts w:cs="Angsana New"/>
                <w:szCs w:val="24"/>
                <w:lang w:bidi="th-TH"/>
              </w:rPr>
              <w:t>,</w:t>
            </w:r>
            <w:r w:rsidR="00012299" w:rsidRPr="00553AB0">
              <w:rPr>
                <w:rFonts w:cs="Angsana New"/>
                <w:szCs w:val="24"/>
                <w:lang w:bidi="th-TH"/>
              </w:rPr>
              <w:t>548</w:t>
            </w:r>
            <w:r w:rsidRPr="00553AB0">
              <w:rPr>
                <w:rFonts w:cs="Angsana New"/>
                <w:szCs w:val="24"/>
                <w:lang w:bidi="th-TH"/>
              </w:rPr>
              <w:t>)</w:t>
            </w:r>
          </w:p>
        </w:tc>
      </w:tr>
      <w:tr w:rsidR="008D6483" w:rsidRPr="00553AB0" w14:paraId="65E650FB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  <w:vAlign w:val="center"/>
          </w:tcPr>
          <w:p w14:paraId="3C23DCE8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46DE87B9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2099D12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25DBA5B7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6711FB7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CDA9F32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A1A3AC6" w14:textId="77777777" w:rsidR="001F481F" w:rsidRPr="00553AB0" w:rsidRDefault="001F481F" w:rsidP="001F481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7B4D9046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9A4BF2B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7046CAA1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6D885E9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B962C90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B385FE2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6CC35D8E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DE9058D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0F86BA88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EAEB1BF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4EE5CB05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0AA6877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04767B6B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06977B6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792251A9" w14:textId="669B24F7" w:rsidR="001F481F" w:rsidRPr="00553AB0" w:rsidRDefault="00012299" w:rsidP="004F435E">
            <w:pPr>
              <w:spacing w:line="280" w:lineRule="exact"/>
              <w:jc w:val="right"/>
              <w:rPr>
                <w:color w:val="000000"/>
              </w:rPr>
            </w:pPr>
            <w:r w:rsidRPr="00553AB0">
              <w:rPr>
                <w:color w:val="000000"/>
              </w:rPr>
              <w:t>150</w:t>
            </w:r>
            <w:r w:rsidR="00AD078D" w:rsidRPr="00553AB0">
              <w:rPr>
                <w:color w:val="000000"/>
              </w:rPr>
              <w:t>,</w:t>
            </w:r>
            <w:r w:rsidRPr="00553AB0">
              <w:rPr>
                <w:color w:val="000000"/>
              </w:rPr>
              <w:t>796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4A3CAB7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AA48DF3" w14:textId="42B5D4A0" w:rsidR="001F481F" w:rsidRPr="00553AB0" w:rsidRDefault="00012299" w:rsidP="001F4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color w:val="000000"/>
              </w:rPr>
            </w:pPr>
            <w:r w:rsidRPr="00553AB0">
              <w:rPr>
                <w:rFonts w:cs="Angsana New"/>
                <w:szCs w:val="24"/>
                <w:lang w:bidi="th-TH"/>
              </w:rPr>
              <w:t>150</w:t>
            </w:r>
            <w:r w:rsidR="001F481F" w:rsidRPr="00553AB0">
              <w:rPr>
                <w:rFonts w:cs="Angsana New"/>
                <w:szCs w:val="24"/>
              </w:rPr>
              <w:t>,</w:t>
            </w:r>
            <w:r w:rsidRPr="00553AB0">
              <w:rPr>
                <w:rFonts w:cs="Angsana New"/>
                <w:szCs w:val="24"/>
                <w:lang w:bidi="th-TH"/>
              </w:rPr>
              <w:t>733</w:t>
            </w:r>
          </w:p>
        </w:tc>
      </w:tr>
      <w:tr w:rsidR="008D6483" w:rsidRPr="00553AB0" w14:paraId="66C18018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  <w:vAlign w:val="center"/>
          </w:tcPr>
          <w:p w14:paraId="4FBDA5BE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324" w:type="pct"/>
            <w:shd w:val="clear" w:color="auto" w:fill="auto"/>
          </w:tcPr>
          <w:p w14:paraId="398C4DD4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</w:tcPr>
          <w:p w14:paraId="569295C1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3" w:type="pct"/>
            <w:shd w:val="clear" w:color="auto" w:fill="auto"/>
          </w:tcPr>
          <w:p w14:paraId="508801DA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</w:tcPr>
          <w:p w14:paraId="0CBBE1E3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14:paraId="1ED58534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0063D72A" w14:textId="77777777" w:rsidR="001F481F" w:rsidRPr="00553AB0" w:rsidRDefault="001F481F" w:rsidP="001F481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0" w:type="pct"/>
            <w:shd w:val="clear" w:color="auto" w:fill="auto"/>
          </w:tcPr>
          <w:p w14:paraId="11420D60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2E07C84F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1" w:type="pct"/>
            <w:shd w:val="clear" w:color="auto" w:fill="auto"/>
          </w:tcPr>
          <w:p w14:paraId="7B9C5BE3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387E1A09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2" w:type="pct"/>
            <w:shd w:val="clear" w:color="auto" w:fill="auto"/>
          </w:tcPr>
          <w:p w14:paraId="58B9ADCD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664D65D7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</w:tcPr>
          <w:p w14:paraId="4248D72D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7F73ACAA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</w:tcPr>
          <w:p w14:paraId="13B3F55D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79D8B125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0910D9C5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</w:tcPr>
          <w:p w14:paraId="667F21D2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14:paraId="36416B87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</w:tcPr>
          <w:p w14:paraId="06C6E5A6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</w:tcPr>
          <w:p w14:paraId="1764CF59" w14:textId="17D82BB5" w:rsidR="001F481F" w:rsidRPr="00553AB0" w:rsidRDefault="004F435E" w:rsidP="00A13347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88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764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11734C19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shd w:val="clear" w:color="auto" w:fill="auto"/>
          </w:tcPr>
          <w:p w14:paraId="0F3B087E" w14:textId="3F322724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553AB0">
              <w:rPr>
                <w:rFonts w:cs="Angsana New"/>
                <w:szCs w:val="24"/>
                <w:lang w:bidi="th-TH"/>
              </w:rPr>
              <w:t>(</w:t>
            </w:r>
            <w:r w:rsidR="00012299" w:rsidRPr="00553AB0">
              <w:rPr>
                <w:rFonts w:cs="Angsana New"/>
                <w:szCs w:val="24"/>
                <w:lang w:bidi="th-TH"/>
              </w:rPr>
              <w:t>95</w:t>
            </w:r>
            <w:r w:rsidRPr="00553AB0">
              <w:rPr>
                <w:rFonts w:cs="Angsana New"/>
                <w:szCs w:val="24"/>
                <w:lang w:bidi="th-TH"/>
              </w:rPr>
              <w:t>,</w:t>
            </w:r>
            <w:r w:rsidR="00012299" w:rsidRPr="00553AB0">
              <w:rPr>
                <w:rFonts w:cs="Angsana New"/>
                <w:szCs w:val="24"/>
                <w:lang w:bidi="th-TH"/>
              </w:rPr>
              <w:t>549</w:t>
            </w:r>
            <w:r w:rsidRPr="00553AB0">
              <w:rPr>
                <w:rFonts w:cs="Angsana New"/>
                <w:szCs w:val="24"/>
                <w:lang w:bidi="th-TH"/>
              </w:rPr>
              <w:t>)</w:t>
            </w:r>
          </w:p>
        </w:tc>
      </w:tr>
      <w:tr w:rsidR="008D6483" w:rsidRPr="00553AB0" w14:paraId="4469E368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  <w:vAlign w:val="center"/>
          </w:tcPr>
          <w:p w14:paraId="285C0D02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6E6BDBF7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AE2958E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2190481F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72B9771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1E5D9D26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8627F25" w14:textId="77777777" w:rsidR="001F481F" w:rsidRPr="00553AB0" w:rsidRDefault="001F481F" w:rsidP="001F481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45B454BB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2235CCE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1AC20A2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36C9982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849BB9C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FAF3007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ED26D03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9ACD838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36EFA4CD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29218C0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9CC5424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EC4D37B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FF1C677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9578038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DF00" w14:textId="7E837C1D" w:rsidR="001F481F" w:rsidRPr="00553AB0" w:rsidRDefault="003B6331" w:rsidP="00A13347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</w:rPr>
              <w:t>(</w:t>
            </w:r>
            <w:r w:rsidR="00012299" w:rsidRPr="00553AB0">
              <w:rPr>
                <w:rFonts w:asciiTheme="majorBidi" w:hAnsiTheme="majorBidi" w:cstheme="majorBidi"/>
              </w:rPr>
              <w:t>368</w:t>
            </w:r>
            <w:r w:rsidRPr="00553AB0">
              <w:rPr>
                <w:rFonts w:asciiTheme="majorBidi" w:hAnsiTheme="majorBidi" w:cstheme="majorBidi"/>
              </w:rPr>
              <w:t>,</w:t>
            </w:r>
            <w:r w:rsidR="00012299" w:rsidRPr="00553AB0">
              <w:rPr>
                <w:rFonts w:asciiTheme="majorBidi" w:hAnsiTheme="majorBidi" w:cstheme="majorBidi"/>
              </w:rPr>
              <w:t>856</w:t>
            </w:r>
            <w:r w:rsidRPr="00553A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D1DEA19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ABEE3" w14:textId="612DD0B3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553AB0">
              <w:rPr>
                <w:rFonts w:cs="Angsana New"/>
                <w:szCs w:val="24"/>
                <w:lang w:bidi="th-TH"/>
              </w:rPr>
              <w:t>(</w:t>
            </w:r>
            <w:r w:rsidR="00012299" w:rsidRPr="00553AB0">
              <w:rPr>
                <w:rFonts w:cs="Angsana New"/>
                <w:szCs w:val="24"/>
                <w:lang w:bidi="th-TH"/>
              </w:rPr>
              <w:t>663</w:t>
            </w:r>
            <w:r w:rsidRPr="00553AB0">
              <w:rPr>
                <w:rFonts w:cs="Angsana New"/>
                <w:szCs w:val="24"/>
                <w:lang w:bidi="th-TH"/>
              </w:rPr>
              <w:t>,</w:t>
            </w:r>
            <w:r w:rsidR="00012299" w:rsidRPr="00553AB0">
              <w:rPr>
                <w:rFonts w:cs="Angsana New"/>
                <w:szCs w:val="24"/>
                <w:lang w:bidi="th-TH"/>
              </w:rPr>
              <w:t>930</w:t>
            </w:r>
            <w:r w:rsidRPr="00553AB0">
              <w:rPr>
                <w:rFonts w:cs="Angsana New"/>
                <w:szCs w:val="24"/>
                <w:lang w:bidi="th-TH"/>
              </w:rPr>
              <w:t>)</w:t>
            </w:r>
          </w:p>
        </w:tc>
      </w:tr>
      <w:tr w:rsidR="008D6483" w:rsidRPr="00553AB0" w14:paraId="6CB8EEB9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  <w:vAlign w:val="center"/>
          </w:tcPr>
          <w:p w14:paraId="2D45D790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กำไรสุทธิจากการดำเนินงาน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6B6B6D6D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351DEB2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46D8FBF3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D467657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336B202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457DEBA" w14:textId="77777777" w:rsidR="001F481F" w:rsidRPr="00553AB0" w:rsidRDefault="001F481F" w:rsidP="001F481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7A0863E7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EED890F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9AFCCE7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854AC90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036CC058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E1BB400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7D56182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00A754C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4C429982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207F335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60A1011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B1757E1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9934EBF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340C08A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4F17" w14:textId="302005DA" w:rsidR="001F481F" w:rsidRPr="00553AB0" w:rsidRDefault="00012299" w:rsidP="001F4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553AB0">
              <w:rPr>
                <w:rFonts w:cs="Angsana New"/>
                <w:b/>
                <w:bCs/>
                <w:szCs w:val="24"/>
                <w:lang w:bidi="th-TH"/>
              </w:rPr>
              <w:t>1</w:t>
            </w:r>
            <w:r w:rsidR="003B6331" w:rsidRPr="00553AB0">
              <w:rPr>
                <w:rFonts w:cs="Angsana New"/>
                <w:b/>
                <w:bCs/>
                <w:szCs w:val="24"/>
              </w:rPr>
              <w:t>,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923</w:t>
            </w:r>
            <w:r w:rsidR="003B6331" w:rsidRPr="00553AB0">
              <w:rPr>
                <w:rFonts w:cs="Angsana New"/>
                <w:b/>
                <w:bCs/>
                <w:szCs w:val="24"/>
              </w:rPr>
              <w:t>,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871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D1200D8" w14:textId="77777777" w:rsidR="001F481F" w:rsidRPr="00553AB0" w:rsidRDefault="001F481F" w:rsidP="001F481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72FFD" w14:textId="66E5B37D" w:rsidR="001F481F" w:rsidRPr="00553AB0" w:rsidRDefault="00012299" w:rsidP="001F4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553AB0">
              <w:rPr>
                <w:rFonts w:cs="Angsana New"/>
                <w:b/>
                <w:bCs/>
                <w:szCs w:val="24"/>
                <w:lang w:bidi="th-TH"/>
              </w:rPr>
              <w:t>3</w:t>
            </w:r>
            <w:r w:rsidR="001F481F" w:rsidRPr="00553AB0">
              <w:rPr>
                <w:rFonts w:cs="Angsana New"/>
                <w:b/>
                <w:bCs/>
                <w:szCs w:val="24"/>
              </w:rPr>
              <w:t>,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184</w:t>
            </w:r>
            <w:r w:rsidR="001F481F" w:rsidRPr="00553AB0">
              <w:rPr>
                <w:rFonts w:cs="Angsana New"/>
                <w:b/>
                <w:bCs/>
                <w:szCs w:val="24"/>
              </w:rPr>
              <w:t>,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743</w:t>
            </w:r>
          </w:p>
        </w:tc>
      </w:tr>
      <w:tr w:rsidR="008D6483" w:rsidRPr="00553AB0" w14:paraId="0AC993F1" w14:textId="77777777" w:rsidTr="00DB426C">
        <w:trPr>
          <w:cantSplit/>
          <w:trHeight w:val="173"/>
        </w:trPr>
        <w:tc>
          <w:tcPr>
            <w:tcW w:w="1687" w:type="pct"/>
            <w:gridSpan w:val="4"/>
            <w:shd w:val="clear" w:color="auto" w:fill="auto"/>
            <w:vAlign w:val="center"/>
          </w:tcPr>
          <w:p w14:paraId="0DAB2C1E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rPr>
                <w:rFonts w:cs="Angsana New"/>
                <w:szCs w:val="24"/>
              </w:rPr>
            </w:pPr>
            <w:r w:rsidRPr="00553AB0">
              <w:rPr>
                <w:rFonts w:asciiTheme="majorBidi" w:hAnsiTheme="majorBidi" w:cs="Angsana New"/>
                <w:szCs w:val="24"/>
                <w:cs/>
                <w:lang w:bidi="th-TH"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AC82694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B7CF7FF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442D1C5" w14:textId="77777777" w:rsidR="001F481F" w:rsidRPr="00553AB0" w:rsidRDefault="001F481F" w:rsidP="001F481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02764E35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FA3005A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7B513FE8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70D957F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F2D30D5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3B7336B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63C7A20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925C077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185580D5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33C1890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3871418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01AB703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BEB9CD9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8ECF17F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973FE" w14:textId="4945A193" w:rsidR="001F481F" w:rsidRPr="00553AB0" w:rsidRDefault="00012299" w:rsidP="001F481F">
            <w:pPr>
              <w:pStyle w:val="acctfourfigures"/>
              <w:tabs>
                <w:tab w:val="clear" w:pos="765"/>
              </w:tabs>
              <w:spacing w:line="280" w:lineRule="exact"/>
              <w:ind w:left="-169" w:right="6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553AB0">
              <w:rPr>
                <w:rFonts w:cs="Angsana New"/>
                <w:szCs w:val="24"/>
                <w:lang w:bidi="th-TH"/>
              </w:rPr>
              <w:t>9</w:t>
            </w:r>
            <w:r w:rsidR="004F435E" w:rsidRPr="00553AB0">
              <w:rPr>
                <w:rFonts w:cs="Angsana New"/>
                <w:szCs w:val="24"/>
                <w:lang w:bidi="th-TH"/>
              </w:rPr>
              <w:t>,</w:t>
            </w:r>
            <w:r w:rsidRPr="00553AB0">
              <w:rPr>
                <w:rFonts w:cs="Angsana New"/>
                <w:szCs w:val="24"/>
                <w:lang w:bidi="th-TH"/>
              </w:rPr>
              <w:t>898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0E3D5D4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EF7E9" w14:textId="207DDF47" w:rsidR="001F481F" w:rsidRPr="00553AB0" w:rsidRDefault="00012299" w:rsidP="001F4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color w:val="000000"/>
              </w:rPr>
            </w:pPr>
            <w:r w:rsidRPr="00553AB0">
              <w:rPr>
                <w:rFonts w:cs="Angsana New"/>
                <w:color w:val="000000"/>
                <w:lang w:bidi="th-TH"/>
              </w:rPr>
              <w:t>70</w:t>
            </w:r>
            <w:r w:rsidR="001F481F" w:rsidRPr="00553AB0">
              <w:rPr>
                <w:color w:val="000000"/>
              </w:rPr>
              <w:t>,</w:t>
            </w:r>
            <w:r w:rsidRPr="00553AB0">
              <w:rPr>
                <w:rFonts w:cs="Angsana New"/>
                <w:color w:val="000000"/>
                <w:lang w:bidi="th-TH"/>
              </w:rPr>
              <w:t>177</w:t>
            </w:r>
          </w:p>
        </w:tc>
      </w:tr>
      <w:tr w:rsidR="008D6483" w:rsidRPr="00553AB0" w14:paraId="775A91DD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  <w:vAlign w:val="center"/>
          </w:tcPr>
          <w:p w14:paraId="723D4669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กำไรสุทธิ</w:t>
            </w:r>
            <w:r w:rsidRPr="00553AB0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ส่วนที่เป็นของบริษัท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33C31D63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F4B2087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602BB268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768380C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443AC5ED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DC7FD53" w14:textId="77777777" w:rsidR="001F481F" w:rsidRPr="00553AB0" w:rsidRDefault="001F481F" w:rsidP="001F481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1C4E2608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D15C251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6CC8D38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052777C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6BE973A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8BC7B57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31D48855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17EE28C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3BC5DB25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074DC74" w14:textId="77777777" w:rsidR="001F481F" w:rsidRPr="00553AB0" w:rsidRDefault="001F481F" w:rsidP="001F481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E3A28F5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841F82C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5DAA087" w14:textId="77777777" w:rsidR="001F481F" w:rsidRPr="00553AB0" w:rsidRDefault="001F481F" w:rsidP="001F4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F4D2E23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FDF69" w14:textId="50855638" w:rsidR="001F481F" w:rsidRPr="00553AB0" w:rsidRDefault="00012299" w:rsidP="001F4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  <w:cs/>
                <w:lang w:bidi="th-TH"/>
              </w:rPr>
            </w:pPr>
            <w:r w:rsidRPr="00553AB0">
              <w:rPr>
                <w:rFonts w:cs="Angsana New"/>
                <w:b/>
                <w:bCs/>
                <w:szCs w:val="24"/>
                <w:lang w:bidi="th-TH"/>
              </w:rPr>
              <w:t>1</w:t>
            </w:r>
            <w:r w:rsidR="003B6331" w:rsidRPr="00553AB0">
              <w:rPr>
                <w:rFonts w:cs="Angsana New"/>
                <w:b/>
                <w:bCs/>
                <w:szCs w:val="24"/>
              </w:rPr>
              <w:t>,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933</w:t>
            </w:r>
            <w:r w:rsidR="003B6331" w:rsidRPr="00553AB0">
              <w:rPr>
                <w:rFonts w:cs="Angsana New"/>
                <w:b/>
                <w:bCs/>
                <w:szCs w:val="24"/>
              </w:rPr>
              <w:t>,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769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35AB229" w14:textId="77777777" w:rsidR="001F481F" w:rsidRPr="00553AB0" w:rsidRDefault="001F481F" w:rsidP="001F481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1A1D7" w14:textId="6F80C277" w:rsidR="001F481F" w:rsidRPr="00553AB0" w:rsidRDefault="00012299" w:rsidP="001F481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553AB0">
              <w:rPr>
                <w:rFonts w:cs="Angsana New"/>
                <w:b/>
                <w:bCs/>
                <w:szCs w:val="24"/>
                <w:lang w:bidi="th-TH"/>
              </w:rPr>
              <w:t>3</w:t>
            </w:r>
            <w:r w:rsidR="001F481F" w:rsidRPr="00553AB0">
              <w:rPr>
                <w:rFonts w:cs="Angsana New"/>
                <w:b/>
                <w:bCs/>
                <w:szCs w:val="24"/>
              </w:rPr>
              <w:t>,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254</w:t>
            </w:r>
            <w:r w:rsidR="001F481F" w:rsidRPr="00553AB0">
              <w:rPr>
                <w:rFonts w:cs="Angsana New"/>
                <w:b/>
                <w:bCs/>
                <w:szCs w:val="24"/>
              </w:rPr>
              <w:t>,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920</w:t>
            </w:r>
          </w:p>
        </w:tc>
      </w:tr>
    </w:tbl>
    <w:p w14:paraId="5D48A78C" w14:textId="77777777" w:rsidR="00BD4322" w:rsidRPr="00553AB0" w:rsidRDefault="00BD4322" w:rsidP="00984DA4">
      <w:pPr>
        <w:rPr>
          <w:b/>
          <w:bCs/>
          <w:i/>
          <w:iCs/>
          <w:sz w:val="30"/>
          <w:szCs w:val="30"/>
          <w:cs/>
        </w:rPr>
        <w:sectPr w:rsidR="00BD4322" w:rsidRPr="00553AB0" w:rsidSect="00A11119">
          <w:headerReference w:type="default" r:id="rId28"/>
          <w:footerReference w:type="default" r:id="rId29"/>
          <w:pgSz w:w="16840" w:h="11907" w:orient="landscape" w:code="9"/>
          <w:pgMar w:top="720" w:right="1152" w:bottom="426" w:left="1296" w:header="720" w:footer="720" w:gutter="0"/>
          <w:cols w:space="720"/>
          <w:docGrid w:linePitch="326"/>
        </w:sectPr>
      </w:pPr>
    </w:p>
    <w:p w14:paraId="596739F9" w14:textId="67B82F34" w:rsidR="00D356B5" w:rsidRPr="00553AB0" w:rsidRDefault="00092727" w:rsidP="00101C56">
      <w:pPr>
        <w:ind w:left="540" w:right="448"/>
        <w:jc w:val="thaiDistribute"/>
        <w:rPr>
          <w:b/>
          <w:bCs/>
          <w:i/>
          <w:iCs/>
          <w:sz w:val="30"/>
          <w:szCs w:val="30"/>
        </w:rPr>
      </w:pPr>
      <w:r w:rsidRPr="00553AB0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1FF7DE9F" w14:textId="77777777" w:rsidR="00DB7955" w:rsidRPr="00553AB0" w:rsidRDefault="00DB7955" w:rsidP="00101C56">
      <w:pPr>
        <w:ind w:left="540" w:right="448"/>
        <w:jc w:val="thaiDistribute"/>
        <w:rPr>
          <w:b/>
          <w:bCs/>
          <w:i/>
          <w:iCs/>
          <w:sz w:val="30"/>
          <w:szCs w:val="30"/>
          <w:cs/>
        </w:rPr>
      </w:pPr>
    </w:p>
    <w:p w14:paraId="7DE8D9B6" w14:textId="31856E82" w:rsidR="00D356B5" w:rsidRPr="00553AB0" w:rsidRDefault="00092727" w:rsidP="00101C56">
      <w:pPr>
        <w:ind w:left="540" w:right="18"/>
        <w:jc w:val="thaiDistribute"/>
        <w:rPr>
          <w:spacing w:val="8"/>
          <w:sz w:val="30"/>
          <w:szCs w:val="30"/>
        </w:rPr>
      </w:pPr>
      <w:r w:rsidRPr="00553AB0">
        <w:rPr>
          <w:rFonts w:hint="cs"/>
          <w:sz w:val="30"/>
          <w:szCs w:val="30"/>
          <w:cs/>
        </w:rPr>
        <w:t>การ</w:t>
      </w:r>
      <w:r w:rsidRPr="00553AB0">
        <w:rPr>
          <w:rFonts w:asciiTheme="majorBidi" w:hAnsiTheme="majorBidi" w:cstheme="majorBidi" w:hint="cs"/>
          <w:spacing w:val="8"/>
          <w:sz w:val="30"/>
          <w:szCs w:val="30"/>
          <w:cs/>
        </w:rPr>
        <w:t>ดำเนินงาน</w:t>
      </w:r>
      <w:r w:rsidRPr="00553AB0">
        <w:rPr>
          <w:rFonts w:hint="cs"/>
          <w:sz w:val="30"/>
          <w:szCs w:val="30"/>
          <w:cs/>
        </w:rPr>
        <w:t>และ</w:t>
      </w:r>
      <w:r w:rsidRPr="00553AB0">
        <w:rPr>
          <w:rFonts w:asciiTheme="majorBidi" w:hAnsiTheme="majorBidi" w:cstheme="majorBidi"/>
          <w:spacing w:val="8"/>
          <w:sz w:val="30"/>
          <w:szCs w:val="30"/>
          <w:cs/>
        </w:rPr>
        <w:t>ร</w:t>
      </w:r>
      <w:r w:rsidRPr="00553AB0">
        <w:rPr>
          <w:spacing w:val="8"/>
          <w:sz w:val="30"/>
          <w:szCs w:val="30"/>
          <w:cs/>
        </w:rPr>
        <w:t>ายได้หลักของกลุ่มบริษัท</w:t>
      </w:r>
      <w:r w:rsidRPr="00553AB0">
        <w:rPr>
          <w:rFonts w:hint="cs"/>
          <w:spacing w:val="8"/>
          <w:sz w:val="30"/>
          <w:szCs w:val="30"/>
          <w:cs/>
        </w:rPr>
        <w:t>และ</w:t>
      </w:r>
      <w:r w:rsidRPr="00553AB0">
        <w:rPr>
          <w:spacing w:val="8"/>
          <w:sz w:val="30"/>
          <w:szCs w:val="30"/>
          <w:cs/>
        </w:rPr>
        <w:t>บริษัทได้มาจากสัญญาที่ทำกับลูกค้า</w:t>
      </w:r>
    </w:p>
    <w:p w14:paraId="4CE14190" w14:textId="00E91149" w:rsidR="00E25B08" w:rsidRPr="00553AB0" w:rsidRDefault="00E25B08" w:rsidP="00E25B08">
      <w:pPr>
        <w:ind w:left="540" w:right="18" w:firstLine="442"/>
        <w:jc w:val="center"/>
        <w:rPr>
          <w:spacing w:val="8"/>
          <w:sz w:val="30"/>
          <w:szCs w:val="30"/>
        </w:rPr>
      </w:pPr>
    </w:p>
    <w:p w14:paraId="490D1AB8" w14:textId="4AAA29FA" w:rsidR="008F5BFD" w:rsidRPr="00553AB0" w:rsidRDefault="00E25B08" w:rsidP="005873E4">
      <w:pPr>
        <w:ind w:left="540" w:right="18"/>
        <w:jc w:val="center"/>
        <w:rPr>
          <w:spacing w:val="8"/>
          <w:sz w:val="30"/>
          <w:szCs w:val="30"/>
        </w:rPr>
      </w:pPr>
      <w:r w:rsidRPr="00553AB0">
        <w:rPr>
          <w:rFonts w:hint="cs"/>
          <w:spacing w:val="8"/>
          <w:sz w:val="30"/>
          <w:szCs w:val="30"/>
          <w:cs/>
        </w:rPr>
        <w:t>รายได้จากการขายจำแนกตามส่วนงานภูมิศาสตร์ในงบการเงินรวม</w:t>
      </w:r>
      <w:r w:rsidRPr="00553AB0">
        <w:rPr>
          <w:rFonts w:hint="cs"/>
          <w:spacing w:val="8"/>
          <w:sz w:val="30"/>
          <w:szCs w:val="30"/>
        </w:rPr>
        <w:br/>
      </w:r>
      <w:r w:rsidRPr="00553AB0">
        <w:rPr>
          <w:rFonts w:hint="cs"/>
          <w:spacing w:val="8"/>
          <w:sz w:val="30"/>
          <w:szCs w:val="30"/>
          <w:cs/>
        </w:rPr>
        <w:t xml:space="preserve">สำหรับปีสิ้นสุดวันที่ </w:t>
      </w:r>
      <w:r w:rsidR="00012299" w:rsidRPr="00553AB0">
        <w:rPr>
          <w:sz w:val="28"/>
          <w:szCs w:val="28"/>
        </w:rPr>
        <w:t>31</w:t>
      </w:r>
      <w:r w:rsidRPr="00553AB0">
        <w:rPr>
          <w:rFonts w:hint="cs"/>
          <w:spacing w:val="8"/>
          <w:sz w:val="30"/>
          <w:szCs w:val="30"/>
          <w:cs/>
        </w:rPr>
        <w:t xml:space="preserve"> ธันวาคม</w:t>
      </w:r>
    </w:p>
    <w:p w14:paraId="53C870D4" w14:textId="0922894D" w:rsidR="001F0BF5" w:rsidRPr="00553AB0" w:rsidRDefault="00C707F5" w:rsidP="001F0BF5">
      <w:pPr>
        <w:ind w:left="540" w:right="18"/>
        <w:jc w:val="center"/>
        <w:rPr>
          <w:spacing w:val="8"/>
          <w:sz w:val="30"/>
          <w:szCs w:val="30"/>
          <w:cs/>
        </w:rPr>
      </w:pPr>
      <w:r w:rsidRPr="00553AB0">
        <w:rPr>
          <w:rFonts w:asciiTheme="majorBidi" w:hAnsiTheme="majorBidi" w:cstheme="majorBidi"/>
          <w:noProof/>
        </w:rPr>
        <mc:AlternateContent>
          <mc:Choice Requires="wpg">
            <w:drawing>
              <wp:anchor distT="0" distB="0" distL="114300" distR="114300" simplePos="0" relativeHeight="251690007" behindDoc="0" locked="0" layoutInCell="1" allowOverlap="1" wp14:anchorId="108D201A" wp14:editId="32B8A520">
                <wp:simplePos x="0" y="0"/>
                <wp:positionH relativeFrom="column">
                  <wp:posOffset>4635304</wp:posOffset>
                </wp:positionH>
                <wp:positionV relativeFrom="paragraph">
                  <wp:posOffset>848946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213631A" w14:textId="77777777" w:rsidR="00CF1901" w:rsidRPr="00061F79" w:rsidRDefault="00CF1901" w:rsidP="00C707F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CCD94A5" w14:textId="7C0FCB7A" w:rsidR="00CF1901" w:rsidRPr="007E43D2" w:rsidRDefault="00CF1901" w:rsidP="00C707F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ED08DB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27,265,682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5CC3A42" w14:textId="77777777" w:rsidR="00CF1901" w:rsidRPr="00061F79" w:rsidRDefault="00CF1901" w:rsidP="00C707F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6E3D848" w14:textId="77777777" w:rsidR="00CF1901" w:rsidRPr="005C4C7D" w:rsidRDefault="00CF1901" w:rsidP="00C707F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DED27FC" w14:textId="77777777" w:rsidR="00CF1901" w:rsidRPr="005C4C7D" w:rsidRDefault="00CF1901" w:rsidP="00C707F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E23C29D" w14:textId="6D6EE701" w:rsidR="00CF1901" w:rsidRPr="00FA531A" w:rsidRDefault="00CF1901" w:rsidP="00C707F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26,762,282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8D201A" id="Group 97" o:spid="_x0000_s1066" style="position:absolute;left:0;text-align:left;margin-left:365pt;margin-top:66.85pt;width:100.8pt;height:1in;z-index:251690007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">
                <v:shape id="Text Box 107" o:spid="_x0000_s1067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1213631A" w14:textId="77777777" w:rsidR="00CF1901" w:rsidRPr="00061F79" w:rsidRDefault="00CF1901" w:rsidP="00C707F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</w:txbxContent>
                  </v:textbox>
                </v:shape>
                <v:shape id="Text Box 108" o:spid="_x0000_s1068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0CCD94A5" w14:textId="7C0FCB7A" w:rsidR="00CF1901" w:rsidRPr="007E43D2" w:rsidRDefault="00CF1901" w:rsidP="00C707F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ED08DB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27,265,682</w:t>
                        </w:r>
                      </w:p>
                    </w:txbxContent>
                  </v:textbox>
                </v:shape>
                <v:shape id="Text Box 109" o:spid="_x0000_s1069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45CC3A42" w14:textId="77777777" w:rsidR="00CF1901" w:rsidRPr="00061F79" w:rsidRDefault="00CF1901" w:rsidP="00C707F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110" o:spid="_x0000_s1070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46E3D848" w14:textId="77777777" w:rsidR="00CF1901" w:rsidRPr="005C4C7D" w:rsidRDefault="00CF1901" w:rsidP="00C707F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071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2DED27FC" w14:textId="77777777" w:rsidR="00CF1901" w:rsidRPr="005C4C7D" w:rsidRDefault="00CF1901" w:rsidP="00C707F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31" o:spid="_x0000_s1072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7E23C29D" w14:textId="6D6EE701" w:rsidR="00CF1901" w:rsidRPr="00FA531A" w:rsidRDefault="00CF1901" w:rsidP="00C707F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26,762,282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F0BF5" w:rsidRPr="00553AB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81815" behindDoc="0" locked="0" layoutInCell="1" allowOverlap="1" wp14:anchorId="37B1DD2B" wp14:editId="7E69B43E">
                <wp:simplePos x="0" y="0"/>
                <wp:positionH relativeFrom="column">
                  <wp:posOffset>2552651</wp:posOffset>
                </wp:positionH>
                <wp:positionV relativeFrom="paragraph">
                  <wp:posOffset>2750185</wp:posOffset>
                </wp:positionV>
                <wp:extent cx="206734" cy="343574"/>
                <wp:effectExtent l="0" t="0" r="22225" b="18415"/>
                <wp:wrapNone/>
                <wp:docPr id="22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900F1" id="Freeform 357" o:spid="_x0000_s1026" style="position:absolute;margin-left:201pt;margin-top:216.55pt;width:16.3pt;height:27.05pt;z-index:2516818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607377" w:rsidRPr="00553AB0">
        <w:rPr>
          <w:rFonts w:hint="cs"/>
          <w:noProof/>
          <w:spacing w:val="8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9767" behindDoc="0" locked="0" layoutInCell="1" allowOverlap="1" wp14:anchorId="13E8ED12" wp14:editId="1872C09A">
                <wp:simplePos x="0" y="0"/>
                <wp:positionH relativeFrom="column">
                  <wp:posOffset>5106572</wp:posOffset>
                </wp:positionH>
                <wp:positionV relativeFrom="paragraph">
                  <wp:posOffset>68824</wp:posOffset>
                </wp:positionV>
                <wp:extent cx="834927" cy="373989"/>
                <wp:effectExtent l="0" t="0" r="0" b="0"/>
                <wp:wrapNone/>
                <wp:docPr id="103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15589B0" w14:textId="77777777" w:rsidR="00CF1901" w:rsidRPr="007E43D2" w:rsidRDefault="00CF1901" w:rsidP="00607377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8ED12" id="TextBox 1" o:spid="_x0000_s1073" type="#_x0000_t202" style="position:absolute;left:0;text-align:left;margin-left:402.1pt;margin-top:5.4pt;width:65.75pt;height:29.45pt;z-index:25167976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" filled="f" stroked="f">
                <v:textbox inset="4.3pt,4.3pt,4.3pt,4.3pt">
                  <w:txbxContent>
                    <w:p w14:paraId="615589B0" w14:textId="77777777" w:rsidR="00CF1901" w:rsidRPr="007E43D2" w:rsidRDefault="00CF1901" w:rsidP="00607377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="005873E4" w:rsidRPr="00553AB0">
        <w:rPr>
          <w:rFonts w:hint="cs"/>
          <w:noProof/>
        </w:rPr>
        <w:drawing>
          <wp:inline distT="0" distB="0" distL="0" distR="0" wp14:anchorId="736BD102" wp14:editId="66E0A2CA">
            <wp:extent cx="5698490" cy="3589020"/>
            <wp:effectExtent l="57150" t="0" r="54610" b="106680"/>
            <wp:docPr id="226" name="Chart 2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4B9D5440" w14:textId="03D8F54E" w:rsidR="001F0BF5" w:rsidRPr="00553AB0" w:rsidRDefault="001F0BF5" w:rsidP="001F0BF5">
      <w:pPr>
        <w:pStyle w:val="ListParagraph"/>
        <w:ind w:left="540" w:right="65"/>
        <w:rPr>
          <w:szCs w:val="22"/>
          <w:lang w:val="en-AU"/>
        </w:rPr>
      </w:pPr>
      <w:r w:rsidRPr="00553AB0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86935" behindDoc="0" locked="0" layoutInCell="1" allowOverlap="1" wp14:anchorId="77C1EDF3" wp14:editId="65D26C8D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236" name="Group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37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6C2393" w14:textId="77777777" w:rsidR="00CF1901" w:rsidRPr="005A17B1" w:rsidRDefault="00CF1901" w:rsidP="001F0BF5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A17B1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38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9D6D62" w14:textId="77777777" w:rsidR="00CF1901" w:rsidRPr="005A17B1" w:rsidRDefault="00CF1901" w:rsidP="001F0BF5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3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7A1E2B" w14:textId="77777777" w:rsidR="00CF1901" w:rsidRPr="000826A4" w:rsidRDefault="00CF1901" w:rsidP="001F0BF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B911C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4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E44218" w14:textId="77777777" w:rsidR="00CF1901" w:rsidRPr="000826A4" w:rsidRDefault="00CF1901" w:rsidP="001F0BF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C1EDF3" id="Group 236" o:spid="_x0000_s1074" style="position:absolute;left:0;text-align:left;margin-left:18.7pt;margin-top:2.4pt;width:432.15pt;height:133.75pt;z-index:251686935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">
                <v:shape id="TextBox 7" o:spid="_x0000_s1075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" filled="f" stroked="f">
                  <v:textbox inset="4.3pt,4.3pt,4.3pt,4.3pt">
                    <w:txbxContent>
                      <w:p w14:paraId="0C6C2393" w14:textId="77777777" w:rsidR="00CF1901" w:rsidRPr="005A17B1" w:rsidRDefault="00CF1901" w:rsidP="001F0BF5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5A17B1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76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" filled="f" stroked="f">
                  <v:textbox inset="4.3pt,4.3pt,4.3pt,4.3pt">
                    <w:txbxContent>
                      <w:p w14:paraId="2B9D6D62" w14:textId="77777777" w:rsidR="00CF1901" w:rsidRPr="005A17B1" w:rsidRDefault="00CF1901" w:rsidP="001F0BF5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77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" filled="f" stroked="f">
                  <v:textbox inset="4.3pt,4.3pt,4.3pt,4.3pt">
                    <w:txbxContent>
                      <w:p w14:paraId="517A1E2B" w14:textId="77777777" w:rsidR="00CF1901" w:rsidRPr="000826A4" w:rsidRDefault="00CF1901" w:rsidP="001F0BF5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B911C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2565</w:t>
                        </w:r>
                      </w:p>
                    </w:txbxContent>
                  </v:textbox>
                </v:shape>
                <v:shape id="TextBox 6" o:spid="_x0000_s1078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" filled="f" stroked="f">
                  <v:textbox inset="4.3pt,4.3pt,4.3pt,4.3pt">
                    <w:txbxContent>
                      <w:p w14:paraId="54E44218" w14:textId="77777777" w:rsidR="00CF1901" w:rsidRPr="000826A4" w:rsidRDefault="00CF1901" w:rsidP="001F0BF5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53AB0">
        <w:rPr>
          <w:rFonts w:hint="cs"/>
          <w:noProof/>
          <w:lang w:val="en-US"/>
        </w:rPr>
        <w:drawing>
          <wp:anchor distT="0" distB="0" distL="114300" distR="114300" simplePos="0" relativeHeight="251687959" behindDoc="1" locked="0" layoutInCell="1" allowOverlap="1" wp14:anchorId="549B3F01" wp14:editId="3AD80550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42" name="Chart 2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anchor>
        </w:drawing>
      </w:r>
    </w:p>
    <w:p w14:paraId="6DB5EFEB" w14:textId="49F2F80B" w:rsidR="001F0BF5" w:rsidRPr="00553AB0" w:rsidRDefault="001F0BF5" w:rsidP="001F0BF5">
      <w:pPr>
        <w:pStyle w:val="ListParagraph"/>
        <w:ind w:left="540" w:right="65"/>
        <w:rPr>
          <w:szCs w:val="22"/>
          <w:lang w:val="en-US"/>
        </w:rPr>
      </w:pPr>
      <w:r w:rsidRPr="00553AB0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83863" behindDoc="0" locked="0" layoutInCell="1" allowOverlap="1" wp14:anchorId="697170D8" wp14:editId="40030468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102" name="Gro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104" name="Group 104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19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1" name="Group 121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122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122E19" id="Group 102" o:spid="_x0000_s1026" style="position:absolute;margin-left:170.6pt;margin-top:50.7pt;width:127.65pt;height:53.35pt;z-index:251683863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">
                <v:group id="Group 104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" strokecolor="black [3213]">
                    <o:lock v:ext="edit" shapetype="f"/>
                  </v:line>
                </v:group>
                <v:group id="Group 121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2v0wwAAANw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pvD3TLxAru8AAAD//wMAUEsBAi0AFAAGAAgAAAAhANvh9svuAAAAhQEAABMAAAAAAAAAAAAA&#10;AAAAAAAAAFtDb250ZW50X1R5cGVzXS54bWxQSwECLQAUAAYACAAAACEAWvQsW78AAAAVAQAACwAA&#10;AAAAAAAAAAAAAAAfAQAAX3JlbHMvLnJlbHNQSwECLQAUAAYACAAAACEATwtr9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G33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NIPfZ+IFcnUHAAD//wMAUEsBAi0AFAAGAAgAAAAhANvh9svuAAAAhQEAABMAAAAAAAAAAAAA&#10;AAAAAAAAAFtDb250ZW50X1R5cGVzXS54bWxQSwECLQAUAAYACAAAACEAWvQsW78AAAAVAQAACwAA&#10;AAAAAAAAAAAAAAAfAQAAX3JlbHMvLnJlbHNQSwECLQAUAAYACAAAACEAMDBt98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553AB0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85911" behindDoc="0" locked="0" layoutInCell="1" allowOverlap="1" wp14:anchorId="4ECCDFE0" wp14:editId="24B562E7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48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E0143" id="Freeform 25" o:spid="_x0000_s1026" style="position:absolute;margin-left:246.85pt;margin-top:93.3pt;width:16.9pt;height:16.05pt;z-index:2516859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553AB0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84887" behindDoc="0" locked="0" layoutInCell="1" allowOverlap="1" wp14:anchorId="5D9FF92E" wp14:editId="5D273B91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241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FE0D7A" id="Freeform 357" o:spid="_x0000_s1026" style="position:absolute;margin-left:233.05pt;margin-top:35.05pt;width:22.65pt;height:28.8pt;z-index:2516848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553AB0">
        <w:rPr>
          <w:rFonts w:hint="cs"/>
          <w:noProof/>
          <w:lang w:val="en-US"/>
        </w:rPr>
        <w:drawing>
          <wp:inline distT="0" distB="0" distL="0" distR="0" wp14:anchorId="45250C0E" wp14:editId="12B38AEB">
            <wp:extent cx="2286000" cy="2286000"/>
            <wp:effectExtent l="57150" t="0" r="57150" b="114300"/>
            <wp:docPr id="243" name="Chart 2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  <w:r w:rsidRPr="00553AB0">
        <w:rPr>
          <w:szCs w:val="22"/>
          <w:lang w:val="en-AU"/>
        </w:rPr>
        <w:tab/>
      </w:r>
      <w:r w:rsidRPr="00553AB0">
        <w:rPr>
          <w:szCs w:val="22"/>
          <w:lang w:val="en-AU"/>
        </w:rPr>
        <w:tab/>
        <w:t xml:space="preserve">       </w:t>
      </w:r>
      <w:r w:rsidRPr="00553AB0">
        <w:rPr>
          <w:szCs w:val="22"/>
          <w:lang w:val="en-AU"/>
        </w:rPr>
        <w:tab/>
      </w:r>
      <w:r w:rsidRPr="00553AB0">
        <w:rPr>
          <w:szCs w:val="22"/>
          <w:lang w:val="en-AU"/>
        </w:rPr>
        <w:tab/>
      </w:r>
    </w:p>
    <w:p w14:paraId="6873390F" w14:textId="035B2826" w:rsidR="008F5BFD" w:rsidRPr="00553AB0" w:rsidRDefault="008F5BFD" w:rsidP="001F0BF5">
      <w:pPr>
        <w:pStyle w:val="ListParagraph"/>
        <w:ind w:left="540" w:right="65"/>
        <w:rPr>
          <w:szCs w:val="22"/>
          <w:lang w:val="en-AU"/>
        </w:rPr>
      </w:pPr>
      <w:r w:rsidRPr="00553AB0">
        <w:rPr>
          <w:spacing w:val="8"/>
          <w:cs/>
          <w:lang w:val="en-US"/>
        </w:rPr>
        <w:br w:type="page"/>
      </w:r>
    </w:p>
    <w:p w14:paraId="1F04AA64" w14:textId="4C2C3A8E" w:rsidR="00CD0231" w:rsidRPr="00553AB0" w:rsidRDefault="00CD0231" w:rsidP="00CD0231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</w:rPr>
      </w:pPr>
      <w:r w:rsidRPr="00553AB0">
        <w:rPr>
          <w:rFonts w:hint="cs"/>
          <w:spacing w:val="8"/>
          <w:sz w:val="30"/>
          <w:szCs w:val="30"/>
          <w:cs/>
        </w:rPr>
        <w:lastRenderedPageBreak/>
        <w:t>รายได้จากการขายจำแนกตามส่วนงานภูมิศาสตร์ในงบการเงินเฉพาะกิจการ</w:t>
      </w:r>
      <w:r w:rsidRPr="00553AB0">
        <w:rPr>
          <w:rFonts w:hint="cs"/>
          <w:spacing w:val="8"/>
          <w:sz w:val="30"/>
          <w:szCs w:val="30"/>
        </w:rPr>
        <w:br/>
      </w:r>
      <w:r w:rsidRPr="00553AB0">
        <w:rPr>
          <w:rFonts w:hint="cs"/>
          <w:spacing w:val="8"/>
          <w:sz w:val="30"/>
          <w:szCs w:val="30"/>
          <w:cs/>
        </w:rPr>
        <w:t xml:space="preserve">สำหรับปีสิ้นสุดวันที่ </w:t>
      </w:r>
      <w:r w:rsidR="00012299" w:rsidRPr="00553AB0">
        <w:rPr>
          <w:spacing w:val="8"/>
          <w:sz w:val="30"/>
          <w:szCs w:val="30"/>
        </w:rPr>
        <w:t>3</w:t>
      </w:r>
      <w:r w:rsidR="00012299" w:rsidRPr="00553AB0">
        <w:rPr>
          <w:rFonts w:hint="cs"/>
          <w:spacing w:val="8"/>
          <w:sz w:val="30"/>
          <w:szCs w:val="30"/>
        </w:rPr>
        <w:t>1</w:t>
      </w:r>
      <w:r w:rsidRPr="00553AB0">
        <w:rPr>
          <w:rFonts w:hint="cs"/>
          <w:spacing w:val="8"/>
          <w:sz w:val="30"/>
          <w:szCs w:val="30"/>
          <w:cs/>
        </w:rPr>
        <w:t xml:space="preserve"> ธันวาคม</w:t>
      </w:r>
    </w:p>
    <w:p w14:paraId="64D87820" w14:textId="77777777" w:rsidR="00FB2026" w:rsidRPr="00553AB0" w:rsidRDefault="00FB2026" w:rsidP="00FB2026">
      <w:pPr>
        <w:ind w:left="540" w:right="18"/>
        <w:jc w:val="center"/>
        <w:rPr>
          <w:spacing w:val="8"/>
          <w:sz w:val="30"/>
          <w:szCs w:val="30"/>
          <w:cs/>
        </w:rPr>
      </w:pPr>
      <w:r w:rsidRPr="00553AB0">
        <w:rPr>
          <w:rFonts w:asciiTheme="majorBidi" w:hAnsiTheme="majorBidi" w:cstheme="majorBidi"/>
          <w:noProof/>
        </w:rPr>
        <mc:AlternateContent>
          <mc:Choice Requires="wpg">
            <w:drawing>
              <wp:anchor distT="0" distB="0" distL="114300" distR="114300" simplePos="0" relativeHeight="251699223" behindDoc="0" locked="0" layoutInCell="1" allowOverlap="1" wp14:anchorId="54CEF96F" wp14:editId="2343E88C">
                <wp:simplePos x="0" y="0"/>
                <wp:positionH relativeFrom="column">
                  <wp:posOffset>4635304</wp:posOffset>
                </wp:positionH>
                <wp:positionV relativeFrom="paragraph">
                  <wp:posOffset>848946</wp:posOffset>
                </wp:positionV>
                <wp:extent cx="1280160" cy="914400"/>
                <wp:effectExtent l="0" t="0" r="15240" b="19050"/>
                <wp:wrapNone/>
                <wp:docPr id="244" name="Group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45" name="Text Box 245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E88E18" w14:textId="77777777" w:rsidR="00CF1901" w:rsidRPr="00061F79" w:rsidRDefault="00CF1901" w:rsidP="00FB202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Text Box 246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3A00902" w14:textId="56964917" w:rsidR="00CF1901" w:rsidRPr="007E43D2" w:rsidRDefault="00CF1901" w:rsidP="00FB202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ED08DB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18,786,648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Text Box 247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8666D9" w14:textId="77777777" w:rsidR="00CF1901" w:rsidRPr="00061F79" w:rsidRDefault="00CF1901" w:rsidP="00FB202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248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824537F" w14:textId="77777777" w:rsidR="00CF1901" w:rsidRPr="005C4C7D" w:rsidRDefault="00CF1901" w:rsidP="00FB202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Text Box 249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4A3FF9C" w14:textId="77777777" w:rsidR="00CF1901" w:rsidRPr="005C4C7D" w:rsidRDefault="00CF1901" w:rsidP="00FB202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Text Box 250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291E0A9" w14:textId="44B29B4F" w:rsidR="00CF1901" w:rsidRPr="00FA531A" w:rsidRDefault="00CF1901" w:rsidP="00FB202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19,720,639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CEF96F" id="Group 244" o:spid="_x0000_s1079" style="position:absolute;left:0;text-align:left;margin-left:365pt;margin-top:66.85pt;width:100.8pt;height:1in;z-index:251699223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">
                <v:shape id="Text Box 245" o:spid="_x0000_s108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" fillcolor="white [3201]" strokeweight=".5pt">
                  <v:textbox>
                    <w:txbxContent>
                      <w:p w14:paraId="4BE88E18" w14:textId="77777777" w:rsidR="00CF1901" w:rsidRPr="00061F79" w:rsidRDefault="00CF1901" w:rsidP="00FB202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</w:txbxContent>
                  </v:textbox>
                </v:shape>
                <v:shape id="Text Box 246" o:spid="_x0000_s108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" fillcolor="white [3201]" strokeweight=".5pt">
                  <v:textbox>
                    <w:txbxContent>
                      <w:p w14:paraId="33A00902" w14:textId="56964917" w:rsidR="00CF1901" w:rsidRPr="007E43D2" w:rsidRDefault="00CF1901" w:rsidP="00FB202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ED08DB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18,786,648</w:t>
                        </w:r>
                      </w:p>
                    </w:txbxContent>
                  </v:textbox>
                </v:shape>
                <v:shape id="Text Box 247" o:spid="_x0000_s108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" fillcolor="white [3201]" strokeweight=".5pt">
                  <v:textbox>
                    <w:txbxContent>
                      <w:p w14:paraId="1D8666D9" w14:textId="77777777" w:rsidR="00CF1901" w:rsidRPr="00061F79" w:rsidRDefault="00CF1901" w:rsidP="00FB202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248" o:spid="_x0000_s108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" fillcolor="#00338d" strokeweight=".5pt">
                  <v:textbox>
                    <w:txbxContent>
                      <w:p w14:paraId="4824537F" w14:textId="77777777" w:rsidR="00CF1901" w:rsidRPr="005C4C7D" w:rsidRDefault="00CF1901" w:rsidP="00FB202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49" o:spid="_x0000_s108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" fillcolor="#00338d" strokeweight=".5pt">
                  <v:textbox>
                    <w:txbxContent>
                      <w:p w14:paraId="34A3FF9C" w14:textId="77777777" w:rsidR="00CF1901" w:rsidRPr="005C4C7D" w:rsidRDefault="00CF1901" w:rsidP="00FB202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50" o:spid="_x0000_s108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" fillcolor="white [3201]" strokeweight=".5pt">
                  <v:textbox>
                    <w:txbxContent>
                      <w:p w14:paraId="1291E0A9" w14:textId="44B29B4F" w:rsidR="00CF1901" w:rsidRPr="00FA531A" w:rsidRDefault="00CF1901" w:rsidP="00FB202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19,720,639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53AB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93079" behindDoc="0" locked="0" layoutInCell="1" allowOverlap="1" wp14:anchorId="7F3D18CC" wp14:editId="65ED576C">
                <wp:simplePos x="0" y="0"/>
                <wp:positionH relativeFrom="column">
                  <wp:posOffset>2552651</wp:posOffset>
                </wp:positionH>
                <wp:positionV relativeFrom="paragraph">
                  <wp:posOffset>2750185</wp:posOffset>
                </wp:positionV>
                <wp:extent cx="206734" cy="343574"/>
                <wp:effectExtent l="0" t="0" r="22225" b="18415"/>
                <wp:wrapNone/>
                <wp:docPr id="251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80F7D" id="Freeform 357" o:spid="_x0000_s1026" style="position:absolute;margin-left:201pt;margin-top:216.55pt;width:16.3pt;height:27.05pt;z-index:2516930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553AB0">
        <w:rPr>
          <w:rFonts w:hint="cs"/>
          <w:noProof/>
          <w:spacing w:val="8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2055" behindDoc="0" locked="0" layoutInCell="1" allowOverlap="1" wp14:anchorId="5D3FBA40" wp14:editId="70D9184B">
                <wp:simplePos x="0" y="0"/>
                <wp:positionH relativeFrom="column">
                  <wp:posOffset>5106572</wp:posOffset>
                </wp:positionH>
                <wp:positionV relativeFrom="paragraph">
                  <wp:posOffset>68824</wp:posOffset>
                </wp:positionV>
                <wp:extent cx="834927" cy="373989"/>
                <wp:effectExtent l="0" t="0" r="0" b="0"/>
                <wp:wrapNone/>
                <wp:docPr id="25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6476D6" w14:textId="77777777" w:rsidR="00CF1901" w:rsidRPr="007E43D2" w:rsidRDefault="00CF1901" w:rsidP="00FB2026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FBA40" id="_x0000_s1086" type="#_x0000_t202" style="position:absolute;left:0;text-align:left;margin-left:402.1pt;margin-top:5.4pt;width:65.75pt;height:29.45pt;z-index:25169205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" filled="f" stroked="f">
                <v:textbox inset="4.3pt,4.3pt,4.3pt,4.3pt">
                  <w:txbxContent>
                    <w:p w14:paraId="016476D6" w14:textId="77777777" w:rsidR="00CF1901" w:rsidRPr="007E43D2" w:rsidRDefault="00CF1901" w:rsidP="00FB2026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553AB0">
        <w:rPr>
          <w:rFonts w:hint="cs"/>
          <w:noProof/>
        </w:rPr>
        <w:drawing>
          <wp:inline distT="0" distB="0" distL="0" distR="0" wp14:anchorId="5385D66D" wp14:editId="07223FEC">
            <wp:extent cx="5698490" cy="3589020"/>
            <wp:effectExtent l="57150" t="0" r="54610" b="106680"/>
            <wp:docPr id="267" name="Chart 26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5F853E10" w14:textId="77777777" w:rsidR="00FB2026" w:rsidRPr="00553AB0" w:rsidRDefault="00FB2026" w:rsidP="00FB2026">
      <w:pPr>
        <w:pStyle w:val="ListParagraph"/>
        <w:ind w:left="540" w:right="65"/>
        <w:rPr>
          <w:szCs w:val="22"/>
          <w:lang w:val="en-AU"/>
        </w:rPr>
      </w:pPr>
      <w:r w:rsidRPr="00553AB0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97175" behindDoc="0" locked="0" layoutInCell="1" allowOverlap="1" wp14:anchorId="5A28CC4D" wp14:editId="6A3294CA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253" name="Group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54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2F8F24" w14:textId="77777777" w:rsidR="00CF1901" w:rsidRPr="005A17B1" w:rsidRDefault="00CF1901" w:rsidP="00FB202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A17B1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5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930FAD" w14:textId="77777777" w:rsidR="00CF1901" w:rsidRPr="005A17B1" w:rsidRDefault="00CF1901" w:rsidP="00FB202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6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CD3CA4" w14:textId="77777777" w:rsidR="00CF1901" w:rsidRPr="000826A4" w:rsidRDefault="00CF1901" w:rsidP="00FB202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72FF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7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9C4388" w14:textId="77777777" w:rsidR="00CF1901" w:rsidRPr="000826A4" w:rsidRDefault="00CF1901" w:rsidP="00FB202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28CC4D" id="Group 253" o:spid="_x0000_s1087" style="position:absolute;left:0;text-align:left;margin-left:18.7pt;margin-top:2.4pt;width:432.15pt;height:133.75pt;z-index:251697175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">
                <v:shape id="TextBox 7" o:spid="_x0000_s1088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" filled="f" stroked="f">
                  <v:textbox inset="4.3pt,4.3pt,4.3pt,4.3pt">
                    <w:txbxContent>
                      <w:p w14:paraId="062F8F24" w14:textId="77777777" w:rsidR="00CF1901" w:rsidRPr="005A17B1" w:rsidRDefault="00CF1901" w:rsidP="00FB202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5A17B1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89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" filled="f" stroked="f">
                  <v:textbox inset="4.3pt,4.3pt,4.3pt,4.3pt">
                    <w:txbxContent>
                      <w:p w14:paraId="69930FAD" w14:textId="77777777" w:rsidR="00CF1901" w:rsidRPr="005A17B1" w:rsidRDefault="00CF1901" w:rsidP="00FB202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90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" filled="f" stroked="f">
                  <v:textbox inset="4.3pt,4.3pt,4.3pt,4.3pt">
                    <w:txbxContent>
                      <w:p w14:paraId="49CD3CA4" w14:textId="77777777" w:rsidR="00CF1901" w:rsidRPr="000826A4" w:rsidRDefault="00CF1901" w:rsidP="00FB202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72FF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2565</w:t>
                        </w:r>
                      </w:p>
                    </w:txbxContent>
                  </v:textbox>
                </v:shape>
                <v:shape id="TextBox 6" o:spid="_x0000_s1091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" filled="f" stroked="f">
                  <v:textbox inset="4.3pt,4.3pt,4.3pt,4.3pt">
                    <w:txbxContent>
                      <w:p w14:paraId="619C4388" w14:textId="77777777" w:rsidR="00CF1901" w:rsidRPr="000826A4" w:rsidRDefault="00CF1901" w:rsidP="00FB202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53AB0">
        <w:rPr>
          <w:rFonts w:hint="cs"/>
          <w:noProof/>
          <w:lang w:val="en-US"/>
        </w:rPr>
        <w:drawing>
          <wp:anchor distT="0" distB="0" distL="114300" distR="114300" simplePos="0" relativeHeight="251698199" behindDoc="1" locked="0" layoutInCell="1" allowOverlap="1" wp14:anchorId="3182FC06" wp14:editId="027D95CA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68" name="Chart 26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anchor>
        </w:drawing>
      </w:r>
    </w:p>
    <w:p w14:paraId="03A8BB7F" w14:textId="77777777" w:rsidR="008B5FF7" w:rsidRPr="00553AB0" w:rsidRDefault="00FB2026" w:rsidP="008B5FF7">
      <w:pPr>
        <w:pStyle w:val="ListParagraph"/>
        <w:ind w:left="540" w:right="65"/>
        <w:rPr>
          <w:szCs w:val="22"/>
          <w:lang w:val="en-US"/>
        </w:rPr>
      </w:pPr>
      <w:r w:rsidRPr="00553AB0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94103" behindDoc="0" locked="0" layoutInCell="1" allowOverlap="1" wp14:anchorId="10EBF371" wp14:editId="46E6E6D4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258" name="Group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259" name="Group 259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260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1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2" name="Group 262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263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4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6B0B6D" id="Group 258" o:spid="_x0000_s1026" style="position:absolute;margin-left:170.6pt;margin-top:50.7pt;width:127.65pt;height:53.35pt;z-index:251694103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">
                <v:group id="Group 259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" strokecolor="black [3213]">
                    <o:lock v:ext="edit" shapetype="f"/>
                  </v:line>
                </v:group>
                <v:group id="Group 262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553AB0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96151" behindDoc="0" locked="0" layoutInCell="1" allowOverlap="1" wp14:anchorId="2332365F" wp14:editId="585CAECE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26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CBD5E" id="Freeform 25" o:spid="_x0000_s1026" style="position:absolute;margin-left:246.85pt;margin-top:93.3pt;width:16.9pt;height:16.05pt;z-index:2516961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553AB0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95127" behindDoc="0" locked="0" layoutInCell="1" allowOverlap="1" wp14:anchorId="76AAFBEF" wp14:editId="188FFDA2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266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AC1E1D" id="Freeform 357" o:spid="_x0000_s1026" style="position:absolute;margin-left:233.05pt;margin-top:35.05pt;width:22.65pt;height:28.8pt;z-index:25169512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553AB0">
        <w:rPr>
          <w:rFonts w:hint="cs"/>
          <w:noProof/>
          <w:lang w:val="en-US"/>
        </w:rPr>
        <w:drawing>
          <wp:inline distT="0" distB="0" distL="0" distR="0" wp14:anchorId="6701E26D" wp14:editId="72FE6DE7">
            <wp:extent cx="2286000" cy="2286000"/>
            <wp:effectExtent l="57150" t="0" r="57150" b="114300"/>
            <wp:docPr id="269" name="Chart 26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  <w:r w:rsidRPr="00553AB0">
        <w:rPr>
          <w:szCs w:val="22"/>
          <w:lang w:val="en-AU"/>
        </w:rPr>
        <w:tab/>
      </w:r>
      <w:r w:rsidRPr="00553AB0">
        <w:rPr>
          <w:szCs w:val="22"/>
          <w:lang w:val="en-AU"/>
        </w:rPr>
        <w:tab/>
        <w:t xml:space="preserve">       </w:t>
      </w:r>
      <w:r w:rsidRPr="00553AB0">
        <w:rPr>
          <w:szCs w:val="22"/>
          <w:lang w:val="en-AU"/>
        </w:rPr>
        <w:tab/>
      </w:r>
      <w:r w:rsidRPr="00553AB0">
        <w:rPr>
          <w:szCs w:val="22"/>
          <w:lang w:val="en-AU"/>
        </w:rPr>
        <w:tab/>
      </w:r>
    </w:p>
    <w:p w14:paraId="16164022" w14:textId="616F3DF5" w:rsidR="00A5162D" w:rsidRPr="00553AB0" w:rsidRDefault="00AC6988" w:rsidP="008B5FF7">
      <w:pPr>
        <w:pStyle w:val="ListParagraph"/>
        <w:ind w:left="540" w:right="65"/>
        <w:rPr>
          <w:szCs w:val="22"/>
          <w:lang w:val="en-US"/>
        </w:rPr>
      </w:pPr>
      <w:r w:rsidRPr="00553AB0">
        <w:rPr>
          <w:rFonts w:asciiTheme="majorBidi" w:hAnsiTheme="majorBidi" w:cstheme="majorBidi"/>
          <w:noProof/>
          <w:spacing w:val="8"/>
        </w:rPr>
        <mc:AlternateContent>
          <mc:Choice Requires="wpg">
            <w:drawing>
              <wp:anchor distT="0" distB="0" distL="114300" distR="114300" simplePos="0" relativeHeight="251658253" behindDoc="0" locked="0" layoutInCell="1" allowOverlap="1" wp14:anchorId="6F4DCB06" wp14:editId="0A3B1B8D">
                <wp:simplePos x="0" y="0"/>
                <wp:positionH relativeFrom="column">
                  <wp:posOffset>516255</wp:posOffset>
                </wp:positionH>
                <wp:positionV relativeFrom="paragraph">
                  <wp:posOffset>3696970</wp:posOffset>
                </wp:positionV>
                <wp:extent cx="5422900" cy="1923415"/>
                <wp:effectExtent l="0" t="0" r="0" b="635"/>
                <wp:wrapNone/>
                <wp:docPr id="187" name="Group 1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900" cy="1923415"/>
                          <a:chOff x="0" y="421419"/>
                          <a:chExt cx="5422927" cy="1923967"/>
                        </a:xfrm>
                      </wpg:grpSpPr>
                      <wpg:grpSp>
                        <wpg:cNvPr id="186" name="Group 186"/>
                        <wpg:cNvGrpSpPr/>
                        <wpg:grpSpPr>
                          <a:xfrm>
                            <a:off x="1908313" y="1343771"/>
                            <a:ext cx="1645920" cy="850789"/>
                            <a:chOff x="0" y="0"/>
                            <a:chExt cx="1645920" cy="850789"/>
                          </a:xfrm>
                        </wpg:grpSpPr>
                        <wpg:grpSp>
                          <wpg:cNvPr id="169" name="Group 169"/>
                          <wpg:cNvGrpSpPr/>
                          <wpg:grpSpPr>
                            <a:xfrm>
                              <a:off x="0" y="0"/>
                              <a:ext cx="1645920" cy="0"/>
                              <a:chOff x="0" y="0"/>
                              <a:chExt cx="1799590" cy="0"/>
                            </a:xfrm>
                          </wpg:grpSpPr>
                          <wps:wsp>
                            <wps:cNvPr id="170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125095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1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85" name="Group 185"/>
                          <wpg:cNvGrpSpPr/>
                          <wpg:grpSpPr>
                            <a:xfrm>
                              <a:off x="31805" y="850789"/>
                              <a:ext cx="1568395" cy="0"/>
                              <a:chOff x="0" y="0"/>
                              <a:chExt cx="1568395" cy="0"/>
                            </a:xfrm>
                          </wpg:grpSpPr>
                          <wps:wsp>
                            <wps:cNvPr id="172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1248355" y="0"/>
                                <a:ext cx="3200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3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200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74" name="TextBox 7"/>
                        <wps:cNvSpPr txBox="1"/>
                        <wps:spPr>
                          <a:xfrm>
                            <a:off x="2289975" y="1160891"/>
                            <a:ext cx="593725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8367B5" w14:textId="77777777" w:rsidR="00CF1901" w:rsidRPr="00976F51" w:rsidRDefault="00CF1901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976F5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5" name="TextBox 7"/>
                        <wps:cNvSpPr txBox="1"/>
                        <wps:spPr>
                          <a:xfrm>
                            <a:off x="2266122" y="2019631"/>
                            <a:ext cx="696595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2E620B" w14:textId="77777777" w:rsidR="00CF1901" w:rsidRPr="00AA2598" w:rsidRDefault="00CF1901" w:rsidP="00ED07D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A2598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  <w:p w14:paraId="1074314A" w14:textId="77777777" w:rsidR="00CF1901" w:rsidRPr="00976F51" w:rsidRDefault="00CF1901" w:rsidP="00ED07D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6" name="Freeform 357"/>
                        <wps:cNvSpPr>
                          <a:spLocks/>
                        </wps:cNvSpPr>
                        <wps:spPr bwMode="auto">
                          <a:xfrm>
                            <a:off x="2727297" y="1137037"/>
                            <a:ext cx="284598" cy="36576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419" y="1340"/>
                              </a:cxn>
                              <a:cxn ang="0">
                                <a:pos x="359" y="1266"/>
                              </a:cxn>
                              <a:cxn ang="0">
                                <a:pos x="343" y="1177"/>
                              </a:cxn>
                              <a:cxn ang="0">
                                <a:pos x="254" y="1130"/>
                              </a:cxn>
                              <a:cxn ang="0">
                                <a:pos x="225" y="1072"/>
                              </a:cxn>
                              <a:cxn ang="0">
                                <a:pos x="238" y="936"/>
                              </a:cxn>
                              <a:cxn ang="0">
                                <a:pos x="269" y="863"/>
                              </a:cxn>
                              <a:cxn ang="0">
                                <a:pos x="298" y="729"/>
                              </a:cxn>
                              <a:cxn ang="0">
                                <a:pos x="359" y="700"/>
                              </a:cxn>
                              <a:cxn ang="0">
                                <a:pos x="390" y="700"/>
                              </a:cxn>
                              <a:cxn ang="0">
                                <a:pos x="403" y="773"/>
                              </a:cxn>
                              <a:cxn ang="0">
                                <a:pos x="510" y="744"/>
                              </a:cxn>
                              <a:cxn ang="0">
                                <a:pos x="568" y="789"/>
                              </a:cxn>
                              <a:cxn ang="0">
                                <a:pos x="642" y="878"/>
                              </a:cxn>
                              <a:cxn ang="0">
                                <a:pos x="613" y="760"/>
                              </a:cxn>
                              <a:cxn ang="0">
                                <a:pos x="568" y="669"/>
                              </a:cxn>
                              <a:cxn ang="0">
                                <a:pos x="671" y="581"/>
                              </a:cxn>
                              <a:cxn ang="0">
                                <a:pos x="793" y="581"/>
                              </a:cxn>
                              <a:cxn ang="0">
                                <a:pos x="853" y="521"/>
                              </a:cxn>
                              <a:cxn ang="0">
                                <a:pos x="867" y="417"/>
                              </a:cxn>
                              <a:cxn ang="0">
                                <a:pos x="838" y="372"/>
                              </a:cxn>
                              <a:cxn ang="0">
                                <a:pos x="777" y="312"/>
                              </a:cxn>
                              <a:cxn ang="0">
                                <a:pos x="733" y="223"/>
                              </a:cxn>
                              <a:cxn ang="0">
                                <a:pos x="688" y="163"/>
                              </a:cxn>
                              <a:cxn ang="0">
                                <a:pos x="568" y="209"/>
                              </a:cxn>
                              <a:cxn ang="0">
                                <a:pos x="477" y="192"/>
                              </a:cxn>
                              <a:cxn ang="0">
                                <a:pos x="403" y="252"/>
                              </a:cxn>
                              <a:cxn ang="0">
                                <a:pos x="372" y="58"/>
                              </a:cxn>
                              <a:cxn ang="0">
                                <a:pos x="298" y="58"/>
                              </a:cxn>
                              <a:cxn ang="0">
                                <a:pos x="254" y="0"/>
                              </a:cxn>
                              <a:cxn ang="0">
                                <a:pos x="165" y="29"/>
                              </a:cxn>
                              <a:cxn ang="0">
                                <a:pos x="134" y="58"/>
                              </a:cxn>
                              <a:cxn ang="0">
                                <a:pos x="73" y="89"/>
                              </a:cxn>
                              <a:cxn ang="0">
                                <a:pos x="29" y="118"/>
                              </a:cxn>
                              <a:cxn ang="0">
                                <a:pos x="29" y="178"/>
                              </a:cxn>
                              <a:cxn ang="0">
                                <a:pos x="0" y="238"/>
                              </a:cxn>
                              <a:cxn ang="0">
                                <a:pos x="44" y="312"/>
                              </a:cxn>
                              <a:cxn ang="0">
                                <a:pos x="120" y="401"/>
                              </a:cxn>
                              <a:cxn ang="0">
                                <a:pos x="149" y="432"/>
                              </a:cxn>
                              <a:cxn ang="0">
                                <a:pos x="120" y="506"/>
                              </a:cxn>
                              <a:cxn ang="0">
                                <a:pos x="104" y="581"/>
                              </a:cxn>
                              <a:cxn ang="0">
                                <a:pos x="149" y="640"/>
                              </a:cxn>
                              <a:cxn ang="0">
                                <a:pos x="196" y="760"/>
                              </a:cxn>
                              <a:cxn ang="0">
                                <a:pos x="209" y="909"/>
                              </a:cxn>
                              <a:cxn ang="0">
                                <a:pos x="165" y="983"/>
                              </a:cxn>
                              <a:cxn ang="0">
                                <a:pos x="149" y="1088"/>
                              </a:cxn>
                              <a:cxn ang="0">
                                <a:pos x="134" y="1117"/>
                              </a:cxn>
                              <a:cxn ang="0">
                                <a:pos x="120" y="1177"/>
                              </a:cxn>
                              <a:cxn ang="0">
                                <a:pos x="134" y="1221"/>
                              </a:cxn>
                              <a:cxn ang="0">
                                <a:pos x="196" y="1221"/>
                              </a:cxn>
                              <a:cxn ang="0">
                                <a:pos x="269" y="1280"/>
                              </a:cxn>
                              <a:cxn ang="0">
                                <a:pos x="298" y="1373"/>
                              </a:cxn>
                              <a:cxn ang="0">
                                <a:pos x="419" y="1400"/>
                              </a:cxn>
                              <a:cxn ang="0">
                                <a:pos x="463" y="1431"/>
                              </a:cxn>
                              <a:cxn ang="0">
                                <a:pos x="510" y="1400"/>
                              </a:cxn>
                            </a:cxnLst>
                            <a:rect l="0" t="0" r="r" b="b"/>
                            <a:pathLst>
                              <a:path w="867" h="1431">
                                <a:moveTo>
                                  <a:pt x="523" y="1373"/>
                                </a:moveTo>
                                <a:lnTo>
                                  <a:pt x="510" y="1340"/>
                                </a:lnTo>
                                <a:lnTo>
                                  <a:pt x="419" y="1340"/>
                                </a:lnTo>
                                <a:lnTo>
                                  <a:pt x="403" y="1311"/>
                                </a:lnTo>
                                <a:lnTo>
                                  <a:pt x="343" y="1280"/>
                                </a:lnTo>
                                <a:lnTo>
                                  <a:pt x="359" y="1266"/>
                                </a:lnTo>
                                <a:lnTo>
                                  <a:pt x="372" y="1266"/>
                                </a:lnTo>
                                <a:lnTo>
                                  <a:pt x="372" y="1221"/>
                                </a:lnTo>
                                <a:lnTo>
                                  <a:pt x="343" y="1177"/>
                                </a:lnTo>
                                <a:lnTo>
                                  <a:pt x="314" y="1177"/>
                                </a:lnTo>
                                <a:lnTo>
                                  <a:pt x="298" y="1117"/>
                                </a:lnTo>
                                <a:lnTo>
                                  <a:pt x="254" y="1130"/>
                                </a:lnTo>
                                <a:lnTo>
                                  <a:pt x="225" y="1130"/>
                                </a:lnTo>
                                <a:lnTo>
                                  <a:pt x="238" y="1088"/>
                                </a:lnTo>
                                <a:lnTo>
                                  <a:pt x="225" y="1072"/>
                                </a:lnTo>
                                <a:lnTo>
                                  <a:pt x="209" y="1029"/>
                                </a:lnTo>
                                <a:lnTo>
                                  <a:pt x="238" y="983"/>
                                </a:lnTo>
                                <a:lnTo>
                                  <a:pt x="238" y="936"/>
                                </a:lnTo>
                                <a:lnTo>
                                  <a:pt x="254" y="923"/>
                                </a:lnTo>
                                <a:lnTo>
                                  <a:pt x="254" y="894"/>
                                </a:lnTo>
                                <a:lnTo>
                                  <a:pt x="269" y="863"/>
                                </a:lnTo>
                                <a:lnTo>
                                  <a:pt x="283" y="835"/>
                                </a:lnTo>
                                <a:lnTo>
                                  <a:pt x="283" y="760"/>
                                </a:lnTo>
                                <a:lnTo>
                                  <a:pt x="298" y="729"/>
                                </a:lnTo>
                                <a:lnTo>
                                  <a:pt x="283" y="713"/>
                                </a:lnTo>
                                <a:lnTo>
                                  <a:pt x="298" y="700"/>
                                </a:lnTo>
                                <a:lnTo>
                                  <a:pt x="359" y="700"/>
                                </a:lnTo>
                                <a:lnTo>
                                  <a:pt x="372" y="669"/>
                                </a:lnTo>
                                <a:lnTo>
                                  <a:pt x="403" y="684"/>
                                </a:lnTo>
                                <a:lnTo>
                                  <a:pt x="390" y="700"/>
                                </a:lnTo>
                                <a:lnTo>
                                  <a:pt x="372" y="729"/>
                                </a:lnTo>
                                <a:lnTo>
                                  <a:pt x="390" y="760"/>
                                </a:lnTo>
                                <a:lnTo>
                                  <a:pt x="403" y="773"/>
                                </a:lnTo>
                                <a:lnTo>
                                  <a:pt x="463" y="760"/>
                                </a:lnTo>
                                <a:lnTo>
                                  <a:pt x="477" y="744"/>
                                </a:lnTo>
                                <a:lnTo>
                                  <a:pt x="510" y="744"/>
                                </a:lnTo>
                                <a:lnTo>
                                  <a:pt x="537" y="760"/>
                                </a:lnTo>
                                <a:lnTo>
                                  <a:pt x="552" y="773"/>
                                </a:lnTo>
                                <a:lnTo>
                                  <a:pt x="568" y="789"/>
                                </a:lnTo>
                                <a:lnTo>
                                  <a:pt x="597" y="789"/>
                                </a:lnTo>
                                <a:lnTo>
                                  <a:pt x="613" y="804"/>
                                </a:lnTo>
                                <a:lnTo>
                                  <a:pt x="642" y="878"/>
                                </a:lnTo>
                                <a:lnTo>
                                  <a:pt x="642" y="820"/>
                                </a:lnTo>
                                <a:lnTo>
                                  <a:pt x="628" y="789"/>
                                </a:lnTo>
                                <a:lnTo>
                                  <a:pt x="613" y="760"/>
                                </a:lnTo>
                                <a:lnTo>
                                  <a:pt x="584" y="729"/>
                                </a:lnTo>
                                <a:lnTo>
                                  <a:pt x="568" y="700"/>
                                </a:lnTo>
                                <a:lnTo>
                                  <a:pt x="568" y="669"/>
                                </a:lnTo>
                                <a:lnTo>
                                  <a:pt x="597" y="655"/>
                                </a:lnTo>
                                <a:lnTo>
                                  <a:pt x="642" y="611"/>
                                </a:lnTo>
                                <a:lnTo>
                                  <a:pt x="671" y="581"/>
                                </a:lnTo>
                                <a:lnTo>
                                  <a:pt x="746" y="581"/>
                                </a:lnTo>
                                <a:lnTo>
                                  <a:pt x="762" y="566"/>
                                </a:lnTo>
                                <a:lnTo>
                                  <a:pt x="793" y="581"/>
                                </a:lnTo>
                                <a:lnTo>
                                  <a:pt x="807" y="581"/>
                                </a:lnTo>
                                <a:lnTo>
                                  <a:pt x="822" y="566"/>
                                </a:lnTo>
                                <a:lnTo>
                                  <a:pt x="853" y="521"/>
                                </a:lnTo>
                                <a:lnTo>
                                  <a:pt x="853" y="506"/>
                                </a:lnTo>
                                <a:lnTo>
                                  <a:pt x="867" y="492"/>
                                </a:lnTo>
                                <a:lnTo>
                                  <a:pt x="867" y="417"/>
                                </a:lnTo>
                                <a:lnTo>
                                  <a:pt x="853" y="401"/>
                                </a:lnTo>
                                <a:lnTo>
                                  <a:pt x="838" y="386"/>
                                </a:lnTo>
                                <a:lnTo>
                                  <a:pt x="838" y="372"/>
                                </a:lnTo>
                                <a:lnTo>
                                  <a:pt x="807" y="372"/>
                                </a:lnTo>
                                <a:lnTo>
                                  <a:pt x="777" y="357"/>
                                </a:lnTo>
                                <a:lnTo>
                                  <a:pt x="777" y="312"/>
                                </a:lnTo>
                                <a:lnTo>
                                  <a:pt x="762" y="283"/>
                                </a:lnTo>
                                <a:lnTo>
                                  <a:pt x="762" y="238"/>
                                </a:lnTo>
                                <a:lnTo>
                                  <a:pt x="733" y="223"/>
                                </a:lnTo>
                                <a:lnTo>
                                  <a:pt x="717" y="223"/>
                                </a:lnTo>
                                <a:lnTo>
                                  <a:pt x="688" y="192"/>
                                </a:lnTo>
                                <a:lnTo>
                                  <a:pt x="688" y="163"/>
                                </a:lnTo>
                                <a:lnTo>
                                  <a:pt x="584" y="163"/>
                                </a:lnTo>
                                <a:lnTo>
                                  <a:pt x="584" y="178"/>
                                </a:lnTo>
                                <a:lnTo>
                                  <a:pt x="568" y="209"/>
                                </a:lnTo>
                                <a:lnTo>
                                  <a:pt x="537" y="223"/>
                                </a:lnTo>
                                <a:lnTo>
                                  <a:pt x="510" y="209"/>
                                </a:lnTo>
                                <a:lnTo>
                                  <a:pt x="477" y="192"/>
                                </a:lnTo>
                                <a:lnTo>
                                  <a:pt x="463" y="209"/>
                                </a:lnTo>
                                <a:lnTo>
                                  <a:pt x="419" y="252"/>
                                </a:lnTo>
                                <a:lnTo>
                                  <a:pt x="403" y="252"/>
                                </a:lnTo>
                                <a:lnTo>
                                  <a:pt x="390" y="178"/>
                                </a:lnTo>
                                <a:lnTo>
                                  <a:pt x="390" y="73"/>
                                </a:lnTo>
                                <a:lnTo>
                                  <a:pt x="372" y="58"/>
                                </a:lnTo>
                                <a:lnTo>
                                  <a:pt x="359" y="58"/>
                                </a:lnTo>
                                <a:lnTo>
                                  <a:pt x="314" y="73"/>
                                </a:lnTo>
                                <a:lnTo>
                                  <a:pt x="298" y="58"/>
                                </a:lnTo>
                                <a:lnTo>
                                  <a:pt x="298" y="29"/>
                                </a:lnTo>
                                <a:lnTo>
                                  <a:pt x="283" y="15"/>
                                </a:lnTo>
                                <a:lnTo>
                                  <a:pt x="254" y="0"/>
                                </a:lnTo>
                                <a:lnTo>
                                  <a:pt x="165" y="0"/>
                                </a:lnTo>
                                <a:lnTo>
                                  <a:pt x="178" y="29"/>
                                </a:lnTo>
                                <a:lnTo>
                                  <a:pt x="165" y="29"/>
                                </a:lnTo>
                                <a:lnTo>
                                  <a:pt x="149" y="58"/>
                                </a:lnTo>
                                <a:lnTo>
                                  <a:pt x="134" y="73"/>
                                </a:lnTo>
                                <a:lnTo>
                                  <a:pt x="134" y="58"/>
                                </a:lnTo>
                                <a:lnTo>
                                  <a:pt x="104" y="73"/>
                                </a:lnTo>
                                <a:lnTo>
                                  <a:pt x="104" y="89"/>
                                </a:lnTo>
                                <a:lnTo>
                                  <a:pt x="73" y="89"/>
                                </a:lnTo>
                                <a:lnTo>
                                  <a:pt x="44" y="73"/>
                                </a:lnTo>
                                <a:lnTo>
                                  <a:pt x="29" y="89"/>
                                </a:lnTo>
                                <a:lnTo>
                                  <a:pt x="29" y="118"/>
                                </a:lnTo>
                                <a:lnTo>
                                  <a:pt x="15" y="132"/>
                                </a:lnTo>
                                <a:lnTo>
                                  <a:pt x="29" y="163"/>
                                </a:lnTo>
                                <a:lnTo>
                                  <a:pt x="29" y="178"/>
                                </a:lnTo>
                                <a:lnTo>
                                  <a:pt x="15" y="192"/>
                                </a:lnTo>
                                <a:lnTo>
                                  <a:pt x="0" y="192"/>
                                </a:lnTo>
                                <a:lnTo>
                                  <a:pt x="0" y="238"/>
                                </a:lnTo>
                                <a:lnTo>
                                  <a:pt x="15" y="252"/>
                                </a:lnTo>
                                <a:lnTo>
                                  <a:pt x="15" y="296"/>
                                </a:lnTo>
                                <a:lnTo>
                                  <a:pt x="44" y="312"/>
                                </a:lnTo>
                                <a:lnTo>
                                  <a:pt x="73" y="343"/>
                                </a:lnTo>
                                <a:lnTo>
                                  <a:pt x="104" y="372"/>
                                </a:lnTo>
                                <a:lnTo>
                                  <a:pt x="120" y="401"/>
                                </a:lnTo>
                                <a:lnTo>
                                  <a:pt x="134" y="417"/>
                                </a:lnTo>
                                <a:lnTo>
                                  <a:pt x="149" y="417"/>
                                </a:lnTo>
                                <a:lnTo>
                                  <a:pt x="149" y="432"/>
                                </a:lnTo>
                                <a:lnTo>
                                  <a:pt x="134" y="432"/>
                                </a:lnTo>
                                <a:lnTo>
                                  <a:pt x="120" y="446"/>
                                </a:lnTo>
                                <a:lnTo>
                                  <a:pt x="120" y="506"/>
                                </a:lnTo>
                                <a:lnTo>
                                  <a:pt x="104" y="521"/>
                                </a:lnTo>
                                <a:lnTo>
                                  <a:pt x="89" y="550"/>
                                </a:lnTo>
                                <a:lnTo>
                                  <a:pt x="104" y="581"/>
                                </a:lnTo>
                                <a:lnTo>
                                  <a:pt x="104" y="595"/>
                                </a:lnTo>
                                <a:lnTo>
                                  <a:pt x="134" y="626"/>
                                </a:lnTo>
                                <a:lnTo>
                                  <a:pt x="149" y="640"/>
                                </a:lnTo>
                                <a:lnTo>
                                  <a:pt x="178" y="640"/>
                                </a:lnTo>
                                <a:lnTo>
                                  <a:pt x="196" y="655"/>
                                </a:lnTo>
                                <a:lnTo>
                                  <a:pt x="196" y="760"/>
                                </a:lnTo>
                                <a:lnTo>
                                  <a:pt x="209" y="804"/>
                                </a:lnTo>
                                <a:lnTo>
                                  <a:pt x="238" y="863"/>
                                </a:lnTo>
                                <a:lnTo>
                                  <a:pt x="209" y="909"/>
                                </a:lnTo>
                                <a:lnTo>
                                  <a:pt x="196" y="936"/>
                                </a:lnTo>
                                <a:lnTo>
                                  <a:pt x="196" y="967"/>
                                </a:lnTo>
                                <a:lnTo>
                                  <a:pt x="165" y="983"/>
                                </a:lnTo>
                                <a:lnTo>
                                  <a:pt x="149" y="1029"/>
                                </a:lnTo>
                                <a:lnTo>
                                  <a:pt x="165" y="1057"/>
                                </a:lnTo>
                                <a:lnTo>
                                  <a:pt x="149" y="1088"/>
                                </a:lnTo>
                                <a:lnTo>
                                  <a:pt x="149" y="1103"/>
                                </a:lnTo>
                                <a:lnTo>
                                  <a:pt x="134" y="1103"/>
                                </a:lnTo>
                                <a:lnTo>
                                  <a:pt x="134" y="1117"/>
                                </a:lnTo>
                                <a:lnTo>
                                  <a:pt x="149" y="1146"/>
                                </a:lnTo>
                                <a:lnTo>
                                  <a:pt x="120" y="1146"/>
                                </a:lnTo>
                                <a:lnTo>
                                  <a:pt x="120" y="1177"/>
                                </a:lnTo>
                                <a:lnTo>
                                  <a:pt x="134" y="1190"/>
                                </a:lnTo>
                                <a:lnTo>
                                  <a:pt x="120" y="1206"/>
                                </a:lnTo>
                                <a:lnTo>
                                  <a:pt x="134" y="1221"/>
                                </a:lnTo>
                                <a:lnTo>
                                  <a:pt x="165" y="1221"/>
                                </a:lnTo>
                                <a:lnTo>
                                  <a:pt x="165" y="1206"/>
                                </a:lnTo>
                                <a:lnTo>
                                  <a:pt x="196" y="1221"/>
                                </a:lnTo>
                                <a:lnTo>
                                  <a:pt x="225" y="1237"/>
                                </a:lnTo>
                                <a:lnTo>
                                  <a:pt x="238" y="1266"/>
                                </a:lnTo>
                                <a:lnTo>
                                  <a:pt x="269" y="1280"/>
                                </a:lnTo>
                                <a:lnTo>
                                  <a:pt x="283" y="1297"/>
                                </a:lnTo>
                                <a:lnTo>
                                  <a:pt x="283" y="1357"/>
                                </a:lnTo>
                                <a:lnTo>
                                  <a:pt x="298" y="1373"/>
                                </a:lnTo>
                                <a:lnTo>
                                  <a:pt x="343" y="1373"/>
                                </a:lnTo>
                                <a:lnTo>
                                  <a:pt x="372" y="1384"/>
                                </a:lnTo>
                                <a:lnTo>
                                  <a:pt x="419" y="1400"/>
                                </a:lnTo>
                                <a:lnTo>
                                  <a:pt x="432" y="1384"/>
                                </a:lnTo>
                                <a:lnTo>
                                  <a:pt x="448" y="1415"/>
                                </a:lnTo>
                                <a:lnTo>
                                  <a:pt x="463" y="1431"/>
                                </a:lnTo>
                                <a:lnTo>
                                  <a:pt x="463" y="1415"/>
                                </a:lnTo>
                                <a:lnTo>
                                  <a:pt x="494" y="1415"/>
                                </a:lnTo>
                                <a:lnTo>
                                  <a:pt x="510" y="1400"/>
                                </a:lnTo>
                                <a:lnTo>
                                  <a:pt x="523" y="1357"/>
                                </a:lnTo>
                                <a:lnTo>
                                  <a:pt x="523" y="13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8D"/>
                          </a:solidFill>
                          <a:ln w="1">
                            <a:solidFill>
                              <a:schemeClr val="bg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7" name="Freeform 25"/>
                        <wps:cNvSpPr>
                          <a:spLocks noEditPoints="1"/>
                        </wps:cNvSpPr>
                        <wps:spPr bwMode="auto">
                          <a:xfrm>
                            <a:off x="2926080" y="2075291"/>
                            <a:ext cx="237165" cy="228600"/>
                          </a:xfrm>
                          <a:custGeom>
                            <a:avLst/>
                            <a:gdLst>
                              <a:gd name="T0" fmla="*/ 492 w 546"/>
                              <a:gd name="T1" fmla="*/ 160 h 580"/>
                              <a:gd name="T2" fmla="*/ 518 w 546"/>
                              <a:gd name="T3" fmla="*/ 132 h 580"/>
                              <a:gd name="T4" fmla="*/ 404 w 546"/>
                              <a:gd name="T5" fmla="*/ 38 h 580"/>
                              <a:gd name="T6" fmla="*/ 386 w 546"/>
                              <a:gd name="T7" fmla="*/ 84 h 580"/>
                              <a:gd name="T8" fmla="*/ 348 w 546"/>
                              <a:gd name="T9" fmla="*/ 70 h 580"/>
                              <a:gd name="T10" fmla="*/ 312 w 546"/>
                              <a:gd name="T11" fmla="*/ 18 h 580"/>
                              <a:gd name="T12" fmla="*/ 240 w 546"/>
                              <a:gd name="T13" fmla="*/ 4 h 580"/>
                              <a:gd name="T14" fmla="*/ 144 w 546"/>
                              <a:gd name="T15" fmla="*/ 52 h 580"/>
                              <a:gd name="T16" fmla="*/ 124 w 546"/>
                              <a:gd name="T17" fmla="*/ 72 h 580"/>
                              <a:gd name="T18" fmla="*/ 176 w 546"/>
                              <a:gd name="T19" fmla="*/ 48 h 580"/>
                              <a:gd name="T20" fmla="*/ 186 w 546"/>
                              <a:gd name="T21" fmla="*/ 48 h 580"/>
                              <a:gd name="T22" fmla="*/ 172 w 546"/>
                              <a:gd name="T23" fmla="*/ 86 h 580"/>
                              <a:gd name="T24" fmla="*/ 192 w 546"/>
                              <a:gd name="T25" fmla="*/ 110 h 580"/>
                              <a:gd name="T26" fmla="*/ 220 w 546"/>
                              <a:gd name="T27" fmla="*/ 132 h 580"/>
                              <a:gd name="T28" fmla="*/ 236 w 546"/>
                              <a:gd name="T29" fmla="*/ 108 h 580"/>
                              <a:gd name="T30" fmla="*/ 258 w 546"/>
                              <a:gd name="T31" fmla="*/ 80 h 580"/>
                              <a:gd name="T32" fmla="*/ 298 w 546"/>
                              <a:gd name="T33" fmla="*/ 92 h 580"/>
                              <a:gd name="T34" fmla="*/ 312 w 546"/>
                              <a:gd name="T35" fmla="*/ 122 h 580"/>
                              <a:gd name="T36" fmla="*/ 322 w 546"/>
                              <a:gd name="T37" fmla="*/ 142 h 580"/>
                              <a:gd name="T38" fmla="*/ 334 w 546"/>
                              <a:gd name="T39" fmla="*/ 158 h 580"/>
                              <a:gd name="T40" fmla="*/ 284 w 546"/>
                              <a:gd name="T41" fmla="*/ 138 h 580"/>
                              <a:gd name="T42" fmla="*/ 286 w 546"/>
                              <a:gd name="T43" fmla="*/ 150 h 580"/>
                              <a:gd name="T44" fmla="*/ 290 w 546"/>
                              <a:gd name="T45" fmla="*/ 164 h 580"/>
                              <a:gd name="T46" fmla="*/ 250 w 546"/>
                              <a:gd name="T47" fmla="*/ 188 h 580"/>
                              <a:gd name="T48" fmla="*/ 218 w 546"/>
                              <a:gd name="T49" fmla="*/ 230 h 580"/>
                              <a:gd name="T50" fmla="*/ 200 w 546"/>
                              <a:gd name="T51" fmla="*/ 254 h 580"/>
                              <a:gd name="T52" fmla="*/ 152 w 546"/>
                              <a:gd name="T53" fmla="*/ 252 h 580"/>
                              <a:gd name="T54" fmla="*/ 144 w 546"/>
                              <a:gd name="T55" fmla="*/ 304 h 580"/>
                              <a:gd name="T56" fmla="*/ 178 w 546"/>
                              <a:gd name="T57" fmla="*/ 292 h 580"/>
                              <a:gd name="T58" fmla="*/ 198 w 546"/>
                              <a:gd name="T59" fmla="*/ 338 h 580"/>
                              <a:gd name="T60" fmla="*/ 196 w 546"/>
                              <a:gd name="T61" fmla="*/ 348 h 580"/>
                              <a:gd name="T62" fmla="*/ 156 w 546"/>
                              <a:gd name="T63" fmla="*/ 320 h 580"/>
                              <a:gd name="T64" fmla="*/ 104 w 546"/>
                              <a:gd name="T65" fmla="*/ 288 h 580"/>
                              <a:gd name="T66" fmla="*/ 64 w 546"/>
                              <a:gd name="T67" fmla="*/ 240 h 580"/>
                              <a:gd name="T68" fmla="*/ 58 w 546"/>
                              <a:gd name="T69" fmla="*/ 170 h 580"/>
                              <a:gd name="T70" fmla="*/ 32 w 546"/>
                              <a:gd name="T71" fmla="*/ 158 h 580"/>
                              <a:gd name="T72" fmla="*/ 4 w 546"/>
                              <a:gd name="T73" fmla="*/ 342 h 580"/>
                              <a:gd name="T74" fmla="*/ 140 w 546"/>
                              <a:gd name="T75" fmla="*/ 538 h 580"/>
                              <a:gd name="T76" fmla="*/ 240 w 546"/>
                              <a:gd name="T77" fmla="*/ 514 h 580"/>
                              <a:gd name="T78" fmla="*/ 194 w 546"/>
                              <a:gd name="T79" fmla="*/ 436 h 580"/>
                              <a:gd name="T80" fmla="*/ 206 w 546"/>
                              <a:gd name="T81" fmla="*/ 382 h 580"/>
                              <a:gd name="T82" fmla="*/ 250 w 546"/>
                              <a:gd name="T83" fmla="*/ 362 h 580"/>
                              <a:gd name="T84" fmla="*/ 328 w 546"/>
                              <a:gd name="T85" fmla="*/ 394 h 580"/>
                              <a:gd name="T86" fmla="*/ 342 w 546"/>
                              <a:gd name="T87" fmla="*/ 416 h 580"/>
                              <a:gd name="T88" fmla="*/ 394 w 546"/>
                              <a:gd name="T89" fmla="*/ 442 h 580"/>
                              <a:gd name="T90" fmla="*/ 354 w 546"/>
                              <a:gd name="T91" fmla="*/ 502 h 580"/>
                              <a:gd name="T92" fmla="*/ 306 w 546"/>
                              <a:gd name="T93" fmla="*/ 540 h 580"/>
                              <a:gd name="T94" fmla="*/ 266 w 546"/>
                              <a:gd name="T95" fmla="*/ 568 h 580"/>
                              <a:gd name="T96" fmla="*/ 430 w 546"/>
                              <a:gd name="T97" fmla="*/ 544 h 580"/>
                              <a:gd name="T98" fmla="*/ 546 w 546"/>
                              <a:gd name="T99" fmla="*/ 370 h 580"/>
                              <a:gd name="T100" fmla="*/ 528 w 546"/>
                              <a:gd name="T101" fmla="*/ 324 h 580"/>
                              <a:gd name="T102" fmla="*/ 486 w 546"/>
                              <a:gd name="T103" fmla="*/ 330 h 580"/>
                              <a:gd name="T104" fmla="*/ 476 w 546"/>
                              <a:gd name="T105" fmla="*/ 234 h 580"/>
                              <a:gd name="T106" fmla="*/ 486 w 546"/>
                              <a:gd name="T107" fmla="*/ 182 h 580"/>
                              <a:gd name="T108" fmla="*/ 310 w 546"/>
                              <a:gd name="T109" fmla="*/ 158 h 580"/>
                              <a:gd name="T110" fmla="*/ 424 w 546"/>
                              <a:gd name="T111" fmla="*/ 66 h 580"/>
                              <a:gd name="T112" fmla="*/ 420 w 546"/>
                              <a:gd name="T113" fmla="*/ 58 h 5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546" h="580">
                                <a:moveTo>
                                  <a:pt x="486" y="182"/>
                                </a:moveTo>
                                <a:lnTo>
                                  <a:pt x="486" y="182"/>
                                </a:lnTo>
                                <a:lnTo>
                                  <a:pt x="484" y="178"/>
                                </a:lnTo>
                                <a:lnTo>
                                  <a:pt x="482" y="172"/>
                                </a:lnTo>
                                <a:lnTo>
                                  <a:pt x="484" y="160"/>
                                </a:lnTo>
                                <a:lnTo>
                                  <a:pt x="484" y="160"/>
                                </a:lnTo>
                                <a:lnTo>
                                  <a:pt x="484" y="154"/>
                                </a:lnTo>
                                <a:lnTo>
                                  <a:pt x="484" y="154"/>
                                </a:lnTo>
                                <a:lnTo>
                                  <a:pt x="484" y="154"/>
                                </a:lnTo>
                                <a:lnTo>
                                  <a:pt x="492" y="160"/>
                                </a:lnTo>
                                <a:lnTo>
                                  <a:pt x="500" y="162"/>
                                </a:lnTo>
                                <a:lnTo>
                                  <a:pt x="504" y="160"/>
                                </a:lnTo>
                                <a:lnTo>
                                  <a:pt x="506" y="160"/>
                                </a:lnTo>
                                <a:lnTo>
                                  <a:pt x="506" y="160"/>
                                </a:lnTo>
                                <a:lnTo>
                                  <a:pt x="504" y="154"/>
                                </a:lnTo>
                                <a:lnTo>
                                  <a:pt x="500" y="148"/>
                                </a:lnTo>
                                <a:lnTo>
                                  <a:pt x="496" y="140"/>
                                </a:lnTo>
                                <a:lnTo>
                                  <a:pt x="496" y="140"/>
                                </a:lnTo>
                                <a:lnTo>
                                  <a:pt x="518" y="132"/>
                                </a:lnTo>
                                <a:lnTo>
                                  <a:pt x="518" y="132"/>
                                </a:lnTo>
                                <a:lnTo>
                                  <a:pt x="530" y="130"/>
                                </a:lnTo>
                                <a:lnTo>
                                  <a:pt x="530" y="130"/>
                                </a:lnTo>
                                <a:lnTo>
                                  <a:pt x="508" y="102"/>
                                </a:lnTo>
                                <a:lnTo>
                                  <a:pt x="484" y="76"/>
                                </a:lnTo>
                                <a:lnTo>
                                  <a:pt x="456" y="52"/>
                                </a:lnTo>
                                <a:lnTo>
                                  <a:pt x="424" y="34"/>
                                </a:lnTo>
                                <a:lnTo>
                                  <a:pt x="424" y="34"/>
                                </a:lnTo>
                                <a:lnTo>
                                  <a:pt x="418" y="36"/>
                                </a:lnTo>
                                <a:lnTo>
                                  <a:pt x="418" y="36"/>
                                </a:lnTo>
                                <a:lnTo>
                                  <a:pt x="404" y="38"/>
                                </a:lnTo>
                                <a:lnTo>
                                  <a:pt x="404" y="38"/>
                                </a:lnTo>
                                <a:lnTo>
                                  <a:pt x="402" y="42"/>
                                </a:lnTo>
                                <a:lnTo>
                                  <a:pt x="398" y="44"/>
                                </a:lnTo>
                                <a:lnTo>
                                  <a:pt x="394" y="46"/>
                                </a:lnTo>
                                <a:lnTo>
                                  <a:pt x="394" y="46"/>
                                </a:lnTo>
                                <a:lnTo>
                                  <a:pt x="384" y="48"/>
                                </a:lnTo>
                                <a:lnTo>
                                  <a:pt x="382" y="50"/>
                                </a:lnTo>
                                <a:lnTo>
                                  <a:pt x="382" y="58"/>
                                </a:lnTo>
                                <a:lnTo>
                                  <a:pt x="382" y="68"/>
                                </a:lnTo>
                                <a:lnTo>
                                  <a:pt x="386" y="84"/>
                                </a:lnTo>
                                <a:lnTo>
                                  <a:pt x="380" y="86"/>
                                </a:lnTo>
                                <a:lnTo>
                                  <a:pt x="380" y="86"/>
                                </a:lnTo>
                                <a:lnTo>
                                  <a:pt x="370" y="74"/>
                                </a:lnTo>
                                <a:lnTo>
                                  <a:pt x="370" y="74"/>
                                </a:lnTo>
                                <a:lnTo>
                                  <a:pt x="368" y="72"/>
                                </a:lnTo>
                                <a:lnTo>
                                  <a:pt x="366" y="70"/>
                                </a:lnTo>
                                <a:lnTo>
                                  <a:pt x="360" y="72"/>
                                </a:lnTo>
                                <a:lnTo>
                                  <a:pt x="354" y="72"/>
                                </a:lnTo>
                                <a:lnTo>
                                  <a:pt x="348" y="70"/>
                                </a:lnTo>
                                <a:lnTo>
                                  <a:pt x="348" y="70"/>
                                </a:lnTo>
                                <a:lnTo>
                                  <a:pt x="332" y="56"/>
                                </a:lnTo>
                                <a:lnTo>
                                  <a:pt x="322" y="46"/>
                                </a:lnTo>
                                <a:lnTo>
                                  <a:pt x="322" y="46"/>
                                </a:lnTo>
                                <a:lnTo>
                                  <a:pt x="324" y="42"/>
                                </a:lnTo>
                                <a:lnTo>
                                  <a:pt x="326" y="34"/>
                                </a:lnTo>
                                <a:lnTo>
                                  <a:pt x="326" y="34"/>
                                </a:lnTo>
                                <a:lnTo>
                                  <a:pt x="324" y="30"/>
                                </a:lnTo>
                                <a:lnTo>
                                  <a:pt x="320" y="24"/>
                                </a:lnTo>
                                <a:lnTo>
                                  <a:pt x="312" y="18"/>
                                </a:lnTo>
                                <a:lnTo>
                                  <a:pt x="312" y="18"/>
                                </a:lnTo>
                                <a:lnTo>
                                  <a:pt x="312" y="14"/>
                                </a:lnTo>
                                <a:lnTo>
                                  <a:pt x="308" y="10"/>
                                </a:lnTo>
                                <a:lnTo>
                                  <a:pt x="296" y="6"/>
                                </a:lnTo>
                                <a:lnTo>
                                  <a:pt x="286" y="2"/>
                                </a:lnTo>
                                <a:lnTo>
                                  <a:pt x="280" y="2"/>
                                </a:lnTo>
                                <a:lnTo>
                                  <a:pt x="280" y="2"/>
                                </a:lnTo>
                                <a:lnTo>
                                  <a:pt x="284" y="0"/>
                                </a:lnTo>
                                <a:lnTo>
                                  <a:pt x="284" y="0"/>
                                </a:lnTo>
                                <a:lnTo>
                                  <a:pt x="262" y="2"/>
                                </a:lnTo>
                                <a:lnTo>
                                  <a:pt x="240" y="4"/>
                                </a:lnTo>
                                <a:lnTo>
                                  <a:pt x="220" y="8"/>
                                </a:lnTo>
                                <a:lnTo>
                                  <a:pt x="198" y="14"/>
                                </a:lnTo>
                                <a:lnTo>
                                  <a:pt x="180" y="22"/>
                                </a:lnTo>
                                <a:lnTo>
                                  <a:pt x="160" y="30"/>
                                </a:lnTo>
                                <a:lnTo>
                                  <a:pt x="142" y="40"/>
                                </a:lnTo>
                                <a:lnTo>
                                  <a:pt x="124" y="52"/>
                                </a:lnTo>
                                <a:lnTo>
                                  <a:pt x="124" y="52"/>
                                </a:lnTo>
                                <a:lnTo>
                                  <a:pt x="140" y="50"/>
                                </a:lnTo>
                                <a:lnTo>
                                  <a:pt x="144" y="52"/>
                                </a:lnTo>
                                <a:lnTo>
                                  <a:pt x="144" y="52"/>
                                </a:lnTo>
                                <a:lnTo>
                                  <a:pt x="142" y="54"/>
                                </a:lnTo>
                                <a:lnTo>
                                  <a:pt x="142" y="54"/>
                                </a:lnTo>
                                <a:lnTo>
                                  <a:pt x="124" y="64"/>
                                </a:lnTo>
                                <a:lnTo>
                                  <a:pt x="110" y="68"/>
                                </a:lnTo>
                                <a:lnTo>
                                  <a:pt x="110" y="68"/>
                                </a:lnTo>
                                <a:lnTo>
                                  <a:pt x="106" y="70"/>
                                </a:lnTo>
                                <a:lnTo>
                                  <a:pt x="108" y="72"/>
                                </a:lnTo>
                                <a:lnTo>
                                  <a:pt x="118" y="74"/>
                                </a:lnTo>
                                <a:lnTo>
                                  <a:pt x="118" y="74"/>
                                </a:lnTo>
                                <a:lnTo>
                                  <a:pt x="124" y="72"/>
                                </a:lnTo>
                                <a:lnTo>
                                  <a:pt x="136" y="68"/>
                                </a:lnTo>
                                <a:lnTo>
                                  <a:pt x="148" y="64"/>
                                </a:lnTo>
                                <a:lnTo>
                                  <a:pt x="158" y="62"/>
                                </a:lnTo>
                                <a:lnTo>
                                  <a:pt x="158" y="62"/>
                                </a:lnTo>
                                <a:lnTo>
                                  <a:pt x="168" y="62"/>
                                </a:lnTo>
                                <a:lnTo>
                                  <a:pt x="172" y="60"/>
                                </a:lnTo>
                                <a:lnTo>
                                  <a:pt x="176" y="56"/>
                                </a:lnTo>
                                <a:lnTo>
                                  <a:pt x="178" y="54"/>
                                </a:lnTo>
                                <a:lnTo>
                                  <a:pt x="178" y="54"/>
                                </a:lnTo>
                                <a:lnTo>
                                  <a:pt x="176" y="48"/>
                                </a:lnTo>
                                <a:lnTo>
                                  <a:pt x="174" y="46"/>
                                </a:lnTo>
                                <a:lnTo>
                                  <a:pt x="174" y="46"/>
                                </a:lnTo>
                                <a:lnTo>
                                  <a:pt x="182" y="40"/>
                                </a:lnTo>
                                <a:lnTo>
                                  <a:pt x="190" y="36"/>
                                </a:lnTo>
                                <a:lnTo>
                                  <a:pt x="192" y="34"/>
                                </a:lnTo>
                                <a:lnTo>
                                  <a:pt x="192" y="34"/>
                                </a:lnTo>
                                <a:lnTo>
                                  <a:pt x="192" y="36"/>
                                </a:lnTo>
                                <a:lnTo>
                                  <a:pt x="188" y="40"/>
                                </a:lnTo>
                                <a:lnTo>
                                  <a:pt x="186" y="46"/>
                                </a:lnTo>
                                <a:lnTo>
                                  <a:pt x="186" y="48"/>
                                </a:lnTo>
                                <a:lnTo>
                                  <a:pt x="188" y="52"/>
                                </a:lnTo>
                                <a:lnTo>
                                  <a:pt x="188" y="52"/>
                                </a:lnTo>
                                <a:lnTo>
                                  <a:pt x="196" y="60"/>
                                </a:lnTo>
                                <a:lnTo>
                                  <a:pt x="202" y="64"/>
                                </a:lnTo>
                                <a:lnTo>
                                  <a:pt x="202" y="66"/>
                                </a:lnTo>
                                <a:lnTo>
                                  <a:pt x="204" y="68"/>
                                </a:lnTo>
                                <a:lnTo>
                                  <a:pt x="198" y="72"/>
                                </a:lnTo>
                                <a:lnTo>
                                  <a:pt x="198" y="72"/>
                                </a:lnTo>
                                <a:lnTo>
                                  <a:pt x="186" y="76"/>
                                </a:lnTo>
                                <a:lnTo>
                                  <a:pt x="172" y="86"/>
                                </a:lnTo>
                                <a:lnTo>
                                  <a:pt x="164" y="94"/>
                                </a:lnTo>
                                <a:lnTo>
                                  <a:pt x="162" y="98"/>
                                </a:lnTo>
                                <a:lnTo>
                                  <a:pt x="164" y="100"/>
                                </a:lnTo>
                                <a:lnTo>
                                  <a:pt x="164" y="100"/>
                                </a:lnTo>
                                <a:lnTo>
                                  <a:pt x="172" y="108"/>
                                </a:lnTo>
                                <a:lnTo>
                                  <a:pt x="172" y="108"/>
                                </a:lnTo>
                                <a:lnTo>
                                  <a:pt x="180" y="108"/>
                                </a:lnTo>
                                <a:lnTo>
                                  <a:pt x="186" y="108"/>
                                </a:lnTo>
                                <a:lnTo>
                                  <a:pt x="192" y="110"/>
                                </a:lnTo>
                                <a:lnTo>
                                  <a:pt x="192" y="110"/>
                                </a:lnTo>
                                <a:lnTo>
                                  <a:pt x="200" y="114"/>
                                </a:lnTo>
                                <a:lnTo>
                                  <a:pt x="206" y="116"/>
                                </a:lnTo>
                                <a:lnTo>
                                  <a:pt x="206" y="116"/>
                                </a:lnTo>
                                <a:lnTo>
                                  <a:pt x="204" y="118"/>
                                </a:lnTo>
                                <a:lnTo>
                                  <a:pt x="204" y="122"/>
                                </a:lnTo>
                                <a:lnTo>
                                  <a:pt x="206" y="126"/>
                                </a:lnTo>
                                <a:lnTo>
                                  <a:pt x="212" y="132"/>
                                </a:lnTo>
                                <a:lnTo>
                                  <a:pt x="212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20" y="132"/>
                                </a:lnTo>
                                <a:lnTo>
                                  <a:pt x="226" y="128"/>
                                </a:lnTo>
                                <a:lnTo>
                                  <a:pt x="228" y="124"/>
                                </a:lnTo>
                                <a:lnTo>
                                  <a:pt x="228" y="120"/>
                                </a:lnTo>
                                <a:lnTo>
                                  <a:pt x="228" y="120"/>
                                </a:lnTo>
                                <a:lnTo>
                                  <a:pt x="226" y="118"/>
                                </a:lnTo>
                                <a:lnTo>
                                  <a:pt x="228" y="116"/>
                                </a:lnTo>
                                <a:lnTo>
                                  <a:pt x="230" y="114"/>
                                </a:lnTo>
                                <a:lnTo>
                                  <a:pt x="234" y="112"/>
                                </a:lnTo>
                                <a:lnTo>
                                  <a:pt x="236" y="110"/>
                                </a:lnTo>
                                <a:lnTo>
                                  <a:pt x="236" y="108"/>
                                </a:lnTo>
                                <a:lnTo>
                                  <a:pt x="236" y="108"/>
                                </a:lnTo>
                                <a:lnTo>
                                  <a:pt x="232" y="96"/>
                                </a:lnTo>
                                <a:lnTo>
                                  <a:pt x="230" y="92"/>
                                </a:lnTo>
                                <a:lnTo>
                                  <a:pt x="236" y="76"/>
                                </a:lnTo>
                                <a:lnTo>
                                  <a:pt x="236" y="76"/>
                                </a:lnTo>
                                <a:lnTo>
                                  <a:pt x="242" y="74"/>
                                </a:lnTo>
                                <a:lnTo>
                                  <a:pt x="248" y="74"/>
                                </a:lnTo>
                                <a:lnTo>
                                  <a:pt x="254" y="76"/>
                                </a:lnTo>
                                <a:lnTo>
                                  <a:pt x="254" y="76"/>
                                </a:lnTo>
                                <a:lnTo>
                                  <a:pt x="258" y="80"/>
                                </a:lnTo>
                                <a:lnTo>
                                  <a:pt x="260" y="86"/>
                                </a:lnTo>
                                <a:lnTo>
                                  <a:pt x="264" y="90"/>
                                </a:lnTo>
                                <a:lnTo>
                                  <a:pt x="268" y="94"/>
                                </a:lnTo>
                                <a:lnTo>
                                  <a:pt x="268" y="94"/>
                                </a:lnTo>
                                <a:lnTo>
                                  <a:pt x="276" y="94"/>
                                </a:lnTo>
                                <a:lnTo>
                                  <a:pt x="280" y="92"/>
                                </a:lnTo>
                                <a:lnTo>
                                  <a:pt x="284" y="88"/>
                                </a:lnTo>
                                <a:lnTo>
                                  <a:pt x="284" y="88"/>
                                </a:lnTo>
                                <a:lnTo>
                                  <a:pt x="292" y="90"/>
                                </a:lnTo>
                                <a:lnTo>
                                  <a:pt x="298" y="92"/>
                                </a:lnTo>
                                <a:lnTo>
                                  <a:pt x="300" y="94"/>
                                </a:lnTo>
                                <a:lnTo>
                                  <a:pt x="300" y="98"/>
                                </a:lnTo>
                                <a:lnTo>
                                  <a:pt x="300" y="98"/>
                                </a:lnTo>
                                <a:lnTo>
                                  <a:pt x="304" y="108"/>
                                </a:lnTo>
                                <a:lnTo>
                                  <a:pt x="306" y="112"/>
                                </a:lnTo>
                                <a:lnTo>
                                  <a:pt x="310" y="114"/>
                                </a:lnTo>
                                <a:lnTo>
                                  <a:pt x="310" y="114"/>
                                </a:lnTo>
                                <a:lnTo>
                                  <a:pt x="314" y="116"/>
                                </a:lnTo>
                                <a:lnTo>
                                  <a:pt x="314" y="120"/>
                                </a:lnTo>
                                <a:lnTo>
                                  <a:pt x="312" y="122"/>
                                </a:lnTo>
                                <a:lnTo>
                                  <a:pt x="312" y="122"/>
                                </a:lnTo>
                                <a:lnTo>
                                  <a:pt x="314" y="120"/>
                                </a:lnTo>
                                <a:lnTo>
                                  <a:pt x="318" y="116"/>
                                </a:lnTo>
                                <a:lnTo>
                                  <a:pt x="320" y="116"/>
                                </a:lnTo>
                                <a:lnTo>
                                  <a:pt x="322" y="116"/>
                                </a:lnTo>
                                <a:lnTo>
                                  <a:pt x="324" y="118"/>
                                </a:lnTo>
                                <a:lnTo>
                                  <a:pt x="326" y="124"/>
                                </a:lnTo>
                                <a:lnTo>
                                  <a:pt x="326" y="124"/>
                                </a:lnTo>
                                <a:lnTo>
                                  <a:pt x="324" y="134"/>
                                </a:lnTo>
                                <a:lnTo>
                                  <a:pt x="322" y="142"/>
                                </a:lnTo>
                                <a:lnTo>
                                  <a:pt x="322" y="146"/>
                                </a:lnTo>
                                <a:lnTo>
                                  <a:pt x="328" y="148"/>
                                </a:lnTo>
                                <a:lnTo>
                                  <a:pt x="328" y="148"/>
                                </a:lnTo>
                                <a:lnTo>
                                  <a:pt x="334" y="148"/>
                                </a:lnTo>
                                <a:lnTo>
                                  <a:pt x="338" y="152"/>
                                </a:lnTo>
                                <a:lnTo>
                                  <a:pt x="340" y="154"/>
                                </a:lnTo>
                                <a:lnTo>
                                  <a:pt x="340" y="158"/>
                                </a:lnTo>
                                <a:lnTo>
                                  <a:pt x="340" y="158"/>
                                </a:lnTo>
                                <a:lnTo>
                                  <a:pt x="338" y="158"/>
                                </a:lnTo>
                                <a:lnTo>
                                  <a:pt x="334" y="158"/>
                                </a:lnTo>
                                <a:lnTo>
                                  <a:pt x="328" y="156"/>
                                </a:lnTo>
                                <a:lnTo>
                                  <a:pt x="328" y="156"/>
                                </a:lnTo>
                                <a:lnTo>
                                  <a:pt x="312" y="150"/>
                                </a:lnTo>
                                <a:lnTo>
                                  <a:pt x="312" y="150"/>
                                </a:lnTo>
                                <a:lnTo>
                                  <a:pt x="316" y="144"/>
                                </a:lnTo>
                                <a:lnTo>
                                  <a:pt x="316" y="140"/>
                                </a:lnTo>
                                <a:lnTo>
                                  <a:pt x="316" y="140"/>
                                </a:lnTo>
                                <a:lnTo>
                                  <a:pt x="312" y="138"/>
                                </a:lnTo>
                                <a:lnTo>
                                  <a:pt x="312" y="138"/>
                                </a:lnTo>
                                <a:lnTo>
                                  <a:pt x="284" y="138"/>
                                </a:lnTo>
                                <a:lnTo>
                                  <a:pt x="284" y="138"/>
                                </a:lnTo>
                                <a:lnTo>
                                  <a:pt x="272" y="144"/>
                                </a:lnTo>
                                <a:lnTo>
                                  <a:pt x="262" y="150"/>
                                </a:lnTo>
                                <a:lnTo>
                                  <a:pt x="260" y="152"/>
                                </a:lnTo>
                                <a:lnTo>
                                  <a:pt x="260" y="154"/>
                                </a:lnTo>
                                <a:lnTo>
                                  <a:pt x="260" y="154"/>
                                </a:lnTo>
                                <a:lnTo>
                                  <a:pt x="274" y="150"/>
                                </a:lnTo>
                                <a:lnTo>
                                  <a:pt x="282" y="148"/>
                                </a:lnTo>
                                <a:lnTo>
                                  <a:pt x="286" y="148"/>
                                </a:lnTo>
                                <a:lnTo>
                                  <a:pt x="286" y="150"/>
                                </a:lnTo>
                                <a:lnTo>
                                  <a:pt x="286" y="150"/>
                                </a:lnTo>
                                <a:lnTo>
                                  <a:pt x="284" y="152"/>
                                </a:lnTo>
                                <a:lnTo>
                                  <a:pt x="284" y="154"/>
                                </a:lnTo>
                                <a:lnTo>
                                  <a:pt x="284" y="154"/>
                                </a:lnTo>
                                <a:lnTo>
                                  <a:pt x="284" y="154"/>
                                </a:lnTo>
                                <a:lnTo>
                                  <a:pt x="288" y="156"/>
                                </a:lnTo>
                                <a:lnTo>
                                  <a:pt x="290" y="160"/>
                                </a:lnTo>
                                <a:lnTo>
                                  <a:pt x="292" y="166"/>
                                </a:lnTo>
                                <a:lnTo>
                                  <a:pt x="292" y="166"/>
                                </a:lnTo>
                                <a:lnTo>
                                  <a:pt x="290" y="164"/>
                                </a:lnTo>
                                <a:lnTo>
                                  <a:pt x="286" y="166"/>
                                </a:lnTo>
                                <a:lnTo>
                                  <a:pt x="280" y="166"/>
                                </a:lnTo>
                                <a:lnTo>
                                  <a:pt x="280" y="166"/>
                                </a:lnTo>
                                <a:lnTo>
                                  <a:pt x="266" y="174"/>
                                </a:lnTo>
                                <a:lnTo>
                                  <a:pt x="262" y="178"/>
                                </a:lnTo>
                                <a:lnTo>
                                  <a:pt x="260" y="182"/>
                                </a:lnTo>
                                <a:lnTo>
                                  <a:pt x="260" y="182"/>
                                </a:lnTo>
                                <a:lnTo>
                                  <a:pt x="260" y="184"/>
                                </a:lnTo>
                                <a:lnTo>
                                  <a:pt x="258" y="186"/>
                                </a:lnTo>
                                <a:lnTo>
                                  <a:pt x="250" y="188"/>
                                </a:lnTo>
                                <a:lnTo>
                                  <a:pt x="242" y="190"/>
                                </a:lnTo>
                                <a:lnTo>
                                  <a:pt x="240" y="194"/>
                                </a:lnTo>
                                <a:lnTo>
                                  <a:pt x="238" y="196"/>
                                </a:lnTo>
                                <a:lnTo>
                                  <a:pt x="238" y="196"/>
                                </a:lnTo>
                                <a:lnTo>
                                  <a:pt x="236" y="202"/>
                                </a:lnTo>
                                <a:lnTo>
                                  <a:pt x="238" y="206"/>
                                </a:lnTo>
                                <a:lnTo>
                                  <a:pt x="238" y="212"/>
                                </a:lnTo>
                                <a:lnTo>
                                  <a:pt x="234" y="216"/>
                                </a:lnTo>
                                <a:lnTo>
                                  <a:pt x="234" y="216"/>
                                </a:lnTo>
                                <a:lnTo>
                                  <a:pt x="218" y="230"/>
                                </a:lnTo>
                                <a:lnTo>
                                  <a:pt x="210" y="238"/>
                                </a:lnTo>
                                <a:lnTo>
                                  <a:pt x="208" y="242"/>
                                </a:lnTo>
                                <a:lnTo>
                                  <a:pt x="208" y="246"/>
                                </a:lnTo>
                                <a:lnTo>
                                  <a:pt x="208" y="246"/>
                                </a:lnTo>
                                <a:lnTo>
                                  <a:pt x="212" y="268"/>
                                </a:lnTo>
                                <a:lnTo>
                                  <a:pt x="204" y="268"/>
                                </a:lnTo>
                                <a:lnTo>
                                  <a:pt x="204" y="268"/>
                                </a:lnTo>
                                <a:lnTo>
                                  <a:pt x="204" y="264"/>
                                </a:lnTo>
                                <a:lnTo>
                                  <a:pt x="202" y="258"/>
                                </a:lnTo>
                                <a:lnTo>
                                  <a:pt x="200" y="254"/>
                                </a:lnTo>
                                <a:lnTo>
                                  <a:pt x="198" y="250"/>
                                </a:lnTo>
                                <a:lnTo>
                                  <a:pt x="194" y="248"/>
                                </a:lnTo>
                                <a:lnTo>
                                  <a:pt x="188" y="248"/>
                                </a:lnTo>
                                <a:lnTo>
                                  <a:pt x="188" y="248"/>
                                </a:lnTo>
                                <a:lnTo>
                                  <a:pt x="178" y="250"/>
                                </a:lnTo>
                                <a:lnTo>
                                  <a:pt x="172" y="252"/>
                                </a:lnTo>
                                <a:lnTo>
                                  <a:pt x="166" y="254"/>
                                </a:lnTo>
                                <a:lnTo>
                                  <a:pt x="166" y="254"/>
                                </a:lnTo>
                                <a:lnTo>
                                  <a:pt x="162" y="252"/>
                                </a:lnTo>
                                <a:lnTo>
                                  <a:pt x="152" y="252"/>
                                </a:lnTo>
                                <a:lnTo>
                                  <a:pt x="148" y="252"/>
                                </a:lnTo>
                                <a:lnTo>
                                  <a:pt x="142" y="254"/>
                                </a:lnTo>
                                <a:lnTo>
                                  <a:pt x="140" y="260"/>
                                </a:lnTo>
                                <a:lnTo>
                                  <a:pt x="138" y="266"/>
                                </a:lnTo>
                                <a:lnTo>
                                  <a:pt x="138" y="266"/>
                                </a:lnTo>
                                <a:lnTo>
                                  <a:pt x="138" y="272"/>
                                </a:lnTo>
                                <a:lnTo>
                                  <a:pt x="138" y="286"/>
                                </a:lnTo>
                                <a:lnTo>
                                  <a:pt x="138" y="294"/>
                                </a:lnTo>
                                <a:lnTo>
                                  <a:pt x="140" y="300"/>
                                </a:lnTo>
                                <a:lnTo>
                                  <a:pt x="144" y="304"/>
                                </a:lnTo>
                                <a:lnTo>
                                  <a:pt x="148" y="306"/>
                                </a:lnTo>
                                <a:lnTo>
                                  <a:pt x="148" y="306"/>
                                </a:lnTo>
                                <a:lnTo>
                                  <a:pt x="158" y="306"/>
                                </a:lnTo>
                                <a:lnTo>
                                  <a:pt x="164" y="302"/>
                                </a:lnTo>
                                <a:lnTo>
                                  <a:pt x="166" y="300"/>
                                </a:lnTo>
                                <a:lnTo>
                                  <a:pt x="166" y="300"/>
                                </a:lnTo>
                                <a:lnTo>
                                  <a:pt x="166" y="300"/>
                                </a:lnTo>
                                <a:lnTo>
                                  <a:pt x="170" y="294"/>
                                </a:lnTo>
                                <a:lnTo>
                                  <a:pt x="174" y="292"/>
                                </a:lnTo>
                                <a:lnTo>
                                  <a:pt x="178" y="292"/>
                                </a:lnTo>
                                <a:lnTo>
                                  <a:pt x="178" y="292"/>
                                </a:lnTo>
                                <a:lnTo>
                                  <a:pt x="180" y="294"/>
                                </a:lnTo>
                                <a:lnTo>
                                  <a:pt x="180" y="298"/>
                                </a:lnTo>
                                <a:lnTo>
                                  <a:pt x="178" y="306"/>
                                </a:lnTo>
                                <a:lnTo>
                                  <a:pt x="174" y="320"/>
                                </a:lnTo>
                                <a:lnTo>
                                  <a:pt x="174" y="320"/>
                                </a:lnTo>
                                <a:lnTo>
                                  <a:pt x="188" y="320"/>
                                </a:lnTo>
                                <a:lnTo>
                                  <a:pt x="196" y="320"/>
                                </a:lnTo>
                                <a:lnTo>
                                  <a:pt x="196" y="320"/>
                                </a:lnTo>
                                <a:lnTo>
                                  <a:pt x="198" y="338"/>
                                </a:lnTo>
                                <a:lnTo>
                                  <a:pt x="198" y="338"/>
                                </a:lnTo>
                                <a:lnTo>
                                  <a:pt x="198" y="346"/>
                                </a:lnTo>
                                <a:lnTo>
                                  <a:pt x="202" y="350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52"/>
                                </a:lnTo>
                                <a:lnTo>
                                  <a:pt x="214" y="352"/>
                                </a:lnTo>
                                <a:lnTo>
                                  <a:pt x="214" y="358"/>
                                </a:lnTo>
                                <a:lnTo>
                                  <a:pt x="214" y="358"/>
                                </a:lnTo>
                                <a:lnTo>
                                  <a:pt x="208" y="354"/>
                                </a:lnTo>
                                <a:lnTo>
                                  <a:pt x="196" y="348"/>
                                </a:lnTo>
                                <a:lnTo>
                                  <a:pt x="196" y="348"/>
                                </a:lnTo>
                                <a:lnTo>
                                  <a:pt x="186" y="338"/>
                                </a:lnTo>
                                <a:lnTo>
                                  <a:pt x="180" y="332"/>
                                </a:lnTo>
                                <a:lnTo>
                                  <a:pt x="180" y="332"/>
                                </a:lnTo>
                                <a:lnTo>
                                  <a:pt x="172" y="330"/>
                                </a:lnTo>
                                <a:lnTo>
                                  <a:pt x="166" y="330"/>
                                </a:lnTo>
                                <a:lnTo>
                                  <a:pt x="160" y="326"/>
                                </a:lnTo>
                                <a:lnTo>
                                  <a:pt x="160" y="326"/>
                                </a:lnTo>
                                <a:lnTo>
                                  <a:pt x="158" y="322"/>
                                </a:lnTo>
                                <a:lnTo>
                                  <a:pt x="156" y="320"/>
                                </a:lnTo>
                                <a:lnTo>
                                  <a:pt x="154" y="318"/>
                                </a:lnTo>
                                <a:lnTo>
                                  <a:pt x="148" y="318"/>
                                </a:lnTo>
                                <a:lnTo>
                                  <a:pt x="148" y="318"/>
                                </a:lnTo>
                                <a:lnTo>
                                  <a:pt x="140" y="318"/>
                                </a:lnTo>
                                <a:lnTo>
                                  <a:pt x="130" y="314"/>
                                </a:lnTo>
                                <a:lnTo>
                                  <a:pt x="114" y="306"/>
                                </a:lnTo>
                                <a:lnTo>
                                  <a:pt x="114" y="306"/>
                                </a:lnTo>
                                <a:lnTo>
                                  <a:pt x="110" y="302"/>
                                </a:lnTo>
                                <a:lnTo>
                                  <a:pt x="108" y="296"/>
                                </a:lnTo>
                                <a:lnTo>
                                  <a:pt x="104" y="288"/>
                                </a:lnTo>
                                <a:lnTo>
                                  <a:pt x="104" y="288"/>
                                </a:lnTo>
                                <a:lnTo>
                                  <a:pt x="96" y="278"/>
                                </a:lnTo>
                                <a:lnTo>
                                  <a:pt x="82" y="262"/>
                                </a:lnTo>
                                <a:lnTo>
                                  <a:pt x="82" y="262"/>
                                </a:lnTo>
                                <a:lnTo>
                                  <a:pt x="78" y="254"/>
                                </a:lnTo>
                                <a:lnTo>
                                  <a:pt x="78" y="248"/>
                                </a:lnTo>
                                <a:lnTo>
                                  <a:pt x="74" y="246"/>
                                </a:lnTo>
                                <a:lnTo>
                                  <a:pt x="70" y="242"/>
                                </a:lnTo>
                                <a:lnTo>
                                  <a:pt x="70" y="242"/>
                                </a:lnTo>
                                <a:lnTo>
                                  <a:pt x="64" y="240"/>
                                </a:lnTo>
                                <a:lnTo>
                                  <a:pt x="60" y="236"/>
                                </a:lnTo>
                                <a:lnTo>
                                  <a:pt x="56" y="230"/>
                                </a:lnTo>
                                <a:lnTo>
                                  <a:pt x="54" y="220"/>
                                </a:lnTo>
                                <a:lnTo>
                                  <a:pt x="54" y="220"/>
                                </a:lnTo>
                                <a:lnTo>
                                  <a:pt x="52" y="214"/>
                                </a:lnTo>
                                <a:lnTo>
                                  <a:pt x="54" y="208"/>
                                </a:lnTo>
                                <a:lnTo>
                                  <a:pt x="56" y="192"/>
                                </a:lnTo>
                                <a:lnTo>
                                  <a:pt x="60" y="180"/>
                                </a:lnTo>
                                <a:lnTo>
                                  <a:pt x="60" y="174"/>
                                </a:lnTo>
                                <a:lnTo>
                                  <a:pt x="58" y="170"/>
                                </a:lnTo>
                                <a:lnTo>
                                  <a:pt x="58" y="170"/>
                                </a:lnTo>
                                <a:lnTo>
                                  <a:pt x="56" y="164"/>
                                </a:lnTo>
                                <a:lnTo>
                                  <a:pt x="54" y="154"/>
                                </a:lnTo>
                                <a:lnTo>
                                  <a:pt x="52" y="148"/>
                                </a:lnTo>
                                <a:lnTo>
                                  <a:pt x="50" y="146"/>
                                </a:lnTo>
                                <a:lnTo>
                                  <a:pt x="48" y="144"/>
                                </a:lnTo>
                                <a:lnTo>
                                  <a:pt x="48" y="144"/>
                                </a:lnTo>
                                <a:lnTo>
                                  <a:pt x="40" y="140"/>
                                </a:lnTo>
                                <a:lnTo>
                                  <a:pt x="40" y="140"/>
                                </a:lnTo>
                                <a:lnTo>
                                  <a:pt x="32" y="158"/>
                                </a:lnTo>
                                <a:lnTo>
                                  <a:pt x="24" y="174"/>
                                </a:lnTo>
                                <a:lnTo>
                                  <a:pt x="16" y="192"/>
                                </a:lnTo>
                                <a:lnTo>
                                  <a:pt x="10" y="212"/>
                                </a:lnTo>
                                <a:lnTo>
                                  <a:pt x="6" y="230"/>
                                </a:lnTo>
                                <a:lnTo>
                                  <a:pt x="2" y="250"/>
                                </a:lnTo>
                                <a:lnTo>
                                  <a:pt x="0" y="270"/>
                                </a:lnTo>
                                <a:lnTo>
                                  <a:pt x="0" y="290"/>
                                </a:lnTo>
                                <a:lnTo>
                                  <a:pt x="0" y="290"/>
                                </a:lnTo>
                                <a:lnTo>
                                  <a:pt x="0" y="316"/>
                                </a:lnTo>
                                <a:lnTo>
                                  <a:pt x="4" y="342"/>
                                </a:lnTo>
                                <a:lnTo>
                                  <a:pt x="10" y="366"/>
                                </a:lnTo>
                                <a:lnTo>
                                  <a:pt x="18" y="390"/>
                                </a:lnTo>
                                <a:lnTo>
                                  <a:pt x="26" y="412"/>
                                </a:lnTo>
                                <a:lnTo>
                                  <a:pt x="38" y="434"/>
                                </a:lnTo>
                                <a:lnTo>
                                  <a:pt x="52" y="456"/>
                                </a:lnTo>
                                <a:lnTo>
                                  <a:pt x="66" y="474"/>
                                </a:lnTo>
                                <a:lnTo>
                                  <a:pt x="82" y="492"/>
                                </a:lnTo>
                                <a:lnTo>
                                  <a:pt x="100" y="510"/>
                                </a:lnTo>
                                <a:lnTo>
                                  <a:pt x="120" y="524"/>
                                </a:lnTo>
                                <a:lnTo>
                                  <a:pt x="140" y="538"/>
                                </a:lnTo>
                                <a:lnTo>
                                  <a:pt x="162" y="550"/>
                                </a:lnTo>
                                <a:lnTo>
                                  <a:pt x="184" y="560"/>
                                </a:lnTo>
                                <a:lnTo>
                                  <a:pt x="208" y="568"/>
                                </a:lnTo>
                                <a:lnTo>
                                  <a:pt x="232" y="574"/>
                                </a:lnTo>
                                <a:lnTo>
                                  <a:pt x="232" y="574"/>
                                </a:lnTo>
                                <a:lnTo>
                                  <a:pt x="234" y="568"/>
                                </a:lnTo>
                                <a:lnTo>
                                  <a:pt x="236" y="558"/>
                                </a:lnTo>
                                <a:lnTo>
                                  <a:pt x="236" y="558"/>
                                </a:lnTo>
                                <a:lnTo>
                                  <a:pt x="236" y="538"/>
                                </a:lnTo>
                                <a:lnTo>
                                  <a:pt x="240" y="514"/>
                                </a:lnTo>
                                <a:lnTo>
                                  <a:pt x="240" y="514"/>
                                </a:lnTo>
                                <a:lnTo>
                                  <a:pt x="244" y="494"/>
                                </a:lnTo>
                                <a:lnTo>
                                  <a:pt x="244" y="488"/>
                                </a:lnTo>
                                <a:lnTo>
                                  <a:pt x="244" y="488"/>
                                </a:lnTo>
                                <a:lnTo>
                                  <a:pt x="232" y="484"/>
                                </a:lnTo>
                                <a:lnTo>
                                  <a:pt x="224" y="478"/>
                                </a:lnTo>
                                <a:lnTo>
                                  <a:pt x="218" y="474"/>
                                </a:lnTo>
                                <a:lnTo>
                                  <a:pt x="218" y="474"/>
                                </a:lnTo>
                                <a:lnTo>
                                  <a:pt x="202" y="450"/>
                                </a:lnTo>
                                <a:lnTo>
                                  <a:pt x="194" y="436"/>
                                </a:lnTo>
                                <a:lnTo>
                                  <a:pt x="192" y="430"/>
                                </a:lnTo>
                                <a:lnTo>
                                  <a:pt x="190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2" y="416"/>
                                </a:lnTo>
                                <a:lnTo>
                                  <a:pt x="196" y="410"/>
                                </a:lnTo>
                                <a:lnTo>
                                  <a:pt x="200" y="406"/>
                                </a:lnTo>
                                <a:lnTo>
                                  <a:pt x="200" y="406"/>
                                </a:lnTo>
                                <a:lnTo>
                                  <a:pt x="204" y="400"/>
                                </a:lnTo>
                                <a:lnTo>
                                  <a:pt x="206" y="392"/>
                                </a:lnTo>
                                <a:lnTo>
                                  <a:pt x="206" y="382"/>
                                </a:lnTo>
                                <a:lnTo>
                                  <a:pt x="206" y="382"/>
                                </a:lnTo>
                                <a:lnTo>
                                  <a:pt x="206" y="376"/>
                                </a:lnTo>
                                <a:lnTo>
                                  <a:pt x="208" y="372"/>
                                </a:lnTo>
                                <a:lnTo>
                                  <a:pt x="214" y="366"/>
                                </a:lnTo>
                                <a:lnTo>
                                  <a:pt x="218" y="364"/>
                                </a:lnTo>
                                <a:lnTo>
                                  <a:pt x="220" y="362"/>
                                </a:lnTo>
                                <a:lnTo>
                                  <a:pt x="230" y="372"/>
                                </a:lnTo>
                                <a:lnTo>
                                  <a:pt x="240" y="362"/>
                                </a:lnTo>
                                <a:lnTo>
                                  <a:pt x="240" y="362"/>
                                </a:lnTo>
                                <a:lnTo>
                                  <a:pt x="250" y="362"/>
                                </a:lnTo>
                                <a:lnTo>
                                  <a:pt x="268" y="366"/>
                                </a:lnTo>
                                <a:lnTo>
                                  <a:pt x="268" y="366"/>
                                </a:lnTo>
                                <a:lnTo>
                                  <a:pt x="274" y="368"/>
                                </a:lnTo>
                                <a:lnTo>
                                  <a:pt x="280" y="370"/>
                                </a:lnTo>
                                <a:lnTo>
                                  <a:pt x="282" y="372"/>
                                </a:lnTo>
                                <a:lnTo>
                                  <a:pt x="282" y="372"/>
                                </a:lnTo>
                                <a:lnTo>
                                  <a:pt x="304" y="386"/>
                                </a:lnTo>
                                <a:lnTo>
                                  <a:pt x="304" y="386"/>
                                </a:lnTo>
                                <a:lnTo>
                                  <a:pt x="318" y="392"/>
                                </a:lnTo>
                                <a:lnTo>
                                  <a:pt x="328" y="394"/>
                                </a:lnTo>
                                <a:lnTo>
                                  <a:pt x="328" y="394"/>
                                </a:lnTo>
                                <a:lnTo>
                                  <a:pt x="330" y="398"/>
                                </a:lnTo>
                                <a:lnTo>
                                  <a:pt x="334" y="406"/>
                                </a:lnTo>
                                <a:lnTo>
                                  <a:pt x="334" y="406"/>
                                </a:lnTo>
                                <a:lnTo>
                                  <a:pt x="334" y="408"/>
                                </a:lnTo>
                                <a:lnTo>
                                  <a:pt x="332" y="412"/>
                                </a:lnTo>
                                <a:lnTo>
                                  <a:pt x="326" y="416"/>
                                </a:lnTo>
                                <a:lnTo>
                                  <a:pt x="332" y="412"/>
                                </a:lnTo>
                                <a:lnTo>
                                  <a:pt x="332" y="412"/>
                                </a:lnTo>
                                <a:lnTo>
                                  <a:pt x="342" y="416"/>
                                </a:lnTo>
                                <a:lnTo>
                                  <a:pt x="356" y="426"/>
                                </a:lnTo>
                                <a:lnTo>
                                  <a:pt x="356" y="426"/>
                                </a:lnTo>
                                <a:lnTo>
                                  <a:pt x="362" y="428"/>
                                </a:lnTo>
                                <a:lnTo>
                                  <a:pt x="372" y="428"/>
                                </a:lnTo>
                                <a:lnTo>
                                  <a:pt x="384" y="426"/>
                                </a:lnTo>
                                <a:lnTo>
                                  <a:pt x="384" y="426"/>
                                </a:lnTo>
                                <a:lnTo>
                                  <a:pt x="390" y="430"/>
                                </a:lnTo>
                                <a:lnTo>
                                  <a:pt x="394" y="436"/>
                                </a:lnTo>
                                <a:lnTo>
                                  <a:pt x="394" y="438"/>
                                </a:lnTo>
                                <a:lnTo>
                                  <a:pt x="394" y="442"/>
                                </a:lnTo>
                                <a:lnTo>
                                  <a:pt x="394" y="442"/>
                                </a:lnTo>
                                <a:lnTo>
                                  <a:pt x="386" y="456"/>
                                </a:lnTo>
                                <a:lnTo>
                                  <a:pt x="380" y="464"/>
                                </a:lnTo>
                                <a:lnTo>
                                  <a:pt x="380" y="464"/>
                                </a:lnTo>
                                <a:lnTo>
                                  <a:pt x="376" y="478"/>
                                </a:lnTo>
                                <a:lnTo>
                                  <a:pt x="372" y="488"/>
                                </a:lnTo>
                                <a:lnTo>
                                  <a:pt x="364" y="498"/>
                                </a:lnTo>
                                <a:lnTo>
                                  <a:pt x="364" y="498"/>
                                </a:lnTo>
                                <a:lnTo>
                                  <a:pt x="358" y="502"/>
                                </a:lnTo>
                                <a:lnTo>
                                  <a:pt x="354" y="502"/>
                                </a:lnTo>
                                <a:lnTo>
                                  <a:pt x="352" y="502"/>
                                </a:lnTo>
                                <a:lnTo>
                                  <a:pt x="346" y="504"/>
                                </a:lnTo>
                                <a:lnTo>
                                  <a:pt x="346" y="504"/>
                                </a:lnTo>
                                <a:lnTo>
                                  <a:pt x="340" y="506"/>
                                </a:lnTo>
                                <a:lnTo>
                                  <a:pt x="336" y="510"/>
                                </a:lnTo>
                                <a:lnTo>
                                  <a:pt x="324" y="524"/>
                                </a:lnTo>
                                <a:lnTo>
                                  <a:pt x="324" y="524"/>
                                </a:lnTo>
                                <a:lnTo>
                                  <a:pt x="318" y="532"/>
                                </a:lnTo>
                                <a:lnTo>
                                  <a:pt x="312" y="536"/>
                                </a:lnTo>
                                <a:lnTo>
                                  <a:pt x="306" y="540"/>
                                </a:lnTo>
                                <a:lnTo>
                                  <a:pt x="300" y="540"/>
                                </a:lnTo>
                                <a:lnTo>
                                  <a:pt x="300" y="540"/>
                                </a:lnTo>
                                <a:lnTo>
                                  <a:pt x="294" y="542"/>
                                </a:lnTo>
                                <a:lnTo>
                                  <a:pt x="294" y="546"/>
                                </a:lnTo>
                                <a:lnTo>
                                  <a:pt x="296" y="548"/>
                                </a:lnTo>
                                <a:lnTo>
                                  <a:pt x="278" y="552"/>
                                </a:lnTo>
                                <a:lnTo>
                                  <a:pt x="278" y="552"/>
                                </a:lnTo>
                                <a:lnTo>
                                  <a:pt x="274" y="556"/>
                                </a:lnTo>
                                <a:lnTo>
                                  <a:pt x="266" y="568"/>
                                </a:lnTo>
                                <a:lnTo>
                                  <a:pt x="266" y="568"/>
                                </a:lnTo>
                                <a:lnTo>
                                  <a:pt x="262" y="572"/>
                                </a:lnTo>
                                <a:lnTo>
                                  <a:pt x="262" y="578"/>
                                </a:lnTo>
                                <a:lnTo>
                                  <a:pt x="262" y="578"/>
                                </a:lnTo>
                                <a:lnTo>
                                  <a:pt x="290" y="580"/>
                                </a:lnTo>
                                <a:lnTo>
                                  <a:pt x="290" y="580"/>
                                </a:lnTo>
                                <a:lnTo>
                                  <a:pt x="308" y="578"/>
                                </a:lnTo>
                                <a:lnTo>
                                  <a:pt x="326" y="578"/>
                                </a:lnTo>
                                <a:lnTo>
                                  <a:pt x="362" y="570"/>
                                </a:lnTo>
                                <a:lnTo>
                                  <a:pt x="398" y="558"/>
                                </a:lnTo>
                                <a:lnTo>
                                  <a:pt x="430" y="544"/>
                                </a:lnTo>
                                <a:lnTo>
                                  <a:pt x="460" y="524"/>
                                </a:lnTo>
                                <a:lnTo>
                                  <a:pt x="486" y="502"/>
                                </a:lnTo>
                                <a:lnTo>
                                  <a:pt x="512" y="476"/>
                                </a:lnTo>
                                <a:lnTo>
                                  <a:pt x="532" y="448"/>
                                </a:lnTo>
                                <a:lnTo>
                                  <a:pt x="532" y="448"/>
                                </a:lnTo>
                                <a:lnTo>
                                  <a:pt x="536" y="428"/>
                                </a:lnTo>
                                <a:lnTo>
                                  <a:pt x="540" y="404"/>
                                </a:lnTo>
                                <a:lnTo>
                                  <a:pt x="540" y="404"/>
                                </a:lnTo>
                                <a:lnTo>
                                  <a:pt x="544" y="380"/>
                                </a:lnTo>
                                <a:lnTo>
                                  <a:pt x="546" y="370"/>
                                </a:lnTo>
                                <a:lnTo>
                                  <a:pt x="544" y="360"/>
                                </a:lnTo>
                                <a:lnTo>
                                  <a:pt x="544" y="360"/>
                                </a:lnTo>
                                <a:lnTo>
                                  <a:pt x="542" y="344"/>
                                </a:lnTo>
                                <a:lnTo>
                                  <a:pt x="544" y="334"/>
                                </a:lnTo>
                                <a:lnTo>
                                  <a:pt x="544" y="334"/>
                                </a:lnTo>
                                <a:lnTo>
                                  <a:pt x="536" y="332"/>
                                </a:lnTo>
                                <a:lnTo>
                                  <a:pt x="532" y="330"/>
                                </a:lnTo>
                                <a:lnTo>
                                  <a:pt x="528" y="326"/>
                                </a:lnTo>
                                <a:lnTo>
                                  <a:pt x="528" y="326"/>
                                </a:lnTo>
                                <a:lnTo>
                                  <a:pt x="528" y="324"/>
                                </a:lnTo>
                                <a:lnTo>
                                  <a:pt x="526" y="324"/>
                                </a:lnTo>
                                <a:lnTo>
                                  <a:pt x="520" y="328"/>
                                </a:lnTo>
                                <a:lnTo>
                                  <a:pt x="516" y="334"/>
                                </a:lnTo>
                                <a:lnTo>
                                  <a:pt x="512" y="336"/>
                                </a:lnTo>
                                <a:lnTo>
                                  <a:pt x="512" y="336"/>
                                </a:lnTo>
                                <a:lnTo>
                                  <a:pt x="502" y="338"/>
                                </a:lnTo>
                                <a:lnTo>
                                  <a:pt x="496" y="338"/>
                                </a:lnTo>
                                <a:lnTo>
                                  <a:pt x="492" y="338"/>
                                </a:lnTo>
                                <a:lnTo>
                                  <a:pt x="492" y="338"/>
                                </a:lnTo>
                                <a:lnTo>
                                  <a:pt x="486" y="330"/>
                                </a:lnTo>
                                <a:lnTo>
                                  <a:pt x="476" y="316"/>
                                </a:lnTo>
                                <a:lnTo>
                                  <a:pt x="464" y="296"/>
                                </a:lnTo>
                                <a:lnTo>
                                  <a:pt x="464" y="296"/>
                                </a:lnTo>
                                <a:lnTo>
                                  <a:pt x="462" y="264"/>
                                </a:lnTo>
                                <a:lnTo>
                                  <a:pt x="462" y="264"/>
                                </a:lnTo>
                                <a:lnTo>
                                  <a:pt x="462" y="254"/>
                                </a:lnTo>
                                <a:lnTo>
                                  <a:pt x="464" y="248"/>
                                </a:lnTo>
                                <a:lnTo>
                                  <a:pt x="470" y="242"/>
                                </a:lnTo>
                                <a:lnTo>
                                  <a:pt x="470" y="242"/>
                                </a:lnTo>
                                <a:lnTo>
                                  <a:pt x="476" y="234"/>
                                </a:lnTo>
                                <a:lnTo>
                                  <a:pt x="480" y="226"/>
                                </a:lnTo>
                                <a:lnTo>
                                  <a:pt x="484" y="216"/>
                                </a:lnTo>
                                <a:lnTo>
                                  <a:pt x="484" y="216"/>
                                </a:lnTo>
                                <a:lnTo>
                                  <a:pt x="488" y="208"/>
                                </a:lnTo>
                                <a:lnTo>
                                  <a:pt x="494" y="202"/>
                                </a:lnTo>
                                <a:lnTo>
                                  <a:pt x="502" y="196"/>
                                </a:lnTo>
                                <a:lnTo>
                                  <a:pt x="502" y="196"/>
                                </a:lnTo>
                                <a:lnTo>
                                  <a:pt x="498" y="192"/>
                                </a:lnTo>
                                <a:lnTo>
                                  <a:pt x="486" y="182"/>
                                </a:lnTo>
                                <a:lnTo>
                                  <a:pt x="486" y="182"/>
                                </a:lnTo>
                                <a:close/>
                                <a:moveTo>
                                  <a:pt x="286" y="186"/>
                                </a:moveTo>
                                <a:lnTo>
                                  <a:pt x="284" y="176"/>
                                </a:lnTo>
                                <a:lnTo>
                                  <a:pt x="284" y="176"/>
                                </a:lnTo>
                                <a:lnTo>
                                  <a:pt x="288" y="172"/>
                                </a:lnTo>
                                <a:lnTo>
                                  <a:pt x="292" y="168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304" y="164"/>
                                </a:lnTo>
                                <a:lnTo>
                                  <a:pt x="308" y="162"/>
                                </a:lnTo>
                                <a:lnTo>
                                  <a:pt x="310" y="158"/>
                                </a:lnTo>
                                <a:lnTo>
                                  <a:pt x="310" y="170"/>
                                </a:lnTo>
                                <a:lnTo>
                                  <a:pt x="310" y="170"/>
                                </a:lnTo>
                                <a:lnTo>
                                  <a:pt x="300" y="172"/>
                                </a:lnTo>
                                <a:lnTo>
                                  <a:pt x="290" y="178"/>
                                </a:lnTo>
                                <a:lnTo>
                                  <a:pt x="288" y="180"/>
                                </a:lnTo>
                                <a:lnTo>
                                  <a:pt x="286" y="186"/>
                                </a:lnTo>
                                <a:lnTo>
                                  <a:pt x="286" y="186"/>
                                </a:lnTo>
                                <a:close/>
                                <a:moveTo>
                                  <a:pt x="428" y="68"/>
                                </a:moveTo>
                                <a:lnTo>
                                  <a:pt x="428" y="68"/>
                                </a:lnTo>
                                <a:lnTo>
                                  <a:pt x="424" y="66"/>
                                </a:lnTo>
                                <a:lnTo>
                                  <a:pt x="420" y="64"/>
                                </a:lnTo>
                                <a:lnTo>
                                  <a:pt x="414" y="56"/>
                                </a:lnTo>
                                <a:lnTo>
                                  <a:pt x="414" y="56"/>
                                </a:lnTo>
                                <a:lnTo>
                                  <a:pt x="410" y="54"/>
                                </a:lnTo>
                                <a:lnTo>
                                  <a:pt x="410" y="52"/>
                                </a:lnTo>
                                <a:lnTo>
                                  <a:pt x="410" y="52"/>
                                </a:lnTo>
                                <a:lnTo>
                                  <a:pt x="414" y="56"/>
                                </a:lnTo>
                                <a:lnTo>
                                  <a:pt x="414" y="56"/>
                                </a:lnTo>
                                <a:lnTo>
                                  <a:pt x="420" y="58"/>
                                </a:lnTo>
                                <a:lnTo>
                                  <a:pt x="420" y="58"/>
                                </a:lnTo>
                                <a:lnTo>
                                  <a:pt x="436" y="60"/>
                                </a:lnTo>
                                <a:lnTo>
                                  <a:pt x="442" y="60"/>
                                </a:lnTo>
                                <a:lnTo>
                                  <a:pt x="444" y="64"/>
                                </a:lnTo>
                                <a:lnTo>
                                  <a:pt x="444" y="64"/>
                                </a:lnTo>
                                <a:lnTo>
                                  <a:pt x="444" y="66"/>
                                </a:lnTo>
                                <a:lnTo>
                                  <a:pt x="440" y="68"/>
                                </a:lnTo>
                                <a:lnTo>
                                  <a:pt x="434" y="68"/>
                                </a:lnTo>
                                <a:lnTo>
                                  <a:pt x="428" y="68"/>
                                </a:lnTo>
                                <a:lnTo>
                                  <a:pt x="428" y="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91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8" name="Text Box 178"/>
                        <wps:cNvSpPr txBox="1"/>
                        <wps:spPr>
                          <a:xfrm>
                            <a:off x="166977" y="1574358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9AB69D" w14:textId="77777777" w:rsidR="00CF1901" w:rsidRPr="00D07CCD" w:rsidRDefault="00CF1901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17,129,786</w:t>
                              </w: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  <w:t>87%</w:t>
                              </w:r>
                            </w:p>
                            <w:p w14:paraId="40D14BAD" w14:textId="77777777" w:rsidR="00CF1901" w:rsidRPr="00DD2DC6" w:rsidRDefault="00CF1901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3850FC3F" w14:textId="77777777" w:rsidR="00CF1901" w:rsidRPr="00DD2DC6" w:rsidRDefault="00CF1901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15E9D2E8" w14:textId="77777777" w:rsidR="00CF1901" w:rsidRPr="00DD2DC6" w:rsidRDefault="00CF1901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4452730" y="1566407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A3C806" w14:textId="77777777" w:rsidR="00CF1901" w:rsidRPr="00D07CCD" w:rsidRDefault="00CF1901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17,445,082 </w:t>
                              </w: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  <w:t>88%</w:t>
                              </w:r>
                            </w:p>
                            <w:p w14:paraId="7E99C2E3" w14:textId="77777777" w:rsidR="00CF1901" w:rsidRPr="00DD2DC6" w:rsidRDefault="00CF1901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6BD68ABA" w14:textId="77777777" w:rsidR="00CF1901" w:rsidRPr="00DD2DC6" w:rsidRDefault="00CF1901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1184744" y="1789044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990696" w14:textId="77777777" w:rsidR="00CF1901" w:rsidRPr="00D07CCD" w:rsidRDefault="00CF1901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2,590,853</w:t>
                              </w: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  <w:t>13%</w:t>
                              </w:r>
                            </w:p>
                            <w:p w14:paraId="0F9FD89C" w14:textId="77777777" w:rsidR="00CF1901" w:rsidRPr="00DD2DC6" w:rsidRDefault="00CF1901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02459D76" w14:textId="77777777" w:rsidR="00CF1901" w:rsidRPr="00DD2DC6" w:rsidRDefault="00CF1901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43B6619A" w14:textId="77777777" w:rsidR="00CF1901" w:rsidRPr="00DD2DC6" w:rsidRDefault="00CF1901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TextBox 6"/>
                        <wps:cNvSpPr txBox="1"/>
                        <wps:spPr>
                          <a:xfrm>
                            <a:off x="0" y="421770"/>
                            <a:ext cx="2016594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7B09C3" w14:textId="77777777" w:rsidR="00CF1901" w:rsidRPr="00E212C0" w:rsidRDefault="00CF1901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212C0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83" name="TextBox 6"/>
                        <wps:cNvSpPr txBox="1"/>
                        <wps:spPr>
                          <a:xfrm>
                            <a:off x="3427012" y="421419"/>
                            <a:ext cx="1995915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321FEF" w14:textId="2111E4C2" w:rsidR="00CF1901" w:rsidRPr="00E212C0" w:rsidRDefault="00CF1901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212C0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81" name="Text Box 181"/>
                        <wps:cNvSpPr txBox="1"/>
                        <wps:spPr>
                          <a:xfrm>
                            <a:off x="3371353" y="1796995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15C6B5" w14:textId="77777777" w:rsidR="00CF1901" w:rsidRPr="00D07CCD" w:rsidRDefault="00CF1901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2,374,222 </w:t>
                              </w: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  <w:t>12%</w:t>
                              </w:r>
                            </w:p>
                            <w:p w14:paraId="1CD3D242" w14:textId="77777777" w:rsidR="00CF1901" w:rsidRPr="00DD2DC6" w:rsidRDefault="00CF1901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0535F816" w14:textId="77777777" w:rsidR="00CF1901" w:rsidRPr="00DD2DC6" w:rsidRDefault="00CF1901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4DCB06" id="Group 187" o:spid="_x0000_s1092" style="position:absolute;left:0;text-align:left;margin-left:40.65pt;margin-top:291.1pt;width:427pt;height:151.45pt;z-index:251658253;mso-width-relative:margin;mso-height-relative:margin" coordorigin=",4214" coordsize="54229,19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">
                <v:group id="Group 186" o:spid="_x0000_s1093" style="position:absolute;left:19083;top:13437;width:16459;height:8508" coordsize="16459,8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group id="Group 169" o:spid="_x0000_s1094" style="position:absolute;width:16459;height:0" coordsize="179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  <v:line id="Straight Connector 19" o:spid="_x0000_s1095" style="position:absolute;visibility:visible;mso-wrap-style:square" from="12509,0" to="179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n8F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vjyjEygt78AAAD//wMAUEsBAi0AFAAGAAgAAAAhANvh9svuAAAAhQEAABMAAAAAAAAA&#10;AAAAAAAAAAAAAFtDb250ZW50X1R5cGVzXS54bWxQSwECLQAUAAYACAAAACEAWvQsW78AAAAVAQAA&#10;CwAAAAAAAAAAAAAAAAAfAQAAX3JlbHMvLnJlbHNQSwECLQAUAAYACAAAACEAwyZ/BcYAAADcAAAA&#10;DwAAAAAAAAAAAAAAAAAHAgAAZHJzL2Rvd25yZXYueG1sUEsFBgAAAAADAAMAtwAAAPoCAAAAAA==&#10;" strokecolor="black [3213]">
                      <o:lock v:ext="edit" shapetype="f"/>
                    </v:line>
                    <v:line id="Straight Connector 19" o:spid="_x0000_s1096" style="position:absolute;visibility:visible;mso-wrap-style:square" from="0,0" to="548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" strokecolor="black [3213]">
                      <o:lock v:ext="edit" shapetype="f"/>
                    </v:line>
                  </v:group>
                  <v:group id="Group 185" o:spid="_x0000_s1097" style="position:absolute;left:318;top:8507;width:15684;height:0" coordsize="156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<v:line id="Straight Connector 19" o:spid="_x0000_s1098" style="position:absolute;visibility:visible;mso-wrap-style:square" from="12483,0" to="156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ETpwwAAANw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pfD3TLxAru8AAAD//wMAUEsBAi0AFAAGAAgAAAAhANvh9svuAAAAhQEAABMAAAAAAAAAAAAA&#10;AAAAAAAAAFtDb250ZW50X1R5cGVzXS54bWxQSwECLQAUAAYACAAAACEAWvQsW78AAAAVAQAACwAA&#10;AAAAAAAAAAAAAAAfAQAAX3JlbHMvLnJlbHNQSwECLQAUAAYACAAAACEAXLhE6cMAAADcAAAADwAA&#10;AAAAAAAAAAAAAAAHAgAAZHJzL2Rvd25yZXYueG1sUEsFBgAAAAADAAMAtwAAAPcCAAAAAA==&#10;" strokecolor="black [3213]">
                      <o:lock v:ext="edit" shapetype="f"/>
                    </v:line>
                    <v:line id="Straight Connector 19" o:spid="_x0000_s1099" style="position:absolute;visibility:visible;mso-wrap-style:square" from="0,0" to="32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" strokecolor="black [3213]">
                      <o:lock v:ext="edit" shapetype="f"/>
                    </v:line>
                  </v:group>
                </v:group>
                <v:shape id="TextBox 7" o:spid="_x0000_s1100" type="#_x0000_t202" style="position:absolute;left:22899;top:11608;width:5938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" filled="f" stroked="f">
                  <v:textbox inset="4.3pt,4.3pt,4.3pt,4.3pt">
                    <w:txbxContent>
                      <w:p w14:paraId="368367B5" w14:textId="77777777" w:rsidR="00CF1901" w:rsidRPr="00976F51" w:rsidRDefault="00CF1901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976F5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01" type="#_x0000_t202" style="position:absolute;left:22661;top:20196;width:6966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" filled="f" stroked="f">
                  <v:textbox inset="4.3pt,4.3pt,4.3pt,4.3pt">
                    <w:txbxContent>
                      <w:p w14:paraId="6A2E620B" w14:textId="77777777" w:rsidR="00CF1901" w:rsidRPr="00AA2598" w:rsidRDefault="00CF1901" w:rsidP="00ED07D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A2598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  <w:p w14:paraId="1074314A" w14:textId="77777777" w:rsidR="00CF1901" w:rsidRPr="00976F51" w:rsidRDefault="00CF1901" w:rsidP="00ED07D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Freeform 357" o:spid="_x0000_s1102" style="position:absolute;left:27272;top:11370;width:2846;height:3657;visibility:visible;mso-wrap-style:square;v-text-anchor:top" coordsize="867,1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#00338d" strokecolor="white [3212]" strokeweight="3e-5mm">
  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  </v:shape>
                <v:shape id="Freeform 25" o:spid="_x0000_s1103" style="position:absolute;left:29260;top:20752;width:2372;height:2286;visibility:visible;mso-wrap-style:square;v-text-anchor:top" coordsize="546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#0091da" stroked="f">
                  <v:path arrowok="t" o:connecttype="custom" o:connectlocs="213709,63062;225003,52026;175485,14977;167666,33108;151160,27590;135523,7094;104248,1577;62549,20495;53862,28378;76449,18919;80792,18919;74711,33896;83399,43355;95561,52026;102511,42567;112067,31531;129442,36261;135523,48085;139867,55968;145079,62274;123361,54391;124229,59121;125967,64639;108592,74098;94692,90652;86874,100111;66024,99323;62549,119818;77318,115088;86005,133219;85136,137160;67761,126124;45174,113512;27800,94593;25193,67003;13900,62274;1737,134795;60812,212046;104248,202587;84267,171844;89480,150561;108592,142678;142473,155290;148554,163961;171141,174209;153766,197857;132917,212834;115542,223870;186778,214411;237165,145831;229346,127701;211103,130066;206759,92228;211103,71733;134654,62274;184172,26013;182435,22860" o:connectangles="0,0,0,0,0,0,0,0,0,0,0,0,0,0,0,0,0,0,0,0,0,0,0,0,0,0,0,0,0,0,0,0,0,0,0,0,0,0,0,0,0,0,0,0,0,0,0,0,0,0,0,0,0,0,0,0,0"/>
                  <o:lock v:ext="edit" verticies="t"/>
                </v:shape>
                <v:shape id="Text Box 178" o:spid="_x0000_s1104" type="#_x0000_t202" style="position:absolute;left:1669;top:15743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    <v:textbox>
                    <w:txbxContent>
                      <w:p w14:paraId="6C9AB69D" w14:textId="77777777" w:rsidR="00CF1901" w:rsidRPr="00D07CCD" w:rsidRDefault="00CF1901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17,129,786</w:t>
                        </w: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  <w:t>87%</w:t>
                        </w:r>
                      </w:p>
                      <w:p w14:paraId="40D14BAD" w14:textId="77777777" w:rsidR="00CF1901" w:rsidRPr="00DD2DC6" w:rsidRDefault="00CF1901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3850FC3F" w14:textId="77777777" w:rsidR="00CF1901" w:rsidRPr="00DD2DC6" w:rsidRDefault="00CF1901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15E9D2E8" w14:textId="77777777" w:rsidR="00CF1901" w:rsidRPr="00DD2DC6" w:rsidRDefault="00CF1901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 Box 179" o:spid="_x0000_s1105" type="#_x0000_t202" style="position:absolute;left:44527;top:15664;width:8319;height:5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NDjwwAAANw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z/HsH/M+ECOf0DAAD//wMAUEsBAi0AFAAGAAgAAAAhANvh9svuAAAAhQEAABMAAAAAAAAAAAAA&#10;AAAAAAAAAFtDb250ZW50X1R5cGVzXS54bWxQSwECLQAUAAYACAAAACEAWvQsW78AAAAVAQAACwAA&#10;AAAAAAAAAAAAAAAfAQAAX3JlbHMvLnJlbHNQSwECLQAUAAYACAAAACEAoKjQ48MAAADcAAAADwAA&#10;AAAAAAAAAAAAAAAHAgAAZHJzL2Rvd25yZXYueG1sUEsFBgAAAAADAAMAtwAAAPcCAAAAAA==&#10;" filled="f" stroked="f" strokeweight=".5pt">
                  <v:textbox>
                    <w:txbxContent>
                      <w:p w14:paraId="1BA3C806" w14:textId="77777777" w:rsidR="00CF1901" w:rsidRPr="00D07CCD" w:rsidRDefault="00CF1901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 xml:space="preserve">17,445,082 </w:t>
                        </w: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  <w:t>88%</w:t>
                        </w:r>
                      </w:p>
                      <w:p w14:paraId="7E99C2E3" w14:textId="77777777" w:rsidR="00CF1901" w:rsidRPr="00DD2DC6" w:rsidRDefault="00CF1901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6BD68ABA" w14:textId="77777777" w:rsidR="00CF1901" w:rsidRPr="00DD2DC6" w:rsidRDefault="00CF1901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 Box 180" o:spid="_x0000_s1106" type="#_x0000_t202" style="position:absolute;left:11847;top:17890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" filled="f" stroked="f" strokeweight=".5pt">
                  <v:textbox>
                    <w:txbxContent>
                      <w:p w14:paraId="47990696" w14:textId="77777777" w:rsidR="00CF1901" w:rsidRPr="00D07CCD" w:rsidRDefault="00CF1901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2,590,853</w:t>
                        </w: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  <w:t>13%</w:t>
                        </w:r>
                      </w:p>
                      <w:p w14:paraId="0F9FD89C" w14:textId="77777777" w:rsidR="00CF1901" w:rsidRPr="00DD2DC6" w:rsidRDefault="00CF1901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02459D76" w14:textId="77777777" w:rsidR="00CF1901" w:rsidRPr="00DD2DC6" w:rsidRDefault="00CF1901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43B6619A" w14:textId="77777777" w:rsidR="00CF1901" w:rsidRPr="00DD2DC6" w:rsidRDefault="00CF1901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Box 6" o:spid="_x0000_s1107" type="#_x0000_t202" style="position:absolute;top:4217;width:20165;height:37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<v:textbox inset="4.3pt,4.3pt,4.3pt,4.3pt">
                    <w:txbxContent>
                      <w:p w14:paraId="027B09C3" w14:textId="77777777" w:rsidR="00CF1901" w:rsidRPr="00E212C0" w:rsidRDefault="00CF1901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212C0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2564</w:t>
                        </w:r>
                      </w:p>
                    </w:txbxContent>
                  </v:textbox>
                </v:shape>
                <v:shape id="TextBox 6" o:spid="_x0000_s1108" type="#_x0000_t202" style="position:absolute;left:34270;top:4214;width:19959;height:3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" filled="f" stroked="f">
                  <v:textbox inset="4.3pt,4.3pt,4.3pt,4.3pt">
                    <w:txbxContent>
                      <w:p w14:paraId="45321FEF" w14:textId="2111E4C2" w:rsidR="00CF1901" w:rsidRPr="00E212C0" w:rsidRDefault="00CF1901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212C0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  <v:shape id="Text Box 181" o:spid="_x0000_s1109" type="#_x0000_t202" style="position:absolute;left:33713;top:17969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" filled="f" stroked="f" strokeweight=".5pt">
                  <v:textbox>
                    <w:txbxContent>
                      <w:p w14:paraId="7B15C6B5" w14:textId="77777777" w:rsidR="00CF1901" w:rsidRPr="00D07CCD" w:rsidRDefault="00CF1901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 xml:space="preserve">2,374,222 </w:t>
                        </w: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  <w:t>12%</w:t>
                        </w:r>
                      </w:p>
                      <w:p w14:paraId="1CD3D242" w14:textId="77777777" w:rsidR="00CF1901" w:rsidRPr="00DD2DC6" w:rsidRDefault="00CF1901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0535F816" w14:textId="77777777" w:rsidR="00CF1901" w:rsidRPr="00DD2DC6" w:rsidRDefault="00CF1901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BCF45FA" w14:textId="4EA59127" w:rsidR="00204B4C" w:rsidRPr="00553AB0" w:rsidRDefault="00BD55C1" w:rsidP="00204B4C">
      <w:pPr>
        <w:tabs>
          <w:tab w:val="left" w:pos="540"/>
        </w:tabs>
        <w:spacing w:line="240" w:lineRule="auto"/>
        <w:ind w:left="539" w:right="-45"/>
        <w:jc w:val="thaiDistribute"/>
        <w:rPr>
          <w:spacing w:val="-2"/>
          <w:sz w:val="30"/>
          <w:szCs w:val="30"/>
          <w:cs/>
        </w:rPr>
      </w:pPr>
      <w:r w:rsidRPr="00553AB0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4863E2AC" w14:textId="77777777" w:rsidR="00057DAA" w:rsidRPr="00553AB0" w:rsidRDefault="00057DAA">
      <w:pPr>
        <w:spacing w:line="240" w:lineRule="auto"/>
        <w:rPr>
          <w:b/>
          <w:bCs/>
          <w:i/>
          <w:iCs/>
          <w:sz w:val="30"/>
          <w:szCs w:val="30"/>
          <w:cs/>
        </w:rPr>
      </w:pPr>
      <w:r w:rsidRPr="00553AB0">
        <w:rPr>
          <w:b/>
          <w:bCs/>
          <w:i/>
          <w:iCs/>
          <w:sz w:val="30"/>
          <w:szCs w:val="30"/>
          <w:cs/>
        </w:rPr>
        <w:br w:type="page"/>
      </w:r>
    </w:p>
    <w:p w14:paraId="79367146" w14:textId="29088F08" w:rsidR="00DF4207" w:rsidRPr="00553AB0" w:rsidRDefault="00DF4207" w:rsidP="00AB65DC">
      <w:pPr>
        <w:tabs>
          <w:tab w:val="left" w:pos="90"/>
        </w:tabs>
        <w:ind w:left="90" w:right="-45" w:firstLine="442"/>
        <w:jc w:val="thaiDistribute"/>
        <w:rPr>
          <w:i/>
          <w:iCs/>
          <w:sz w:val="30"/>
          <w:szCs w:val="30"/>
        </w:rPr>
      </w:pPr>
      <w:r w:rsidRPr="00553AB0">
        <w:rPr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38A488FC" w14:textId="77777777" w:rsidR="00DF4207" w:rsidRPr="00553AB0" w:rsidRDefault="00DF4207" w:rsidP="00DF4207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</w:pPr>
    </w:p>
    <w:p w14:paraId="72B3368D" w14:textId="34D7598C" w:rsidR="00F33D87" w:rsidRPr="00553AB0" w:rsidRDefault="00DF4207" w:rsidP="00AB65DC">
      <w:pPr>
        <w:tabs>
          <w:tab w:val="left" w:pos="630"/>
        </w:tabs>
        <w:ind w:left="540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553AB0">
        <w:rPr>
          <w:rFonts w:hint="cs"/>
          <w:sz w:val="30"/>
          <w:szCs w:val="30"/>
          <w:cs/>
        </w:rPr>
        <w:t>เกี่ยวกับ</w:t>
      </w:r>
      <w:r w:rsidR="00EA268B" w:rsidRPr="00553AB0">
        <w:rPr>
          <w:rFonts w:hint="cs"/>
          <w:sz w:val="30"/>
          <w:szCs w:val="30"/>
          <w:cs/>
        </w:rPr>
        <w:t>การ</w:t>
      </w:r>
      <w:r w:rsidRPr="00553AB0">
        <w:rPr>
          <w:rFonts w:hint="cs"/>
          <w:sz w:val="30"/>
          <w:szCs w:val="30"/>
          <w:cs/>
        </w:rPr>
        <w:t>ผลิตแก้วหรือผลิตภัณฑ์แก้ว และ</w:t>
      </w:r>
      <w:r w:rsidR="00800464" w:rsidRPr="00553AB0">
        <w:rPr>
          <w:rFonts w:hint="cs"/>
          <w:sz w:val="30"/>
          <w:szCs w:val="30"/>
          <w:cs/>
        </w:rPr>
        <w:t>การ</w:t>
      </w:r>
      <w:r w:rsidRPr="00553AB0">
        <w:rPr>
          <w:rFonts w:hint="cs"/>
          <w:sz w:val="30"/>
          <w:szCs w:val="30"/>
          <w:cs/>
        </w:rPr>
        <w:t xml:space="preserve">วิจัยและพัฒนา </w:t>
      </w:r>
      <w:r w:rsidR="005041F3" w:rsidRPr="00553AB0">
        <w:rPr>
          <w:rFonts w:hint="cs"/>
          <w:sz w:val="30"/>
          <w:szCs w:val="30"/>
          <w:cs/>
        </w:rPr>
        <w:t>รวมทั้งบริษัทย่อยแห่งหนึ่งในสาธารณรัฐแห่งสหภาพเมียนมาร์ยังได้รับ</w:t>
      </w:r>
      <w:r w:rsidR="005041F3" w:rsidRPr="00553AB0">
        <w:rPr>
          <w:sz w:val="30"/>
          <w:szCs w:val="30"/>
          <w:cs/>
        </w:rPr>
        <w:br/>
      </w:r>
      <w:r w:rsidR="005041F3" w:rsidRPr="00553AB0">
        <w:rPr>
          <w:rFonts w:hint="cs"/>
          <w:sz w:val="30"/>
          <w:szCs w:val="30"/>
          <w:cs/>
        </w:rPr>
        <w:t xml:space="preserve">สิทธิประโยชน์บางประการจากการส่งเสริมการลงทุนตามกฎหมายเขตเศรษฐกิจพิเศษของสาธารณรัฐแห่งสหภาพเมียนมาร์ในเขตเศรษฐกิจพิเศษทิลาวา </w:t>
      </w:r>
      <w:r w:rsidRPr="00553AB0">
        <w:rPr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553AB0">
        <w:rPr>
          <w:sz w:val="30"/>
          <w:szCs w:val="30"/>
        </w:rPr>
        <w:t>/</w:t>
      </w:r>
      <w:r w:rsidRPr="00553AB0">
        <w:rPr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204376" w:rsidRPr="00553AB0">
        <w:rPr>
          <w:rFonts w:hint="cs"/>
          <w:sz w:val="30"/>
          <w:szCs w:val="30"/>
          <w:cs/>
        </w:rPr>
        <w:t xml:space="preserve"> ซึ่ง</w:t>
      </w:r>
      <w:r w:rsidR="00204376" w:rsidRPr="00553AB0">
        <w:rPr>
          <w:sz w:val="30"/>
          <w:szCs w:val="30"/>
          <w:cs/>
        </w:rPr>
        <w:t>บริษัทต้องถือปฏิบัติตาม</w:t>
      </w:r>
    </w:p>
    <w:p w14:paraId="728D0BCE" w14:textId="77777777" w:rsidR="00732A76" w:rsidRPr="00553AB0" w:rsidRDefault="00732A76" w:rsidP="00732A76">
      <w:pPr>
        <w:ind w:left="540"/>
        <w:jc w:val="thaiDistribute"/>
        <w:rPr>
          <w:sz w:val="30"/>
          <w:szCs w:val="30"/>
        </w:rPr>
      </w:pPr>
    </w:p>
    <w:p w14:paraId="078F7F89" w14:textId="3FBF30F5" w:rsidR="00006B50" w:rsidRPr="00553AB0" w:rsidRDefault="00006B50" w:rsidP="00DF4207">
      <w:pPr>
        <w:ind w:left="540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236645AF" w14:textId="77777777" w:rsidR="00006B50" w:rsidRPr="00553AB0" w:rsidRDefault="00006B50" w:rsidP="00DF4207">
      <w:pPr>
        <w:ind w:left="540"/>
        <w:jc w:val="thaiDistribute"/>
        <w:rPr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236"/>
        <w:gridCol w:w="1080"/>
        <w:gridCol w:w="236"/>
        <w:gridCol w:w="1062"/>
        <w:gridCol w:w="270"/>
        <w:gridCol w:w="1080"/>
        <w:gridCol w:w="270"/>
        <w:gridCol w:w="1080"/>
        <w:gridCol w:w="270"/>
        <w:gridCol w:w="1166"/>
      </w:tblGrid>
      <w:tr w:rsidR="00F33D87" w:rsidRPr="00553AB0" w14:paraId="61D7F8D1" w14:textId="77777777" w:rsidTr="00D100CF">
        <w:tc>
          <w:tcPr>
            <w:tcW w:w="1890" w:type="dxa"/>
          </w:tcPr>
          <w:p w14:paraId="74A89C2F" w14:textId="77777777" w:rsidR="00F33D87" w:rsidRPr="00553AB0" w:rsidRDefault="00F33D87" w:rsidP="00FD44E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0" w:type="dxa"/>
            <w:gridSpan w:val="11"/>
          </w:tcPr>
          <w:p w14:paraId="037CB27C" w14:textId="77777777" w:rsidR="00F33D87" w:rsidRPr="00553AB0" w:rsidRDefault="00F33D87" w:rsidP="00FD44E6">
            <w:pPr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3D87" w:rsidRPr="00553AB0" w14:paraId="2703D734" w14:textId="77777777" w:rsidTr="00D100CF">
        <w:tc>
          <w:tcPr>
            <w:tcW w:w="1890" w:type="dxa"/>
          </w:tcPr>
          <w:p w14:paraId="3571457D" w14:textId="77777777" w:rsidR="00F33D87" w:rsidRPr="00553AB0" w:rsidRDefault="00F33D87" w:rsidP="00FD44E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4" w:type="dxa"/>
            <w:gridSpan w:val="5"/>
            <w:tcBorders>
              <w:bottom w:val="single" w:sz="4" w:space="0" w:color="auto"/>
            </w:tcBorders>
          </w:tcPr>
          <w:p w14:paraId="5583A4E6" w14:textId="75709E00" w:rsidR="00F33D87" w:rsidRPr="00553AB0" w:rsidRDefault="00012299" w:rsidP="00FD44E6">
            <w:pPr>
              <w:ind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659F940" w14:textId="77777777" w:rsidR="00F33D87" w:rsidRPr="00553AB0" w:rsidRDefault="00F33D87" w:rsidP="00FD44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6" w:type="dxa"/>
            <w:gridSpan w:val="5"/>
            <w:tcBorders>
              <w:bottom w:val="single" w:sz="4" w:space="0" w:color="auto"/>
            </w:tcBorders>
          </w:tcPr>
          <w:p w14:paraId="34BBE318" w14:textId="149E3B94" w:rsidR="00F33D87" w:rsidRPr="00553AB0" w:rsidRDefault="00012299" w:rsidP="00FD44E6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A268B" w:rsidRPr="00553AB0" w14:paraId="76E125DE" w14:textId="77777777" w:rsidTr="00D100CF">
        <w:tc>
          <w:tcPr>
            <w:tcW w:w="1890" w:type="dxa"/>
          </w:tcPr>
          <w:p w14:paraId="5963A44E" w14:textId="6B2D965E" w:rsidR="00EA268B" w:rsidRPr="00553AB0" w:rsidRDefault="00EA268B" w:rsidP="00EA268B">
            <w:pPr>
              <w:ind w:left="168" w:hanging="16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A329F0" w14:textId="77777777" w:rsidR="00EA268B" w:rsidRPr="00553AB0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8CC1B7" w14:textId="77777777" w:rsidR="00EA268B" w:rsidRPr="00553AB0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F0680B" w14:textId="77777777" w:rsidR="00EA268B" w:rsidRPr="00553AB0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D42A51" w14:textId="77777777" w:rsidR="00EA268B" w:rsidRPr="00553AB0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968215F" w14:textId="77777777" w:rsidR="00EA268B" w:rsidRPr="00553AB0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4F8FB" w14:textId="77777777" w:rsidR="00EA268B" w:rsidRPr="00553AB0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6062E3" w14:textId="77777777" w:rsidR="00EA268B" w:rsidRPr="00553AB0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BE9706" w14:textId="77777777" w:rsidR="00EA268B" w:rsidRPr="00553AB0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4A50E" w14:textId="77777777" w:rsidR="00EA268B" w:rsidRPr="00553AB0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2D0F29" w14:textId="77777777" w:rsidR="00EA268B" w:rsidRPr="00553AB0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1AB6227" w14:textId="77777777" w:rsidR="00EA268B" w:rsidRPr="00553AB0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0392" w:rsidRPr="00553AB0" w14:paraId="461825AA" w14:textId="77777777" w:rsidTr="00D100CF">
        <w:tc>
          <w:tcPr>
            <w:tcW w:w="1890" w:type="dxa"/>
          </w:tcPr>
          <w:p w14:paraId="36769C3A" w14:textId="034D9643" w:rsidR="00530392" w:rsidRPr="00553AB0" w:rsidRDefault="00530392" w:rsidP="00530392">
            <w:pPr>
              <w:ind w:left="168" w:hanging="1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080" w:type="dxa"/>
          </w:tcPr>
          <w:p w14:paraId="7F542A2B" w14:textId="77777777" w:rsidR="00530392" w:rsidRPr="00553AB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</w:tc>
        <w:tc>
          <w:tcPr>
            <w:tcW w:w="236" w:type="dxa"/>
          </w:tcPr>
          <w:p w14:paraId="5AE2B04D" w14:textId="77777777" w:rsidR="00530392" w:rsidRPr="00553AB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925D67" w14:textId="77777777" w:rsidR="00530392" w:rsidRPr="00553AB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236" w:type="dxa"/>
          </w:tcPr>
          <w:p w14:paraId="1B1613AF" w14:textId="77777777" w:rsidR="00530392" w:rsidRPr="00553AB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8FDDD31" w14:textId="77777777" w:rsidR="00530392" w:rsidRPr="00553AB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1B789D" w14:textId="77777777" w:rsidR="00530392" w:rsidRPr="00553AB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EF1ABD" w14:textId="77777777" w:rsidR="00530392" w:rsidRPr="00553AB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</w:tc>
        <w:tc>
          <w:tcPr>
            <w:tcW w:w="270" w:type="dxa"/>
          </w:tcPr>
          <w:p w14:paraId="35E1C0AB" w14:textId="77777777" w:rsidR="00530392" w:rsidRPr="00553AB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A92B47" w14:textId="77777777" w:rsidR="00530392" w:rsidRPr="00553AB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64EDFD63" w14:textId="77777777" w:rsidR="00530392" w:rsidRPr="00553AB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91E9A74" w14:textId="77777777" w:rsidR="00530392" w:rsidRPr="00553AB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0392" w:rsidRPr="00553AB0" w14:paraId="18A28FE9" w14:textId="77777777" w:rsidTr="00D100CF">
        <w:tc>
          <w:tcPr>
            <w:tcW w:w="1890" w:type="dxa"/>
          </w:tcPr>
          <w:p w14:paraId="2769B636" w14:textId="456D11D1" w:rsidR="00530392" w:rsidRPr="00553AB0" w:rsidRDefault="00012299" w:rsidP="00530392">
            <w:pPr>
              <w:ind w:left="168" w:hanging="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="00530392"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30392"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14:paraId="1D800C16" w14:textId="77777777" w:rsidR="00530392" w:rsidRPr="00553AB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545C72FF" w14:textId="77777777" w:rsidR="00530392" w:rsidRPr="00553AB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B473A7" w14:textId="77777777" w:rsidR="00530392" w:rsidRPr="00553AB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1AC5D7C3" w14:textId="77777777" w:rsidR="00530392" w:rsidRPr="00553AB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2F324B0" w14:textId="77777777" w:rsidR="00530392" w:rsidRPr="00553AB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4D34D67" w14:textId="77777777" w:rsidR="00530392" w:rsidRPr="00553AB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4D3D9D" w14:textId="77777777" w:rsidR="00530392" w:rsidRPr="00553AB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134177AB" w14:textId="77777777" w:rsidR="00530392" w:rsidRPr="00553AB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98A779" w14:textId="77777777" w:rsidR="00530392" w:rsidRPr="00553AB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685DAA51" w14:textId="77777777" w:rsidR="00530392" w:rsidRPr="00553AB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C5BCBB3" w14:textId="77777777" w:rsidR="00530392" w:rsidRPr="00553AB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A268B" w:rsidRPr="00553AB0" w14:paraId="37FB7878" w14:textId="77777777" w:rsidTr="00D100CF">
        <w:tc>
          <w:tcPr>
            <w:tcW w:w="1890" w:type="dxa"/>
          </w:tcPr>
          <w:p w14:paraId="2F77971E" w14:textId="77777777" w:rsidR="00EA268B" w:rsidRPr="00553AB0" w:rsidRDefault="00EA268B" w:rsidP="00EA268B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0" w:type="dxa"/>
            <w:gridSpan w:val="11"/>
            <w:vAlign w:val="bottom"/>
          </w:tcPr>
          <w:p w14:paraId="19ED1997" w14:textId="77777777" w:rsidR="00EA268B" w:rsidRPr="00553AB0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83B19" w:rsidRPr="00553AB0" w14:paraId="70B7D061" w14:textId="77777777" w:rsidTr="008D6483">
        <w:tc>
          <w:tcPr>
            <w:tcW w:w="1890" w:type="dxa"/>
          </w:tcPr>
          <w:p w14:paraId="4549596D" w14:textId="3DE98761" w:rsidR="00983B19" w:rsidRPr="00553AB0" w:rsidRDefault="00983B19" w:rsidP="00983B19">
            <w:pPr>
              <w:tabs>
                <w:tab w:val="left" w:pos="540"/>
              </w:tabs>
              <w:spacing w:line="320" w:lineRule="exact"/>
              <w:ind w:left="138" w:hanging="1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</w:tcPr>
          <w:p w14:paraId="29F88F87" w14:textId="520D5BA1" w:rsidR="00983B19" w:rsidRPr="0072604E" w:rsidRDefault="00983B19" w:rsidP="00983B19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72604E">
              <w:rPr>
                <w:sz w:val="26"/>
                <w:szCs w:val="26"/>
              </w:rPr>
              <w:t xml:space="preserve"> </w:t>
            </w:r>
            <w:r w:rsidR="00037649" w:rsidRPr="0072604E">
              <w:rPr>
                <w:sz w:val="26"/>
                <w:szCs w:val="26"/>
              </w:rPr>
              <w:t>4,</w:t>
            </w:r>
            <w:r w:rsidR="00A33464">
              <w:rPr>
                <w:sz w:val="26"/>
                <w:szCs w:val="26"/>
              </w:rPr>
              <w:t>180</w:t>
            </w:r>
            <w:r w:rsidR="00037649" w:rsidRPr="0072604E">
              <w:rPr>
                <w:sz w:val="26"/>
                <w:szCs w:val="26"/>
              </w:rPr>
              <w:t>,</w:t>
            </w:r>
            <w:r w:rsidR="00A33464">
              <w:rPr>
                <w:sz w:val="26"/>
                <w:szCs w:val="26"/>
              </w:rPr>
              <w:t>472</w:t>
            </w:r>
            <w:r w:rsidRPr="0072604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FA6FB38" w14:textId="77777777" w:rsidR="00983B19" w:rsidRPr="0072604E" w:rsidRDefault="00983B19" w:rsidP="00983B19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040070A2" w14:textId="40A1342B" w:rsidR="00983B19" w:rsidRPr="0072604E" w:rsidRDefault="00983B19" w:rsidP="00983B19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72604E">
              <w:rPr>
                <w:sz w:val="26"/>
                <w:szCs w:val="26"/>
              </w:rPr>
              <w:t xml:space="preserve"> </w:t>
            </w:r>
            <w:r w:rsidR="00012299" w:rsidRPr="0072604E">
              <w:rPr>
                <w:sz w:val="26"/>
                <w:szCs w:val="26"/>
              </w:rPr>
              <w:t>45</w:t>
            </w:r>
            <w:r w:rsidRPr="0072604E">
              <w:rPr>
                <w:sz w:val="26"/>
                <w:szCs w:val="26"/>
              </w:rPr>
              <w:t>,</w:t>
            </w:r>
            <w:r w:rsidR="00A33464">
              <w:rPr>
                <w:sz w:val="26"/>
                <w:szCs w:val="26"/>
              </w:rPr>
              <w:t>623,787</w:t>
            </w:r>
            <w:r w:rsidRPr="0072604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FEDAFCD" w14:textId="77777777" w:rsidR="00983B19" w:rsidRPr="0072604E" w:rsidRDefault="00983B19" w:rsidP="00983B19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62" w:type="dxa"/>
          </w:tcPr>
          <w:p w14:paraId="7C7E00BE" w14:textId="420C36B7" w:rsidR="00983B19" w:rsidRPr="0072604E" w:rsidRDefault="00983B19" w:rsidP="00983B19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72604E">
              <w:rPr>
                <w:sz w:val="26"/>
                <w:szCs w:val="26"/>
              </w:rPr>
              <w:t xml:space="preserve"> </w:t>
            </w:r>
            <w:r w:rsidR="00012299" w:rsidRPr="0072604E">
              <w:rPr>
                <w:sz w:val="26"/>
                <w:szCs w:val="26"/>
              </w:rPr>
              <w:t>49</w:t>
            </w:r>
            <w:r w:rsidRPr="0072604E">
              <w:rPr>
                <w:sz w:val="26"/>
                <w:szCs w:val="26"/>
              </w:rPr>
              <w:t>,</w:t>
            </w:r>
            <w:r w:rsidR="00012299" w:rsidRPr="0072604E">
              <w:rPr>
                <w:sz w:val="26"/>
                <w:szCs w:val="26"/>
              </w:rPr>
              <w:t>804</w:t>
            </w:r>
            <w:r w:rsidRPr="0072604E">
              <w:rPr>
                <w:sz w:val="26"/>
                <w:szCs w:val="26"/>
              </w:rPr>
              <w:t>,</w:t>
            </w:r>
            <w:r w:rsidR="00012299" w:rsidRPr="0072604E">
              <w:rPr>
                <w:sz w:val="26"/>
                <w:szCs w:val="26"/>
              </w:rPr>
              <w:t>259</w:t>
            </w:r>
            <w:r w:rsidRPr="0072604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8EF7ED9" w14:textId="77777777" w:rsidR="00983B19" w:rsidRPr="00553AB0" w:rsidRDefault="00983B19" w:rsidP="00983B19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E20E31" w14:textId="37E97CDE" w:rsidR="00983B19" w:rsidRPr="00553AB0" w:rsidRDefault="00012299" w:rsidP="00983B19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553AB0">
              <w:rPr>
                <w:sz w:val="26"/>
                <w:szCs w:val="26"/>
              </w:rPr>
              <w:t>3</w:t>
            </w:r>
            <w:r w:rsidR="00983B19" w:rsidRPr="00553AB0">
              <w:rPr>
                <w:sz w:val="26"/>
                <w:szCs w:val="26"/>
              </w:rPr>
              <w:t>,</w:t>
            </w:r>
            <w:r w:rsidRPr="00553AB0">
              <w:rPr>
                <w:sz w:val="26"/>
                <w:szCs w:val="26"/>
              </w:rPr>
              <w:t>130</w:t>
            </w:r>
            <w:r w:rsidR="00983B19" w:rsidRPr="00553AB0">
              <w:rPr>
                <w:sz w:val="26"/>
                <w:szCs w:val="26"/>
              </w:rPr>
              <w:t>,</w:t>
            </w:r>
            <w:r w:rsidRPr="00553AB0">
              <w:rPr>
                <w:sz w:val="26"/>
                <w:szCs w:val="26"/>
              </w:rPr>
              <w:t>071</w:t>
            </w:r>
          </w:p>
        </w:tc>
        <w:tc>
          <w:tcPr>
            <w:tcW w:w="270" w:type="dxa"/>
            <w:vAlign w:val="bottom"/>
          </w:tcPr>
          <w:p w14:paraId="094752F5" w14:textId="77777777" w:rsidR="00983B19" w:rsidRPr="00553AB0" w:rsidRDefault="00983B19" w:rsidP="00983B19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463CBA" w14:textId="1A8AA6DF" w:rsidR="00983B19" w:rsidRPr="00553AB0" w:rsidRDefault="00012299" w:rsidP="00983B19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553AB0">
              <w:rPr>
                <w:sz w:val="26"/>
                <w:szCs w:val="26"/>
              </w:rPr>
              <w:t>47</w:t>
            </w:r>
            <w:r w:rsidR="00983B19" w:rsidRPr="00553AB0">
              <w:rPr>
                <w:sz w:val="26"/>
                <w:szCs w:val="26"/>
              </w:rPr>
              <w:t>,</w:t>
            </w:r>
            <w:r w:rsidRPr="00553AB0">
              <w:rPr>
                <w:sz w:val="26"/>
                <w:szCs w:val="26"/>
              </w:rPr>
              <w:t>829</w:t>
            </w:r>
            <w:r w:rsidR="00983B19" w:rsidRPr="00553AB0">
              <w:rPr>
                <w:sz w:val="26"/>
                <w:szCs w:val="26"/>
              </w:rPr>
              <w:t>,</w:t>
            </w:r>
            <w:r w:rsidRPr="00553AB0">
              <w:rPr>
                <w:sz w:val="26"/>
                <w:szCs w:val="26"/>
              </w:rPr>
              <w:t>631</w:t>
            </w:r>
          </w:p>
        </w:tc>
        <w:tc>
          <w:tcPr>
            <w:tcW w:w="270" w:type="dxa"/>
            <w:vAlign w:val="bottom"/>
          </w:tcPr>
          <w:p w14:paraId="71945620" w14:textId="77777777" w:rsidR="00983B19" w:rsidRPr="00553AB0" w:rsidRDefault="00983B19" w:rsidP="00983B19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2B9106B" w14:textId="6FC93EDA" w:rsidR="00983B19" w:rsidRPr="00553AB0" w:rsidRDefault="00983B19" w:rsidP="00983B19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553AB0">
              <w:rPr>
                <w:sz w:val="26"/>
                <w:szCs w:val="26"/>
              </w:rPr>
              <w:t xml:space="preserve"> </w:t>
            </w:r>
            <w:r w:rsidR="00012299" w:rsidRPr="00553AB0">
              <w:rPr>
                <w:sz w:val="26"/>
                <w:szCs w:val="26"/>
              </w:rPr>
              <w:t>50</w:t>
            </w:r>
            <w:r w:rsidRPr="00553AB0">
              <w:rPr>
                <w:sz w:val="26"/>
                <w:szCs w:val="26"/>
              </w:rPr>
              <w:t>,</w:t>
            </w:r>
            <w:r w:rsidR="00012299" w:rsidRPr="00553AB0">
              <w:rPr>
                <w:sz w:val="26"/>
                <w:szCs w:val="26"/>
              </w:rPr>
              <w:t>959</w:t>
            </w:r>
            <w:r w:rsidRPr="00553AB0">
              <w:rPr>
                <w:sz w:val="26"/>
                <w:szCs w:val="26"/>
              </w:rPr>
              <w:t>,</w:t>
            </w:r>
            <w:r w:rsidR="00012299" w:rsidRPr="00553AB0">
              <w:rPr>
                <w:sz w:val="26"/>
                <w:szCs w:val="26"/>
              </w:rPr>
              <w:t>702</w:t>
            </w:r>
          </w:p>
        </w:tc>
      </w:tr>
      <w:tr w:rsidR="00983B19" w:rsidRPr="00553AB0" w14:paraId="63683F2E" w14:textId="77777777" w:rsidTr="008D6483">
        <w:tc>
          <w:tcPr>
            <w:tcW w:w="1890" w:type="dxa"/>
          </w:tcPr>
          <w:p w14:paraId="0CB107EE" w14:textId="326677A5" w:rsidR="00983B19" w:rsidRPr="00553AB0" w:rsidRDefault="00983B19" w:rsidP="00983B19">
            <w:pPr>
              <w:tabs>
                <w:tab w:val="left" w:pos="540"/>
              </w:tabs>
              <w:spacing w:line="320" w:lineRule="exact"/>
              <w:ind w:left="138" w:hanging="1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89FAC4" w14:textId="41C25378" w:rsidR="00983B19" w:rsidRPr="0072604E" w:rsidRDefault="00983B19" w:rsidP="00983B19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72604E">
              <w:rPr>
                <w:sz w:val="26"/>
                <w:szCs w:val="26"/>
              </w:rPr>
              <w:t xml:space="preserve"> (</w:t>
            </w:r>
            <w:r w:rsidR="00012299" w:rsidRPr="0072604E">
              <w:rPr>
                <w:sz w:val="26"/>
                <w:szCs w:val="26"/>
              </w:rPr>
              <w:t>3</w:t>
            </w:r>
            <w:r w:rsidRPr="0072604E">
              <w:rPr>
                <w:sz w:val="26"/>
                <w:szCs w:val="26"/>
              </w:rPr>
              <w:t>,</w:t>
            </w:r>
            <w:r w:rsidR="00012299" w:rsidRPr="0072604E">
              <w:rPr>
                <w:sz w:val="26"/>
                <w:szCs w:val="26"/>
              </w:rPr>
              <w:t>3</w:t>
            </w:r>
            <w:r w:rsidR="00A33464">
              <w:rPr>
                <w:sz w:val="26"/>
                <w:szCs w:val="26"/>
              </w:rPr>
              <w:t>19</w:t>
            </w:r>
            <w:r w:rsidR="00037649" w:rsidRPr="0072604E">
              <w:rPr>
                <w:sz w:val="26"/>
                <w:szCs w:val="26"/>
              </w:rPr>
              <w:t>,</w:t>
            </w:r>
            <w:r w:rsidR="00A33464">
              <w:rPr>
                <w:sz w:val="26"/>
                <w:szCs w:val="26"/>
              </w:rPr>
              <w:t>520</w:t>
            </w:r>
            <w:r w:rsidRPr="0072604E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E663215" w14:textId="77777777" w:rsidR="00983B19" w:rsidRPr="0072604E" w:rsidRDefault="00983B19" w:rsidP="00983B19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9C134B" w14:textId="6C238769" w:rsidR="00983B19" w:rsidRPr="0072604E" w:rsidRDefault="00983B19" w:rsidP="00983B19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72604E">
              <w:rPr>
                <w:sz w:val="26"/>
                <w:szCs w:val="26"/>
              </w:rPr>
              <w:t xml:space="preserve"> (</w:t>
            </w:r>
            <w:r w:rsidR="00012299" w:rsidRPr="0072604E">
              <w:rPr>
                <w:sz w:val="26"/>
                <w:szCs w:val="26"/>
              </w:rPr>
              <w:t>19</w:t>
            </w:r>
            <w:r w:rsidRPr="0072604E">
              <w:rPr>
                <w:sz w:val="26"/>
                <w:szCs w:val="26"/>
              </w:rPr>
              <w:t>,</w:t>
            </w:r>
            <w:r w:rsidR="00A33464">
              <w:rPr>
                <w:sz w:val="26"/>
                <w:szCs w:val="26"/>
              </w:rPr>
              <w:t>219</w:t>
            </w:r>
            <w:r w:rsidR="00F34AF6" w:rsidRPr="0072604E">
              <w:rPr>
                <w:sz w:val="26"/>
                <w:szCs w:val="26"/>
              </w:rPr>
              <w:t>,</w:t>
            </w:r>
            <w:r w:rsidR="00A33464">
              <w:rPr>
                <w:sz w:val="26"/>
                <w:szCs w:val="26"/>
              </w:rPr>
              <w:t>057</w:t>
            </w:r>
            <w:r w:rsidRPr="0072604E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B9CD88B" w14:textId="77777777" w:rsidR="00983B19" w:rsidRPr="0072604E" w:rsidRDefault="00983B19" w:rsidP="00983B19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B2C4476" w14:textId="56AC8C32" w:rsidR="00983B19" w:rsidRPr="0072604E" w:rsidRDefault="00983B19" w:rsidP="00983B19">
            <w:pPr>
              <w:spacing w:line="280" w:lineRule="exact"/>
              <w:ind w:right="-69"/>
              <w:rPr>
                <w:sz w:val="26"/>
                <w:szCs w:val="26"/>
              </w:rPr>
            </w:pPr>
            <w:r w:rsidRPr="0072604E">
              <w:rPr>
                <w:sz w:val="26"/>
                <w:szCs w:val="26"/>
              </w:rPr>
              <w:t>(</w:t>
            </w:r>
            <w:r w:rsidR="00012299" w:rsidRPr="0072604E">
              <w:rPr>
                <w:sz w:val="26"/>
                <w:szCs w:val="26"/>
              </w:rPr>
              <w:t>22</w:t>
            </w:r>
            <w:r w:rsidRPr="0072604E">
              <w:rPr>
                <w:sz w:val="26"/>
                <w:szCs w:val="26"/>
              </w:rPr>
              <w:t>,</w:t>
            </w:r>
            <w:r w:rsidR="00012299" w:rsidRPr="0072604E">
              <w:rPr>
                <w:sz w:val="26"/>
                <w:szCs w:val="26"/>
              </w:rPr>
              <w:t>538</w:t>
            </w:r>
            <w:r w:rsidRPr="0072604E">
              <w:rPr>
                <w:sz w:val="26"/>
                <w:szCs w:val="26"/>
              </w:rPr>
              <w:t>,</w:t>
            </w:r>
            <w:r w:rsidR="00A33464">
              <w:rPr>
                <w:sz w:val="26"/>
                <w:szCs w:val="26"/>
              </w:rPr>
              <w:t>577</w:t>
            </w:r>
            <w:r w:rsidRPr="0072604E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C4B1A63" w14:textId="77777777" w:rsidR="00983B19" w:rsidRPr="00553AB0" w:rsidRDefault="00983B19" w:rsidP="00983B19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4038A8" w14:textId="273CBBBD" w:rsidR="00983B19" w:rsidRPr="00553AB0" w:rsidRDefault="00983B19" w:rsidP="00983B19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553AB0">
              <w:rPr>
                <w:sz w:val="26"/>
                <w:szCs w:val="26"/>
              </w:rPr>
              <w:t xml:space="preserve">  </w:t>
            </w:r>
            <w:r w:rsidRPr="00553AB0">
              <w:rPr>
                <w:sz w:val="26"/>
                <w:szCs w:val="26"/>
                <w:cs/>
              </w:rPr>
              <w:t>(</w:t>
            </w:r>
            <w:r w:rsidR="00012299" w:rsidRPr="00553AB0">
              <w:rPr>
                <w:sz w:val="26"/>
                <w:szCs w:val="26"/>
              </w:rPr>
              <w:t>2</w:t>
            </w:r>
            <w:r w:rsidRPr="00553AB0">
              <w:rPr>
                <w:sz w:val="26"/>
                <w:szCs w:val="26"/>
              </w:rPr>
              <w:t>,</w:t>
            </w:r>
            <w:r w:rsidR="00012299" w:rsidRPr="00553AB0">
              <w:rPr>
                <w:sz w:val="26"/>
                <w:szCs w:val="26"/>
              </w:rPr>
              <w:t>963</w:t>
            </w:r>
            <w:r w:rsidRPr="00553AB0">
              <w:rPr>
                <w:sz w:val="26"/>
                <w:szCs w:val="26"/>
              </w:rPr>
              <w:t>,</w:t>
            </w:r>
            <w:r w:rsidR="00012299" w:rsidRPr="00553AB0">
              <w:rPr>
                <w:sz w:val="26"/>
                <w:szCs w:val="26"/>
              </w:rPr>
              <w:t>875</w:t>
            </w:r>
            <w:r w:rsidRPr="00553AB0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2CA6610" w14:textId="77777777" w:rsidR="00983B19" w:rsidRPr="00553AB0" w:rsidRDefault="00983B19" w:rsidP="00983B19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BA5646" w14:textId="442479C7" w:rsidR="00983B19" w:rsidRPr="00553AB0" w:rsidRDefault="00983B19" w:rsidP="00983B19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553AB0">
              <w:rPr>
                <w:sz w:val="26"/>
                <w:szCs w:val="26"/>
              </w:rPr>
              <w:t>(</w:t>
            </w:r>
            <w:r w:rsidR="00012299" w:rsidRPr="00553AB0">
              <w:rPr>
                <w:sz w:val="26"/>
                <w:szCs w:val="26"/>
              </w:rPr>
              <w:t>21</w:t>
            </w:r>
            <w:r w:rsidRPr="00553AB0">
              <w:rPr>
                <w:sz w:val="26"/>
                <w:szCs w:val="26"/>
              </w:rPr>
              <w:t>,</w:t>
            </w:r>
            <w:r w:rsidR="00012299" w:rsidRPr="00553AB0">
              <w:rPr>
                <w:sz w:val="26"/>
                <w:szCs w:val="26"/>
              </w:rPr>
              <w:t>233</w:t>
            </w:r>
            <w:r w:rsidRPr="00553AB0">
              <w:rPr>
                <w:sz w:val="26"/>
                <w:szCs w:val="26"/>
              </w:rPr>
              <w:t>,</w:t>
            </w:r>
            <w:r w:rsidR="00012299" w:rsidRPr="00553AB0">
              <w:rPr>
                <w:sz w:val="26"/>
                <w:szCs w:val="26"/>
              </w:rPr>
              <w:t>545</w:t>
            </w:r>
            <w:r w:rsidRPr="00553AB0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C8C6278" w14:textId="77777777" w:rsidR="00983B19" w:rsidRPr="00553AB0" w:rsidRDefault="00983B19" w:rsidP="00983B19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0AA616C" w14:textId="3C3BB320" w:rsidR="00983B19" w:rsidRPr="00553AB0" w:rsidRDefault="00983B19" w:rsidP="00983B19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553AB0">
              <w:rPr>
                <w:sz w:val="26"/>
                <w:szCs w:val="26"/>
              </w:rPr>
              <w:t>(</w:t>
            </w:r>
            <w:r w:rsidR="00012299" w:rsidRPr="00553AB0">
              <w:rPr>
                <w:sz w:val="26"/>
                <w:szCs w:val="26"/>
              </w:rPr>
              <w:t>24</w:t>
            </w:r>
            <w:r w:rsidRPr="00553AB0">
              <w:rPr>
                <w:sz w:val="26"/>
                <w:szCs w:val="26"/>
              </w:rPr>
              <w:t>,</w:t>
            </w:r>
            <w:r w:rsidR="00012299" w:rsidRPr="00553AB0">
              <w:rPr>
                <w:sz w:val="26"/>
                <w:szCs w:val="26"/>
              </w:rPr>
              <w:t>197</w:t>
            </w:r>
            <w:r w:rsidRPr="00553AB0">
              <w:rPr>
                <w:sz w:val="26"/>
                <w:szCs w:val="26"/>
              </w:rPr>
              <w:t>,</w:t>
            </w:r>
            <w:r w:rsidR="00012299" w:rsidRPr="00553AB0">
              <w:rPr>
                <w:sz w:val="26"/>
                <w:szCs w:val="26"/>
              </w:rPr>
              <w:t>420</w:t>
            </w:r>
            <w:r w:rsidRPr="00553AB0">
              <w:rPr>
                <w:sz w:val="26"/>
                <w:szCs w:val="26"/>
              </w:rPr>
              <w:t>)</w:t>
            </w:r>
          </w:p>
        </w:tc>
      </w:tr>
      <w:tr w:rsidR="00983B19" w:rsidRPr="00553AB0" w14:paraId="7BD80E62" w14:textId="77777777" w:rsidTr="00983B19">
        <w:tc>
          <w:tcPr>
            <w:tcW w:w="1890" w:type="dxa"/>
          </w:tcPr>
          <w:p w14:paraId="646737F9" w14:textId="26000D40" w:rsidR="00983B19" w:rsidRPr="00553AB0" w:rsidRDefault="00983B19" w:rsidP="00983B19">
            <w:pPr>
              <w:tabs>
                <w:tab w:val="left" w:pos="540"/>
              </w:tabs>
              <w:spacing w:line="320" w:lineRule="exact"/>
              <w:ind w:left="138" w:hanging="13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B4297" w14:textId="05426EE7" w:rsidR="00983B19" w:rsidRPr="0072604E" w:rsidRDefault="00983B19" w:rsidP="00983B1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72604E">
              <w:rPr>
                <w:b/>
                <w:bCs/>
                <w:sz w:val="26"/>
                <w:szCs w:val="26"/>
              </w:rPr>
              <w:t xml:space="preserve"> </w:t>
            </w:r>
            <w:r w:rsidR="00012299" w:rsidRPr="0072604E">
              <w:rPr>
                <w:b/>
                <w:bCs/>
                <w:sz w:val="26"/>
                <w:szCs w:val="26"/>
              </w:rPr>
              <w:t>860</w:t>
            </w:r>
            <w:r w:rsidR="00037649" w:rsidRPr="0072604E">
              <w:rPr>
                <w:b/>
                <w:bCs/>
                <w:sz w:val="26"/>
                <w:szCs w:val="26"/>
              </w:rPr>
              <w:t>,9</w:t>
            </w:r>
            <w:r w:rsidR="00F34AF6" w:rsidRPr="0072604E">
              <w:rPr>
                <w:b/>
                <w:bCs/>
                <w:sz w:val="26"/>
                <w:szCs w:val="26"/>
              </w:rPr>
              <w:t>5</w:t>
            </w:r>
            <w:r w:rsidR="00037649" w:rsidRPr="0072604E">
              <w:rPr>
                <w:b/>
                <w:bCs/>
                <w:sz w:val="26"/>
                <w:szCs w:val="26"/>
              </w:rPr>
              <w:t>2</w:t>
            </w:r>
            <w:r w:rsidRPr="0072604E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49693B8" w14:textId="77777777" w:rsidR="00983B19" w:rsidRPr="0072604E" w:rsidRDefault="00983B19" w:rsidP="00983B1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DACCC" w14:textId="5E4E8838" w:rsidR="00983B19" w:rsidRPr="0072604E" w:rsidRDefault="00983B19" w:rsidP="00983B1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72604E">
              <w:rPr>
                <w:b/>
                <w:bCs/>
                <w:sz w:val="26"/>
                <w:szCs w:val="26"/>
              </w:rPr>
              <w:t xml:space="preserve"> </w:t>
            </w:r>
            <w:r w:rsidR="00012299" w:rsidRPr="0072604E">
              <w:rPr>
                <w:b/>
                <w:bCs/>
                <w:sz w:val="26"/>
                <w:szCs w:val="26"/>
              </w:rPr>
              <w:t>26</w:t>
            </w:r>
            <w:r w:rsidRPr="0072604E">
              <w:rPr>
                <w:b/>
                <w:bCs/>
                <w:sz w:val="26"/>
                <w:szCs w:val="26"/>
              </w:rPr>
              <w:t>,</w:t>
            </w:r>
            <w:r w:rsidR="00012299" w:rsidRPr="0072604E">
              <w:rPr>
                <w:b/>
                <w:bCs/>
                <w:sz w:val="26"/>
                <w:szCs w:val="26"/>
              </w:rPr>
              <w:t>404</w:t>
            </w:r>
            <w:r w:rsidRPr="0072604E">
              <w:rPr>
                <w:b/>
                <w:bCs/>
                <w:sz w:val="26"/>
                <w:szCs w:val="26"/>
              </w:rPr>
              <w:t>,</w:t>
            </w:r>
            <w:r w:rsidR="00012299" w:rsidRPr="0072604E">
              <w:rPr>
                <w:b/>
                <w:bCs/>
                <w:sz w:val="26"/>
                <w:szCs w:val="26"/>
              </w:rPr>
              <w:t>730</w:t>
            </w:r>
            <w:r w:rsidRPr="0072604E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4CAD55D" w14:textId="77777777" w:rsidR="00983B19" w:rsidRPr="0072604E" w:rsidRDefault="00983B19" w:rsidP="00983B1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84705" w14:textId="276D5FB5" w:rsidR="00983B19" w:rsidRPr="0072604E" w:rsidRDefault="00983B19" w:rsidP="00983B1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72604E">
              <w:rPr>
                <w:b/>
                <w:bCs/>
                <w:sz w:val="26"/>
                <w:szCs w:val="26"/>
              </w:rPr>
              <w:t xml:space="preserve"> </w:t>
            </w:r>
            <w:r w:rsidR="00012299" w:rsidRPr="0072604E">
              <w:rPr>
                <w:b/>
                <w:bCs/>
                <w:sz w:val="26"/>
                <w:szCs w:val="26"/>
              </w:rPr>
              <w:t>27</w:t>
            </w:r>
            <w:r w:rsidRPr="0072604E">
              <w:rPr>
                <w:b/>
                <w:bCs/>
                <w:sz w:val="26"/>
                <w:szCs w:val="26"/>
              </w:rPr>
              <w:t>,</w:t>
            </w:r>
            <w:r w:rsidR="00012299" w:rsidRPr="0072604E">
              <w:rPr>
                <w:b/>
                <w:bCs/>
                <w:sz w:val="26"/>
                <w:szCs w:val="26"/>
              </w:rPr>
              <w:t>265</w:t>
            </w:r>
            <w:r w:rsidRPr="0072604E">
              <w:rPr>
                <w:b/>
                <w:bCs/>
                <w:sz w:val="26"/>
                <w:szCs w:val="26"/>
              </w:rPr>
              <w:t>,</w:t>
            </w:r>
            <w:r w:rsidR="00012299" w:rsidRPr="0072604E">
              <w:rPr>
                <w:b/>
                <w:bCs/>
                <w:sz w:val="26"/>
                <w:szCs w:val="26"/>
              </w:rPr>
              <w:t>682</w:t>
            </w:r>
            <w:r w:rsidRPr="0072604E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F797CC8" w14:textId="77777777" w:rsidR="00983B19" w:rsidRPr="00553AB0" w:rsidRDefault="00983B19" w:rsidP="00983B1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4E910" w14:textId="32F9C297" w:rsidR="00983B19" w:rsidRPr="00553AB0" w:rsidRDefault="00012299" w:rsidP="00983B1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553AB0">
              <w:rPr>
                <w:b/>
                <w:bCs/>
                <w:sz w:val="26"/>
                <w:szCs w:val="26"/>
              </w:rPr>
              <w:t>166</w:t>
            </w:r>
            <w:r w:rsidR="00983B19" w:rsidRPr="00553AB0">
              <w:rPr>
                <w:b/>
                <w:bCs/>
                <w:sz w:val="26"/>
                <w:szCs w:val="26"/>
              </w:rPr>
              <w:t>,</w:t>
            </w:r>
            <w:r w:rsidRPr="00553AB0">
              <w:rPr>
                <w:b/>
                <w:bCs/>
                <w:sz w:val="26"/>
                <w:szCs w:val="26"/>
              </w:rPr>
              <w:t>196</w:t>
            </w:r>
          </w:p>
        </w:tc>
        <w:tc>
          <w:tcPr>
            <w:tcW w:w="270" w:type="dxa"/>
            <w:vAlign w:val="bottom"/>
          </w:tcPr>
          <w:p w14:paraId="615DCD92" w14:textId="77777777" w:rsidR="00983B19" w:rsidRPr="00553AB0" w:rsidRDefault="00983B19" w:rsidP="00983B1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4542C" w14:textId="6246A72D" w:rsidR="00983B19" w:rsidRPr="00553AB0" w:rsidRDefault="00012299" w:rsidP="00983B1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553AB0">
              <w:rPr>
                <w:b/>
                <w:bCs/>
                <w:sz w:val="26"/>
                <w:szCs w:val="26"/>
              </w:rPr>
              <w:t>26</w:t>
            </w:r>
            <w:r w:rsidR="00983B19" w:rsidRPr="00553AB0">
              <w:rPr>
                <w:b/>
                <w:bCs/>
                <w:sz w:val="26"/>
                <w:szCs w:val="26"/>
              </w:rPr>
              <w:t>,</w:t>
            </w:r>
            <w:r w:rsidRPr="00553AB0">
              <w:rPr>
                <w:b/>
                <w:bCs/>
                <w:sz w:val="26"/>
                <w:szCs w:val="26"/>
              </w:rPr>
              <w:t>596</w:t>
            </w:r>
            <w:r w:rsidR="00983B19" w:rsidRPr="00553AB0">
              <w:rPr>
                <w:b/>
                <w:bCs/>
                <w:sz w:val="26"/>
                <w:szCs w:val="26"/>
              </w:rPr>
              <w:t>,</w:t>
            </w:r>
            <w:r w:rsidRPr="00553AB0">
              <w:rPr>
                <w:b/>
                <w:bCs/>
                <w:sz w:val="26"/>
                <w:szCs w:val="26"/>
              </w:rPr>
              <w:t>086</w:t>
            </w:r>
          </w:p>
        </w:tc>
        <w:tc>
          <w:tcPr>
            <w:tcW w:w="270" w:type="dxa"/>
            <w:vAlign w:val="bottom"/>
          </w:tcPr>
          <w:p w14:paraId="493DF8AC" w14:textId="77777777" w:rsidR="00983B19" w:rsidRPr="00553AB0" w:rsidRDefault="00983B19" w:rsidP="00983B1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9AC68" w14:textId="4440AF61" w:rsidR="00983B19" w:rsidRPr="00553AB0" w:rsidRDefault="00012299" w:rsidP="00983B1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553AB0">
              <w:rPr>
                <w:b/>
                <w:bCs/>
                <w:sz w:val="26"/>
                <w:szCs w:val="26"/>
              </w:rPr>
              <w:t>26</w:t>
            </w:r>
            <w:r w:rsidR="00983B19" w:rsidRPr="00553AB0">
              <w:rPr>
                <w:b/>
                <w:bCs/>
                <w:sz w:val="26"/>
                <w:szCs w:val="26"/>
              </w:rPr>
              <w:t>,</w:t>
            </w:r>
            <w:r w:rsidRPr="00553AB0">
              <w:rPr>
                <w:b/>
                <w:bCs/>
                <w:sz w:val="26"/>
                <w:szCs w:val="26"/>
              </w:rPr>
              <w:t>762</w:t>
            </w:r>
            <w:r w:rsidR="00983B19" w:rsidRPr="00553AB0">
              <w:rPr>
                <w:b/>
                <w:bCs/>
                <w:sz w:val="26"/>
                <w:szCs w:val="26"/>
              </w:rPr>
              <w:t>,</w:t>
            </w:r>
            <w:r w:rsidRPr="00553AB0">
              <w:rPr>
                <w:b/>
                <w:bCs/>
                <w:sz w:val="26"/>
                <w:szCs w:val="26"/>
              </w:rPr>
              <w:t>282</w:t>
            </w:r>
          </w:p>
        </w:tc>
      </w:tr>
    </w:tbl>
    <w:p w14:paraId="02CA1AD9" w14:textId="0D06FB8C" w:rsidR="00DB0DA4" w:rsidRPr="00553AB0" w:rsidRDefault="00DB0DA4" w:rsidP="00DF4207">
      <w:pPr>
        <w:ind w:left="540"/>
        <w:jc w:val="thaiDistribute"/>
        <w:rPr>
          <w:sz w:val="30"/>
          <w:szCs w:val="30"/>
        </w:rPr>
      </w:pPr>
    </w:p>
    <w:p w14:paraId="5FECED12" w14:textId="1F4FA2C2" w:rsidR="00DB0DA4" w:rsidRPr="00553AB0" w:rsidRDefault="00DB0DA4" w:rsidP="00DF4207">
      <w:pPr>
        <w:ind w:left="540"/>
        <w:jc w:val="thaiDistribute"/>
        <w:rPr>
          <w:sz w:val="30"/>
          <w:szCs w:val="30"/>
        </w:rPr>
      </w:pPr>
    </w:p>
    <w:p w14:paraId="4D23B070" w14:textId="6D3488DC" w:rsidR="00DB0DA4" w:rsidRPr="00553AB0" w:rsidRDefault="00DB0DA4" w:rsidP="00DF4207">
      <w:pPr>
        <w:ind w:left="540"/>
        <w:jc w:val="thaiDistribute"/>
        <w:rPr>
          <w:sz w:val="30"/>
          <w:szCs w:val="30"/>
        </w:rPr>
      </w:pPr>
    </w:p>
    <w:p w14:paraId="13734767" w14:textId="4886E80D" w:rsidR="00DB0DA4" w:rsidRPr="00553AB0" w:rsidRDefault="00DB0DA4" w:rsidP="00DF4207">
      <w:pPr>
        <w:ind w:left="540"/>
        <w:jc w:val="thaiDistribute"/>
        <w:rPr>
          <w:sz w:val="30"/>
          <w:szCs w:val="30"/>
        </w:rPr>
      </w:pPr>
    </w:p>
    <w:p w14:paraId="7A8105F3" w14:textId="42CE2334" w:rsidR="00DB0DA4" w:rsidRPr="00553AB0" w:rsidRDefault="00DB0DA4" w:rsidP="00DF4207">
      <w:pPr>
        <w:ind w:left="540"/>
        <w:jc w:val="thaiDistribute"/>
        <w:rPr>
          <w:sz w:val="30"/>
          <w:szCs w:val="30"/>
        </w:rPr>
      </w:pPr>
    </w:p>
    <w:p w14:paraId="79295954" w14:textId="4254EABE" w:rsidR="00DB0DA4" w:rsidRPr="00553AB0" w:rsidRDefault="00DB0DA4" w:rsidP="00DF4207">
      <w:pPr>
        <w:ind w:left="540"/>
        <w:jc w:val="thaiDistribute"/>
        <w:rPr>
          <w:sz w:val="30"/>
          <w:szCs w:val="30"/>
        </w:rPr>
      </w:pPr>
    </w:p>
    <w:p w14:paraId="4EBE6559" w14:textId="7942D781" w:rsidR="00DB0DA4" w:rsidRPr="00553AB0" w:rsidRDefault="00DB0DA4" w:rsidP="00DF4207">
      <w:pPr>
        <w:ind w:left="540"/>
        <w:jc w:val="thaiDistribute"/>
        <w:rPr>
          <w:sz w:val="30"/>
          <w:szCs w:val="30"/>
        </w:rPr>
      </w:pPr>
    </w:p>
    <w:p w14:paraId="14525758" w14:textId="35ED789A" w:rsidR="00DB0DA4" w:rsidRPr="00553AB0" w:rsidRDefault="00DB0DA4" w:rsidP="00DF4207">
      <w:pPr>
        <w:ind w:left="540"/>
        <w:jc w:val="thaiDistribute"/>
        <w:rPr>
          <w:sz w:val="30"/>
          <w:szCs w:val="30"/>
        </w:rPr>
      </w:pPr>
    </w:p>
    <w:p w14:paraId="7238772C" w14:textId="7B40BAE8" w:rsidR="00DB0DA4" w:rsidRPr="00553AB0" w:rsidRDefault="00DB0DA4" w:rsidP="00DF4207">
      <w:pPr>
        <w:ind w:left="540"/>
        <w:jc w:val="thaiDistribute"/>
        <w:rPr>
          <w:sz w:val="30"/>
          <w:szCs w:val="30"/>
        </w:rPr>
      </w:pPr>
    </w:p>
    <w:p w14:paraId="7D4F5415" w14:textId="6759A8EE" w:rsidR="00DB0DA4" w:rsidRPr="00553AB0" w:rsidRDefault="00DB0DA4" w:rsidP="00DF4207">
      <w:pPr>
        <w:ind w:left="540"/>
        <w:jc w:val="thaiDistribute"/>
        <w:rPr>
          <w:sz w:val="30"/>
          <w:szCs w:val="30"/>
        </w:rPr>
      </w:pPr>
    </w:p>
    <w:p w14:paraId="663F2378" w14:textId="1F408F82" w:rsidR="00DB0DA4" w:rsidRPr="00553AB0" w:rsidRDefault="00DB0DA4" w:rsidP="00DE7B93">
      <w:pPr>
        <w:jc w:val="thaiDistribute"/>
        <w:rPr>
          <w:sz w:val="30"/>
          <w:szCs w:val="30"/>
        </w:rPr>
      </w:pPr>
    </w:p>
    <w:p w14:paraId="0ACE2AB3" w14:textId="77777777" w:rsidR="00DB0DA4" w:rsidRPr="00553AB0" w:rsidRDefault="00DB0DA4" w:rsidP="00DF4207">
      <w:pPr>
        <w:ind w:left="540"/>
        <w:jc w:val="thaiDistribute"/>
        <w:rPr>
          <w:sz w:val="30"/>
          <w:szCs w:val="30"/>
        </w:rPr>
      </w:pPr>
    </w:p>
    <w:p w14:paraId="2F14B26B" w14:textId="77777777" w:rsidR="00393145" w:rsidRPr="00553AB0" w:rsidRDefault="0039314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53AB0">
        <w:rPr>
          <w:rFonts w:asciiTheme="majorBidi" w:hAnsiTheme="majorBidi" w:cstheme="majorBidi"/>
          <w:i/>
          <w:iCs/>
          <w:cs/>
        </w:rPr>
        <w:br w:type="page"/>
      </w:r>
    </w:p>
    <w:p w14:paraId="1DFBB764" w14:textId="40C70B99" w:rsidR="00092727" w:rsidRPr="00553AB0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lastRenderedPageBreak/>
        <w:t>รายได้อื่น</w:t>
      </w:r>
    </w:p>
    <w:p w14:paraId="5CB72B67" w14:textId="77777777" w:rsidR="00092727" w:rsidRPr="00553AB0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243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4244"/>
        <w:gridCol w:w="1018"/>
        <w:gridCol w:w="243"/>
        <w:gridCol w:w="1007"/>
        <w:gridCol w:w="278"/>
        <w:gridCol w:w="998"/>
        <w:gridCol w:w="278"/>
        <w:gridCol w:w="1177"/>
      </w:tblGrid>
      <w:tr w:rsidR="00A15FF4" w:rsidRPr="00553AB0" w14:paraId="4DDA5EDB" w14:textId="77777777" w:rsidTr="00553AB0">
        <w:tc>
          <w:tcPr>
            <w:tcW w:w="4244" w:type="dxa"/>
            <w:shd w:val="clear" w:color="auto" w:fill="auto"/>
          </w:tcPr>
          <w:p w14:paraId="7A08F178" w14:textId="77777777" w:rsidR="00A15FF4" w:rsidRPr="00553AB0" w:rsidRDefault="00A15FF4" w:rsidP="00092727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44248DBE" w14:textId="5DD9B46E" w:rsidR="00A15FF4" w:rsidRPr="00553AB0" w:rsidRDefault="00A15FF4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53AB0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8" w:type="dxa"/>
          </w:tcPr>
          <w:p w14:paraId="495E8352" w14:textId="77777777" w:rsidR="00A15FF4" w:rsidRPr="00553AB0" w:rsidRDefault="00A15FF4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53" w:type="dxa"/>
            <w:gridSpan w:val="3"/>
          </w:tcPr>
          <w:p w14:paraId="49E0BDB3" w14:textId="77777777" w:rsidR="00A15FF4" w:rsidRPr="00553AB0" w:rsidRDefault="00A15FF4" w:rsidP="00092727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5FF4" w:rsidRPr="00553AB0" w14:paraId="170E5504" w14:textId="77777777" w:rsidTr="00A15FF4">
        <w:tc>
          <w:tcPr>
            <w:tcW w:w="4244" w:type="dxa"/>
          </w:tcPr>
          <w:p w14:paraId="4D75E7CD" w14:textId="77777777" w:rsidR="00A15FF4" w:rsidRPr="00553AB0" w:rsidRDefault="00A15FF4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3F4A810F" w14:textId="19536BF0" w:rsidR="00A15FF4" w:rsidRPr="00553AB0" w:rsidRDefault="0001229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53AB0">
              <w:rPr>
                <w:sz w:val="30"/>
                <w:szCs w:val="30"/>
              </w:rPr>
              <w:t>2565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45F145" w14:textId="77777777" w:rsidR="00A15FF4" w:rsidRPr="00553AB0" w:rsidRDefault="00A15FF4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1E45AF39" w14:textId="054B70E1" w:rsidR="00A15FF4" w:rsidRPr="00553AB0" w:rsidRDefault="0001229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53AB0">
              <w:rPr>
                <w:sz w:val="30"/>
                <w:szCs w:val="30"/>
              </w:rPr>
              <w:t>2564</w:t>
            </w:r>
          </w:p>
        </w:tc>
        <w:tc>
          <w:tcPr>
            <w:tcW w:w="278" w:type="dxa"/>
            <w:shd w:val="clear" w:color="auto" w:fill="auto"/>
          </w:tcPr>
          <w:p w14:paraId="725FD84C" w14:textId="77777777" w:rsidR="00A15FF4" w:rsidRPr="00553AB0" w:rsidRDefault="00A15FF4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1F9DD75" w14:textId="47772D65" w:rsidR="00A15FF4" w:rsidRPr="00553AB0" w:rsidRDefault="00012299" w:rsidP="00092727">
            <w:pPr>
              <w:jc w:val="center"/>
              <w:rPr>
                <w:sz w:val="30"/>
                <w:szCs w:val="30"/>
                <w:cs/>
                <w:lang w:val="en-GB"/>
              </w:rPr>
            </w:pPr>
            <w:r w:rsidRPr="00553AB0">
              <w:rPr>
                <w:sz w:val="30"/>
                <w:szCs w:val="30"/>
              </w:rPr>
              <w:t>2565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49B1C977" w14:textId="77777777" w:rsidR="00A15FF4" w:rsidRPr="00553AB0" w:rsidRDefault="00A15FF4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448AACA7" w14:textId="48D8048F" w:rsidR="00A15FF4" w:rsidRPr="00553AB0" w:rsidRDefault="0001229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53AB0">
              <w:rPr>
                <w:sz w:val="30"/>
                <w:szCs w:val="30"/>
              </w:rPr>
              <w:t>2564</w:t>
            </w:r>
          </w:p>
        </w:tc>
      </w:tr>
      <w:tr w:rsidR="00A15FF4" w:rsidRPr="00553AB0" w14:paraId="0F1145DE" w14:textId="77777777" w:rsidTr="00553AB0">
        <w:tc>
          <w:tcPr>
            <w:tcW w:w="4244" w:type="dxa"/>
          </w:tcPr>
          <w:p w14:paraId="1BE045D5" w14:textId="77777777" w:rsidR="00A15FF4" w:rsidRPr="00553AB0" w:rsidRDefault="00A15FF4" w:rsidP="00092727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999" w:type="dxa"/>
            <w:gridSpan w:val="7"/>
          </w:tcPr>
          <w:p w14:paraId="05E3CBE2" w14:textId="31C0A9EA" w:rsidR="00A15FF4" w:rsidRPr="00553AB0" w:rsidRDefault="00A15FF4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53AB0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5FF4" w:rsidRPr="00553AB0" w14:paraId="25977FF6" w14:textId="77777777" w:rsidTr="00A15FF4">
        <w:trPr>
          <w:trHeight w:val="209"/>
        </w:trPr>
        <w:tc>
          <w:tcPr>
            <w:tcW w:w="4244" w:type="dxa"/>
          </w:tcPr>
          <w:p w14:paraId="292B60F0" w14:textId="77777777" w:rsidR="00A15FF4" w:rsidRPr="00553AB0" w:rsidRDefault="00A15FF4" w:rsidP="00E031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018" w:type="dxa"/>
          </w:tcPr>
          <w:p w14:paraId="315706E4" w14:textId="6EC242A6" w:rsidR="00A15FF4" w:rsidRPr="00553AB0" w:rsidRDefault="00012299" w:rsidP="00E031E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84</w:t>
            </w:r>
            <w:r w:rsidR="00A15FF4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632</w:t>
            </w:r>
          </w:p>
        </w:tc>
        <w:tc>
          <w:tcPr>
            <w:tcW w:w="243" w:type="dxa"/>
            <w:vAlign w:val="bottom"/>
          </w:tcPr>
          <w:p w14:paraId="72B031C4" w14:textId="77777777" w:rsidR="00A15FF4" w:rsidRPr="00553AB0" w:rsidRDefault="00A15FF4" w:rsidP="00E031E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6C722BBB" w14:textId="504B60AF" w:rsidR="00A15FF4" w:rsidRPr="00553AB0" w:rsidRDefault="00012299" w:rsidP="00E031E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62</w:t>
            </w:r>
            <w:r w:rsidR="00A15FF4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340</w:t>
            </w:r>
          </w:p>
        </w:tc>
        <w:tc>
          <w:tcPr>
            <w:tcW w:w="278" w:type="dxa"/>
            <w:vAlign w:val="bottom"/>
          </w:tcPr>
          <w:p w14:paraId="730484C4" w14:textId="77777777" w:rsidR="00A15FF4" w:rsidRPr="00553AB0" w:rsidRDefault="00A15FF4" w:rsidP="00E031E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0F663955" w14:textId="04738517" w:rsidR="00A15FF4" w:rsidRPr="00553AB0" w:rsidRDefault="00012299" w:rsidP="00E031E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39</w:t>
            </w:r>
            <w:r w:rsidR="00A15FF4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359</w:t>
            </w:r>
          </w:p>
        </w:tc>
        <w:tc>
          <w:tcPr>
            <w:tcW w:w="278" w:type="dxa"/>
          </w:tcPr>
          <w:p w14:paraId="5FB23B88" w14:textId="77777777" w:rsidR="00A15FF4" w:rsidRPr="00553AB0" w:rsidRDefault="00A15FF4" w:rsidP="00E031E7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53A2BF73" w14:textId="52909CA7" w:rsidR="00A15FF4" w:rsidRPr="00553AB0" w:rsidRDefault="00012299" w:rsidP="00E031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36</w:t>
            </w:r>
            <w:r w:rsidR="00A15FF4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994</w:t>
            </w:r>
          </w:p>
        </w:tc>
      </w:tr>
      <w:tr w:rsidR="00A15FF4" w:rsidRPr="00553AB0" w14:paraId="33D6716B" w14:textId="77777777" w:rsidTr="00A15FF4">
        <w:trPr>
          <w:trHeight w:val="209"/>
        </w:trPr>
        <w:tc>
          <w:tcPr>
            <w:tcW w:w="4244" w:type="dxa"/>
          </w:tcPr>
          <w:p w14:paraId="2E3AE227" w14:textId="59839932" w:rsidR="00A15FF4" w:rsidRPr="00553AB0" w:rsidRDefault="00A15FF4" w:rsidP="00E031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1018" w:type="dxa"/>
          </w:tcPr>
          <w:p w14:paraId="2402CE1B" w14:textId="7625648A" w:rsidR="00A15FF4" w:rsidRPr="00553AB0" w:rsidRDefault="00012299" w:rsidP="00E031E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15</w:t>
            </w:r>
            <w:r w:rsidR="00A15FF4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011</w:t>
            </w:r>
          </w:p>
        </w:tc>
        <w:tc>
          <w:tcPr>
            <w:tcW w:w="243" w:type="dxa"/>
          </w:tcPr>
          <w:p w14:paraId="1AA9B6C8" w14:textId="77777777" w:rsidR="00A15FF4" w:rsidRPr="00553AB0" w:rsidRDefault="00A15FF4" w:rsidP="00E031E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7BD5C961" w14:textId="6EC70118" w:rsidR="00A15FF4" w:rsidRPr="00553AB0" w:rsidRDefault="00012299" w:rsidP="00E031E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23</w:t>
            </w:r>
            <w:r w:rsidR="00A15FF4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523</w:t>
            </w:r>
          </w:p>
        </w:tc>
        <w:tc>
          <w:tcPr>
            <w:tcW w:w="278" w:type="dxa"/>
          </w:tcPr>
          <w:p w14:paraId="539B8D51" w14:textId="77777777" w:rsidR="00A15FF4" w:rsidRPr="00553AB0" w:rsidRDefault="00A15FF4" w:rsidP="00E031E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118938AA" w14:textId="14D006C2" w:rsidR="00A15FF4" w:rsidRPr="00553AB0" w:rsidRDefault="00012299" w:rsidP="000159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4</w:t>
            </w:r>
            <w:r w:rsidR="00A15FF4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943</w:t>
            </w:r>
          </w:p>
        </w:tc>
        <w:tc>
          <w:tcPr>
            <w:tcW w:w="278" w:type="dxa"/>
          </w:tcPr>
          <w:p w14:paraId="584F9C3C" w14:textId="77777777" w:rsidR="00A15FF4" w:rsidRPr="00553AB0" w:rsidRDefault="00A15FF4" w:rsidP="00E031E7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012998C5" w14:textId="05E45E04" w:rsidR="00A15FF4" w:rsidRPr="00553AB0" w:rsidRDefault="00A15FF4" w:rsidP="000457F4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</w:tr>
      <w:tr w:rsidR="00553AB0" w:rsidRPr="00553AB0" w14:paraId="4403CB8F" w14:textId="77777777" w:rsidTr="00A15FF4">
        <w:trPr>
          <w:trHeight w:val="209"/>
        </w:trPr>
        <w:tc>
          <w:tcPr>
            <w:tcW w:w="4244" w:type="dxa"/>
          </w:tcPr>
          <w:p w14:paraId="2550A793" w14:textId="742018BB" w:rsidR="00553AB0" w:rsidRPr="00553AB0" w:rsidRDefault="00553AB0" w:rsidP="00553A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18" w:type="dxa"/>
          </w:tcPr>
          <w:p w14:paraId="22396A14" w14:textId="0E61B6A5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6,261</w:t>
            </w:r>
          </w:p>
        </w:tc>
        <w:tc>
          <w:tcPr>
            <w:tcW w:w="243" w:type="dxa"/>
          </w:tcPr>
          <w:p w14:paraId="0FA7332C" w14:textId="77777777" w:rsidR="00553AB0" w:rsidRPr="00553AB0" w:rsidRDefault="00553AB0" w:rsidP="00553A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1C62D16A" w14:textId="55A8A365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5,134</w:t>
            </w:r>
          </w:p>
        </w:tc>
        <w:tc>
          <w:tcPr>
            <w:tcW w:w="278" w:type="dxa"/>
          </w:tcPr>
          <w:p w14:paraId="16088C5A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60FD1F0D" w14:textId="41913029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187,641</w:t>
            </w:r>
          </w:p>
        </w:tc>
        <w:tc>
          <w:tcPr>
            <w:tcW w:w="278" w:type="dxa"/>
          </w:tcPr>
          <w:p w14:paraId="699D2510" w14:textId="77777777" w:rsidR="00553AB0" w:rsidRPr="00553AB0" w:rsidRDefault="00553AB0" w:rsidP="00553AB0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4CA3D3DE" w14:textId="79F15FE5" w:rsidR="00553AB0" w:rsidRPr="00553AB0" w:rsidRDefault="00553AB0" w:rsidP="000457F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175,842</w:t>
            </w:r>
          </w:p>
        </w:tc>
      </w:tr>
      <w:tr w:rsidR="00553AB0" w:rsidRPr="00553AB0" w14:paraId="626D5C34" w14:textId="77777777" w:rsidTr="00A15FF4">
        <w:trPr>
          <w:trHeight w:val="209"/>
        </w:trPr>
        <w:tc>
          <w:tcPr>
            <w:tcW w:w="4244" w:type="dxa"/>
          </w:tcPr>
          <w:p w14:paraId="68FF9126" w14:textId="77777777" w:rsidR="00553AB0" w:rsidRPr="00553AB0" w:rsidRDefault="00553AB0" w:rsidP="00553A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018" w:type="dxa"/>
          </w:tcPr>
          <w:p w14:paraId="02AF3BC9" w14:textId="2FA560D2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247</w:t>
            </w:r>
          </w:p>
        </w:tc>
        <w:tc>
          <w:tcPr>
            <w:tcW w:w="243" w:type="dxa"/>
          </w:tcPr>
          <w:p w14:paraId="17953DC0" w14:textId="77777777" w:rsidR="00553AB0" w:rsidRPr="00553AB0" w:rsidRDefault="00553AB0" w:rsidP="00553A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536EBD47" w14:textId="0DD01148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15,456</w:t>
            </w:r>
          </w:p>
        </w:tc>
        <w:tc>
          <w:tcPr>
            <w:tcW w:w="278" w:type="dxa"/>
          </w:tcPr>
          <w:p w14:paraId="5A60250F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357A893D" w14:textId="352378CB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17,185</w:t>
            </w:r>
          </w:p>
        </w:tc>
        <w:tc>
          <w:tcPr>
            <w:tcW w:w="278" w:type="dxa"/>
          </w:tcPr>
          <w:p w14:paraId="38EFCC5E" w14:textId="77777777" w:rsidR="00553AB0" w:rsidRPr="00553AB0" w:rsidRDefault="00553AB0" w:rsidP="00553AB0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627FF881" w14:textId="7DD82482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32,557</w:t>
            </w:r>
          </w:p>
        </w:tc>
      </w:tr>
      <w:tr w:rsidR="00553AB0" w:rsidRPr="00553AB0" w14:paraId="2C3935F3" w14:textId="77777777" w:rsidTr="00A15FF4">
        <w:trPr>
          <w:trHeight w:val="209"/>
        </w:trPr>
        <w:tc>
          <w:tcPr>
            <w:tcW w:w="4244" w:type="dxa"/>
          </w:tcPr>
          <w:p w14:paraId="3554BE5F" w14:textId="77777777" w:rsidR="00553AB0" w:rsidRPr="00553AB0" w:rsidRDefault="00553AB0" w:rsidP="00553A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018" w:type="dxa"/>
          </w:tcPr>
          <w:p w14:paraId="285B3905" w14:textId="7828B253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16</w:t>
            </w:r>
          </w:p>
        </w:tc>
        <w:tc>
          <w:tcPr>
            <w:tcW w:w="243" w:type="dxa"/>
          </w:tcPr>
          <w:p w14:paraId="4EA73973" w14:textId="77777777" w:rsidR="00553AB0" w:rsidRPr="00553AB0" w:rsidRDefault="00553AB0" w:rsidP="00553A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0053D94E" w14:textId="362A511B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2BC447B9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24005B81" w14:textId="6B7E24FE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16</w:t>
            </w:r>
          </w:p>
        </w:tc>
        <w:tc>
          <w:tcPr>
            <w:tcW w:w="278" w:type="dxa"/>
          </w:tcPr>
          <w:p w14:paraId="3CC316D1" w14:textId="77777777" w:rsidR="00553AB0" w:rsidRPr="00553AB0" w:rsidRDefault="00553AB0" w:rsidP="00553AB0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234F172F" w14:textId="1C2A177C" w:rsidR="00553AB0" w:rsidRPr="00553AB0" w:rsidRDefault="00553AB0" w:rsidP="000457F4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</w:tr>
      <w:tr w:rsidR="00553AB0" w:rsidRPr="00553AB0" w14:paraId="3B19B4EC" w14:textId="77777777" w:rsidTr="00A15FF4">
        <w:trPr>
          <w:trHeight w:val="209"/>
        </w:trPr>
        <w:tc>
          <w:tcPr>
            <w:tcW w:w="4244" w:type="dxa"/>
          </w:tcPr>
          <w:p w14:paraId="06B34DD6" w14:textId="02D13938" w:rsidR="00553AB0" w:rsidRPr="00553AB0" w:rsidRDefault="00553AB0" w:rsidP="00553A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553AB0">
              <w:rPr>
                <w:rFonts w:asciiTheme="majorBidi" w:hAnsiTheme="majorBidi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018" w:type="dxa"/>
          </w:tcPr>
          <w:p w14:paraId="27BDB587" w14:textId="26C40719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33E9CB05" w14:textId="77777777" w:rsidR="00553AB0" w:rsidRPr="00553AB0" w:rsidRDefault="00553AB0" w:rsidP="00553A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2B1E4387" w14:textId="2242AA89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43115B2C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0BE38B9E" w14:textId="57DED564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32,348</w:t>
            </w:r>
          </w:p>
        </w:tc>
        <w:tc>
          <w:tcPr>
            <w:tcW w:w="278" w:type="dxa"/>
          </w:tcPr>
          <w:p w14:paraId="336FDDB4" w14:textId="77777777" w:rsidR="00553AB0" w:rsidRPr="00553AB0" w:rsidRDefault="00553AB0" w:rsidP="00553AB0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659909CC" w14:textId="15FC3FAC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80,109</w:t>
            </w:r>
          </w:p>
        </w:tc>
      </w:tr>
      <w:tr w:rsidR="00553AB0" w:rsidRPr="00553AB0" w14:paraId="3405C9AC" w14:textId="77777777" w:rsidTr="00A15FF4">
        <w:tc>
          <w:tcPr>
            <w:tcW w:w="4244" w:type="dxa"/>
          </w:tcPr>
          <w:p w14:paraId="0FF74C8A" w14:textId="06BB22AF" w:rsidR="00553AB0" w:rsidRPr="00553AB0" w:rsidRDefault="00553AB0" w:rsidP="00553AB0">
            <w:pPr>
              <w:rPr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18" w:type="dxa"/>
          </w:tcPr>
          <w:p w14:paraId="1D400BC6" w14:textId="697774BA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66,165</w:t>
            </w:r>
          </w:p>
        </w:tc>
        <w:tc>
          <w:tcPr>
            <w:tcW w:w="243" w:type="dxa"/>
          </w:tcPr>
          <w:p w14:paraId="3D1062E7" w14:textId="77777777" w:rsidR="00553AB0" w:rsidRPr="00553AB0" w:rsidRDefault="00553AB0" w:rsidP="00553A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38AF05B2" w14:textId="2EFC80A8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88,394</w:t>
            </w:r>
          </w:p>
        </w:tc>
        <w:tc>
          <w:tcPr>
            <w:tcW w:w="278" w:type="dxa"/>
          </w:tcPr>
          <w:p w14:paraId="2D7A45F9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46DB1FCC" w14:textId="3AAAFA82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51,375</w:t>
            </w:r>
          </w:p>
        </w:tc>
        <w:tc>
          <w:tcPr>
            <w:tcW w:w="278" w:type="dxa"/>
          </w:tcPr>
          <w:p w14:paraId="5F5FB3BE" w14:textId="77777777" w:rsidR="00553AB0" w:rsidRPr="00553AB0" w:rsidRDefault="00553AB0" w:rsidP="00553A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757F69AB" w14:textId="6C1025C4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72,649</w:t>
            </w:r>
          </w:p>
        </w:tc>
      </w:tr>
      <w:tr w:rsidR="00553AB0" w:rsidRPr="00553AB0" w14:paraId="742794C0" w14:textId="77777777" w:rsidTr="00A15FF4">
        <w:tc>
          <w:tcPr>
            <w:tcW w:w="4244" w:type="dxa"/>
          </w:tcPr>
          <w:p w14:paraId="3114F9CA" w14:textId="5EB54197" w:rsidR="00553AB0" w:rsidRPr="00553AB0" w:rsidRDefault="00553AB0" w:rsidP="00553AB0">
            <w:pPr>
              <w:rPr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0CBF76A1" w14:textId="6B01964E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172,332</w:t>
            </w:r>
          </w:p>
        </w:tc>
        <w:tc>
          <w:tcPr>
            <w:tcW w:w="243" w:type="dxa"/>
          </w:tcPr>
          <w:p w14:paraId="2836B377" w14:textId="77777777" w:rsidR="00553AB0" w:rsidRPr="00553AB0" w:rsidRDefault="00553AB0" w:rsidP="00553AB0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58F9FD1" w14:textId="220EFDBD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194,847</w:t>
            </w:r>
          </w:p>
        </w:tc>
        <w:tc>
          <w:tcPr>
            <w:tcW w:w="278" w:type="dxa"/>
          </w:tcPr>
          <w:p w14:paraId="01F2E8A0" w14:textId="77777777" w:rsidR="00553AB0" w:rsidRPr="00553AB0" w:rsidRDefault="00553AB0" w:rsidP="00553A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5ED2F17A" w14:textId="5E07DD57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332,867</w:t>
            </w:r>
          </w:p>
        </w:tc>
        <w:tc>
          <w:tcPr>
            <w:tcW w:w="278" w:type="dxa"/>
          </w:tcPr>
          <w:p w14:paraId="5D86CDBB" w14:textId="77777777" w:rsidR="00553AB0" w:rsidRPr="00553AB0" w:rsidRDefault="00553AB0" w:rsidP="00553AB0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178F6BCF" w14:textId="234AEDCB" w:rsidR="00553AB0" w:rsidRPr="00553AB0" w:rsidRDefault="00553AB0" w:rsidP="00553A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398,151</w:t>
            </w:r>
          </w:p>
        </w:tc>
      </w:tr>
    </w:tbl>
    <w:p w14:paraId="613DC194" w14:textId="2248B88C" w:rsidR="00E861A1" w:rsidRPr="00553AB0" w:rsidRDefault="00E861A1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9838D9D" w14:textId="6722D155" w:rsidR="00092727" w:rsidRPr="00553AB0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53AB0">
        <w:rPr>
          <w:rFonts w:asciiTheme="majorBidi" w:hAnsiTheme="majorBidi" w:cstheme="majorBidi"/>
          <w:i w:val="0"/>
          <w:iCs w:val="0"/>
          <w:cs/>
        </w:rPr>
        <w:t>ค่าใช้จ่ายผลประโยชน์พนักงาน</w:t>
      </w:r>
    </w:p>
    <w:p w14:paraId="56DC959A" w14:textId="77777777" w:rsidR="00092727" w:rsidRPr="00553AB0" w:rsidRDefault="00092727" w:rsidP="00092727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tbl>
      <w:tblPr>
        <w:tblW w:w="929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00"/>
        <w:gridCol w:w="989"/>
        <w:gridCol w:w="993"/>
        <w:gridCol w:w="270"/>
        <w:gridCol w:w="990"/>
        <w:gridCol w:w="236"/>
        <w:gridCol w:w="1024"/>
        <w:gridCol w:w="270"/>
        <w:gridCol w:w="1121"/>
      </w:tblGrid>
      <w:tr w:rsidR="00092727" w:rsidRPr="00553AB0" w14:paraId="6E2B0621" w14:textId="77777777" w:rsidTr="00092727">
        <w:tc>
          <w:tcPr>
            <w:tcW w:w="3400" w:type="dxa"/>
            <w:shd w:val="clear" w:color="auto" w:fill="auto"/>
          </w:tcPr>
          <w:p w14:paraId="67641F6B" w14:textId="77777777" w:rsidR="00092727" w:rsidRPr="00553AB0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989" w:type="dxa"/>
          </w:tcPr>
          <w:p w14:paraId="071629FC" w14:textId="77777777" w:rsidR="00092727" w:rsidRPr="00553AB0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7855616A" w14:textId="77777777" w:rsidR="00092727" w:rsidRPr="00553AB0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53AB0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E871A89" w14:textId="77777777" w:rsidR="00092727" w:rsidRPr="00553AB0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14:paraId="201203DD" w14:textId="77777777" w:rsidR="00092727" w:rsidRPr="00553AB0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553AB0" w14:paraId="1A9C4207" w14:textId="77777777" w:rsidTr="00092727">
        <w:tc>
          <w:tcPr>
            <w:tcW w:w="3400" w:type="dxa"/>
          </w:tcPr>
          <w:p w14:paraId="03971FD2" w14:textId="77777777" w:rsidR="00092727" w:rsidRPr="00553AB0" w:rsidRDefault="00092727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57AC6A45" w14:textId="77777777" w:rsidR="00092727" w:rsidRPr="00553AB0" w:rsidRDefault="00092727" w:rsidP="00092727">
            <w:pPr>
              <w:ind w:right="-77" w:hanging="187"/>
              <w:jc w:val="center"/>
              <w:rPr>
                <w:i/>
                <w:iCs/>
                <w:sz w:val="30"/>
                <w:szCs w:val="30"/>
                <w:cs/>
                <w:lang w:val="en-GB"/>
              </w:rPr>
            </w:pPr>
            <w:r w:rsidRPr="00553AB0">
              <w:rPr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3" w:type="dxa"/>
            <w:shd w:val="clear" w:color="auto" w:fill="auto"/>
          </w:tcPr>
          <w:p w14:paraId="0C75AEA3" w14:textId="4E114153" w:rsidR="00092727" w:rsidRPr="00553AB0" w:rsidRDefault="00012299" w:rsidP="00092727">
            <w:pPr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9B96754" w14:textId="77777777" w:rsidR="00092727" w:rsidRPr="00553AB0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8BDB942" w14:textId="3EC3CD49" w:rsidR="00092727" w:rsidRPr="00553AB0" w:rsidRDefault="00012299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553AB0">
              <w:rPr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1791E93" w14:textId="77777777" w:rsidR="00092727" w:rsidRPr="00553AB0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E96C226" w14:textId="44F524E7" w:rsidR="00092727" w:rsidRPr="00553AB0" w:rsidRDefault="00012299" w:rsidP="00092727">
            <w:pPr>
              <w:jc w:val="center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8A2EFFD" w14:textId="77777777" w:rsidR="00092727" w:rsidRPr="00553AB0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</w:tcPr>
          <w:p w14:paraId="5DDDA1FD" w14:textId="034D6115" w:rsidR="00092727" w:rsidRPr="00553AB0" w:rsidRDefault="00012299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553AB0">
              <w:rPr>
                <w:sz w:val="30"/>
                <w:szCs w:val="30"/>
              </w:rPr>
              <w:t>2564</w:t>
            </w:r>
          </w:p>
        </w:tc>
      </w:tr>
      <w:tr w:rsidR="00092727" w:rsidRPr="00553AB0" w14:paraId="20A6788A" w14:textId="77777777" w:rsidTr="00092727">
        <w:tc>
          <w:tcPr>
            <w:tcW w:w="3400" w:type="dxa"/>
          </w:tcPr>
          <w:p w14:paraId="779DB538" w14:textId="77777777" w:rsidR="00092727" w:rsidRPr="00553AB0" w:rsidRDefault="00092727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783E2BC3" w14:textId="77777777" w:rsidR="00092727" w:rsidRPr="00553AB0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4" w:type="dxa"/>
            <w:gridSpan w:val="7"/>
          </w:tcPr>
          <w:p w14:paraId="0421D2F3" w14:textId="77777777" w:rsidR="00092727" w:rsidRPr="00553AB0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53AB0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131C" w:rsidRPr="00553AB0" w14:paraId="3F79DB6E" w14:textId="77777777" w:rsidTr="00092727">
        <w:tc>
          <w:tcPr>
            <w:tcW w:w="3400" w:type="dxa"/>
          </w:tcPr>
          <w:p w14:paraId="2D6B0BD1" w14:textId="77777777" w:rsidR="00B7131C" w:rsidRPr="00553AB0" w:rsidRDefault="00B7131C" w:rsidP="00B7131C">
            <w:pPr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989" w:type="dxa"/>
          </w:tcPr>
          <w:p w14:paraId="7EB127EA" w14:textId="77777777" w:rsidR="00B7131C" w:rsidRPr="00553AB0" w:rsidRDefault="00B7131C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5537C9" w14:textId="6546AFD6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148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036</w:t>
            </w:r>
          </w:p>
        </w:tc>
        <w:tc>
          <w:tcPr>
            <w:tcW w:w="270" w:type="dxa"/>
          </w:tcPr>
          <w:p w14:paraId="794A1CEB" w14:textId="77777777" w:rsidR="00B7131C" w:rsidRPr="00553AB0" w:rsidRDefault="00B7131C" w:rsidP="00B713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449CD" w14:textId="3A6E9125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233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690</w:t>
            </w:r>
          </w:p>
        </w:tc>
        <w:tc>
          <w:tcPr>
            <w:tcW w:w="236" w:type="dxa"/>
          </w:tcPr>
          <w:p w14:paraId="75CFFCA2" w14:textId="77777777" w:rsidR="00B7131C" w:rsidRPr="00553AB0" w:rsidRDefault="00B7131C" w:rsidP="00B713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1BD7C6" w14:textId="66D1666F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219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239</w:t>
            </w:r>
          </w:p>
        </w:tc>
        <w:tc>
          <w:tcPr>
            <w:tcW w:w="270" w:type="dxa"/>
          </w:tcPr>
          <w:p w14:paraId="1231A9C3" w14:textId="77777777" w:rsidR="00B7131C" w:rsidRPr="00553AB0" w:rsidRDefault="00B7131C" w:rsidP="00B713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64A67B9" w14:textId="443E2408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285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901</w:t>
            </w:r>
          </w:p>
        </w:tc>
      </w:tr>
      <w:tr w:rsidR="00B7131C" w:rsidRPr="00553AB0" w14:paraId="2A061520" w14:textId="77777777" w:rsidTr="00851751">
        <w:tc>
          <w:tcPr>
            <w:tcW w:w="3400" w:type="dxa"/>
          </w:tcPr>
          <w:p w14:paraId="40E3DFC8" w14:textId="77777777" w:rsidR="00B7131C" w:rsidRPr="00553AB0" w:rsidRDefault="00B7131C" w:rsidP="00B7131C">
            <w:pPr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โครงการผลประโยชน์ที่ก</w:t>
            </w:r>
            <w:r w:rsidRPr="00553AB0">
              <w:rPr>
                <w:rFonts w:hint="cs"/>
                <w:sz w:val="30"/>
                <w:szCs w:val="30"/>
                <w:cs/>
              </w:rPr>
              <w:t>ำ</w:t>
            </w:r>
            <w:r w:rsidRPr="00553AB0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10CC6D0" w14:textId="328FB83C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i/>
                <w:iCs/>
                <w:sz w:val="30"/>
                <w:szCs w:val="30"/>
                <w:lang w:bidi="th-TH"/>
              </w:rPr>
              <w:t>17</w:t>
            </w:r>
          </w:p>
        </w:tc>
        <w:tc>
          <w:tcPr>
            <w:tcW w:w="993" w:type="dxa"/>
            <w:shd w:val="clear" w:color="auto" w:fill="auto"/>
          </w:tcPr>
          <w:p w14:paraId="6233D428" w14:textId="6B89BC1C" w:rsidR="00B7131C" w:rsidRPr="00553AB0" w:rsidRDefault="001A3D20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83,863</w:t>
            </w:r>
          </w:p>
        </w:tc>
        <w:tc>
          <w:tcPr>
            <w:tcW w:w="270" w:type="dxa"/>
          </w:tcPr>
          <w:p w14:paraId="795EDE04" w14:textId="77777777" w:rsidR="00B7131C" w:rsidRPr="00553AB0" w:rsidRDefault="00B7131C" w:rsidP="00B7131C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477842CD" w14:textId="2BCC126E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110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964</w:t>
            </w:r>
          </w:p>
        </w:tc>
        <w:tc>
          <w:tcPr>
            <w:tcW w:w="236" w:type="dxa"/>
          </w:tcPr>
          <w:p w14:paraId="6BA79C58" w14:textId="77777777" w:rsidR="00B7131C" w:rsidRPr="00553AB0" w:rsidRDefault="00B7131C" w:rsidP="00B7131C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14:paraId="1825CF10" w14:textId="4629F8DB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49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844</w:t>
            </w:r>
          </w:p>
        </w:tc>
        <w:tc>
          <w:tcPr>
            <w:tcW w:w="270" w:type="dxa"/>
          </w:tcPr>
          <w:p w14:paraId="7D854C49" w14:textId="77777777" w:rsidR="00B7131C" w:rsidRPr="00553AB0" w:rsidRDefault="00B7131C" w:rsidP="00B7131C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121" w:type="dxa"/>
          </w:tcPr>
          <w:p w14:paraId="7DCC848D" w14:textId="7782A832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76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058</w:t>
            </w:r>
          </w:p>
        </w:tc>
      </w:tr>
      <w:tr w:rsidR="00B7131C" w:rsidRPr="00553AB0" w14:paraId="0A3EF3FF" w14:textId="77777777" w:rsidTr="008A09A8">
        <w:tc>
          <w:tcPr>
            <w:tcW w:w="3400" w:type="dxa"/>
          </w:tcPr>
          <w:p w14:paraId="466548DD" w14:textId="77777777" w:rsidR="00B7131C" w:rsidRPr="00553AB0" w:rsidRDefault="00B7131C" w:rsidP="00B7131C">
            <w:pPr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โครงการสมทบเงินที่</w:t>
            </w:r>
            <w:r w:rsidRPr="00553AB0">
              <w:rPr>
                <w:rFonts w:hint="cs"/>
                <w:sz w:val="30"/>
                <w:szCs w:val="30"/>
                <w:cs/>
              </w:rPr>
              <w:t>กำ</w:t>
            </w:r>
            <w:r w:rsidRPr="00553AB0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  <w:shd w:val="clear" w:color="auto" w:fill="auto"/>
          </w:tcPr>
          <w:p w14:paraId="36A910C4" w14:textId="77777777" w:rsidR="00B7131C" w:rsidRPr="00553AB0" w:rsidRDefault="00B7131C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EF4F7D0" w14:textId="1D6BF217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61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068</w:t>
            </w:r>
          </w:p>
        </w:tc>
        <w:tc>
          <w:tcPr>
            <w:tcW w:w="270" w:type="dxa"/>
          </w:tcPr>
          <w:p w14:paraId="66D39A69" w14:textId="77777777" w:rsidR="00B7131C" w:rsidRPr="00553AB0" w:rsidRDefault="00B7131C" w:rsidP="00B713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7A2A8" w14:textId="6406B256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65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417</w:t>
            </w:r>
          </w:p>
        </w:tc>
        <w:tc>
          <w:tcPr>
            <w:tcW w:w="236" w:type="dxa"/>
          </w:tcPr>
          <w:p w14:paraId="1187F22F" w14:textId="77777777" w:rsidR="00B7131C" w:rsidRPr="00553AB0" w:rsidRDefault="00B7131C" w:rsidP="00B713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629ED0" w14:textId="0ECFDA8B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37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044</w:t>
            </w:r>
          </w:p>
        </w:tc>
        <w:tc>
          <w:tcPr>
            <w:tcW w:w="270" w:type="dxa"/>
          </w:tcPr>
          <w:p w14:paraId="0D734BB6" w14:textId="77777777" w:rsidR="00B7131C" w:rsidRPr="00553AB0" w:rsidRDefault="00B7131C" w:rsidP="00B713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B2C36CC" w14:textId="47B6EA78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40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613</w:t>
            </w:r>
          </w:p>
        </w:tc>
      </w:tr>
      <w:tr w:rsidR="00B7131C" w:rsidRPr="00553AB0" w14:paraId="267329B5" w14:textId="77777777" w:rsidTr="008A09A8">
        <w:tc>
          <w:tcPr>
            <w:tcW w:w="3400" w:type="dxa"/>
          </w:tcPr>
          <w:p w14:paraId="2C2346D8" w14:textId="77777777" w:rsidR="00B7131C" w:rsidRPr="00553AB0" w:rsidRDefault="00B7131C" w:rsidP="00B7131C">
            <w:pPr>
              <w:ind w:left="252" w:hanging="252"/>
              <w:rPr>
                <w:sz w:val="30"/>
                <w:szCs w:val="38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89" w:type="dxa"/>
            <w:shd w:val="clear" w:color="auto" w:fill="auto"/>
          </w:tcPr>
          <w:p w14:paraId="606191B3" w14:textId="2EB332EB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</w:rPr>
            </w:pPr>
            <w:r w:rsidRPr="00553AB0">
              <w:rPr>
                <w:rFonts w:cs="Angsana New"/>
                <w:i/>
                <w:iCs/>
                <w:sz w:val="30"/>
                <w:szCs w:val="30"/>
                <w:lang w:bidi="th-TH"/>
              </w:rPr>
              <w:t>17</w:t>
            </w:r>
          </w:p>
        </w:tc>
        <w:tc>
          <w:tcPr>
            <w:tcW w:w="993" w:type="dxa"/>
            <w:vAlign w:val="bottom"/>
          </w:tcPr>
          <w:p w14:paraId="1A1F79F0" w14:textId="54FC2821" w:rsidR="00B7131C" w:rsidRPr="00553AB0" w:rsidRDefault="001A3D20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32,313</w:t>
            </w:r>
          </w:p>
        </w:tc>
        <w:tc>
          <w:tcPr>
            <w:tcW w:w="270" w:type="dxa"/>
            <w:vAlign w:val="bottom"/>
          </w:tcPr>
          <w:p w14:paraId="4495B3F8" w14:textId="77777777" w:rsidR="00B7131C" w:rsidRPr="00553AB0" w:rsidRDefault="00B7131C" w:rsidP="00B7131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260B62" w14:textId="32546920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38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344</w:t>
            </w:r>
          </w:p>
        </w:tc>
        <w:tc>
          <w:tcPr>
            <w:tcW w:w="236" w:type="dxa"/>
            <w:vAlign w:val="bottom"/>
          </w:tcPr>
          <w:p w14:paraId="548F83B8" w14:textId="77777777" w:rsidR="00B7131C" w:rsidRPr="00553AB0" w:rsidRDefault="00B7131C" w:rsidP="00B7131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BD10DF" w14:textId="5ED5DE11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27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789</w:t>
            </w:r>
          </w:p>
        </w:tc>
        <w:tc>
          <w:tcPr>
            <w:tcW w:w="270" w:type="dxa"/>
            <w:vAlign w:val="bottom"/>
          </w:tcPr>
          <w:p w14:paraId="103D0B7D" w14:textId="77777777" w:rsidR="00B7131C" w:rsidRPr="00553AB0" w:rsidRDefault="00B7131C" w:rsidP="00B7131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0EE7109" w14:textId="2142A060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27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511</w:t>
            </w:r>
          </w:p>
        </w:tc>
      </w:tr>
      <w:tr w:rsidR="00B7131C" w:rsidRPr="00553AB0" w14:paraId="41B37F3F" w14:textId="77777777" w:rsidTr="00092727">
        <w:trPr>
          <w:trHeight w:val="263"/>
        </w:trPr>
        <w:tc>
          <w:tcPr>
            <w:tcW w:w="3400" w:type="dxa"/>
          </w:tcPr>
          <w:p w14:paraId="2B13CA84" w14:textId="542E5A9B" w:rsidR="00B7131C" w:rsidRPr="00553AB0" w:rsidRDefault="00B7131C" w:rsidP="00B7131C">
            <w:pPr>
              <w:rPr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89" w:type="dxa"/>
          </w:tcPr>
          <w:p w14:paraId="314CE18D" w14:textId="77777777" w:rsidR="00B7131C" w:rsidRPr="00553AB0" w:rsidRDefault="00B7131C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75AF84" w14:textId="014793E9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260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558</w:t>
            </w:r>
          </w:p>
        </w:tc>
        <w:tc>
          <w:tcPr>
            <w:tcW w:w="270" w:type="dxa"/>
          </w:tcPr>
          <w:p w14:paraId="56DB5E3A" w14:textId="77777777" w:rsidR="00B7131C" w:rsidRPr="00553AB0" w:rsidRDefault="00B7131C" w:rsidP="00B713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AB9E7" w14:textId="39665B6A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246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916</w:t>
            </w:r>
          </w:p>
        </w:tc>
        <w:tc>
          <w:tcPr>
            <w:tcW w:w="236" w:type="dxa"/>
          </w:tcPr>
          <w:p w14:paraId="6E7A9CCB" w14:textId="77777777" w:rsidR="00B7131C" w:rsidRPr="00553AB0" w:rsidRDefault="00B7131C" w:rsidP="00B713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DE1BB1" w14:textId="2917902D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71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456</w:t>
            </w:r>
          </w:p>
        </w:tc>
        <w:tc>
          <w:tcPr>
            <w:tcW w:w="270" w:type="dxa"/>
          </w:tcPr>
          <w:p w14:paraId="13D95090" w14:textId="77777777" w:rsidR="00B7131C" w:rsidRPr="00553AB0" w:rsidRDefault="00B7131C" w:rsidP="00B7131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2F45026" w14:textId="13E971D6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77</w:t>
            </w:r>
            <w:r w:rsidR="00B7131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188</w:t>
            </w:r>
          </w:p>
        </w:tc>
      </w:tr>
      <w:tr w:rsidR="00B7131C" w:rsidRPr="00553AB0" w14:paraId="269FD28E" w14:textId="77777777" w:rsidTr="00092727">
        <w:tc>
          <w:tcPr>
            <w:tcW w:w="3400" w:type="dxa"/>
          </w:tcPr>
          <w:p w14:paraId="1E256BA1" w14:textId="77777777" w:rsidR="00B7131C" w:rsidRPr="00553AB0" w:rsidRDefault="00B7131C" w:rsidP="00B7131C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1C9ECDDE" w14:textId="7B36DECC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  <w:r w:rsidRPr="00553AB0">
              <w:rPr>
                <w:rFonts w:cs="Angsana New"/>
                <w:i/>
                <w:iCs/>
                <w:sz w:val="30"/>
                <w:szCs w:val="30"/>
                <w:lang w:bidi="th-TH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34C70FA" w14:textId="74F4575A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B7131C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585</w:t>
            </w:r>
            <w:r w:rsidR="00B7131C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838</w:t>
            </w:r>
          </w:p>
        </w:tc>
        <w:tc>
          <w:tcPr>
            <w:tcW w:w="270" w:type="dxa"/>
          </w:tcPr>
          <w:p w14:paraId="7696EA8D" w14:textId="77777777" w:rsidR="00B7131C" w:rsidRPr="00553AB0" w:rsidRDefault="00B7131C" w:rsidP="00B7131C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B12B38" w14:textId="3E277C37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B7131C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695</w:t>
            </w:r>
            <w:r w:rsidR="00B7131C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331</w:t>
            </w:r>
          </w:p>
        </w:tc>
        <w:tc>
          <w:tcPr>
            <w:tcW w:w="236" w:type="dxa"/>
          </w:tcPr>
          <w:p w14:paraId="25D3D0E5" w14:textId="77777777" w:rsidR="00B7131C" w:rsidRPr="00553AB0" w:rsidRDefault="00B7131C" w:rsidP="00B7131C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01BAF5" w14:textId="219513EB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B7131C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405</w:t>
            </w:r>
            <w:r w:rsidR="00B7131C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372</w:t>
            </w:r>
          </w:p>
        </w:tc>
        <w:tc>
          <w:tcPr>
            <w:tcW w:w="270" w:type="dxa"/>
          </w:tcPr>
          <w:p w14:paraId="3F6E13B5" w14:textId="77777777" w:rsidR="00B7131C" w:rsidRPr="00553AB0" w:rsidRDefault="00B7131C" w:rsidP="00B7131C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7CF6E443" w14:textId="49AA1B8C" w:rsidR="00B7131C" w:rsidRPr="00553AB0" w:rsidRDefault="00012299" w:rsidP="00B713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B7131C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507</w:t>
            </w:r>
            <w:r w:rsidR="00B7131C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271</w:t>
            </w:r>
          </w:p>
        </w:tc>
      </w:tr>
    </w:tbl>
    <w:p w14:paraId="5C5D60EF" w14:textId="6EEF253C" w:rsidR="00092727" w:rsidRPr="00553AB0" w:rsidRDefault="00092727" w:rsidP="00092727">
      <w:pPr>
        <w:ind w:left="540"/>
        <w:rPr>
          <w:i/>
          <w:iCs/>
          <w:sz w:val="30"/>
          <w:szCs w:val="30"/>
        </w:rPr>
      </w:pPr>
    </w:p>
    <w:p w14:paraId="67745752" w14:textId="7F305D58" w:rsidR="00DB0DA4" w:rsidRPr="00553AB0" w:rsidRDefault="00DB0DA4" w:rsidP="00092727">
      <w:pPr>
        <w:ind w:left="540"/>
        <w:rPr>
          <w:i/>
          <w:iCs/>
          <w:sz w:val="30"/>
          <w:szCs w:val="30"/>
        </w:rPr>
      </w:pPr>
    </w:p>
    <w:p w14:paraId="7D79F4BF" w14:textId="4AAF4649" w:rsidR="000917F6" w:rsidRPr="00553AB0" w:rsidRDefault="000917F6" w:rsidP="00092727">
      <w:pPr>
        <w:ind w:left="540"/>
        <w:rPr>
          <w:i/>
          <w:iCs/>
          <w:sz w:val="30"/>
          <w:szCs w:val="30"/>
        </w:rPr>
      </w:pPr>
    </w:p>
    <w:p w14:paraId="412844F2" w14:textId="40E9DD5E" w:rsidR="000917F6" w:rsidRPr="00553AB0" w:rsidRDefault="000917F6" w:rsidP="00092727">
      <w:pPr>
        <w:ind w:left="540"/>
        <w:rPr>
          <w:i/>
          <w:iCs/>
          <w:sz w:val="30"/>
          <w:szCs w:val="30"/>
        </w:rPr>
      </w:pPr>
    </w:p>
    <w:p w14:paraId="66DE36BD" w14:textId="77777777" w:rsidR="000917F6" w:rsidRPr="00553AB0" w:rsidRDefault="000917F6" w:rsidP="00092727">
      <w:pPr>
        <w:ind w:left="540"/>
        <w:rPr>
          <w:i/>
          <w:iCs/>
          <w:sz w:val="30"/>
          <w:szCs w:val="30"/>
        </w:rPr>
      </w:pPr>
    </w:p>
    <w:p w14:paraId="384ADE4C" w14:textId="2B3ED091" w:rsidR="00DB0DA4" w:rsidRPr="00553AB0" w:rsidRDefault="00DB0DA4" w:rsidP="00092727">
      <w:pPr>
        <w:ind w:left="540"/>
        <w:rPr>
          <w:i/>
          <w:iCs/>
          <w:sz w:val="30"/>
          <w:szCs w:val="30"/>
        </w:rPr>
      </w:pPr>
    </w:p>
    <w:p w14:paraId="23D4250B" w14:textId="77777777" w:rsidR="00DB0DA4" w:rsidRPr="00553AB0" w:rsidRDefault="00DB0DA4" w:rsidP="00092727">
      <w:pPr>
        <w:ind w:left="540"/>
        <w:rPr>
          <w:i/>
          <w:iCs/>
          <w:sz w:val="30"/>
          <w:szCs w:val="30"/>
        </w:rPr>
      </w:pPr>
    </w:p>
    <w:p w14:paraId="4C4E75C3" w14:textId="77777777" w:rsidR="00092727" w:rsidRPr="00553AB0" w:rsidRDefault="00092727" w:rsidP="00092727">
      <w:pPr>
        <w:ind w:left="540"/>
        <w:rPr>
          <w:i/>
          <w:iCs/>
          <w:sz w:val="30"/>
          <w:szCs w:val="30"/>
        </w:rPr>
      </w:pPr>
      <w:r w:rsidRPr="00553AB0">
        <w:rPr>
          <w:i/>
          <w:iCs/>
          <w:sz w:val="30"/>
          <w:szCs w:val="30"/>
          <w:cs/>
        </w:rPr>
        <w:lastRenderedPageBreak/>
        <w:t>โครงการสมทบเงินที่</w:t>
      </w:r>
      <w:r w:rsidRPr="00553AB0">
        <w:rPr>
          <w:rFonts w:hint="cs"/>
          <w:i/>
          <w:iCs/>
          <w:sz w:val="30"/>
          <w:szCs w:val="30"/>
          <w:cs/>
        </w:rPr>
        <w:t>กำ</w:t>
      </w:r>
      <w:r w:rsidRPr="00553AB0">
        <w:rPr>
          <w:i/>
          <w:iCs/>
          <w:sz w:val="30"/>
          <w:szCs w:val="30"/>
          <w:cs/>
        </w:rPr>
        <w:t>หนดไว้</w:t>
      </w:r>
    </w:p>
    <w:p w14:paraId="7908A057" w14:textId="77777777" w:rsidR="00092727" w:rsidRPr="00553AB0" w:rsidRDefault="00092727" w:rsidP="00092727">
      <w:pPr>
        <w:ind w:left="540"/>
        <w:rPr>
          <w:i/>
          <w:iCs/>
          <w:sz w:val="20"/>
          <w:szCs w:val="20"/>
        </w:rPr>
      </w:pPr>
    </w:p>
    <w:p w14:paraId="66258E6E" w14:textId="0B56AC85" w:rsidR="00DE6CA6" w:rsidRPr="00553AB0" w:rsidRDefault="00092727" w:rsidP="00D35A56">
      <w:pPr>
        <w:tabs>
          <w:tab w:val="left" w:pos="900"/>
        </w:tabs>
        <w:ind w:left="540" w:right="18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กลุ่มบริษัท</w:t>
      </w:r>
      <w:r w:rsidRPr="00553AB0">
        <w:rPr>
          <w:rFonts w:hint="cs"/>
          <w:sz w:val="30"/>
          <w:szCs w:val="30"/>
          <w:cs/>
        </w:rPr>
        <w:t>และบริษัท</w:t>
      </w:r>
      <w:r w:rsidRPr="00553AB0">
        <w:rPr>
          <w:sz w:val="30"/>
          <w:szCs w:val="30"/>
          <w:cs/>
        </w:rPr>
        <w:t>ได้จัดตั้งกองทุนสำรองเลี้ยงชีพสำหรับพนักงานของกลุ่มบริษัท</w:t>
      </w:r>
      <w:r w:rsidRPr="00553AB0">
        <w:rPr>
          <w:rFonts w:hint="cs"/>
          <w:sz w:val="30"/>
          <w:szCs w:val="30"/>
          <w:cs/>
        </w:rPr>
        <w:t>และบริษัท</w:t>
      </w:r>
      <w:r w:rsidRPr="00553AB0">
        <w:rPr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553AB0">
        <w:rPr>
          <w:rFonts w:hint="cs"/>
          <w:sz w:val="30"/>
          <w:szCs w:val="30"/>
          <w:cs/>
        </w:rPr>
        <w:t xml:space="preserve"> </w:t>
      </w:r>
      <w:r w:rsidR="00012299" w:rsidRPr="00553AB0">
        <w:rPr>
          <w:sz w:val="30"/>
          <w:szCs w:val="30"/>
        </w:rPr>
        <w:t>3</w:t>
      </w:r>
      <w:r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 xml:space="preserve">ถึงอัตราร้อยละ </w:t>
      </w:r>
      <w:r w:rsidR="00012299" w:rsidRPr="00553AB0">
        <w:rPr>
          <w:sz w:val="30"/>
          <w:szCs w:val="30"/>
        </w:rPr>
        <w:t>15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ของเงินเดือนทุกเดือน และกลุ่มบริษัท</w:t>
      </w:r>
      <w:r w:rsidRPr="00553AB0">
        <w:rPr>
          <w:rFonts w:hint="cs"/>
          <w:sz w:val="30"/>
          <w:szCs w:val="30"/>
          <w:cs/>
        </w:rPr>
        <w:t>และบริษัท</w:t>
      </w:r>
      <w:r w:rsidRPr="00553AB0">
        <w:rPr>
          <w:sz w:val="30"/>
          <w:szCs w:val="30"/>
          <w:cs/>
        </w:rPr>
        <w:t>จ่ายสมทบในอัตราร้อยละ</w:t>
      </w:r>
      <w:r w:rsidRPr="00553AB0">
        <w:rPr>
          <w:rFonts w:hint="cs"/>
          <w:sz w:val="30"/>
          <w:szCs w:val="30"/>
          <w:cs/>
        </w:rPr>
        <w:t xml:space="preserve"> </w:t>
      </w:r>
      <w:r w:rsidR="00012299" w:rsidRPr="00553AB0">
        <w:rPr>
          <w:sz w:val="30"/>
          <w:szCs w:val="30"/>
        </w:rPr>
        <w:t>3</w:t>
      </w:r>
      <w:r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 xml:space="preserve">ถึงอัตราร้อยละ </w:t>
      </w:r>
      <w:r w:rsidR="00012299" w:rsidRPr="00553AB0">
        <w:rPr>
          <w:sz w:val="30"/>
          <w:szCs w:val="30"/>
        </w:rPr>
        <w:t>5</w:t>
      </w:r>
      <w:r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sz w:val="30"/>
          <w:szCs w:val="30"/>
          <w:cs/>
        </w:rPr>
        <w:t>ของเงินเดือนของพนักงานทุกเดือน</w:t>
      </w:r>
      <w:r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1562B88" w14:textId="77777777" w:rsidR="00DE6CA6" w:rsidRPr="00553AB0" w:rsidRDefault="00DE6CA6" w:rsidP="00D35A56">
      <w:pPr>
        <w:tabs>
          <w:tab w:val="left" w:pos="900"/>
        </w:tabs>
        <w:ind w:left="540" w:right="18"/>
        <w:jc w:val="thaiDistribute"/>
        <w:rPr>
          <w:sz w:val="30"/>
          <w:szCs w:val="30"/>
        </w:rPr>
      </w:pPr>
    </w:p>
    <w:p w14:paraId="51D0C2CB" w14:textId="77777777" w:rsidR="00DE6CA6" w:rsidRPr="00553AB0" w:rsidRDefault="00DE6CA6" w:rsidP="00DE6CA6">
      <w:pPr>
        <w:ind w:left="540"/>
        <w:rPr>
          <w:i/>
          <w:iCs/>
          <w:sz w:val="30"/>
          <w:szCs w:val="30"/>
          <w:cs/>
        </w:rPr>
      </w:pPr>
      <w:r w:rsidRPr="00553AB0">
        <w:rPr>
          <w:rFonts w:hint="cs"/>
          <w:i/>
          <w:iCs/>
          <w:sz w:val="30"/>
          <w:szCs w:val="30"/>
          <w:cs/>
        </w:rPr>
        <w:t>โครงการร่วมลงทุนระหว่างนายจ้างและลูกจ้างของบริษัทจดทะเบียน</w:t>
      </w:r>
    </w:p>
    <w:p w14:paraId="50CDBD09" w14:textId="77777777" w:rsidR="00DE6CA6" w:rsidRPr="00553AB0" w:rsidRDefault="00DE6CA6" w:rsidP="00DE6CA6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7FD9F38F" w14:textId="0F3F467E" w:rsidR="00DE6CA6" w:rsidRPr="00553AB0" w:rsidRDefault="00DE6CA6" w:rsidP="00DE6CA6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ในเดือนเมษายน </w:t>
      </w:r>
      <w:r w:rsidR="00012299" w:rsidRPr="00553AB0">
        <w:rPr>
          <w:rFonts w:asciiTheme="majorBidi" w:hAnsiTheme="majorBidi" w:cstheme="majorBidi"/>
          <w:sz w:val="30"/>
          <w:szCs w:val="30"/>
        </w:rPr>
        <w:t>2563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กลุ่มบริษัทได้เริ่มจ่ายเงินสมทบเข้า</w:t>
      </w:r>
      <w:r w:rsidRPr="00553AB0">
        <w:rPr>
          <w:rFonts w:asciiTheme="majorBidi" w:hAnsiTheme="majorBidi" w:cs="Angsana New"/>
          <w:sz w:val="30"/>
          <w:szCs w:val="30"/>
          <w:cs/>
        </w:rPr>
        <w:t>โครงการร่วมลงทุนระหว่างนายจ้างและลูกจ้างของบริษัทจดทะเบียน (</w:t>
      </w:r>
      <w:r w:rsidRPr="00553AB0">
        <w:rPr>
          <w:rFonts w:asciiTheme="majorBidi" w:hAnsiTheme="majorBidi" w:cstheme="majorBidi"/>
          <w:sz w:val="30"/>
          <w:szCs w:val="30"/>
        </w:rPr>
        <w:t>EJIP)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ซึ่งเป็นไปตามหลักเกณฑ์</w:t>
      </w:r>
      <w:r w:rsidRPr="00553AB0">
        <w:rPr>
          <w:rFonts w:asciiTheme="majorBidi" w:hAnsiTheme="majorBidi" w:cstheme="majorBidi"/>
          <w:sz w:val="30"/>
          <w:szCs w:val="30"/>
          <w:cs/>
          <w:lang w:val="th-TH"/>
        </w:rPr>
        <w:t>ที่ที่ประชุมคณะกรรมการบริษัทได้มีมติอนุมัติ</w:t>
      </w:r>
      <w:r w:rsidRPr="00553AB0">
        <w:rPr>
          <w:rFonts w:asciiTheme="majorBidi" w:hAnsiTheme="majorBidi" w:cs="Angsana New"/>
          <w:sz w:val="30"/>
          <w:szCs w:val="30"/>
          <w:cs/>
          <w:lang w:val="th-TH"/>
        </w:rPr>
        <w:t xml:space="preserve">โครงการ EJIP </w:t>
      </w:r>
      <w:r w:rsidRPr="00553AB0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="00012299" w:rsidRPr="00553AB0">
        <w:rPr>
          <w:rFonts w:asciiTheme="majorBidi" w:hAnsiTheme="majorBidi" w:cstheme="majorBidi"/>
          <w:sz w:val="30"/>
          <w:szCs w:val="30"/>
        </w:rPr>
        <w:t>17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012299" w:rsidRPr="00553AB0">
        <w:rPr>
          <w:rFonts w:asciiTheme="majorBidi" w:hAnsiTheme="majorBidi" w:cstheme="majorBidi"/>
          <w:sz w:val="30"/>
          <w:szCs w:val="30"/>
        </w:rPr>
        <w:t>2562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  <w:lang w:val="th-TH"/>
        </w:rPr>
        <w:t>โดยมีรายละเอียดดังนี้</w:t>
      </w:r>
      <w:r w:rsidRPr="00553AB0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</w:p>
    <w:p w14:paraId="6761A75D" w14:textId="77777777" w:rsidR="00DE6CA6" w:rsidRPr="00553AB0" w:rsidRDefault="00DE6CA6" w:rsidP="00DE6CA6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21" w:type="dxa"/>
        <w:tblLook w:val="04A0" w:firstRow="1" w:lastRow="0" w:firstColumn="1" w:lastColumn="0" w:noHBand="0" w:noVBand="1"/>
      </w:tblPr>
      <w:tblGrid>
        <w:gridCol w:w="3084"/>
        <w:gridCol w:w="6200"/>
      </w:tblGrid>
      <w:tr w:rsidR="00DE6CA6" w:rsidRPr="00553AB0" w14:paraId="632E01F1" w14:textId="77777777" w:rsidTr="009929E0">
        <w:trPr>
          <w:tblHeader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82B6" w14:textId="77777777" w:rsidR="00DE6CA6" w:rsidRPr="00553AB0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577C" w14:textId="77777777" w:rsidR="00DE6CA6" w:rsidRPr="00553AB0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รายละเอียดของโครงการ 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EJIP</w:t>
            </w:r>
          </w:p>
        </w:tc>
      </w:tr>
      <w:tr w:rsidR="00DE6CA6" w:rsidRPr="00553AB0" w14:paraId="2A4C8F9E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68D8" w14:textId="77777777" w:rsidR="00DE6CA6" w:rsidRPr="00553AB0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วัตถุประสงค์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0EB1" w14:textId="77777777" w:rsidR="00DE6CA6" w:rsidRPr="00553AB0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เพื่อสร้างแรงจูงใจในการปฏิบัติงาน</w:t>
            </w:r>
            <w:r w:rsidRPr="00553AB0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และรักษาพนักงานอันเป็นทรัพยากรบุคคลอันล้ำค่าไว้กับบริษัท</w:t>
            </w:r>
          </w:p>
        </w:tc>
      </w:tr>
      <w:tr w:rsidR="00DE6CA6" w:rsidRPr="00553AB0" w14:paraId="56FE2F3E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68C7" w14:textId="77777777" w:rsidR="00DE6CA6" w:rsidRPr="00553AB0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อายุ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โครงการ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53AB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รวม </w:t>
            </w:r>
            <w:r w:rsidRPr="00553AB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Silent Period)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85F7" w14:textId="02435820" w:rsidR="00DE6CA6" w:rsidRPr="00553AB0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ตั้งแต่วันที่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เมษายน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ถึง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มีนาคม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รวมระยะเวลา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DE6CA6" w:rsidRPr="00553AB0" w14:paraId="758B066C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478B" w14:textId="77777777" w:rsidR="00DE6CA6" w:rsidRPr="00553AB0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553AB0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ผู้ที่มี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</w:t>
            </w:r>
            <w:r w:rsidRPr="00553AB0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เข้าร่วมโครงการ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A086" w14:textId="77777777" w:rsidR="00DE6CA6" w:rsidRPr="00553AB0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ผู้บริหารที่ได้รับการอนุมัติโดยประธานคณะกรรมการบริหาร โดยเป็นไปตามความสมัครใจของผู้ที่มีสิทธิเข้าร่วมโครงการ</w:t>
            </w:r>
          </w:p>
        </w:tc>
      </w:tr>
      <w:tr w:rsidR="00DE6CA6" w:rsidRPr="00553AB0" w14:paraId="14AF561E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63F4" w14:textId="77777777" w:rsidR="00DE6CA6" w:rsidRPr="00553AB0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ระยะเวลา</w:t>
            </w:r>
            <w:r w:rsidRPr="00553AB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สมทบเงินเข้าโครงการ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7842" w14:textId="4AC34B7E" w:rsidR="00DE6CA6" w:rsidRPr="00553AB0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ตั้งแต่เดือนเมษายน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ถึงเดือนมีนาคม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รวมระยะเวลา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DE6CA6" w:rsidRPr="00553AB0" w14:paraId="4D5AEF1E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8415" w14:textId="77777777" w:rsidR="00DE6CA6" w:rsidRPr="00553AB0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รูปแบบ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E288" w14:textId="51389C55" w:rsidR="00DE6CA6" w:rsidRPr="00553AB0" w:rsidRDefault="00DE6CA6" w:rsidP="003A23D8">
            <w:pPr>
              <w:pStyle w:val="ListParagraph"/>
              <w:numPr>
                <w:ilvl w:val="0"/>
                <w:numId w:val="33"/>
              </w:numPr>
              <w:spacing w:before="240" w:line="260" w:lineRule="atLeast"/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553AB0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บริษัทจะหักเงินผู้ที่เข้าร่วมโครงการในอัตราร้อยละ</w:t>
            </w:r>
            <w:r w:rsidRPr="00553AB0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</w:t>
            </w:r>
            <w:r w:rsidR="00012299" w:rsidRPr="00553AB0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2</w:t>
            </w:r>
            <w:r w:rsidRPr="00553AB0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- </w:t>
            </w:r>
            <w:r w:rsidR="00012299" w:rsidRPr="00553AB0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20</w:t>
            </w:r>
            <w:r w:rsidRPr="00553AB0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</w:t>
            </w:r>
            <w:r w:rsidRPr="00553AB0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ของฐานเงินเดือนในแต่ละเดือนจนกว่าจะครบจำนวนเงินสะสม ทั้งนี้ จำนวนเงินสะสมเข้าโครงการจะไม่เกินร้อยละ</w:t>
            </w:r>
            <w:r w:rsidRPr="00553AB0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 xml:space="preserve"> </w:t>
            </w:r>
            <w:r w:rsidR="00012299" w:rsidRPr="00553AB0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50</w:t>
            </w:r>
            <w:r w:rsidRPr="00553AB0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ของเงินโบนัสตามผลการดำเนินงานในแต่ละปี (เงินโบนัสจากผลการดำเนินงานของบริษัทในปีที่ผ่านมา) และ</w:t>
            </w:r>
          </w:p>
          <w:p w14:paraId="4D19717E" w14:textId="33B845A1" w:rsidR="00DE6CA6" w:rsidRPr="00553AB0" w:rsidRDefault="00DE6CA6" w:rsidP="003A23D8">
            <w:pPr>
              <w:pStyle w:val="ListParagraph"/>
              <w:numPr>
                <w:ilvl w:val="0"/>
                <w:numId w:val="33"/>
              </w:numPr>
              <w:spacing w:line="260" w:lineRule="atLeast"/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553AB0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lastRenderedPageBreak/>
              <w:t xml:space="preserve">บริษัทจะจ่ายเงินสมทบให้ในอัตราร้อยละ </w:t>
            </w:r>
            <w:r w:rsidR="00012299" w:rsidRPr="00553AB0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100</w:t>
            </w:r>
            <w:r w:rsidRPr="00553AB0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 xml:space="preserve"> - </w:t>
            </w:r>
            <w:r w:rsidR="00012299" w:rsidRPr="00553AB0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125</w:t>
            </w:r>
            <w:r w:rsidRPr="00553AB0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ของเงินที่หักจากผู้เข้าร่วมโครงการทุกเดือนให้กับบริษัท หลักทรัพย์ทิสโก้ จำกัด (ตัวแทนดำเนินการ) </w:t>
            </w:r>
          </w:p>
          <w:p w14:paraId="6423D2CD" w14:textId="77777777" w:rsidR="00DE6CA6" w:rsidRPr="00553AB0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pacing w:val="-6"/>
                <w:sz w:val="30"/>
                <w:szCs w:val="30"/>
                <w:lang w:val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โดยตัวแทนดำเนินการจะนำเงินในกองทุนดังกล่าวไปซื้อหุ้นของบริษัท (</w:t>
            </w:r>
            <w:r w:rsidRPr="00553AB0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OSP)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หรือใบแสดงสิทธิในผลประโยชน์ที่เกิดจากหลักทรัพย์อ้างอิงของหุ้น </w:t>
            </w:r>
            <w:r w:rsidRPr="00553AB0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 (OSP-R)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ตามหลักเกณฑ์ วิธีการและเงื่อนไขที่กำหนดไว้ในข้อกำหนดและเงื่อนไขของโครงการที่ได้รับความเห็นชอบจากสำนักงานคณะกรรมการกำกับหลักทรัพย์และตลาดหลักทรัพย์</w:t>
            </w:r>
          </w:p>
        </w:tc>
      </w:tr>
      <w:tr w:rsidR="00DE6CA6" w:rsidRPr="00553AB0" w14:paraId="11A27D5C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3A46" w14:textId="77777777" w:rsidR="00DE6CA6" w:rsidRPr="00553AB0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3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lastRenderedPageBreak/>
              <w:t>เงื่อนไข</w:t>
            </w:r>
            <w:r w:rsidRPr="00553AB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การถือครองหลักทรัพย์ </w:t>
            </w:r>
            <w:r w:rsidRPr="00553AB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(Silent Period)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6A3E" w14:textId="77777777" w:rsidR="00DE6CA6" w:rsidRPr="00553AB0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ผู้เข้าร่วมโครงการมีสิทธิขายหุ้น </w:t>
            </w:r>
            <w:r w:rsidRPr="00553AB0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หรือ </w:t>
            </w:r>
            <w:r w:rsidRPr="00553AB0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OSP-R 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ตามเงื่อนไขดังนี้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67"/>
              <w:gridCol w:w="3107"/>
            </w:tblGrid>
            <w:tr w:rsidR="00DE6CA6" w:rsidRPr="00553AB0" w14:paraId="3EE84496" w14:textId="77777777" w:rsidTr="009929E0">
              <w:tc>
                <w:tcPr>
                  <w:tcW w:w="2867" w:type="dxa"/>
                  <w:hideMark/>
                </w:tcPr>
                <w:p w14:paraId="66D4AC0E" w14:textId="77777777" w:rsidR="00DE6CA6" w:rsidRPr="00553AB0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553AB0"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  <w:t>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07D985A2" w14:textId="77777777" w:rsidR="00DE6CA6" w:rsidRPr="00553AB0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553AB0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DE6CA6" w:rsidRPr="00553AB0" w14:paraId="68F82211" w14:textId="77777777" w:rsidTr="009929E0">
              <w:tc>
                <w:tcPr>
                  <w:tcW w:w="2867" w:type="dxa"/>
                  <w:hideMark/>
                </w:tcPr>
                <w:p w14:paraId="6F9BF2D3" w14:textId="1AB4756A" w:rsidR="00DE6CA6" w:rsidRPr="00553AB0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="Angsana New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553AB0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ปีที่ </w:t>
                  </w:r>
                  <w:r w:rsidR="00012299" w:rsidRPr="00553AB0">
                    <w:rPr>
                      <w:rFonts w:asciiTheme="majorBidi" w:hAnsiTheme="majorBidi" w:cstheme="majorBidi"/>
                      <w:sz w:val="30"/>
                      <w:szCs w:val="30"/>
                    </w:rPr>
                    <w:t>2</w:t>
                  </w:r>
                  <w:r w:rsidRPr="00553AB0">
                    <w:rPr>
                      <w:rFonts w:asciiTheme="majorBidi" w:hAnsiTheme="majorBidi" w:cstheme="majorBidi"/>
                      <w:sz w:val="30"/>
                      <w:szCs w:val="30"/>
                    </w:rPr>
                    <w:t xml:space="preserve"> - </w:t>
                  </w:r>
                  <w:r w:rsidR="00012299" w:rsidRPr="00553AB0">
                    <w:rPr>
                      <w:rFonts w:asciiTheme="majorBidi" w:hAnsiTheme="majorBidi" w:cstheme="majorBidi"/>
                      <w:sz w:val="30"/>
                      <w:szCs w:val="30"/>
                    </w:rPr>
                    <w:t>3</w:t>
                  </w:r>
                  <w:r w:rsidRPr="00553AB0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</w:rPr>
                    <w:t xml:space="preserve"> นับจากปีที่ซื้อสะสม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4CBF7BAB" w14:textId="77777777" w:rsidR="00DE6CA6" w:rsidRPr="00553AB0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="Angsana New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553AB0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DE6CA6" w:rsidRPr="00553AB0" w14:paraId="5E5B65C0" w14:textId="77777777" w:rsidTr="009929E0">
              <w:tc>
                <w:tcPr>
                  <w:tcW w:w="2867" w:type="dxa"/>
                  <w:hideMark/>
                </w:tcPr>
                <w:p w14:paraId="123FC2F1" w14:textId="5906787A" w:rsidR="00DE6CA6" w:rsidRPr="00553AB0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553AB0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ปีที่ </w:t>
                  </w:r>
                  <w:r w:rsidR="00012299" w:rsidRPr="00553AB0">
                    <w:rPr>
                      <w:rFonts w:asciiTheme="majorBidi" w:hAnsiTheme="majorBidi" w:cstheme="majorBidi"/>
                      <w:sz w:val="30"/>
                      <w:szCs w:val="30"/>
                    </w:rPr>
                    <w:t>4</w:t>
                  </w:r>
                  <w:r w:rsidRPr="00553AB0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 นับจากปีที่ซื้อสะสม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33264615" w14:textId="133B7846" w:rsidR="00DE6CA6" w:rsidRPr="00553AB0" w:rsidRDefault="00DE6CA6" w:rsidP="009929E0">
                  <w:pPr>
                    <w:pStyle w:val="Footer"/>
                    <w:tabs>
                      <w:tab w:val="left" w:pos="0"/>
                      <w:tab w:val="left" w:pos="797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553AB0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สามารถขายได้จำนวนร้อยละ </w:t>
                  </w:r>
                  <w:r w:rsidR="00012299" w:rsidRPr="00553AB0">
                    <w:rPr>
                      <w:rFonts w:asciiTheme="majorBidi" w:hAnsiTheme="majorBidi" w:cstheme="majorBidi"/>
                      <w:sz w:val="30"/>
                      <w:szCs w:val="30"/>
                    </w:rPr>
                    <w:t>100</w:t>
                  </w:r>
                  <w:r w:rsidRPr="00553AB0">
                    <w:rPr>
                      <w:rFonts w:asciiTheme="majorBidi" w:hAnsiTheme="majorBidi" w:cstheme="majorBidi"/>
                      <w:sz w:val="30"/>
                      <w:szCs w:val="30"/>
                    </w:rPr>
                    <w:t xml:space="preserve"> </w:t>
                  </w:r>
                  <w:r w:rsidRPr="00553AB0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ของจำนวนหุ้นของปีที่ซื้อสะสม</w:t>
                  </w:r>
                </w:p>
              </w:tc>
            </w:tr>
          </w:tbl>
          <w:p w14:paraId="735B5395" w14:textId="77777777" w:rsidR="00DE6CA6" w:rsidRPr="00553AB0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โดยเงื่อนไขข้างต้นไม่รวมในกรณีที่ผู้เข้าร่วมโครงการพ้นสภาพจากการเป็นพนักงานของกลุ่มบริษัท ซึ่งเป็นไปตามเงื่อนไขในสัญญาระหว่างกลุ่มบริษัท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>ผู้เข้าร่วมโครงการและตัวแทนดำเนินการ</w:t>
            </w:r>
          </w:p>
        </w:tc>
      </w:tr>
    </w:tbl>
    <w:p w14:paraId="168FE15C" w14:textId="77777777" w:rsidR="00E861A1" w:rsidRPr="00553AB0" w:rsidRDefault="00E861A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53AB0">
        <w:rPr>
          <w:rFonts w:asciiTheme="majorBidi" w:hAnsiTheme="majorBidi" w:cstheme="majorBidi"/>
          <w:i/>
          <w:iCs/>
          <w:cs/>
        </w:rPr>
        <w:br w:type="page"/>
      </w:r>
    </w:p>
    <w:p w14:paraId="7485E022" w14:textId="331DBAB1" w:rsidR="00092727" w:rsidRPr="00553AB0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lastRenderedPageBreak/>
        <w:t>ค่าใช้จ่ายตามลักษณะ</w:t>
      </w:r>
    </w:p>
    <w:p w14:paraId="4EF47901" w14:textId="77777777" w:rsidR="00092727" w:rsidRPr="00553AB0" w:rsidRDefault="00092727" w:rsidP="00092727">
      <w:pPr>
        <w:rPr>
          <w:rFonts w:asciiTheme="majorBidi" w:hAnsiTheme="majorBidi"/>
          <w:sz w:val="20"/>
          <w:szCs w:val="2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080"/>
        <w:gridCol w:w="270"/>
        <w:gridCol w:w="1170"/>
        <w:gridCol w:w="270"/>
        <w:gridCol w:w="1170"/>
        <w:gridCol w:w="270"/>
        <w:gridCol w:w="1125"/>
      </w:tblGrid>
      <w:tr w:rsidR="00092727" w:rsidRPr="00553AB0" w14:paraId="07A4B0C0" w14:textId="77777777" w:rsidTr="00F34A86">
        <w:trPr>
          <w:trHeight w:val="506"/>
          <w:tblHeader/>
        </w:trPr>
        <w:tc>
          <w:tcPr>
            <w:tcW w:w="3060" w:type="dxa"/>
            <w:shd w:val="clear" w:color="auto" w:fill="FFFFFF"/>
          </w:tcPr>
          <w:p w14:paraId="1E636595" w14:textId="77777777" w:rsidR="00092727" w:rsidRPr="00553AB0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63CD17B" w14:textId="77777777" w:rsidR="00092727" w:rsidRPr="00553AB0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463D390B" w14:textId="77777777" w:rsidR="00092727" w:rsidRPr="00553AB0" w:rsidRDefault="00092727" w:rsidP="00092727">
            <w:pPr>
              <w:ind w:left="11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553AB0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งบการเงินรวม</w:t>
            </w:r>
            <w:r w:rsidRPr="00553AB0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FFFFFF"/>
          </w:tcPr>
          <w:p w14:paraId="35C24146" w14:textId="77777777" w:rsidR="00092727" w:rsidRPr="00553AB0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FFFFFF"/>
          </w:tcPr>
          <w:p w14:paraId="784EF1F1" w14:textId="77777777" w:rsidR="00092727" w:rsidRPr="00553AB0" w:rsidRDefault="00092727" w:rsidP="00092727">
            <w:pPr>
              <w:ind w:left="2"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553AB0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553AB0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</w:tr>
      <w:tr w:rsidR="00092727" w:rsidRPr="00553AB0" w14:paraId="79088DDA" w14:textId="77777777" w:rsidTr="00F34A86">
        <w:trPr>
          <w:trHeight w:val="272"/>
          <w:tblHeader/>
        </w:trPr>
        <w:tc>
          <w:tcPr>
            <w:tcW w:w="3060" w:type="dxa"/>
            <w:shd w:val="clear" w:color="auto" w:fill="FFFFFF"/>
          </w:tcPr>
          <w:p w14:paraId="541D7583" w14:textId="77777777" w:rsidR="00092727" w:rsidRPr="00553AB0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FFFFF"/>
          </w:tcPr>
          <w:p w14:paraId="09321289" w14:textId="77777777" w:rsidR="00092727" w:rsidRPr="00553AB0" w:rsidRDefault="00092727" w:rsidP="00EA268B">
            <w:pPr>
              <w:ind w:left="-106" w:right="-68"/>
              <w:jc w:val="center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  <w:r w:rsidRPr="00553AB0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FFFFFF"/>
          </w:tcPr>
          <w:p w14:paraId="60FDD37B" w14:textId="046110D9" w:rsidR="00092727" w:rsidRPr="00553AB0" w:rsidRDefault="00012299" w:rsidP="00092727">
            <w:pPr>
              <w:ind w:left="-83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FFFFFF"/>
          </w:tcPr>
          <w:p w14:paraId="04A6FAFE" w14:textId="77777777" w:rsidR="00092727" w:rsidRPr="00553AB0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4F78591" w14:textId="37017138" w:rsidR="00092727" w:rsidRPr="00553AB0" w:rsidRDefault="00012299" w:rsidP="00EA268B">
            <w:pPr>
              <w:ind w:left="-83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76CBD45A" w14:textId="77777777" w:rsidR="00092727" w:rsidRPr="00553AB0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49E883F" w14:textId="2A2089A4" w:rsidR="00092727" w:rsidRPr="00553AB0" w:rsidRDefault="00012299" w:rsidP="00092727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FFFFFF"/>
          </w:tcPr>
          <w:p w14:paraId="50DD7CA0" w14:textId="77777777" w:rsidR="00092727" w:rsidRPr="00553AB0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/>
          </w:tcPr>
          <w:p w14:paraId="5C02F89D" w14:textId="554947E8" w:rsidR="00092727" w:rsidRPr="00553AB0" w:rsidRDefault="00012299" w:rsidP="00092727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2564</w:t>
            </w:r>
          </w:p>
        </w:tc>
      </w:tr>
      <w:tr w:rsidR="00092727" w:rsidRPr="00553AB0" w14:paraId="015980AD" w14:textId="77777777" w:rsidTr="00F34A86">
        <w:trPr>
          <w:trHeight w:val="128"/>
          <w:tblHeader/>
        </w:trPr>
        <w:tc>
          <w:tcPr>
            <w:tcW w:w="3060" w:type="dxa"/>
          </w:tcPr>
          <w:p w14:paraId="5836D6D6" w14:textId="77777777" w:rsidR="00092727" w:rsidRPr="00553AB0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ADCA649" w14:textId="77777777" w:rsidR="00092727" w:rsidRPr="00553AB0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DE4107F" w14:textId="77777777" w:rsidR="00092727" w:rsidRPr="00553AB0" w:rsidRDefault="00092727" w:rsidP="00092727">
            <w:pPr>
              <w:ind w:left="77" w:right="15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  <w:r w:rsidRPr="00553AB0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(</w:t>
            </w:r>
            <w:r w:rsidRPr="00553AB0">
              <w:rPr>
                <w:rFonts w:ascii="AngsanaUPC" w:hAnsi="AngsanaUPC" w:cs="AngsanaUPC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553AB0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9A1C42" w:rsidRPr="00553AB0" w14:paraId="11D202F1" w14:textId="77777777" w:rsidTr="00F34A86">
        <w:trPr>
          <w:trHeight w:val="632"/>
        </w:trPr>
        <w:tc>
          <w:tcPr>
            <w:tcW w:w="3060" w:type="dxa"/>
          </w:tcPr>
          <w:p w14:paraId="61AA2A96" w14:textId="390BD694" w:rsidR="009A1C42" w:rsidRPr="00553AB0" w:rsidRDefault="009A1C42" w:rsidP="009A1C42">
            <w:pPr>
              <w:tabs>
                <w:tab w:val="left" w:pos="702"/>
              </w:tabs>
              <w:ind w:left="252" w:right="-8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3AB0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553AB0">
              <w:rPr>
                <w:rFonts w:ascii="AngsanaUPC" w:hAnsi="AngsanaUPC" w:cs="AngsanaUPC"/>
                <w:sz w:val="28"/>
                <w:szCs w:val="28"/>
                <w:cs/>
              </w:rPr>
              <w:br/>
              <w:t>และสินค้าระห</w:t>
            </w:r>
            <w:r w:rsidRPr="00553AB0">
              <w:rPr>
                <w:rFonts w:ascii="AngsanaUPC" w:hAnsi="AngsanaUPC" w:cs="AngsanaUPC" w:hint="cs"/>
                <w:sz w:val="28"/>
                <w:szCs w:val="28"/>
                <w:cs/>
              </w:rPr>
              <w:t>ว่างผลิต</w:t>
            </w:r>
          </w:p>
        </w:tc>
        <w:tc>
          <w:tcPr>
            <w:tcW w:w="810" w:type="dxa"/>
            <w:vAlign w:val="bottom"/>
          </w:tcPr>
          <w:p w14:paraId="5830B01B" w14:textId="77777777" w:rsidR="009A1C42" w:rsidRPr="00553AB0" w:rsidRDefault="009A1C42" w:rsidP="009A1C4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E0EB86" w14:textId="2528630B" w:rsidR="009A1C42" w:rsidRPr="00553AB0" w:rsidRDefault="000A3191" w:rsidP="00C927E9">
            <w:pPr>
              <w:pStyle w:val="BodyText"/>
              <w:spacing w:after="0"/>
              <w:ind w:right="-57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(343,840)</w:t>
            </w:r>
          </w:p>
        </w:tc>
        <w:tc>
          <w:tcPr>
            <w:tcW w:w="270" w:type="dxa"/>
            <w:vAlign w:val="bottom"/>
          </w:tcPr>
          <w:p w14:paraId="75B86D36" w14:textId="77777777" w:rsidR="009A1C42" w:rsidRPr="00553AB0" w:rsidRDefault="009A1C42" w:rsidP="009A1C42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F42A249" w14:textId="5931B5BE" w:rsidR="009A1C42" w:rsidRPr="00553AB0" w:rsidRDefault="009A1C42" w:rsidP="00C927E9">
            <w:pPr>
              <w:pStyle w:val="BodyText"/>
              <w:spacing w:after="0"/>
              <w:ind w:right="-57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(</w:t>
            </w:r>
            <w:r w:rsidR="00012299" w:rsidRPr="00553AB0">
              <w:rPr>
                <w:sz w:val="28"/>
                <w:szCs w:val="28"/>
              </w:rPr>
              <w:t>271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sz w:val="28"/>
                <w:szCs w:val="28"/>
              </w:rPr>
              <w:t>930</w:t>
            </w:r>
            <w:r w:rsidRPr="00553AB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A58931F" w14:textId="77777777" w:rsidR="009A1C42" w:rsidRPr="00553AB0" w:rsidRDefault="009A1C42" w:rsidP="009A1C42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3110CD7" w14:textId="289AD261" w:rsidR="009A1C42" w:rsidRPr="00553AB0" w:rsidRDefault="009A1C42" w:rsidP="009A1C42">
            <w:pPr>
              <w:pStyle w:val="BodyText"/>
              <w:spacing w:after="0"/>
              <w:ind w:right="-52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(</w:t>
            </w:r>
            <w:r w:rsidR="00012299" w:rsidRPr="00553AB0">
              <w:rPr>
                <w:sz w:val="28"/>
                <w:szCs w:val="28"/>
              </w:rPr>
              <w:t>110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sz w:val="28"/>
                <w:szCs w:val="28"/>
              </w:rPr>
              <w:t>764</w:t>
            </w:r>
            <w:r w:rsidRPr="00553AB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0266242" w14:textId="77777777" w:rsidR="009A1C42" w:rsidRPr="00553AB0" w:rsidRDefault="009A1C42" w:rsidP="009A1C42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vAlign w:val="bottom"/>
          </w:tcPr>
          <w:p w14:paraId="4B9442C3" w14:textId="5CA79F7A" w:rsidR="009A1C42" w:rsidRPr="00553AB0" w:rsidRDefault="009A1C42" w:rsidP="009A1C42">
            <w:pPr>
              <w:pStyle w:val="BodyText"/>
              <w:spacing w:after="0"/>
              <w:ind w:right="-52"/>
              <w:jc w:val="right"/>
              <w:rPr>
                <w:sz w:val="28"/>
                <w:szCs w:val="28"/>
                <w:lang w:bidi="ar-SA"/>
              </w:rPr>
            </w:pPr>
            <w:r w:rsidRPr="00553AB0">
              <w:rPr>
                <w:sz w:val="28"/>
                <w:szCs w:val="28"/>
              </w:rPr>
              <w:t>(</w:t>
            </w:r>
            <w:r w:rsidR="00012299" w:rsidRPr="00553AB0">
              <w:rPr>
                <w:sz w:val="28"/>
                <w:szCs w:val="28"/>
              </w:rPr>
              <w:t>31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sz w:val="28"/>
                <w:szCs w:val="28"/>
              </w:rPr>
              <w:t>447</w:t>
            </w:r>
            <w:r w:rsidRPr="00553AB0">
              <w:rPr>
                <w:sz w:val="28"/>
                <w:szCs w:val="28"/>
              </w:rPr>
              <w:t>)</w:t>
            </w:r>
          </w:p>
        </w:tc>
      </w:tr>
      <w:tr w:rsidR="009A1C42" w:rsidRPr="00553AB0" w14:paraId="0F107569" w14:textId="77777777" w:rsidTr="00F34A86">
        <w:trPr>
          <w:trHeight w:val="192"/>
        </w:trPr>
        <w:tc>
          <w:tcPr>
            <w:tcW w:w="3060" w:type="dxa"/>
          </w:tcPr>
          <w:p w14:paraId="40C791B2" w14:textId="77777777" w:rsidR="009A1C42" w:rsidRPr="00553AB0" w:rsidRDefault="009A1C42" w:rsidP="009A1C42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ซื้อสินค้าและวัตถุดิบและวัสดุสิ้นเปลืองใช้ไป</w:t>
            </w:r>
          </w:p>
        </w:tc>
        <w:tc>
          <w:tcPr>
            <w:tcW w:w="810" w:type="dxa"/>
            <w:vAlign w:val="bottom"/>
          </w:tcPr>
          <w:p w14:paraId="432D31B4" w14:textId="77777777" w:rsidR="009A1C42" w:rsidRPr="00553AB0" w:rsidRDefault="009A1C42" w:rsidP="009A1C4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D8B0A4" w14:textId="7247DB44" w:rsidR="009A1C42" w:rsidRPr="00553AB0" w:rsidRDefault="000A3191" w:rsidP="009A1C42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15,415,195</w:t>
            </w:r>
          </w:p>
        </w:tc>
        <w:tc>
          <w:tcPr>
            <w:tcW w:w="270" w:type="dxa"/>
            <w:vAlign w:val="bottom"/>
          </w:tcPr>
          <w:p w14:paraId="0EFD4CC9" w14:textId="77777777" w:rsidR="009A1C42" w:rsidRPr="00553AB0" w:rsidRDefault="009A1C42" w:rsidP="009A1C42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78041" w14:textId="09855F4F" w:rsidR="009A1C42" w:rsidRPr="00553AB0" w:rsidRDefault="00012299" w:rsidP="009A1C42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14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326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616</w:t>
            </w:r>
          </w:p>
        </w:tc>
        <w:tc>
          <w:tcPr>
            <w:tcW w:w="270" w:type="dxa"/>
            <w:vAlign w:val="bottom"/>
          </w:tcPr>
          <w:p w14:paraId="51801128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1F19AD" w14:textId="3BA66E29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13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326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366</w:t>
            </w:r>
          </w:p>
        </w:tc>
        <w:tc>
          <w:tcPr>
            <w:tcW w:w="270" w:type="dxa"/>
            <w:vAlign w:val="bottom"/>
          </w:tcPr>
          <w:p w14:paraId="7928DC22" w14:textId="77777777" w:rsidR="009A1C42" w:rsidRPr="00553AB0" w:rsidRDefault="009A1C42" w:rsidP="009A1C42">
            <w:pPr>
              <w:ind w:left="-76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vAlign w:val="bottom"/>
          </w:tcPr>
          <w:p w14:paraId="2F91FFD6" w14:textId="691B792A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553AB0">
              <w:rPr>
                <w:sz w:val="28"/>
                <w:szCs w:val="28"/>
              </w:rPr>
              <w:t>13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515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859</w:t>
            </w:r>
          </w:p>
        </w:tc>
      </w:tr>
      <w:tr w:rsidR="009A1C42" w:rsidRPr="00553AB0" w14:paraId="2C721908" w14:textId="77777777" w:rsidTr="00DB574F">
        <w:trPr>
          <w:trHeight w:val="192"/>
        </w:trPr>
        <w:tc>
          <w:tcPr>
            <w:tcW w:w="3060" w:type="dxa"/>
          </w:tcPr>
          <w:p w14:paraId="034E2951" w14:textId="77777777" w:rsidR="009A1C42" w:rsidRPr="00553AB0" w:rsidRDefault="009A1C42" w:rsidP="009A1C42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553AB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ผลประโยชน์ของพนักงาน</w:t>
            </w:r>
          </w:p>
        </w:tc>
        <w:tc>
          <w:tcPr>
            <w:tcW w:w="810" w:type="dxa"/>
            <w:shd w:val="clear" w:color="auto" w:fill="auto"/>
          </w:tcPr>
          <w:p w14:paraId="6893C231" w14:textId="0C4A470D" w:rsidR="009A1C42" w:rsidRPr="00553AB0" w:rsidRDefault="00012299" w:rsidP="009A1C42">
            <w:pPr>
              <w:ind w:left="-106" w:right="-68"/>
              <w:jc w:val="center"/>
              <w:rPr>
                <w:i/>
                <w:iCs/>
                <w:sz w:val="28"/>
                <w:szCs w:val="28"/>
              </w:rPr>
            </w:pPr>
            <w:r w:rsidRPr="00553AB0">
              <w:rPr>
                <w:rFonts w:hint="cs"/>
                <w:i/>
                <w:iCs/>
                <w:sz w:val="28"/>
                <w:szCs w:val="28"/>
              </w:rPr>
              <w:t>2</w:t>
            </w:r>
            <w:r w:rsidRPr="00553AB0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078DD3BC" w14:textId="324B867D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2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585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838</w:t>
            </w:r>
          </w:p>
        </w:tc>
        <w:tc>
          <w:tcPr>
            <w:tcW w:w="270" w:type="dxa"/>
          </w:tcPr>
          <w:p w14:paraId="67007610" w14:textId="77777777" w:rsidR="009A1C42" w:rsidRPr="00553AB0" w:rsidRDefault="009A1C42" w:rsidP="009A1C42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BE2872" w14:textId="608C2A2E" w:rsidR="009A1C42" w:rsidRPr="00553AB0" w:rsidRDefault="00012299" w:rsidP="009A1C42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2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695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331</w:t>
            </w:r>
          </w:p>
        </w:tc>
        <w:tc>
          <w:tcPr>
            <w:tcW w:w="270" w:type="dxa"/>
          </w:tcPr>
          <w:p w14:paraId="75224EB7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32B040" w14:textId="3813890C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1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405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372</w:t>
            </w:r>
          </w:p>
        </w:tc>
        <w:tc>
          <w:tcPr>
            <w:tcW w:w="270" w:type="dxa"/>
          </w:tcPr>
          <w:p w14:paraId="73A06522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54BA0B" w14:textId="0DF6E5E3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553AB0">
              <w:rPr>
                <w:sz w:val="28"/>
                <w:szCs w:val="28"/>
              </w:rPr>
              <w:t>1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507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271</w:t>
            </w:r>
          </w:p>
        </w:tc>
      </w:tr>
      <w:tr w:rsidR="009A1C42" w:rsidRPr="00553AB0" w14:paraId="34CE5491" w14:textId="77777777" w:rsidTr="00F34A86">
        <w:trPr>
          <w:trHeight w:val="192"/>
        </w:trPr>
        <w:tc>
          <w:tcPr>
            <w:tcW w:w="3060" w:type="dxa"/>
          </w:tcPr>
          <w:p w14:paraId="30370413" w14:textId="77777777" w:rsidR="009A1C42" w:rsidRPr="00553AB0" w:rsidRDefault="009A1C42" w:rsidP="009A1C42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ค่าใช้จ่ายในการขายและการตลาด</w:t>
            </w:r>
          </w:p>
        </w:tc>
        <w:tc>
          <w:tcPr>
            <w:tcW w:w="810" w:type="dxa"/>
          </w:tcPr>
          <w:p w14:paraId="49A42145" w14:textId="77777777" w:rsidR="009A1C42" w:rsidRPr="00553AB0" w:rsidRDefault="009A1C42" w:rsidP="009A1C4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9D4223" w14:textId="01E3CC9E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1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947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777</w:t>
            </w:r>
          </w:p>
        </w:tc>
        <w:tc>
          <w:tcPr>
            <w:tcW w:w="270" w:type="dxa"/>
          </w:tcPr>
          <w:p w14:paraId="03FF0C0A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7D8E82" w14:textId="3C3BE21E" w:rsidR="009A1C42" w:rsidRPr="00553AB0" w:rsidRDefault="00012299" w:rsidP="009A1C42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1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659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604</w:t>
            </w:r>
          </w:p>
        </w:tc>
        <w:tc>
          <w:tcPr>
            <w:tcW w:w="270" w:type="dxa"/>
          </w:tcPr>
          <w:p w14:paraId="6DD0F7E0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C246BD" w14:textId="5F57DAE0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1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217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138</w:t>
            </w:r>
          </w:p>
        </w:tc>
        <w:tc>
          <w:tcPr>
            <w:tcW w:w="270" w:type="dxa"/>
          </w:tcPr>
          <w:p w14:paraId="2C20659A" w14:textId="77777777" w:rsidR="009A1C42" w:rsidRPr="00553AB0" w:rsidRDefault="009A1C42" w:rsidP="009A1C42">
            <w:pPr>
              <w:ind w:left="-76"/>
              <w:jc w:val="thaiDistribute"/>
              <w:rPr>
                <w:rFonts w:ascii="AngsanaUPC" w:hAnsi="AngsanaUPC" w:cs="AngsanaUPC"/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</w:tcPr>
          <w:p w14:paraId="71E68D79" w14:textId="4157C3C2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553AB0">
              <w:rPr>
                <w:sz w:val="28"/>
                <w:szCs w:val="28"/>
              </w:rPr>
              <w:t>1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168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135</w:t>
            </w:r>
          </w:p>
        </w:tc>
      </w:tr>
      <w:tr w:rsidR="009A1C42" w:rsidRPr="00553AB0" w14:paraId="6DA2377A" w14:textId="77777777" w:rsidTr="00F34A86">
        <w:trPr>
          <w:trHeight w:val="192"/>
        </w:trPr>
        <w:tc>
          <w:tcPr>
            <w:tcW w:w="3060" w:type="dxa"/>
          </w:tcPr>
          <w:p w14:paraId="6A8F1105" w14:textId="77777777" w:rsidR="009A1C42" w:rsidRPr="00553AB0" w:rsidRDefault="009A1C42" w:rsidP="009A1C42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D8CDE90" w14:textId="77777777" w:rsidR="009A1C42" w:rsidRPr="00553AB0" w:rsidRDefault="009A1C42" w:rsidP="009A1C4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42E372" w14:textId="2181788D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1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597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756</w:t>
            </w:r>
          </w:p>
        </w:tc>
        <w:tc>
          <w:tcPr>
            <w:tcW w:w="270" w:type="dxa"/>
          </w:tcPr>
          <w:p w14:paraId="511C81E7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B04D90" w14:textId="4888689B" w:rsidR="009A1C42" w:rsidRPr="00553AB0" w:rsidRDefault="00012299" w:rsidP="009A1C42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1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518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367</w:t>
            </w:r>
          </w:p>
        </w:tc>
        <w:tc>
          <w:tcPr>
            <w:tcW w:w="270" w:type="dxa"/>
          </w:tcPr>
          <w:p w14:paraId="7F9C748F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309DB1" w14:textId="1288C9A9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718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522</w:t>
            </w:r>
          </w:p>
        </w:tc>
        <w:tc>
          <w:tcPr>
            <w:tcW w:w="270" w:type="dxa"/>
          </w:tcPr>
          <w:p w14:paraId="541E5FFF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C55AB87" w14:textId="25CFAFC3" w:rsidR="009A1C42" w:rsidRPr="00553AB0" w:rsidRDefault="00012299" w:rsidP="009A1C42">
            <w:pPr>
              <w:pStyle w:val="BodyText"/>
              <w:tabs>
                <w:tab w:val="left" w:pos="945"/>
              </w:tabs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553AB0">
              <w:rPr>
                <w:sz w:val="28"/>
                <w:szCs w:val="28"/>
              </w:rPr>
              <w:t>707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125</w:t>
            </w:r>
          </w:p>
        </w:tc>
      </w:tr>
      <w:tr w:rsidR="009A1C42" w:rsidRPr="00553AB0" w14:paraId="46EBC3FF" w14:textId="77777777" w:rsidTr="00F34A86">
        <w:trPr>
          <w:trHeight w:val="192"/>
        </w:trPr>
        <w:tc>
          <w:tcPr>
            <w:tcW w:w="3060" w:type="dxa"/>
          </w:tcPr>
          <w:p w14:paraId="03373092" w14:textId="77777777" w:rsidR="009A1C42" w:rsidRPr="00553AB0" w:rsidRDefault="009A1C42" w:rsidP="009A1C42">
            <w:pPr>
              <w:tabs>
                <w:tab w:val="left" w:pos="702"/>
              </w:tabs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10" w:type="dxa"/>
          </w:tcPr>
          <w:p w14:paraId="774EFE38" w14:textId="77777777" w:rsidR="009A1C42" w:rsidRPr="00553AB0" w:rsidRDefault="009A1C42" w:rsidP="009A1C4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7B987E" w14:textId="6AE36145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1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043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960</w:t>
            </w:r>
          </w:p>
        </w:tc>
        <w:tc>
          <w:tcPr>
            <w:tcW w:w="270" w:type="dxa"/>
          </w:tcPr>
          <w:p w14:paraId="1C95E4C7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767950" w14:textId="653A081E" w:rsidR="009A1C42" w:rsidRPr="00553AB0" w:rsidRDefault="00012299" w:rsidP="009A1C42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1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066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261</w:t>
            </w:r>
          </w:p>
        </w:tc>
        <w:tc>
          <w:tcPr>
            <w:tcW w:w="270" w:type="dxa"/>
          </w:tcPr>
          <w:p w14:paraId="0518D5CC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CE9D85" w14:textId="12F93451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269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332</w:t>
            </w:r>
          </w:p>
        </w:tc>
        <w:tc>
          <w:tcPr>
            <w:tcW w:w="270" w:type="dxa"/>
          </w:tcPr>
          <w:p w14:paraId="257DC9D0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5B409E0" w14:textId="52544714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553AB0">
              <w:rPr>
                <w:sz w:val="28"/>
                <w:szCs w:val="28"/>
              </w:rPr>
              <w:t>304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906</w:t>
            </w:r>
          </w:p>
        </w:tc>
      </w:tr>
      <w:tr w:rsidR="009A1C42" w:rsidRPr="00553AB0" w14:paraId="7F858806" w14:textId="77777777" w:rsidTr="00F34A86">
        <w:trPr>
          <w:trHeight w:val="192"/>
        </w:trPr>
        <w:tc>
          <w:tcPr>
            <w:tcW w:w="3060" w:type="dxa"/>
          </w:tcPr>
          <w:p w14:paraId="5DCADD82" w14:textId="77777777" w:rsidR="009A1C42" w:rsidRPr="00553AB0" w:rsidRDefault="009A1C42" w:rsidP="009A1C42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553AB0">
              <w:rPr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4AA0B631" w14:textId="77777777" w:rsidR="009A1C42" w:rsidRPr="00553AB0" w:rsidRDefault="009A1C42" w:rsidP="009A1C4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27A5A35" w14:textId="3EF484E2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790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269</w:t>
            </w:r>
          </w:p>
        </w:tc>
        <w:tc>
          <w:tcPr>
            <w:tcW w:w="270" w:type="dxa"/>
          </w:tcPr>
          <w:p w14:paraId="7AE36603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CD7B3A" w14:textId="7753B74B" w:rsidR="009A1C42" w:rsidRPr="00553AB0" w:rsidRDefault="00012299" w:rsidP="009A1C42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661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527</w:t>
            </w:r>
          </w:p>
        </w:tc>
        <w:tc>
          <w:tcPr>
            <w:tcW w:w="270" w:type="dxa"/>
          </w:tcPr>
          <w:p w14:paraId="65FD168B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56AE5C" w14:textId="37AA29DA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328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599</w:t>
            </w:r>
          </w:p>
        </w:tc>
        <w:tc>
          <w:tcPr>
            <w:tcW w:w="270" w:type="dxa"/>
          </w:tcPr>
          <w:p w14:paraId="4D6BD8E3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D6C51A9" w14:textId="154983EC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553AB0">
              <w:rPr>
                <w:sz w:val="28"/>
                <w:szCs w:val="28"/>
              </w:rPr>
              <w:t>288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810</w:t>
            </w:r>
          </w:p>
        </w:tc>
      </w:tr>
      <w:tr w:rsidR="009A1C42" w:rsidRPr="00553AB0" w14:paraId="1EAFB04D" w14:textId="77777777" w:rsidTr="00F34A86">
        <w:trPr>
          <w:trHeight w:val="192"/>
        </w:trPr>
        <w:tc>
          <w:tcPr>
            <w:tcW w:w="3060" w:type="dxa"/>
          </w:tcPr>
          <w:p w14:paraId="07B15A70" w14:textId="1156CDA5" w:rsidR="009A1C42" w:rsidRPr="00553AB0" w:rsidRDefault="009A1C42" w:rsidP="009A1C42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553AB0">
              <w:rPr>
                <w:sz w:val="28"/>
                <w:szCs w:val="28"/>
                <w:cs/>
              </w:rPr>
              <w:t>อื่น</w:t>
            </w:r>
            <w:r w:rsidRPr="00553AB0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53AB0">
              <w:rPr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</w:tcPr>
          <w:p w14:paraId="39E73C8D" w14:textId="77777777" w:rsidR="009A1C42" w:rsidRPr="00553AB0" w:rsidRDefault="009A1C42" w:rsidP="009A1C4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ABA19" w14:textId="17D85676" w:rsidR="009A1C42" w:rsidRPr="00553AB0" w:rsidRDefault="000A3191" w:rsidP="009A1C42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2,378,322</w:t>
            </w:r>
          </w:p>
        </w:tc>
        <w:tc>
          <w:tcPr>
            <w:tcW w:w="270" w:type="dxa"/>
          </w:tcPr>
          <w:p w14:paraId="719238DB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9C196E" w14:textId="2765B641" w:rsidR="009A1C42" w:rsidRPr="00553AB0" w:rsidRDefault="00012299" w:rsidP="009A1C42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1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941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371</w:t>
            </w:r>
          </w:p>
        </w:tc>
        <w:tc>
          <w:tcPr>
            <w:tcW w:w="270" w:type="dxa"/>
          </w:tcPr>
          <w:p w14:paraId="2C884BC8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001B0" w14:textId="1B5EC72E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1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109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168</w:t>
            </w:r>
          </w:p>
        </w:tc>
        <w:tc>
          <w:tcPr>
            <w:tcW w:w="270" w:type="dxa"/>
          </w:tcPr>
          <w:p w14:paraId="5DDD8218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5D4C5A9" w14:textId="6DB7B0B0" w:rsidR="009A1C42" w:rsidRPr="00553AB0" w:rsidRDefault="00012299" w:rsidP="009A1C42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553AB0">
              <w:rPr>
                <w:sz w:val="28"/>
                <w:szCs w:val="28"/>
              </w:rPr>
              <w:t>1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214</w:t>
            </w:r>
            <w:r w:rsidR="009A1C42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782</w:t>
            </w:r>
          </w:p>
        </w:tc>
      </w:tr>
      <w:tr w:rsidR="009A1C42" w:rsidRPr="00553AB0" w14:paraId="6902DD35" w14:textId="77777777" w:rsidTr="00851751">
        <w:trPr>
          <w:trHeight w:val="199"/>
        </w:trPr>
        <w:tc>
          <w:tcPr>
            <w:tcW w:w="3060" w:type="dxa"/>
            <w:vAlign w:val="bottom"/>
          </w:tcPr>
          <w:p w14:paraId="550B2D86" w14:textId="77777777" w:rsidR="009A1C42" w:rsidRPr="00553AB0" w:rsidRDefault="009A1C42" w:rsidP="009A1C42">
            <w:pPr>
              <w:tabs>
                <w:tab w:val="left" w:pos="612"/>
              </w:tabs>
              <w:ind w:left="252" w:hanging="252"/>
              <w:rPr>
                <w:b/>
                <w:bCs/>
                <w:sz w:val="28"/>
                <w:szCs w:val="28"/>
                <w:cs/>
              </w:rPr>
            </w:pPr>
            <w:r w:rsidRPr="00553AB0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8DE4652" w14:textId="77777777" w:rsidR="009A1C42" w:rsidRPr="00553AB0" w:rsidRDefault="009A1C42" w:rsidP="009A1C4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C8D0E" w14:textId="56E04383" w:rsidR="009A1C42" w:rsidRPr="00553AB0" w:rsidRDefault="00012299" w:rsidP="009A1C42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553AB0">
              <w:rPr>
                <w:b/>
                <w:bCs/>
                <w:sz w:val="28"/>
                <w:szCs w:val="28"/>
              </w:rPr>
              <w:t>25</w:t>
            </w:r>
            <w:r w:rsidR="009A1C42" w:rsidRPr="00553AB0">
              <w:rPr>
                <w:b/>
                <w:bCs/>
                <w:sz w:val="28"/>
                <w:szCs w:val="28"/>
              </w:rPr>
              <w:t>,</w:t>
            </w:r>
            <w:r w:rsidRPr="00553AB0">
              <w:rPr>
                <w:b/>
                <w:bCs/>
                <w:sz w:val="28"/>
                <w:szCs w:val="28"/>
              </w:rPr>
              <w:t>415</w:t>
            </w:r>
            <w:r w:rsidR="009A1C42" w:rsidRPr="00553AB0">
              <w:rPr>
                <w:b/>
                <w:bCs/>
                <w:sz w:val="28"/>
                <w:szCs w:val="28"/>
              </w:rPr>
              <w:t>,</w:t>
            </w:r>
            <w:r w:rsidRPr="00553AB0">
              <w:rPr>
                <w:b/>
                <w:bCs/>
                <w:sz w:val="28"/>
                <w:szCs w:val="28"/>
              </w:rPr>
              <w:t>277</w:t>
            </w:r>
          </w:p>
        </w:tc>
        <w:tc>
          <w:tcPr>
            <w:tcW w:w="270" w:type="dxa"/>
            <w:vAlign w:val="bottom"/>
          </w:tcPr>
          <w:p w14:paraId="17FC470D" w14:textId="77777777" w:rsidR="009A1C42" w:rsidRPr="00553AB0" w:rsidRDefault="009A1C42" w:rsidP="009A1C42">
            <w:pPr>
              <w:ind w:left="34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E8607" w14:textId="4A7BEA13" w:rsidR="009A1C42" w:rsidRPr="00553AB0" w:rsidRDefault="00012299" w:rsidP="009A1C42">
            <w:pPr>
              <w:pStyle w:val="acctfourfigures"/>
              <w:tabs>
                <w:tab w:val="clear" w:pos="765"/>
              </w:tabs>
              <w:spacing w:line="240" w:lineRule="atLeast"/>
              <w:ind w:left="98" w:firstLine="3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553AB0">
              <w:rPr>
                <w:rFonts w:cs="Angsana New"/>
                <w:b/>
                <w:bCs/>
                <w:sz w:val="28"/>
                <w:szCs w:val="28"/>
                <w:lang w:bidi="th-TH"/>
              </w:rPr>
              <w:t>23</w:t>
            </w:r>
            <w:r w:rsidR="009A1C42" w:rsidRPr="00553AB0">
              <w:rPr>
                <w:b/>
                <w:bCs/>
                <w:sz w:val="28"/>
                <w:szCs w:val="28"/>
              </w:rPr>
              <w:t>,</w:t>
            </w:r>
            <w:r w:rsidRPr="00553AB0">
              <w:rPr>
                <w:rFonts w:cs="Angsana New"/>
                <w:b/>
                <w:bCs/>
                <w:sz w:val="28"/>
                <w:szCs w:val="28"/>
                <w:lang w:bidi="th-TH"/>
              </w:rPr>
              <w:t>597</w:t>
            </w:r>
            <w:r w:rsidR="009A1C42" w:rsidRPr="00553AB0">
              <w:rPr>
                <w:b/>
                <w:bCs/>
                <w:sz w:val="28"/>
                <w:szCs w:val="28"/>
              </w:rPr>
              <w:t>,</w:t>
            </w:r>
            <w:r w:rsidRPr="00553AB0">
              <w:rPr>
                <w:rFonts w:cs="Angsana New"/>
                <w:b/>
                <w:bCs/>
                <w:sz w:val="28"/>
                <w:szCs w:val="28"/>
                <w:lang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2DA89F3F" w14:textId="77777777" w:rsidR="009A1C42" w:rsidRPr="00553AB0" w:rsidRDefault="009A1C42" w:rsidP="009A1C42">
            <w:pPr>
              <w:ind w:left="34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21286" w14:textId="5E48A626" w:rsidR="009A1C42" w:rsidRPr="00553AB0" w:rsidRDefault="00012299" w:rsidP="009A1C42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553AB0">
              <w:rPr>
                <w:b/>
                <w:bCs/>
                <w:sz w:val="28"/>
                <w:szCs w:val="28"/>
              </w:rPr>
              <w:t>18</w:t>
            </w:r>
            <w:r w:rsidR="009A1C42" w:rsidRPr="00553AB0">
              <w:rPr>
                <w:b/>
                <w:bCs/>
                <w:sz w:val="28"/>
                <w:szCs w:val="28"/>
              </w:rPr>
              <w:t>,</w:t>
            </w:r>
            <w:r w:rsidRPr="00553AB0">
              <w:rPr>
                <w:b/>
                <w:bCs/>
                <w:sz w:val="28"/>
                <w:szCs w:val="28"/>
              </w:rPr>
              <w:t>263</w:t>
            </w:r>
            <w:r w:rsidR="009A1C42" w:rsidRPr="00553AB0">
              <w:rPr>
                <w:b/>
                <w:bCs/>
                <w:sz w:val="28"/>
                <w:szCs w:val="28"/>
              </w:rPr>
              <w:t>,</w:t>
            </w:r>
            <w:r w:rsidRPr="00553AB0">
              <w:rPr>
                <w:b/>
                <w:bCs/>
                <w:sz w:val="28"/>
                <w:szCs w:val="28"/>
              </w:rPr>
              <w:t>733</w:t>
            </w:r>
          </w:p>
        </w:tc>
        <w:tc>
          <w:tcPr>
            <w:tcW w:w="270" w:type="dxa"/>
            <w:vAlign w:val="bottom"/>
          </w:tcPr>
          <w:p w14:paraId="39BD61F7" w14:textId="77777777" w:rsidR="009A1C42" w:rsidRPr="00553AB0" w:rsidRDefault="009A1C42" w:rsidP="009A1C42">
            <w:pPr>
              <w:ind w:left="34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41EEB" w14:textId="3552FE28" w:rsidR="009A1C42" w:rsidRPr="00553AB0" w:rsidRDefault="00012299" w:rsidP="009A1C42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  <w:lang w:bidi="ar-SA"/>
              </w:rPr>
            </w:pPr>
            <w:r w:rsidRPr="00553AB0">
              <w:rPr>
                <w:b/>
                <w:bCs/>
                <w:sz w:val="28"/>
                <w:szCs w:val="28"/>
              </w:rPr>
              <w:t>18</w:t>
            </w:r>
            <w:r w:rsidR="009A1C42" w:rsidRPr="00553AB0">
              <w:rPr>
                <w:b/>
                <w:bCs/>
                <w:sz w:val="28"/>
                <w:szCs w:val="28"/>
              </w:rPr>
              <w:t>,</w:t>
            </w:r>
            <w:r w:rsidRPr="00553AB0">
              <w:rPr>
                <w:b/>
                <w:bCs/>
                <w:sz w:val="28"/>
                <w:szCs w:val="28"/>
              </w:rPr>
              <w:t>675</w:t>
            </w:r>
            <w:r w:rsidR="009A1C42" w:rsidRPr="00553AB0">
              <w:rPr>
                <w:b/>
                <w:bCs/>
                <w:sz w:val="28"/>
                <w:szCs w:val="28"/>
              </w:rPr>
              <w:t>,</w:t>
            </w:r>
            <w:r w:rsidRPr="00553AB0">
              <w:rPr>
                <w:b/>
                <w:bCs/>
                <w:sz w:val="28"/>
                <w:szCs w:val="28"/>
              </w:rPr>
              <w:t>441</w:t>
            </w:r>
          </w:p>
        </w:tc>
      </w:tr>
    </w:tbl>
    <w:p w14:paraId="2DED312B" w14:textId="5A8ACB76" w:rsidR="00DD622C" w:rsidRPr="00553AB0" w:rsidRDefault="00DD622C" w:rsidP="00092727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056F894C" w14:textId="77777777" w:rsidR="00092727" w:rsidRPr="00553AB0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t>ภาษีเงินได้</w:t>
      </w:r>
    </w:p>
    <w:p w14:paraId="3D489615" w14:textId="77777777" w:rsidR="00F77D08" w:rsidRPr="00553AB0" w:rsidRDefault="00F77D08" w:rsidP="00F77D08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cs/>
        </w:rPr>
      </w:pPr>
    </w:p>
    <w:tbl>
      <w:tblPr>
        <w:tblW w:w="9333" w:type="dxa"/>
        <w:tblInd w:w="450" w:type="dxa"/>
        <w:tblLook w:val="01E0" w:firstRow="1" w:lastRow="1" w:firstColumn="1" w:lastColumn="1" w:noHBand="0" w:noVBand="0"/>
      </w:tblPr>
      <w:tblGrid>
        <w:gridCol w:w="3235"/>
        <w:gridCol w:w="964"/>
        <w:gridCol w:w="1021"/>
        <w:gridCol w:w="270"/>
        <w:gridCol w:w="1080"/>
        <w:gridCol w:w="270"/>
        <w:gridCol w:w="1080"/>
        <w:gridCol w:w="270"/>
        <w:gridCol w:w="1143"/>
      </w:tblGrid>
      <w:tr w:rsidR="00F77D08" w:rsidRPr="00553AB0" w14:paraId="7CB5693F" w14:textId="77777777" w:rsidTr="005F27EB">
        <w:tc>
          <w:tcPr>
            <w:tcW w:w="4199" w:type="dxa"/>
            <w:gridSpan w:val="2"/>
          </w:tcPr>
          <w:p w14:paraId="6ACE1BF3" w14:textId="77777777" w:rsidR="00F77D08" w:rsidRPr="00553AB0" w:rsidRDefault="00F77D08" w:rsidP="00F77D08">
            <w:pPr>
              <w:pStyle w:val="BodyText"/>
              <w:spacing w:after="0"/>
              <w:jc w:val="thaiDistribute"/>
              <w:rPr>
                <w:b/>
                <w:i/>
                <w:iCs/>
                <w:sz w:val="30"/>
                <w:szCs w:val="30"/>
              </w:rPr>
            </w:pPr>
            <w:r w:rsidRPr="00553AB0">
              <w:rPr>
                <w:bCs/>
                <w:i/>
                <w:iCs/>
                <w:sz w:val="30"/>
                <w:szCs w:val="30"/>
                <w:cs/>
              </w:rPr>
              <w:t>ภาษี</w:t>
            </w:r>
            <w:r w:rsidRPr="00553AB0">
              <w:rPr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553AB0">
              <w:rPr>
                <w:bCs/>
                <w:i/>
                <w:iCs/>
                <w:sz w:val="30"/>
                <w:szCs w:val="30"/>
                <w:cs/>
              </w:rPr>
              <w:t>ได้</w:t>
            </w:r>
            <w:r w:rsidRPr="00553AB0">
              <w:rPr>
                <w:rFonts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553AB0">
              <w:rPr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71" w:type="dxa"/>
            <w:gridSpan w:val="3"/>
          </w:tcPr>
          <w:p w14:paraId="00132ADF" w14:textId="77777777" w:rsidR="00F77D08" w:rsidRPr="00553AB0" w:rsidRDefault="00F77D08" w:rsidP="00F77D0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53AB0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A606E92" w14:textId="77777777" w:rsidR="00F77D08" w:rsidRPr="00553AB0" w:rsidRDefault="00F77D08" w:rsidP="00F77D08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607ED4C5" w14:textId="77777777" w:rsidR="00F77D08" w:rsidRPr="00553AB0" w:rsidRDefault="00F77D08" w:rsidP="00F77D0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53AB0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211D76" w:rsidRPr="00553AB0" w14:paraId="75F36747" w14:textId="77777777" w:rsidTr="005F27EB">
        <w:tc>
          <w:tcPr>
            <w:tcW w:w="3235" w:type="dxa"/>
          </w:tcPr>
          <w:p w14:paraId="5693945D" w14:textId="77777777" w:rsidR="00F77D08" w:rsidRPr="00553AB0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76AFA500" w14:textId="0D444F62" w:rsidR="00F77D08" w:rsidRPr="00553AB0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trike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4B59DC72" w14:textId="57F19F2B" w:rsidR="00F77D08" w:rsidRPr="00553AB0" w:rsidRDefault="00012299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6AED89" w14:textId="77777777" w:rsidR="00F77D08" w:rsidRPr="00553AB0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277EBC" w14:textId="6107B7C2" w:rsidR="00F77D08" w:rsidRPr="00553AB0" w:rsidRDefault="00012299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C359D3C" w14:textId="77777777" w:rsidR="00F77D08" w:rsidRPr="00553AB0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DDBD58" w14:textId="1EF2442A" w:rsidR="00F77D08" w:rsidRPr="00553AB0" w:rsidRDefault="00012299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B5BBCE" w14:textId="77777777" w:rsidR="00F77D08" w:rsidRPr="00553AB0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EF2715A" w14:textId="2BB2425E" w:rsidR="00F77D08" w:rsidRPr="00553AB0" w:rsidRDefault="00012299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2564</w:t>
            </w:r>
          </w:p>
        </w:tc>
      </w:tr>
      <w:tr w:rsidR="00F77D08" w:rsidRPr="00553AB0" w14:paraId="321EC0FF" w14:textId="77777777" w:rsidTr="005F27EB">
        <w:tc>
          <w:tcPr>
            <w:tcW w:w="3235" w:type="dxa"/>
          </w:tcPr>
          <w:p w14:paraId="15CE09FA" w14:textId="77777777" w:rsidR="00F77D08" w:rsidRPr="00553AB0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1C6186FA" w14:textId="77777777" w:rsidR="00F77D08" w:rsidRPr="00553AB0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  <w:shd w:val="clear" w:color="auto" w:fill="auto"/>
            <w:vAlign w:val="center"/>
          </w:tcPr>
          <w:p w14:paraId="6483DF6A" w14:textId="77777777" w:rsidR="00F77D08" w:rsidRPr="00553AB0" w:rsidRDefault="00F77D08" w:rsidP="00F77D08">
            <w:pPr>
              <w:ind w:left="-108" w:right="-108"/>
              <w:jc w:val="center"/>
              <w:rPr>
                <w:rFonts w:cstheme="minorBidi"/>
                <w:b/>
                <w:i/>
                <w:iCs/>
                <w:sz w:val="30"/>
                <w:szCs w:val="38"/>
              </w:rPr>
            </w:pPr>
            <w:r w:rsidRPr="00553AB0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D76" w:rsidRPr="00553AB0" w14:paraId="31E4764D" w14:textId="77777777" w:rsidTr="005F27EB">
        <w:tc>
          <w:tcPr>
            <w:tcW w:w="3235" w:type="dxa"/>
          </w:tcPr>
          <w:p w14:paraId="60DEC828" w14:textId="77777777" w:rsidR="00F77D08" w:rsidRPr="00553AB0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t>ภาษีเงินได้</w:t>
            </w: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ของงวด</w:t>
            </w:r>
            <w:r w:rsidRPr="00553AB0">
              <w:rPr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64" w:type="dxa"/>
          </w:tcPr>
          <w:p w14:paraId="5DB19859" w14:textId="77777777" w:rsidR="00F77D08" w:rsidRPr="00553AB0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012E64CE" w14:textId="77777777" w:rsidR="00F77D08" w:rsidRPr="00553AB0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DDD779" w14:textId="77777777" w:rsidR="00F77D08" w:rsidRPr="00553AB0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A03658" w14:textId="77777777" w:rsidR="00F77D08" w:rsidRPr="00553AB0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5196DF" w14:textId="77777777" w:rsidR="00F77D08" w:rsidRPr="00553AB0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15DF19" w14:textId="77777777" w:rsidR="00F77D08" w:rsidRPr="00553AB0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1CA61D" w14:textId="77777777" w:rsidR="00F77D08" w:rsidRPr="00553AB0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61D6CD2" w14:textId="77777777" w:rsidR="00F77D08" w:rsidRPr="00553AB0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CF1796" w:rsidRPr="00553AB0" w14:paraId="457A9B16" w14:textId="77777777" w:rsidTr="005F27EB">
        <w:tc>
          <w:tcPr>
            <w:tcW w:w="3235" w:type="dxa"/>
          </w:tcPr>
          <w:p w14:paraId="249B42CA" w14:textId="77777777" w:rsidR="00CF1796" w:rsidRPr="00553AB0" w:rsidRDefault="00CF1796" w:rsidP="00CF1796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สำหรับงวดปัจจุบัน</w:t>
            </w:r>
            <w:r w:rsidRPr="00553AB0">
              <w:rPr>
                <w:sz w:val="30"/>
                <w:szCs w:val="30"/>
              </w:rPr>
              <w:t xml:space="preserve"> </w:t>
            </w:r>
          </w:p>
        </w:tc>
        <w:tc>
          <w:tcPr>
            <w:tcW w:w="964" w:type="dxa"/>
          </w:tcPr>
          <w:p w14:paraId="735DF88D" w14:textId="77777777" w:rsidR="00CF1796" w:rsidRPr="00553AB0" w:rsidRDefault="00CF1796" w:rsidP="00CF1796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71529C3" w14:textId="626557AC" w:rsidR="00CF1796" w:rsidRPr="00553AB0" w:rsidRDefault="00012299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364</w:t>
            </w:r>
            <w:r w:rsidR="00CF1796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780</w:t>
            </w:r>
          </w:p>
        </w:tc>
        <w:tc>
          <w:tcPr>
            <w:tcW w:w="270" w:type="dxa"/>
            <w:shd w:val="clear" w:color="auto" w:fill="auto"/>
          </w:tcPr>
          <w:p w14:paraId="01F01774" w14:textId="77777777" w:rsidR="00CF1796" w:rsidRPr="00553AB0" w:rsidRDefault="00CF1796" w:rsidP="00CF179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0691F" w14:textId="155CF0D8" w:rsidR="00CF1796" w:rsidRPr="00553AB0" w:rsidRDefault="00012299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629</w:t>
            </w:r>
            <w:r w:rsidR="00CF1796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296</w:t>
            </w:r>
          </w:p>
        </w:tc>
        <w:tc>
          <w:tcPr>
            <w:tcW w:w="270" w:type="dxa"/>
          </w:tcPr>
          <w:p w14:paraId="5A8DBC01" w14:textId="77777777" w:rsidR="00CF1796" w:rsidRPr="00553AB0" w:rsidRDefault="00CF1796" w:rsidP="00CF179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7258F2" w14:textId="1F9D62CF" w:rsidR="00CF1796" w:rsidRPr="00553AB0" w:rsidRDefault="00012299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theme="minorBidi"/>
                <w:sz w:val="30"/>
                <w:szCs w:val="38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103</w:t>
            </w:r>
            <w:r w:rsidR="00CF1796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493</w:t>
            </w:r>
          </w:p>
        </w:tc>
        <w:tc>
          <w:tcPr>
            <w:tcW w:w="270" w:type="dxa"/>
          </w:tcPr>
          <w:p w14:paraId="5FCAE293" w14:textId="77777777" w:rsidR="00CF1796" w:rsidRPr="00553AB0" w:rsidRDefault="00CF1796" w:rsidP="00CF179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563171E" w14:textId="34C995FB" w:rsidR="00CF1796" w:rsidRPr="00553AB0" w:rsidRDefault="00012299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280</w:t>
            </w:r>
            <w:r w:rsidR="00CF1796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665</w:t>
            </w:r>
          </w:p>
        </w:tc>
      </w:tr>
      <w:tr w:rsidR="00CF1796" w:rsidRPr="00553AB0" w14:paraId="3514713A" w14:textId="77777777" w:rsidTr="005F27EB">
        <w:tc>
          <w:tcPr>
            <w:tcW w:w="3235" w:type="dxa"/>
          </w:tcPr>
          <w:p w14:paraId="0B9C75E2" w14:textId="77777777" w:rsidR="00CF1796" w:rsidRPr="00553AB0" w:rsidRDefault="00CF1796" w:rsidP="00CF1796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964" w:type="dxa"/>
          </w:tcPr>
          <w:p w14:paraId="0C631F3E" w14:textId="77777777" w:rsidR="00CF1796" w:rsidRPr="00553AB0" w:rsidRDefault="00CF1796" w:rsidP="00CF1796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1B25395" w14:textId="77777777" w:rsidR="00CF1796" w:rsidRPr="00553AB0" w:rsidRDefault="00CF1796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3D4E99" w14:textId="77777777" w:rsidR="00CF1796" w:rsidRPr="00553AB0" w:rsidRDefault="00CF1796" w:rsidP="00CF179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D2AC2" w14:textId="77777777" w:rsidR="00CF1796" w:rsidRPr="00553AB0" w:rsidRDefault="00CF1796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E32E2" w14:textId="77777777" w:rsidR="00CF1796" w:rsidRPr="00553AB0" w:rsidRDefault="00CF1796" w:rsidP="00CF179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D30336" w14:textId="77777777" w:rsidR="00CF1796" w:rsidRPr="00553AB0" w:rsidRDefault="00CF1796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EF2E1" w14:textId="77777777" w:rsidR="00CF1796" w:rsidRPr="00553AB0" w:rsidRDefault="00CF1796" w:rsidP="00CF179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C28676B" w14:textId="77777777" w:rsidR="00CF1796" w:rsidRPr="00553AB0" w:rsidRDefault="00CF1796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CF1796" w:rsidRPr="00553AB0" w14:paraId="4D02CFA2" w14:textId="77777777" w:rsidTr="005F27EB">
        <w:tc>
          <w:tcPr>
            <w:tcW w:w="3235" w:type="dxa"/>
            <w:shd w:val="clear" w:color="auto" w:fill="auto"/>
          </w:tcPr>
          <w:p w14:paraId="6C489390" w14:textId="77777777" w:rsidR="00CF1796" w:rsidRPr="00553AB0" w:rsidRDefault="00CF1796" w:rsidP="00CF1796">
            <w:pPr>
              <w:tabs>
                <w:tab w:val="left" w:pos="540"/>
              </w:tabs>
              <w:ind w:right="-108"/>
              <w:rPr>
                <w:b/>
                <w:bCs/>
                <w:color w:val="0000FF"/>
                <w:sz w:val="30"/>
                <w:szCs w:val="30"/>
                <w:cs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64" w:type="dxa"/>
            <w:shd w:val="clear" w:color="auto" w:fill="auto"/>
          </w:tcPr>
          <w:p w14:paraId="3751DED1" w14:textId="77777777" w:rsidR="00CF1796" w:rsidRPr="00553AB0" w:rsidRDefault="00CF1796" w:rsidP="00CF1796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ADDDA28" w14:textId="77777777" w:rsidR="00CF1796" w:rsidRPr="00553AB0" w:rsidRDefault="00CF1796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070F65" w14:textId="77777777" w:rsidR="00CF1796" w:rsidRPr="00553AB0" w:rsidRDefault="00CF1796" w:rsidP="00CF179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E64786" w14:textId="77777777" w:rsidR="00CF1796" w:rsidRPr="00553AB0" w:rsidRDefault="00CF1796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528B23" w14:textId="77777777" w:rsidR="00CF1796" w:rsidRPr="00553AB0" w:rsidRDefault="00CF1796" w:rsidP="00CF179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0A50A" w14:textId="77777777" w:rsidR="00CF1796" w:rsidRPr="00553AB0" w:rsidRDefault="00CF1796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B85D0D" w14:textId="77777777" w:rsidR="00CF1796" w:rsidRPr="00553AB0" w:rsidRDefault="00CF1796" w:rsidP="00CF179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9D6B5A1" w14:textId="77777777" w:rsidR="00CF1796" w:rsidRPr="00553AB0" w:rsidRDefault="00CF1796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CF1796" w:rsidRPr="00553AB0" w14:paraId="4E2F2550" w14:textId="77777777" w:rsidTr="005F27EB">
        <w:tc>
          <w:tcPr>
            <w:tcW w:w="3235" w:type="dxa"/>
            <w:shd w:val="clear" w:color="auto" w:fill="auto"/>
          </w:tcPr>
          <w:p w14:paraId="7FE45423" w14:textId="77777777" w:rsidR="00CF1796" w:rsidRPr="00553AB0" w:rsidRDefault="00CF1796" w:rsidP="00CF1796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553AB0">
              <w:rPr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53AB0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964" w:type="dxa"/>
            <w:shd w:val="clear" w:color="auto" w:fill="auto"/>
          </w:tcPr>
          <w:p w14:paraId="757CBE32" w14:textId="77777777" w:rsidR="00CF1796" w:rsidRPr="00553AB0" w:rsidRDefault="00CF1796" w:rsidP="00CF1796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96B31" w14:textId="6336FD93" w:rsidR="00CF1796" w:rsidRPr="00553AB0" w:rsidRDefault="00012299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4</w:t>
            </w:r>
            <w:r w:rsidR="00CF1796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075</w:t>
            </w:r>
          </w:p>
        </w:tc>
        <w:tc>
          <w:tcPr>
            <w:tcW w:w="270" w:type="dxa"/>
            <w:shd w:val="clear" w:color="auto" w:fill="auto"/>
          </w:tcPr>
          <w:p w14:paraId="11B2075A" w14:textId="77777777" w:rsidR="00CF1796" w:rsidRPr="00553AB0" w:rsidRDefault="00CF1796" w:rsidP="00CF1796">
            <w:pPr>
              <w:ind w:right="-36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C549" w14:textId="0C531CEA" w:rsidR="00CF1796" w:rsidRPr="00553AB0" w:rsidRDefault="00012299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34</w:t>
            </w:r>
            <w:r w:rsidR="00CF1796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634</w:t>
            </w:r>
          </w:p>
        </w:tc>
        <w:tc>
          <w:tcPr>
            <w:tcW w:w="270" w:type="dxa"/>
            <w:shd w:val="clear" w:color="auto" w:fill="auto"/>
          </w:tcPr>
          <w:p w14:paraId="652D6732" w14:textId="77777777" w:rsidR="00CF1796" w:rsidRPr="00553AB0" w:rsidRDefault="00CF1796" w:rsidP="00CF179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D5BD" w14:textId="6AE0475C" w:rsidR="00CF1796" w:rsidRPr="00553AB0" w:rsidRDefault="00CF1796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6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cs="Angsana New"/>
                <w:sz w:val="30"/>
                <w:szCs w:val="30"/>
                <w:lang w:bidi="th-TH"/>
              </w:rPr>
              <w:t>25</w:t>
            </w:r>
            <w:r w:rsidR="00012299" w:rsidRPr="00553AB0">
              <w:rPr>
                <w:rFonts w:cstheme="minorBidi"/>
                <w:sz w:val="30"/>
                <w:szCs w:val="38"/>
                <w:lang w:bidi="th-TH"/>
              </w:rPr>
              <w:t>7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006EB4" w14:textId="77777777" w:rsidR="00CF1796" w:rsidRPr="00553AB0" w:rsidRDefault="00CF1796" w:rsidP="00CF179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CE53" w14:textId="0BCBF104" w:rsidR="00CF1796" w:rsidRPr="00553AB0" w:rsidRDefault="00012299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6</w:t>
            </w:r>
            <w:r w:rsidR="00CF1796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462</w:t>
            </w:r>
          </w:p>
        </w:tc>
      </w:tr>
      <w:tr w:rsidR="00CF1796" w:rsidRPr="00553AB0" w14:paraId="34FD6F29" w14:textId="77777777" w:rsidTr="005F27EB">
        <w:tc>
          <w:tcPr>
            <w:tcW w:w="3235" w:type="dxa"/>
            <w:shd w:val="clear" w:color="auto" w:fill="auto"/>
          </w:tcPr>
          <w:p w14:paraId="01B73BC4" w14:textId="44BCCADC" w:rsidR="00CF1796" w:rsidRPr="00553AB0" w:rsidRDefault="00CF1796" w:rsidP="00CF1796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6D7C8F8A" w14:textId="77777777" w:rsidR="00CF1796" w:rsidRPr="00553AB0" w:rsidRDefault="00CF1796" w:rsidP="00CF1796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B89F5" w14:textId="3C9BBF6D" w:rsidR="00CF1796" w:rsidRPr="00553AB0" w:rsidRDefault="00012299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368</w:t>
            </w:r>
            <w:r w:rsidR="00CF179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14:paraId="10087145" w14:textId="77777777" w:rsidR="00CF1796" w:rsidRPr="00553AB0" w:rsidRDefault="00CF1796" w:rsidP="00CF179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E21CF" w14:textId="1E57CE11" w:rsidR="00CF1796" w:rsidRPr="00553AB0" w:rsidRDefault="00012299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663</w:t>
            </w:r>
            <w:r w:rsidR="00CF1796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0093CF74" w14:textId="77777777" w:rsidR="00CF1796" w:rsidRPr="00553AB0" w:rsidRDefault="00CF1796" w:rsidP="00CF179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A5308" w14:textId="0D945C60" w:rsidR="00CF1796" w:rsidRPr="00553AB0" w:rsidRDefault="00012299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97</w:t>
            </w:r>
            <w:r w:rsidR="00CF179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236</w:t>
            </w:r>
          </w:p>
        </w:tc>
        <w:tc>
          <w:tcPr>
            <w:tcW w:w="270" w:type="dxa"/>
            <w:shd w:val="clear" w:color="auto" w:fill="auto"/>
          </w:tcPr>
          <w:p w14:paraId="72A03518" w14:textId="77777777" w:rsidR="00CF1796" w:rsidRPr="00553AB0" w:rsidRDefault="00CF1796" w:rsidP="00CF179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1C133" w14:textId="5BA1D402" w:rsidR="00CF1796" w:rsidRPr="00553AB0" w:rsidRDefault="00012299" w:rsidP="00CF17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287</w:t>
            </w:r>
            <w:r w:rsidR="00CF1796"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127</w:t>
            </w:r>
          </w:p>
        </w:tc>
      </w:tr>
    </w:tbl>
    <w:p w14:paraId="7FE047E6" w14:textId="77777777" w:rsidR="00F77D08" w:rsidRPr="00553AB0" w:rsidRDefault="00F77D08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58C980F9" w14:textId="77777777" w:rsidR="0015089C" w:rsidRPr="00553AB0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4565B60F" w14:textId="77777777" w:rsidR="0015089C" w:rsidRPr="00553AB0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6A0642FA" w14:textId="77777777" w:rsidR="0015089C" w:rsidRPr="00553AB0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tbl>
      <w:tblPr>
        <w:tblW w:w="93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900"/>
        <w:gridCol w:w="180"/>
        <w:gridCol w:w="900"/>
        <w:gridCol w:w="180"/>
        <w:gridCol w:w="891"/>
        <w:gridCol w:w="180"/>
        <w:gridCol w:w="900"/>
        <w:gridCol w:w="180"/>
        <w:gridCol w:w="911"/>
        <w:gridCol w:w="180"/>
        <w:gridCol w:w="913"/>
      </w:tblGrid>
      <w:tr w:rsidR="00F77D08" w:rsidRPr="00553AB0" w14:paraId="03395B83" w14:textId="77777777" w:rsidTr="00E861A1">
        <w:trPr>
          <w:cantSplit/>
        </w:trPr>
        <w:tc>
          <w:tcPr>
            <w:tcW w:w="3058" w:type="dxa"/>
          </w:tcPr>
          <w:p w14:paraId="5A334C0C" w14:textId="2916FD0E" w:rsidR="00F77D08" w:rsidRPr="00553AB0" w:rsidRDefault="00F77D08" w:rsidP="00F77D08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5" w:type="dxa"/>
            <w:gridSpan w:val="11"/>
          </w:tcPr>
          <w:p w14:paraId="7CF94E2F" w14:textId="77777777" w:rsidR="00F77D08" w:rsidRPr="00553AB0" w:rsidRDefault="00F77D08" w:rsidP="00F77D08">
            <w:pPr>
              <w:ind w:right="11"/>
              <w:jc w:val="center"/>
              <w:rPr>
                <w:b/>
                <w:bCs/>
                <w:sz w:val="28"/>
                <w:szCs w:val="28"/>
              </w:rPr>
            </w:pPr>
            <w:r w:rsidRPr="00553AB0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77D08" w:rsidRPr="00553AB0" w14:paraId="271DB31D" w14:textId="77777777" w:rsidTr="00E861A1">
        <w:trPr>
          <w:cantSplit/>
        </w:trPr>
        <w:tc>
          <w:tcPr>
            <w:tcW w:w="3058" w:type="dxa"/>
          </w:tcPr>
          <w:p w14:paraId="4A785C93" w14:textId="134A6BD1" w:rsidR="00F77D08" w:rsidRPr="00553AB0" w:rsidRDefault="00F77D08" w:rsidP="00F77D08">
            <w:pPr>
              <w:ind w:left="184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</w:tcPr>
          <w:p w14:paraId="06843EC9" w14:textId="553E0EAD" w:rsidR="00F77D08" w:rsidRPr="00553AB0" w:rsidRDefault="00012299" w:rsidP="00F77D08">
            <w:pPr>
              <w:ind w:right="11"/>
              <w:jc w:val="center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1A696529" w14:textId="77777777" w:rsidR="00F77D08" w:rsidRPr="00553AB0" w:rsidRDefault="00F77D08" w:rsidP="00F77D08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084" w:type="dxa"/>
            <w:gridSpan w:val="5"/>
            <w:tcBorders>
              <w:bottom w:val="single" w:sz="4" w:space="0" w:color="auto"/>
            </w:tcBorders>
          </w:tcPr>
          <w:p w14:paraId="585A9BF4" w14:textId="6A3457A8" w:rsidR="00F77D08" w:rsidRPr="00553AB0" w:rsidRDefault="00012299" w:rsidP="00F77D08">
            <w:pPr>
              <w:ind w:right="11"/>
              <w:jc w:val="center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2564</w:t>
            </w:r>
          </w:p>
        </w:tc>
      </w:tr>
      <w:tr w:rsidR="00F77D08" w:rsidRPr="00553AB0" w14:paraId="07A30E11" w14:textId="77777777" w:rsidTr="00E861A1">
        <w:trPr>
          <w:cantSplit/>
        </w:trPr>
        <w:tc>
          <w:tcPr>
            <w:tcW w:w="3058" w:type="dxa"/>
            <w:vAlign w:val="bottom"/>
          </w:tcPr>
          <w:p w14:paraId="396D2059" w14:textId="4F62E667" w:rsidR="00F77D08" w:rsidRPr="00553AB0" w:rsidRDefault="005F7F4D" w:rsidP="00D36A8B">
            <w:pPr>
              <w:ind w:left="14"/>
              <w:rPr>
                <w:sz w:val="28"/>
                <w:szCs w:val="28"/>
              </w:rPr>
            </w:pPr>
            <w:r w:rsidRPr="00553AB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7ED4BE" w14:textId="77777777" w:rsidR="00F77D08" w:rsidRPr="00553AB0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B451C4" w14:textId="77777777" w:rsidR="00F77D08" w:rsidRPr="00553AB0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B1B6C0" w14:textId="77777777" w:rsidR="00F77D08" w:rsidRPr="00553AB0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ABCC8D4" w14:textId="77777777" w:rsidR="00F77D08" w:rsidRPr="00553AB0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27714821" w14:textId="77777777" w:rsidR="00F77D08" w:rsidRPr="00553AB0" w:rsidRDefault="00F77D08" w:rsidP="00F77D08">
            <w:pPr>
              <w:ind w:left="-79" w:right="-79"/>
              <w:jc w:val="center"/>
              <w:rPr>
                <w:sz w:val="28"/>
                <w:szCs w:val="28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FE8EF08" w14:textId="77777777" w:rsidR="00F77D08" w:rsidRPr="00553AB0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26E5F6" w14:textId="77777777" w:rsidR="00F77D08" w:rsidRPr="00553AB0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D510952" w14:textId="77777777" w:rsidR="00F77D08" w:rsidRPr="00553AB0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28DF91C4" w14:textId="77777777" w:rsidR="00F77D08" w:rsidRPr="00553AB0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3E7D32A" w14:textId="77777777" w:rsidR="00F77D08" w:rsidRPr="00553AB0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0F9CA643" w14:textId="2B3A0852" w:rsidR="00F77D08" w:rsidRPr="00553AB0" w:rsidRDefault="00F77D08" w:rsidP="00F77D08">
            <w:pPr>
              <w:ind w:left="-79" w:right="-79"/>
              <w:jc w:val="center"/>
              <w:rPr>
                <w:sz w:val="28"/>
                <w:szCs w:val="28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สุทธิจาก</w:t>
            </w:r>
            <w:r w:rsidR="002076E2" w:rsidRPr="00553AB0">
              <w:rPr>
                <w:sz w:val="28"/>
                <w:szCs w:val="28"/>
              </w:rPr>
              <w:br/>
            </w:r>
            <w:r w:rsidRPr="00553AB0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F77D08" w:rsidRPr="00553AB0" w14:paraId="49CC24C4" w14:textId="77777777" w:rsidTr="00E861A1">
        <w:trPr>
          <w:cantSplit/>
        </w:trPr>
        <w:tc>
          <w:tcPr>
            <w:tcW w:w="3058" w:type="dxa"/>
          </w:tcPr>
          <w:p w14:paraId="155F5EB9" w14:textId="77777777" w:rsidR="00F77D08" w:rsidRPr="00553AB0" w:rsidRDefault="00F77D08" w:rsidP="00F77D08">
            <w:pPr>
              <w:rPr>
                <w:sz w:val="28"/>
                <w:szCs w:val="28"/>
              </w:rPr>
            </w:pPr>
          </w:p>
        </w:tc>
        <w:tc>
          <w:tcPr>
            <w:tcW w:w="6315" w:type="dxa"/>
            <w:gridSpan w:val="11"/>
          </w:tcPr>
          <w:p w14:paraId="06C189B2" w14:textId="77777777" w:rsidR="00F77D08" w:rsidRPr="00553AB0" w:rsidRDefault="00F77D08" w:rsidP="00F77D08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  <w:r w:rsidRPr="00553AB0">
              <w:rPr>
                <w:i/>
                <w:iCs/>
                <w:sz w:val="28"/>
                <w:szCs w:val="28"/>
                <w:lang w:bidi="ar-SA"/>
              </w:rPr>
              <w:t>(</w:t>
            </w:r>
            <w:r w:rsidRPr="00553AB0">
              <w:rPr>
                <w:rFonts w:hint="cs"/>
                <w:i/>
                <w:iCs/>
                <w:sz w:val="28"/>
                <w:szCs w:val="28"/>
                <w:cs/>
              </w:rPr>
              <w:t>พันบาท</w:t>
            </w:r>
            <w:r w:rsidRPr="00553AB0">
              <w:rPr>
                <w:i/>
                <w:iCs/>
                <w:sz w:val="28"/>
                <w:szCs w:val="28"/>
                <w:lang w:bidi="ar-SA"/>
              </w:rPr>
              <w:t>)</w:t>
            </w:r>
          </w:p>
        </w:tc>
      </w:tr>
      <w:tr w:rsidR="00EB16C9" w:rsidRPr="00553AB0" w14:paraId="213442D5" w14:textId="77777777" w:rsidTr="00E861A1">
        <w:trPr>
          <w:cantSplit/>
        </w:trPr>
        <w:tc>
          <w:tcPr>
            <w:tcW w:w="3058" w:type="dxa"/>
          </w:tcPr>
          <w:p w14:paraId="4DEBD91A" w14:textId="5CA09D0A" w:rsidR="00EB16C9" w:rsidRPr="00553AB0" w:rsidRDefault="00EB16C9" w:rsidP="00F77D08">
            <w:pPr>
              <w:rPr>
                <w:sz w:val="28"/>
                <w:szCs w:val="28"/>
              </w:rPr>
            </w:pPr>
            <w:r w:rsidRPr="00553AB0">
              <w:rPr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15" w:type="dxa"/>
            <w:gridSpan w:val="11"/>
          </w:tcPr>
          <w:p w14:paraId="6BF4963B" w14:textId="77777777" w:rsidR="00EB16C9" w:rsidRPr="00553AB0" w:rsidRDefault="00EB16C9" w:rsidP="00F77D08">
            <w:pPr>
              <w:ind w:right="11"/>
              <w:jc w:val="center"/>
              <w:rPr>
                <w:i/>
                <w:iCs/>
                <w:sz w:val="28"/>
                <w:szCs w:val="28"/>
                <w:lang w:bidi="ar-SA"/>
              </w:rPr>
            </w:pPr>
          </w:p>
        </w:tc>
      </w:tr>
      <w:tr w:rsidR="00CF1796" w:rsidRPr="00553AB0" w14:paraId="36D9C396" w14:textId="77777777" w:rsidTr="00E861A1">
        <w:trPr>
          <w:cantSplit/>
        </w:trPr>
        <w:tc>
          <w:tcPr>
            <w:tcW w:w="3058" w:type="dxa"/>
          </w:tcPr>
          <w:p w14:paraId="37AB4866" w14:textId="57C616D6" w:rsidR="00CF1796" w:rsidRPr="00553AB0" w:rsidRDefault="00CF1796" w:rsidP="00CF1796">
            <w:pPr>
              <w:ind w:left="180" w:hanging="180"/>
              <w:rPr>
                <w:sz w:val="28"/>
                <w:szCs w:val="28"/>
                <w:cs/>
              </w:rPr>
            </w:pPr>
            <w:r w:rsidRPr="00553AB0">
              <w:rPr>
                <w:sz w:val="28"/>
                <w:szCs w:val="28"/>
                <w:cs/>
              </w:rPr>
              <w:t>ผลกำไร (ขาดทุน) จากการวัดมูลค่าสินทรัพย์ทางการเงิน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10538B0" w14:textId="7A0CAF40" w:rsidR="00CF1796" w:rsidRPr="00553AB0" w:rsidRDefault="00CF1796" w:rsidP="00CF1796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 w:rsidRPr="00553AB0">
              <w:rPr>
                <w:sz w:val="28"/>
              </w:rPr>
              <w:t>(</w:t>
            </w:r>
            <w:r w:rsidR="00012299" w:rsidRPr="00553AB0">
              <w:rPr>
                <w:sz w:val="28"/>
              </w:rPr>
              <w:t>35</w:t>
            </w:r>
            <w:r w:rsidRPr="00553AB0">
              <w:rPr>
                <w:sz w:val="28"/>
              </w:rPr>
              <w:t>,</w:t>
            </w:r>
            <w:r w:rsidR="00012299" w:rsidRPr="00553AB0">
              <w:rPr>
                <w:sz w:val="28"/>
              </w:rPr>
              <w:t>028</w:t>
            </w:r>
            <w:r w:rsidRPr="00553AB0">
              <w:rPr>
                <w:sz w:val="28"/>
              </w:rPr>
              <w:t>)</w:t>
            </w:r>
          </w:p>
        </w:tc>
        <w:tc>
          <w:tcPr>
            <w:tcW w:w="180" w:type="dxa"/>
          </w:tcPr>
          <w:p w14:paraId="005C844B" w14:textId="77777777" w:rsidR="00CF1796" w:rsidRPr="00553AB0" w:rsidRDefault="00CF1796" w:rsidP="00CF1796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</w:rPr>
            </w:pPr>
          </w:p>
        </w:tc>
        <w:tc>
          <w:tcPr>
            <w:tcW w:w="900" w:type="dxa"/>
            <w:vAlign w:val="bottom"/>
          </w:tcPr>
          <w:p w14:paraId="784BE83E" w14:textId="08E14EAE" w:rsidR="00CF1796" w:rsidRPr="00553AB0" w:rsidRDefault="00012299" w:rsidP="00CF1796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 w:rsidRPr="00553AB0">
              <w:rPr>
                <w:sz w:val="28"/>
              </w:rPr>
              <w:t>7</w:t>
            </w:r>
            <w:r w:rsidR="00CF1796" w:rsidRPr="00553AB0">
              <w:rPr>
                <w:sz w:val="28"/>
              </w:rPr>
              <w:t>,</w:t>
            </w:r>
            <w:r w:rsidRPr="00553AB0">
              <w:rPr>
                <w:sz w:val="28"/>
              </w:rPr>
              <w:t>005</w:t>
            </w:r>
          </w:p>
        </w:tc>
        <w:tc>
          <w:tcPr>
            <w:tcW w:w="180" w:type="dxa"/>
          </w:tcPr>
          <w:p w14:paraId="131978CE" w14:textId="77777777" w:rsidR="00CF1796" w:rsidRPr="00553AB0" w:rsidRDefault="00CF1796" w:rsidP="00CF1796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</w:rPr>
            </w:pPr>
          </w:p>
        </w:tc>
        <w:tc>
          <w:tcPr>
            <w:tcW w:w="891" w:type="dxa"/>
            <w:vAlign w:val="bottom"/>
          </w:tcPr>
          <w:p w14:paraId="533C3673" w14:textId="0D67272B" w:rsidR="00CF1796" w:rsidRPr="00553AB0" w:rsidRDefault="00CF1796" w:rsidP="00CF1796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 w:rsidRPr="00553AB0">
              <w:rPr>
                <w:sz w:val="28"/>
              </w:rPr>
              <w:t>(</w:t>
            </w:r>
            <w:r w:rsidR="00012299" w:rsidRPr="00553AB0">
              <w:rPr>
                <w:sz w:val="28"/>
              </w:rPr>
              <w:t>28</w:t>
            </w:r>
            <w:r w:rsidRPr="00553AB0">
              <w:rPr>
                <w:sz w:val="28"/>
              </w:rPr>
              <w:t>,</w:t>
            </w:r>
            <w:r w:rsidR="00012299" w:rsidRPr="00553AB0">
              <w:rPr>
                <w:sz w:val="28"/>
              </w:rPr>
              <w:t>023</w:t>
            </w:r>
            <w:r w:rsidRPr="00553AB0">
              <w:rPr>
                <w:sz w:val="28"/>
              </w:rPr>
              <w:t>)</w:t>
            </w:r>
          </w:p>
        </w:tc>
        <w:tc>
          <w:tcPr>
            <w:tcW w:w="180" w:type="dxa"/>
          </w:tcPr>
          <w:p w14:paraId="4801BBC9" w14:textId="77777777" w:rsidR="00CF1796" w:rsidRPr="00553AB0" w:rsidRDefault="00CF1796" w:rsidP="00CF1796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8DD7FA" w14:textId="0D37D8AF" w:rsidR="00CF1796" w:rsidRPr="00553AB0" w:rsidRDefault="00012299" w:rsidP="00CF1796">
            <w:pPr>
              <w:spacing w:line="240" w:lineRule="atLeast"/>
              <w:ind w:right="-57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1</w:t>
            </w:r>
            <w:r w:rsidR="00CF1796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081</w:t>
            </w:r>
            <w:r w:rsidR="00CF1796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201</w:t>
            </w:r>
          </w:p>
        </w:tc>
        <w:tc>
          <w:tcPr>
            <w:tcW w:w="180" w:type="dxa"/>
          </w:tcPr>
          <w:p w14:paraId="2DA35003" w14:textId="77777777" w:rsidR="00CF1796" w:rsidRPr="00553AB0" w:rsidRDefault="00CF1796" w:rsidP="00CF1796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D4153C9" w14:textId="133A745E" w:rsidR="00CF1796" w:rsidRPr="00553AB0" w:rsidRDefault="00CF1796" w:rsidP="00CF1796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(</w:t>
            </w:r>
            <w:r w:rsidR="00012299" w:rsidRPr="00553AB0">
              <w:rPr>
                <w:sz w:val="28"/>
                <w:szCs w:val="28"/>
              </w:rPr>
              <w:t>216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sz w:val="28"/>
                <w:szCs w:val="28"/>
              </w:rPr>
              <w:t>240</w:t>
            </w:r>
            <w:r w:rsidRPr="00553AB0">
              <w:rPr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E3837E8" w14:textId="77777777" w:rsidR="00CF1796" w:rsidRPr="00553AB0" w:rsidRDefault="00CF1796" w:rsidP="00CF1796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4DC5C314" w14:textId="4E304D48" w:rsidR="00CF1796" w:rsidRPr="00553AB0" w:rsidRDefault="00012299" w:rsidP="00CF1796">
            <w:pPr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864</w:t>
            </w:r>
            <w:r w:rsidR="00CF1796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961</w:t>
            </w:r>
          </w:p>
        </w:tc>
      </w:tr>
      <w:tr w:rsidR="00CF1796" w:rsidRPr="00553AB0" w14:paraId="3CE3CDB0" w14:textId="77777777" w:rsidTr="00E861A1">
        <w:trPr>
          <w:cantSplit/>
        </w:trPr>
        <w:tc>
          <w:tcPr>
            <w:tcW w:w="3058" w:type="dxa"/>
          </w:tcPr>
          <w:p w14:paraId="5B312BDB" w14:textId="308CD67A" w:rsidR="00CF1796" w:rsidRPr="00553AB0" w:rsidRDefault="00CF1796" w:rsidP="00CF1796">
            <w:pPr>
              <w:ind w:left="191" w:hanging="191"/>
              <w:rPr>
                <w:sz w:val="28"/>
                <w:szCs w:val="28"/>
                <w:cs/>
              </w:rPr>
            </w:pPr>
            <w:r w:rsidRPr="00553AB0">
              <w:rPr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6C4CA6" w14:textId="1B8F2EBF" w:rsidR="00CF1796" w:rsidRPr="00553AB0" w:rsidRDefault="00012299" w:rsidP="00CF1796">
            <w:pPr>
              <w:spacing w:line="240" w:lineRule="atLeast"/>
              <w:ind w:right="11"/>
              <w:jc w:val="right"/>
              <w:rPr>
                <w:sz w:val="28"/>
              </w:rPr>
            </w:pPr>
            <w:r w:rsidRPr="00553AB0">
              <w:rPr>
                <w:sz w:val="28"/>
              </w:rPr>
              <w:t>217</w:t>
            </w:r>
            <w:r w:rsidR="00CF1796" w:rsidRPr="00553AB0">
              <w:rPr>
                <w:sz w:val="28"/>
              </w:rPr>
              <w:t>,</w:t>
            </w:r>
            <w:r w:rsidRPr="00553AB0">
              <w:rPr>
                <w:sz w:val="28"/>
              </w:rPr>
              <w:t>676</w:t>
            </w:r>
          </w:p>
        </w:tc>
        <w:tc>
          <w:tcPr>
            <w:tcW w:w="180" w:type="dxa"/>
            <w:vAlign w:val="bottom"/>
          </w:tcPr>
          <w:p w14:paraId="3DC538D9" w14:textId="77777777" w:rsidR="00CF1796" w:rsidRPr="00553AB0" w:rsidRDefault="00CF1796" w:rsidP="00CF179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22ADAE" w14:textId="3B9A0443" w:rsidR="00CF1796" w:rsidRPr="00553AB0" w:rsidRDefault="00CF1796" w:rsidP="00CF1796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 w:rsidRPr="00553AB0">
              <w:rPr>
                <w:sz w:val="28"/>
              </w:rPr>
              <w:t>(</w:t>
            </w:r>
            <w:r w:rsidR="00012299" w:rsidRPr="00553AB0">
              <w:rPr>
                <w:sz w:val="28"/>
              </w:rPr>
              <w:t>43</w:t>
            </w:r>
            <w:r w:rsidRPr="00553AB0">
              <w:rPr>
                <w:sz w:val="28"/>
              </w:rPr>
              <w:t>,</w:t>
            </w:r>
            <w:r w:rsidR="00012299" w:rsidRPr="00553AB0">
              <w:rPr>
                <w:sz w:val="28"/>
              </w:rPr>
              <w:t>555</w:t>
            </w:r>
            <w:r w:rsidRPr="00553AB0">
              <w:rPr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76DC5AE" w14:textId="77777777" w:rsidR="00CF1796" w:rsidRPr="00553AB0" w:rsidRDefault="00CF1796" w:rsidP="00CF179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sz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6945530A" w14:textId="47086916" w:rsidR="00CF1796" w:rsidRPr="00553AB0" w:rsidRDefault="00012299" w:rsidP="00CF1796">
            <w:pPr>
              <w:spacing w:line="240" w:lineRule="atLeast"/>
              <w:ind w:right="11"/>
              <w:jc w:val="right"/>
              <w:rPr>
                <w:sz w:val="28"/>
              </w:rPr>
            </w:pPr>
            <w:r w:rsidRPr="00553AB0">
              <w:rPr>
                <w:sz w:val="28"/>
              </w:rPr>
              <w:t>174</w:t>
            </w:r>
            <w:r w:rsidR="00CF1796" w:rsidRPr="00553AB0">
              <w:rPr>
                <w:sz w:val="28"/>
              </w:rPr>
              <w:t>,</w:t>
            </w:r>
            <w:r w:rsidRPr="00553AB0">
              <w:rPr>
                <w:sz w:val="28"/>
              </w:rPr>
              <w:t>121</w:t>
            </w:r>
          </w:p>
        </w:tc>
        <w:tc>
          <w:tcPr>
            <w:tcW w:w="180" w:type="dxa"/>
            <w:vAlign w:val="bottom"/>
          </w:tcPr>
          <w:p w14:paraId="238F94A1" w14:textId="77777777" w:rsidR="00CF1796" w:rsidRPr="00553AB0" w:rsidRDefault="00CF1796" w:rsidP="00CF1796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45B0D7" w14:textId="70BD22E3" w:rsidR="00CF1796" w:rsidRPr="00553AB0" w:rsidRDefault="00012299" w:rsidP="00CF1796">
            <w:pPr>
              <w:spacing w:line="240" w:lineRule="atLeast"/>
              <w:ind w:right="-57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66</w:t>
            </w:r>
          </w:p>
        </w:tc>
        <w:tc>
          <w:tcPr>
            <w:tcW w:w="180" w:type="dxa"/>
            <w:vAlign w:val="bottom"/>
          </w:tcPr>
          <w:p w14:paraId="4A9E0577" w14:textId="77777777" w:rsidR="00CF1796" w:rsidRPr="00553AB0" w:rsidRDefault="00CF1796" w:rsidP="00CF1796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2B448C82" w14:textId="258E173D" w:rsidR="00CF1796" w:rsidRPr="00553AB0" w:rsidRDefault="00012299" w:rsidP="00CF1796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27</w:t>
            </w:r>
          </w:p>
        </w:tc>
        <w:tc>
          <w:tcPr>
            <w:tcW w:w="180" w:type="dxa"/>
            <w:vAlign w:val="bottom"/>
          </w:tcPr>
          <w:p w14:paraId="7FCF2EBD" w14:textId="77777777" w:rsidR="00CF1796" w:rsidRPr="00553AB0" w:rsidRDefault="00CF1796" w:rsidP="00CF1796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4A410EDB" w14:textId="75282FA6" w:rsidR="00CF1796" w:rsidRPr="00553AB0" w:rsidRDefault="00012299" w:rsidP="00CF1796">
            <w:pPr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93</w:t>
            </w:r>
          </w:p>
        </w:tc>
      </w:tr>
      <w:tr w:rsidR="00CF1796" w:rsidRPr="00553AB0" w14:paraId="0170F2FA" w14:textId="77777777" w:rsidTr="00E861A1">
        <w:trPr>
          <w:cantSplit/>
        </w:trPr>
        <w:tc>
          <w:tcPr>
            <w:tcW w:w="3058" w:type="dxa"/>
          </w:tcPr>
          <w:p w14:paraId="0A56A285" w14:textId="77777777" w:rsidR="00CF1796" w:rsidRPr="00553AB0" w:rsidRDefault="00CF1796" w:rsidP="00CF1796">
            <w:pPr>
              <w:rPr>
                <w:b/>
                <w:bCs/>
                <w:sz w:val="28"/>
                <w:szCs w:val="28"/>
                <w:cs/>
              </w:rPr>
            </w:pPr>
            <w:r w:rsidRPr="00553AB0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58A07" w14:textId="535AF7FB" w:rsidR="00CF1796" w:rsidRPr="00553AB0" w:rsidRDefault="00012299" w:rsidP="00CF1796">
            <w:pPr>
              <w:spacing w:line="240" w:lineRule="atLeast"/>
              <w:ind w:left="-185" w:right="11"/>
              <w:jc w:val="right"/>
              <w:rPr>
                <w:b/>
                <w:bCs/>
                <w:sz w:val="28"/>
              </w:rPr>
            </w:pPr>
            <w:r w:rsidRPr="00553AB0">
              <w:rPr>
                <w:b/>
                <w:bCs/>
                <w:sz w:val="28"/>
              </w:rPr>
              <w:t>182</w:t>
            </w:r>
            <w:r w:rsidR="00CF1796" w:rsidRPr="00553AB0">
              <w:rPr>
                <w:b/>
                <w:bCs/>
                <w:sz w:val="28"/>
              </w:rPr>
              <w:t>,</w:t>
            </w:r>
            <w:r w:rsidRPr="00553AB0">
              <w:rPr>
                <w:b/>
                <w:bCs/>
                <w:sz w:val="28"/>
              </w:rPr>
              <w:t>648</w:t>
            </w:r>
          </w:p>
        </w:tc>
        <w:tc>
          <w:tcPr>
            <w:tcW w:w="180" w:type="dxa"/>
            <w:vAlign w:val="bottom"/>
          </w:tcPr>
          <w:p w14:paraId="41AD13D9" w14:textId="77777777" w:rsidR="00CF1796" w:rsidRPr="00553AB0" w:rsidRDefault="00CF1796" w:rsidP="00CF179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F357D" w14:textId="089247D7" w:rsidR="00CF1796" w:rsidRPr="00553AB0" w:rsidRDefault="00CF1796" w:rsidP="00CF1796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28"/>
              </w:rPr>
            </w:pPr>
            <w:r w:rsidRPr="00553AB0">
              <w:rPr>
                <w:b/>
                <w:bCs/>
                <w:sz w:val="28"/>
              </w:rPr>
              <w:t>(</w:t>
            </w:r>
            <w:r w:rsidR="00012299" w:rsidRPr="00553AB0">
              <w:rPr>
                <w:b/>
                <w:bCs/>
                <w:sz w:val="28"/>
              </w:rPr>
              <w:t>36</w:t>
            </w:r>
            <w:r w:rsidRPr="00553AB0">
              <w:rPr>
                <w:b/>
                <w:bCs/>
                <w:sz w:val="28"/>
              </w:rPr>
              <w:t>,</w:t>
            </w:r>
            <w:r w:rsidR="00012299" w:rsidRPr="00553AB0">
              <w:rPr>
                <w:b/>
                <w:bCs/>
                <w:sz w:val="28"/>
              </w:rPr>
              <w:t>550</w:t>
            </w:r>
            <w:r w:rsidRPr="00553AB0">
              <w:rPr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913C517" w14:textId="77777777" w:rsidR="00CF1796" w:rsidRPr="00553AB0" w:rsidRDefault="00CF1796" w:rsidP="00CF179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CE48A" w14:textId="5014CBF4" w:rsidR="00CF1796" w:rsidRPr="00553AB0" w:rsidRDefault="00012299" w:rsidP="00CF1796">
            <w:pPr>
              <w:spacing w:line="240" w:lineRule="atLeast"/>
              <w:ind w:right="11"/>
              <w:jc w:val="right"/>
              <w:rPr>
                <w:b/>
                <w:bCs/>
                <w:sz w:val="28"/>
              </w:rPr>
            </w:pPr>
            <w:r w:rsidRPr="00553AB0">
              <w:rPr>
                <w:b/>
                <w:bCs/>
                <w:sz w:val="28"/>
              </w:rPr>
              <w:t>146</w:t>
            </w:r>
            <w:r w:rsidR="00CF1796" w:rsidRPr="00553AB0">
              <w:rPr>
                <w:b/>
                <w:bCs/>
                <w:sz w:val="28"/>
              </w:rPr>
              <w:t>,</w:t>
            </w:r>
            <w:r w:rsidRPr="00553AB0">
              <w:rPr>
                <w:b/>
                <w:bCs/>
                <w:sz w:val="28"/>
              </w:rPr>
              <w:t>098</w:t>
            </w:r>
          </w:p>
        </w:tc>
        <w:tc>
          <w:tcPr>
            <w:tcW w:w="180" w:type="dxa"/>
            <w:vAlign w:val="bottom"/>
          </w:tcPr>
          <w:p w14:paraId="40584C2A" w14:textId="77777777" w:rsidR="00CF1796" w:rsidRPr="00553AB0" w:rsidRDefault="00CF1796" w:rsidP="00CF1796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EAC6B" w14:textId="79CAEA8B" w:rsidR="00CF1796" w:rsidRPr="00553AB0" w:rsidRDefault="00012299" w:rsidP="00CF1796">
            <w:pPr>
              <w:spacing w:line="240" w:lineRule="atLeast"/>
              <w:ind w:right="-62"/>
              <w:jc w:val="right"/>
              <w:rPr>
                <w:b/>
                <w:bCs/>
                <w:sz w:val="28"/>
                <w:szCs w:val="28"/>
              </w:rPr>
            </w:pPr>
            <w:r w:rsidRPr="00553AB0">
              <w:rPr>
                <w:b/>
                <w:bCs/>
                <w:sz w:val="28"/>
                <w:szCs w:val="28"/>
              </w:rPr>
              <w:t>1</w:t>
            </w:r>
            <w:r w:rsidR="00CF1796" w:rsidRPr="00553AB0">
              <w:rPr>
                <w:b/>
                <w:bCs/>
                <w:sz w:val="28"/>
                <w:szCs w:val="28"/>
              </w:rPr>
              <w:t>,</w:t>
            </w:r>
            <w:r w:rsidRPr="00553AB0">
              <w:rPr>
                <w:b/>
                <w:bCs/>
                <w:sz w:val="28"/>
                <w:szCs w:val="28"/>
              </w:rPr>
              <w:t>081</w:t>
            </w:r>
            <w:r w:rsidR="00CF1796" w:rsidRPr="00553AB0">
              <w:rPr>
                <w:b/>
                <w:bCs/>
                <w:sz w:val="28"/>
                <w:szCs w:val="28"/>
              </w:rPr>
              <w:t>,</w:t>
            </w:r>
            <w:r w:rsidRPr="00553AB0">
              <w:rPr>
                <w:b/>
                <w:bCs/>
                <w:sz w:val="28"/>
                <w:szCs w:val="28"/>
              </w:rPr>
              <w:t>267</w:t>
            </w:r>
          </w:p>
        </w:tc>
        <w:tc>
          <w:tcPr>
            <w:tcW w:w="180" w:type="dxa"/>
            <w:vAlign w:val="bottom"/>
          </w:tcPr>
          <w:p w14:paraId="2ED95173" w14:textId="77777777" w:rsidR="00CF1796" w:rsidRPr="00553AB0" w:rsidRDefault="00CF1796" w:rsidP="00CF179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674AE" w14:textId="00423BE2" w:rsidR="00CF1796" w:rsidRPr="00553AB0" w:rsidRDefault="00CF1796" w:rsidP="00CF1796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28"/>
                <w:szCs w:val="28"/>
              </w:rPr>
            </w:pPr>
            <w:r w:rsidRPr="00553AB0">
              <w:rPr>
                <w:b/>
                <w:bCs/>
                <w:sz w:val="28"/>
                <w:szCs w:val="28"/>
              </w:rPr>
              <w:t>(</w:t>
            </w:r>
            <w:r w:rsidR="00012299" w:rsidRPr="00553AB0">
              <w:rPr>
                <w:b/>
                <w:bCs/>
                <w:sz w:val="28"/>
                <w:szCs w:val="28"/>
              </w:rPr>
              <w:t>216</w:t>
            </w:r>
            <w:r w:rsidRPr="00553AB0">
              <w:rPr>
                <w:b/>
                <w:bCs/>
                <w:sz w:val="28"/>
                <w:szCs w:val="28"/>
              </w:rPr>
              <w:t>,</w:t>
            </w:r>
            <w:r w:rsidR="00012299" w:rsidRPr="00553AB0">
              <w:rPr>
                <w:b/>
                <w:bCs/>
                <w:sz w:val="28"/>
                <w:szCs w:val="28"/>
              </w:rPr>
              <w:t>213</w:t>
            </w:r>
            <w:r w:rsidRPr="00553AB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2871121" w14:textId="77777777" w:rsidR="00CF1796" w:rsidRPr="00553AB0" w:rsidRDefault="00CF1796" w:rsidP="00CF179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8D143" w14:textId="00A166EB" w:rsidR="00CF1796" w:rsidRPr="00553AB0" w:rsidRDefault="00012299" w:rsidP="00CF1796">
            <w:pPr>
              <w:spacing w:line="240" w:lineRule="atLeast"/>
              <w:ind w:right="11"/>
              <w:jc w:val="right"/>
              <w:rPr>
                <w:b/>
                <w:bCs/>
                <w:sz w:val="28"/>
                <w:szCs w:val="28"/>
              </w:rPr>
            </w:pPr>
            <w:r w:rsidRPr="00553AB0">
              <w:rPr>
                <w:b/>
                <w:bCs/>
                <w:sz w:val="28"/>
                <w:szCs w:val="28"/>
              </w:rPr>
              <w:t>865</w:t>
            </w:r>
            <w:r w:rsidR="00CF1796" w:rsidRPr="00553AB0">
              <w:rPr>
                <w:b/>
                <w:bCs/>
                <w:sz w:val="28"/>
                <w:szCs w:val="28"/>
              </w:rPr>
              <w:t>,</w:t>
            </w:r>
            <w:r w:rsidRPr="00553AB0">
              <w:rPr>
                <w:b/>
                <w:bCs/>
                <w:sz w:val="28"/>
                <w:szCs w:val="28"/>
              </w:rPr>
              <w:t>054</w:t>
            </w:r>
          </w:p>
        </w:tc>
      </w:tr>
    </w:tbl>
    <w:p w14:paraId="0D711416" w14:textId="61B05D88" w:rsidR="00F168CC" w:rsidRPr="00553AB0" w:rsidRDefault="00F168CC" w:rsidP="00F77D08">
      <w:pPr>
        <w:rPr>
          <w:sz w:val="30"/>
          <w:szCs w:val="30"/>
        </w:rPr>
      </w:pPr>
    </w:p>
    <w:tbl>
      <w:tblPr>
        <w:tblW w:w="93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900"/>
        <w:gridCol w:w="180"/>
        <w:gridCol w:w="900"/>
        <w:gridCol w:w="180"/>
        <w:gridCol w:w="891"/>
        <w:gridCol w:w="180"/>
        <w:gridCol w:w="900"/>
        <w:gridCol w:w="180"/>
        <w:gridCol w:w="911"/>
        <w:gridCol w:w="180"/>
        <w:gridCol w:w="913"/>
      </w:tblGrid>
      <w:tr w:rsidR="00E861A1" w:rsidRPr="00553AB0" w14:paraId="3943187B" w14:textId="77777777" w:rsidTr="009929E0">
        <w:trPr>
          <w:cantSplit/>
        </w:trPr>
        <w:tc>
          <w:tcPr>
            <w:tcW w:w="3058" w:type="dxa"/>
          </w:tcPr>
          <w:p w14:paraId="2B146DB9" w14:textId="77777777" w:rsidR="00E861A1" w:rsidRPr="00553AB0" w:rsidRDefault="00E861A1" w:rsidP="009929E0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5" w:type="dxa"/>
            <w:gridSpan w:val="11"/>
          </w:tcPr>
          <w:p w14:paraId="49C22CF2" w14:textId="05FD100C" w:rsidR="00E861A1" w:rsidRPr="00553AB0" w:rsidRDefault="00E861A1" w:rsidP="00E861A1">
            <w:pPr>
              <w:ind w:right="11"/>
              <w:jc w:val="center"/>
              <w:rPr>
                <w:b/>
                <w:bCs/>
                <w:sz w:val="28"/>
                <w:szCs w:val="28"/>
              </w:rPr>
            </w:pPr>
            <w:r w:rsidRPr="00553AB0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1A1" w:rsidRPr="00553AB0" w14:paraId="5ACAF737" w14:textId="77777777" w:rsidTr="009929E0">
        <w:trPr>
          <w:cantSplit/>
        </w:trPr>
        <w:tc>
          <w:tcPr>
            <w:tcW w:w="3058" w:type="dxa"/>
          </w:tcPr>
          <w:p w14:paraId="5E0EF4FB" w14:textId="77777777" w:rsidR="00E861A1" w:rsidRPr="00553AB0" w:rsidRDefault="00E861A1" w:rsidP="009929E0">
            <w:pPr>
              <w:ind w:left="184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</w:tcPr>
          <w:p w14:paraId="7ED93A44" w14:textId="5036AF64" w:rsidR="00E861A1" w:rsidRPr="00553AB0" w:rsidRDefault="00012299" w:rsidP="009929E0">
            <w:pPr>
              <w:ind w:right="11"/>
              <w:jc w:val="center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E9D30EC" w14:textId="77777777" w:rsidR="00E861A1" w:rsidRPr="00553AB0" w:rsidRDefault="00E861A1" w:rsidP="009929E0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084" w:type="dxa"/>
            <w:gridSpan w:val="5"/>
            <w:tcBorders>
              <w:bottom w:val="single" w:sz="4" w:space="0" w:color="auto"/>
            </w:tcBorders>
          </w:tcPr>
          <w:p w14:paraId="1F6AAF12" w14:textId="0180C383" w:rsidR="00E861A1" w:rsidRPr="00553AB0" w:rsidRDefault="00012299" w:rsidP="009929E0">
            <w:pPr>
              <w:ind w:right="11"/>
              <w:jc w:val="center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2564</w:t>
            </w:r>
          </w:p>
        </w:tc>
      </w:tr>
      <w:tr w:rsidR="00E861A1" w:rsidRPr="00553AB0" w14:paraId="04D364B1" w14:textId="77777777" w:rsidTr="009929E0">
        <w:trPr>
          <w:cantSplit/>
        </w:trPr>
        <w:tc>
          <w:tcPr>
            <w:tcW w:w="3058" w:type="dxa"/>
            <w:vAlign w:val="bottom"/>
          </w:tcPr>
          <w:p w14:paraId="377AE33B" w14:textId="77777777" w:rsidR="00E861A1" w:rsidRPr="00553AB0" w:rsidRDefault="00E861A1" w:rsidP="009929E0">
            <w:pPr>
              <w:ind w:left="14"/>
              <w:rPr>
                <w:sz w:val="28"/>
                <w:szCs w:val="28"/>
              </w:rPr>
            </w:pPr>
            <w:r w:rsidRPr="00553AB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6C17A5" w14:textId="77777777" w:rsidR="00E861A1" w:rsidRPr="00553AB0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DD3B3D0" w14:textId="77777777" w:rsidR="00E861A1" w:rsidRPr="00553AB0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A6061C" w14:textId="77777777" w:rsidR="00E861A1" w:rsidRPr="00553AB0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545336A" w14:textId="77777777" w:rsidR="00E861A1" w:rsidRPr="00553AB0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7AD26224" w14:textId="77777777" w:rsidR="00E861A1" w:rsidRPr="00553AB0" w:rsidRDefault="00E861A1" w:rsidP="009929E0">
            <w:pPr>
              <w:ind w:left="-79" w:right="-79"/>
              <w:jc w:val="center"/>
              <w:rPr>
                <w:sz w:val="28"/>
                <w:szCs w:val="28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40BE9FF" w14:textId="77777777" w:rsidR="00E861A1" w:rsidRPr="00553AB0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1CE3A3" w14:textId="77777777" w:rsidR="00E861A1" w:rsidRPr="00553AB0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7558B67" w14:textId="77777777" w:rsidR="00E861A1" w:rsidRPr="00553AB0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07D1C830" w14:textId="77777777" w:rsidR="00E861A1" w:rsidRPr="00553AB0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5F97DC8" w14:textId="77777777" w:rsidR="00E861A1" w:rsidRPr="00553AB0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1F5B18CE" w14:textId="77777777" w:rsidR="00E861A1" w:rsidRPr="00553AB0" w:rsidRDefault="00E861A1" w:rsidP="009929E0">
            <w:pPr>
              <w:ind w:left="-79" w:right="-79"/>
              <w:jc w:val="center"/>
              <w:rPr>
                <w:sz w:val="28"/>
                <w:szCs w:val="28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สุทธิจาก</w:t>
            </w:r>
            <w:r w:rsidRPr="00553AB0">
              <w:rPr>
                <w:sz w:val="28"/>
                <w:szCs w:val="28"/>
              </w:rPr>
              <w:br/>
            </w:r>
            <w:r w:rsidRPr="00553AB0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E861A1" w:rsidRPr="00553AB0" w14:paraId="093A768A" w14:textId="77777777" w:rsidTr="009929E0">
        <w:trPr>
          <w:cantSplit/>
        </w:trPr>
        <w:tc>
          <w:tcPr>
            <w:tcW w:w="3058" w:type="dxa"/>
          </w:tcPr>
          <w:p w14:paraId="3CCA8336" w14:textId="77777777" w:rsidR="00E861A1" w:rsidRPr="00553AB0" w:rsidRDefault="00E861A1" w:rsidP="009929E0">
            <w:pPr>
              <w:rPr>
                <w:sz w:val="28"/>
                <w:szCs w:val="28"/>
              </w:rPr>
            </w:pPr>
          </w:p>
        </w:tc>
        <w:tc>
          <w:tcPr>
            <w:tcW w:w="6315" w:type="dxa"/>
            <w:gridSpan w:val="11"/>
          </w:tcPr>
          <w:p w14:paraId="40188F33" w14:textId="77777777" w:rsidR="00E861A1" w:rsidRPr="00553AB0" w:rsidRDefault="00E861A1" w:rsidP="009929E0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  <w:r w:rsidRPr="00553AB0">
              <w:rPr>
                <w:i/>
                <w:iCs/>
                <w:sz w:val="28"/>
                <w:szCs w:val="28"/>
                <w:lang w:bidi="ar-SA"/>
              </w:rPr>
              <w:t>(</w:t>
            </w:r>
            <w:r w:rsidRPr="00553AB0">
              <w:rPr>
                <w:rFonts w:hint="cs"/>
                <w:i/>
                <w:iCs/>
                <w:sz w:val="28"/>
                <w:szCs w:val="28"/>
                <w:cs/>
              </w:rPr>
              <w:t>พันบาท</w:t>
            </w:r>
            <w:r w:rsidRPr="00553AB0">
              <w:rPr>
                <w:i/>
                <w:iCs/>
                <w:sz w:val="28"/>
                <w:szCs w:val="28"/>
                <w:lang w:bidi="ar-SA"/>
              </w:rPr>
              <w:t>)</w:t>
            </w:r>
          </w:p>
        </w:tc>
      </w:tr>
      <w:tr w:rsidR="00E861A1" w:rsidRPr="00553AB0" w14:paraId="68EE806D" w14:textId="77777777" w:rsidTr="009929E0">
        <w:trPr>
          <w:cantSplit/>
        </w:trPr>
        <w:tc>
          <w:tcPr>
            <w:tcW w:w="3058" w:type="dxa"/>
          </w:tcPr>
          <w:p w14:paraId="22E24BE6" w14:textId="77777777" w:rsidR="00E861A1" w:rsidRPr="00553AB0" w:rsidRDefault="00E861A1" w:rsidP="009929E0">
            <w:pPr>
              <w:rPr>
                <w:sz w:val="28"/>
                <w:szCs w:val="28"/>
              </w:rPr>
            </w:pPr>
            <w:r w:rsidRPr="00553AB0">
              <w:rPr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15" w:type="dxa"/>
            <w:gridSpan w:val="11"/>
          </w:tcPr>
          <w:p w14:paraId="5E868022" w14:textId="77777777" w:rsidR="00E861A1" w:rsidRPr="00553AB0" w:rsidRDefault="00E861A1" w:rsidP="009929E0">
            <w:pPr>
              <w:ind w:right="11"/>
              <w:jc w:val="center"/>
              <w:rPr>
                <w:i/>
                <w:iCs/>
                <w:sz w:val="28"/>
                <w:szCs w:val="28"/>
                <w:lang w:bidi="ar-SA"/>
              </w:rPr>
            </w:pPr>
          </w:p>
        </w:tc>
      </w:tr>
      <w:tr w:rsidR="00CF1796" w:rsidRPr="00553AB0" w14:paraId="458432A7" w14:textId="77777777" w:rsidTr="009929E0">
        <w:trPr>
          <w:cantSplit/>
        </w:trPr>
        <w:tc>
          <w:tcPr>
            <w:tcW w:w="3058" w:type="dxa"/>
          </w:tcPr>
          <w:p w14:paraId="1F0D06A9" w14:textId="12E3B3CC" w:rsidR="00CF1796" w:rsidRPr="00553AB0" w:rsidRDefault="00CF1796" w:rsidP="00CF1796">
            <w:pPr>
              <w:ind w:left="180" w:hanging="180"/>
              <w:rPr>
                <w:sz w:val="28"/>
                <w:szCs w:val="28"/>
                <w:cs/>
              </w:rPr>
            </w:pPr>
            <w:r w:rsidRPr="00553AB0">
              <w:rPr>
                <w:sz w:val="28"/>
                <w:szCs w:val="28"/>
                <w:cs/>
              </w:rPr>
              <w:t>ผลกำไร (ขาดทุน) จากการวัดมูลค่าสินทรัพย์ทางการเงิน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51C53DDC" w14:textId="5719885E" w:rsidR="00CF1796" w:rsidRPr="00553AB0" w:rsidRDefault="00CF1796" w:rsidP="00CF1796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 w:rsidRPr="00553AB0">
              <w:rPr>
                <w:sz w:val="28"/>
              </w:rPr>
              <w:t>(</w:t>
            </w:r>
            <w:r w:rsidR="00012299" w:rsidRPr="00553AB0">
              <w:rPr>
                <w:sz w:val="28"/>
              </w:rPr>
              <w:t>35</w:t>
            </w:r>
            <w:r w:rsidRPr="00553AB0">
              <w:rPr>
                <w:sz w:val="28"/>
              </w:rPr>
              <w:t>,</w:t>
            </w:r>
            <w:r w:rsidR="00012299" w:rsidRPr="00553AB0">
              <w:rPr>
                <w:sz w:val="28"/>
              </w:rPr>
              <w:t>028</w:t>
            </w:r>
            <w:r w:rsidRPr="00553AB0">
              <w:rPr>
                <w:sz w:val="28"/>
              </w:rPr>
              <w:t>)</w:t>
            </w:r>
          </w:p>
        </w:tc>
        <w:tc>
          <w:tcPr>
            <w:tcW w:w="180" w:type="dxa"/>
          </w:tcPr>
          <w:p w14:paraId="16E3112B" w14:textId="77777777" w:rsidR="00CF1796" w:rsidRPr="00553AB0" w:rsidRDefault="00CF1796" w:rsidP="00CF1796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</w:rPr>
            </w:pPr>
          </w:p>
        </w:tc>
        <w:tc>
          <w:tcPr>
            <w:tcW w:w="900" w:type="dxa"/>
            <w:vAlign w:val="bottom"/>
          </w:tcPr>
          <w:p w14:paraId="201655D8" w14:textId="024CC8B2" w:rsidR="00CF1796" w:rsidRPr="00553AB0" w:rsidRDefault="00012299" w:rsidP="00CF1796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 w:rsidRPr="00553AB0">
              <w:rPr>
                <w:sz w:val="28"/>
              </w:rPr>
              <w:t>7</w:t>
            </w:r>
            <w:r w:rsidR="00CF1796" w:rsidRPr="00553AB0">
              <w:rPr>
                <w:sz w:val="28"/>
              </w:rPr>
              <w:t>,</w:t>
            </w:r>
            <w:r w:rsidRPr="00553AB0">
              <w:rPr>
                <w:sz w:val="28"/>
              </w:rPr>
              <w:t>005</w:t>
            </w:r>
          </w:p>
        </w:tc>
        <w:tc>
          <w:tcPr>
            <w:tcW w:w="180" w:type="dxa"/>
          </w:tcPr>
          <w:p w14:paraId="13E8144A" w14:textId="77777777" w:rsidR="00CF1796" w:rsidRPr="00553AB0" w:rsidRDefault="00CF1796" w:rsidP="00CF1796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</w:rPr>
            </w:pPr>
          </w:p>
        </w:tc>
        <w:tc>
          <w:tcPr>
            <w:tcW w:w="891" w:type="dxa"/>
            <w:vAlign w:val="bottom"/>
          </w:tcPr>
          <w:p w14:paraId="495F2609" w14:textId="2C58C380" w:rsidR="00CF1796" w:rsidRPr="00553AB0" w:rsidRDefault="00CF1796" w:rsidP="00CF1796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 w:rsidRPr="00553AB0">
              <w:rPr>
                <w:sz w:val="28"/>
              </w:rPr>
              <w:t>(</w:t>
            </w:r>
            <w:r w:rsidR="00012299" w:rsidRPr="00553AB0">
              <w:rPr>
                <w:sz w:val="28"/>
              </w:rPr>
              <w:t>28</w:t>
            </w:r>
            <w:r w:rsidRPr="00553AB0">
              <w:rPr>
                <w:sz w:val="28"/>
              </w:rPr>
              <w:t>,</w:t>
            </w:r>
            <w:r w:rsidR="00012299" w:rsidRPr="00553AB0">
              <w:rPr>
                <w:sz w:val="28"/>
              </w:rPr>
              <w:t>023</w:t>
            </w:r>
            <w:r w:rsidRPr="00553AB0">
              <w:rPr>
                <w:sz w:val="28"/>
              </w:rPr>
              <w:t>)</w:t>
            </w:r>
          </w:p>
        </w:tc>
        <w:tc>
          <w:tcPr>
            <w:tcW w:w="180" w:type="dxa"/>
          </w:tcPr>
          <w:p w14:paraId="6243083A" w14:textId="77777777" w:rsidR="00CF1796" w:rsidRPr="00553AB0" w:rsidRDefault="00CF1796" w:rsidP="00CF1796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9F748F" w14:textId="0B085BA3" w:rsidR="00CF1796" w:rsidRPr="00553AB0" w:rsidRDefault="00012299" w:rsidP="00CF1796">
            <w:pPr>
              <w:spacing w:line="240" w:lineRule="atLeast"/>
              <w:ind w:right="-62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1</w:t>
            </w:r>
            <w:r w:rsidR="00CF1796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081</w:t>
            </w:r>
            <w:r w:rsidR="00CF1796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201</w:t>
            </w:r>
          </w:p>
        </w:tc>
        <w:tc>
          <w:tcPr>
            <w:tcW w:w="180" w:type="dxa"/>
          </w:tcPr>
          <w:p w14:paraId="40476379" w14:textId="77777777" w:rsidR="00CF1796" w:rsidRPr="00553AB0" w:rsidRDefault="00CF1796" w:rsidP="00CF1796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DBFE46A" w14:textId="7D9078F1" w:rsidR="00CF1796" w:rsidRPr="00553AB0" w:rsidRDefault="00CF1796" w:rsidP="00C41275">
            <w:pPr>
              <w:spacing w:line="240" w:lineRule="atLeast"/>
              <w:ind w:right="-62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(</w:t>
            </w:r>
            <w:r w:rsidR="00012299" w:rsidRPr="00553AB0">
              <w:rPr>
                <w:sz w:val="28"/>
                <w:szCs w:val="28"/>
              </w:rPr>
              <w:t>216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sz w:val="28"/>
                <w:szCs w:val="28"/>
              </w:rPr>
              <w:t>240</w:t>
            </w:r>
            <w:r w:rsidRPr="00553AB0">
              <w:rPr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5AA669D" w14:textId="77777777" w:rsidR="00CF1796" w:rsidRPr="00553AB0" w:rsidRDefault="00CF1796" w:rsidP="00CF1796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452F600A" w14:textId="03EF639B" w:rsidR="00CF1796" w:rsidRPr="00553AB0" w:rsidRDefault="00012299" w:rsidP="00CF1796">
            <w:pPr>
              <w:spacing w:line="240" w:lineRule="atLeast"/>
              <w:ind w:right="-57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864</w:t>
            </w:r>
            <w:r w:rsidR="00CF1796" w:rsidRPr="00553AB0">
              <w:rPr>
                <w:sz w:val="28"/>
                <w:szCs w:val="28"/>
              </w:rPr>
              <w:t>,</w:t>
            </w:r>
            <w:r w:rsidRPr="00553AB0">
              <w:rPr>
                <w:sz w:val="28"/>
                <w:szCs w:val="28"/>
              </w:rPr>
              <w:t>961</w:t>
            </w:r>
          </w:p>
        </w:tc>
      </w:tr>
      <w:tr w:rsidR="00CF1796" w:rsidRPr="00553AB0" w14:paraId="079D94FB" w14:textId="77777777" w:rsidTr="009929E0">
        <w:trPr>
          <w:cantSplit/>
        </w:trPr>
        <w:tc>
          <w:tcPr>
            <w:tcW w:w="3058" w:type="dxa"/>
          </w:tcPr>
          <w:p w14:paraId="3B589CBF" w14:textId="32F6B5CC" w:rsidR="00CF1796" w:rsidRPr="00553AB0" w:rsidRDefault="00CF1796" w:rsidP="00CF1796">
            <w:pPr>
              <w:ind w:left="180" w:hanging="180"/>
              <w:rPr>
                <w:sz w:val="28"/>
                <w:szCs w:val="28"/>
                <w:cs/>
              </w:rPr>
            </w:pPr>
            <w:r w:rsidRPr="00553AB0">
              <w:rPr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vAlign w:val="bottom"/>
          </w:tcPr>
          <w:p w14:paraId="51821723" w14:textId="51B348C9" w:rsidR="00CF1796" w:rsidRPr="00553AB0" w:rsidRDefault="00012299" w:rsidP="00CF1796">
            <w:pPr>
              <w:spacing w:line="240" w:lineRule="atLeast"/>
              <w:ind w:left="-185" w:right="11"/>
              <w:jc w:val="right"/>
              <w:rPr>
                <w:sz w:val="28"/>
              </w:rPr>
            </w:pPr>
            <w:r w:rsidRPr="00553AB0">
              <w:rPr>
                <w:sz w:val="28"/>
              </w:rPr>
              <w:t>156</w:t>
            </w:r>
            <w:r w:rsidR="00CF1796" w:rsidRPr="00553AB0">
              <w:rPr>
                <w:sz w:val="28"/>
              </w:rPr>
              <w:t>,</w:t>
            </w:r>
            <w:r w:rsidRPr="00553AB0">
              <w:rPr>
                <w:sz w:val="28"/>
              </w:rPr>
              <w:t>381</w:t>
            </w:r>
          </w:p>
        </w:tc>
        <w:tc>
          <w:tcPr>
            <w:tcW w:w="180" w:type="dxa"/>
          </w:tcPr>
          <w:p w14:paraId="06BE8C0F" w14:textId="77777777" w:rsidR="00CF1796" w:rsidRPr="00553AB0" w:rsidRDefault="00CF1796" w:rsidP="00CF1796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</w:rPr>
            </w:pPr>
          </w:p>
        </w:tc>
        <w:tc>
          <w:tcPr>
            <w:tcW w:w="900" w:type="dxa"/>
            <w:vAlign w:val="bottom"/>
          </w:tcPr>
          <w:p w14:paraId="570FD5F8" w14:textId="06DEBB44" w:rsidR="00CF1796" w:rsidRPr="00553AB0" w:rsidRDefault="00CF1796" w:rsidP="00CF1796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 w:rsidRPr="00553AB0">
              <w:rPr>
                <w:sz w:val="28"/>
              </w:rPr>
              <w:t>(</w:t>
            </w:r>
            <w:r w:rsidR="00012299" w:rsidRPr="00553AB0">
              <w:rPr>
                <w:sz w:val="28"/>
              </w:rPr>
              <w:t>31</w:t>
            </w:r>
            <w:r w:rsidRPr="00553AB0">
              <w:rPr>
                <w:sz w:val="28"/>
              </w:rPr>
              <w:t>,</w:t>
            </w:r>
            <w:r w:rsidR="00012299" w:rsidRPr="00553AB0">
              <w:rPr>
                <w:sz w:val="28"/>
              </w:rPr>
              <w:t>276</w:t>
            </w:r>
            <w:r w:rsidRPr="00553AB0">
              <w:rPr>
                <w:sz w:val="28"/>
              </w:rPr>
              <w:t>)</w:t>
            </w:r>
          </w:p>
        </w:tc>
        <w:tc>
          <w:tcPr>
            <w:tcW w:w="180" w:type="dxa"/>
          </w:tcPr>
          <w:p w14:paraId="15905F9E" w14:textId="77777777" w:rsidR="00CF1796" w:rsidRPr="00553AB0" w:rsidRDefault="00CF1796" w:rsidP="00CF1796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</w:rPr>
            </w:pPr>
          </w:p>
        </w:tc>
        <w:tc>
          <w:tcPr>
            <w:tcW w:w="891" w:type="dxa"/>
            <w:vAlign w:val="bottom"/>
          </w:tcPr>
          <w:p w14:paraId="5EB0DFAD" w14:textId="740177F7" w:rsidR="00CF1796" w:rsidRPr="00553AB0" w:rsidRDefault="00012299" w:rsidP="00CF1796">
            <w:pPr>
              <w:spacing w:line="240" w:lineRule="atLeast"/>
              <w:ind w:left="-185" w:right="11"/>
              <w:jc w:val="right"/>
              <w:rPr>
                <w:sz w:val="28"/>
              </w:rPr>
            </w:pPr>
            <w:r w:rsidRPr="00553AB0">
              <w:rPr>
                <w:sz w:val="28"/>
              </w:rPr>
              <w:t>125</w:t>
            </w:r>
            <w:r w:rsidR="00CF1796" w:rsidRPr="00553AB0">
              <w:rPr>
                <w:sz w:val="28"/>
              </w:rPr>
              <w:t>,</w:t>
            </w:r>
            <w:r w:rsidRPr="00553AB0">
              <w:rPr>
                <w:sz w:val="28"/>
              </w:rPr>
              <w:t>105</w:t>
            </w:r>
          </w:p>
        </w:tc>
        <w:tc>
          <w:tcPr>
            <w:tcW w:w="180" w:type="dxa"/>
          </w:tcPr>
          <w:p w14:paraId="4281E14A" w14:textId="77777777" w:rsidR="00CF1796" w:rsidRPr="00553AB0" w:rsidRDefault="00CF1796" w:rsidP="00CF1796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ACADE0" w14:textId="127E4EB4" w:rsidR="00CF1796" w:rsidRPr="00553AB0" w:rsidRDefault="00CF1796" w:rsidP="00CF1796">
            <w:pPr>
              <w:spacing w:line="240" w:lineRule="atLeast"/>
              <w:ind w:right="227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97239E" w14:textId="77777777" w:rsidR="00CF1796" w:rsidRPr="00553AB0" w:rsidRDefault="00CF1796" w:rsidP="00CF1796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33E5BEA" w14:textId="4911B5C2" w:rsidR="00CF1796" w:rsidRPr="00553AB0" w:rsidRDefault="00CF1796" w:rsidP="00C41275">
            <w:pPr>
              <w:tabs>
                <w:tab w:val="left" w:pos="343"/>
              </w:tabs>
              <w:spacing w:line="240" w:lineRule="atLeast"/>
              <w:ind w:right="227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-</w:t>
            </w:r>
            <w:r w:rsidR="00C4127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A58C8B1" w14:textId="77777777" w:rsidR="00CF1796" w:rsidRPr="00553AB0" w:rsidRDefault="00CF1796" w:rsidP="00CF1796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1B182058" w14:textId="53BB467E" w:rsidR="00CF1796" w:rsidRPr="00553AB0" w:rsidRDefault="00CF1796" w:rsidP="00CF1796">
            <w:pPr>
              <w:spacing w:line="240" w:lineRule="atLeast"/>
              <w:ind w:right="227"/>
              <w:jc w:val="right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-</w:t>
            </w:r>
          </w:p>
        </w:tc>
      </w:tr>
      <w:tr w:rsidR="00CF1796" w:rsidRPr="00553AB0" w14:paraId="279B2CC6" w14:textId="77777777" w:rsidTr="001A7381">
        <w:trPr>
          <w:cantSplit/>
        </w:trPr>
        <w:tc>
          <w:tcPr>
            <w:tcW w:w="3058" w:type="dxa"/>
          </w:tcPr>
          <w:p w14:paraId="01FCCE59" w14:textId="77777777" w:rsidR="00CF1796" w:rsidRPr="00553AB0" w:rsidRDefault="00CF1796" w:rsidP="00CF1796">
            <w:pPr>
              <w:rPr>
                <w:b/>
                <w:bCs/>
                <w:sz w:val="28"/>
                <w:szCs w:val="28"/>
                <w:cs/>
              </w:rPr>
            </w:pPr>
            <w:r w:rsidRPr="00553AB0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4D94A" w14:textId="5CC65D73" w:rsidR="00CF1796" w:rsidRPr="00553AB0" w:rsidRDefault="00012299" w:rsidP="00CF1796">
            <w:pPr>
              <w:spacing w:line="240" w:lineRule="atLeast"/>
              <w:ind w:left="-185" w:right="11"/>
              <w:jc w:val="right"/>
              <w:rPr>
                <w:b/>
                <w:bCs/>
                <w:sz w:val="28"/>
              </w:rPr>
            </w:pPr>
            <w:r w:rsidRPr="00553AB0">
              <w:rPr>
                <w:b/>
                <w:bCs/>
                <w:sz w:val="28"/>
              </w:rPr>
              <w:t>121</w:t>
            </w:r>
            <w:r w:rsidR="00CF1796" w:rsidRPr="00553AB0">
              <w:rPr>
                <w:b/>
                <w:bCs/>
                <w:sz w:val="28"/>
              </w:rPr>
              <w:t>,</w:t>
            </w:r>
            <w:r w:rsidRPr="00553AB0">
              <w:rPr>
                <w:b/>
                <w:bCs/>
                <w:sz w:val="28"/>
              </w:rPr>
              <w:t>353</w:t>
            </w:r>
          </w:p>
        </w:tc>
        <w:tc>
          <w:tcPr>
            <w:tcW w:w="180" w:type="dxa"/>
          </w:tcPr>
          <w:p w14:paraId="3590C520" w14:textId="77777777" w:rsidR="00CF1796" w:rsidRPr="00553AB0" w:rsidRDefault="00CF1796" w:rsidP="00CF179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733EB" w14:textId="30607214" w:rsidR="00CF1796" w:rsidRPr="00553AB0" w:rsidRDefault="00CF1796" w:rsidP="00CF1796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28"/>
              </w:rPr>
            </w:pPr>
            <w:r w:rsidRPr="00553AB0">
              <w:rPr>
                <w:b/>
                <w:bCs/>
                <w:sz w:val="28"/>
              </w:rPr>
              <w:t>(</w:t>
            </w:r>
            <w:r w:rsidR="00012299" w:rsidRPr="00553AB0">
              <w:rPr>
                <w:b/>
                <w:bCs/>
                <w:sz w:val="28"/>
              </w:rPr>
              <w:t>24</w:t>
            </w:r>
            <w:r w:rsidRPr="00553AB0">
              <w:rPr>
                <w:b/>
                <w:bCs/>
                <w:sz w:val="28"/>
              </w:rPr>
              <w:t>,</w:t>
            </w:r>
            <w:r w:rsidR="00012299" w:rsidRPr="00553AB0">
              <w:rPr>
                <w:b/>
                <w:bCs/>
                <w:sz w:val="28"/>
              </w:rPr>
              <w:t>271</w:t>
            </w:r>
            <w:r w:rsidRPr="00553AB0">
              <w:rPr>
                <w:b/>
                <w:bCs/>
                <w:sz w:val="28"/>
              </w:rPr>
              <w:t>)</w:t>
            </w:r>
          </w:p>
        </w:tc>
        <w:tc>
          <w:tcPr>
            <w:tcW w:w="180" w:type="dxa"/>
          </w:tcPr>
          <w:p w14:paraId="79BF894C" w14:textId="77777777" w:rsidR="00CF1796" w:rsidRPr="00553AB0" w:rsidRDefault="00CF1796" w:rsidP="00CF179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31B06" w14:textId="7C29E7EC" w:rsidR="00CF1796" w:rsidRPr="00553AB0" w:rsidRDefault="00012299" w:rsidP="00CF1796">
            <w:pPr>
              <w:spacing w:line="240" w:lineRule="atLeast"/>
              <w:ind w:left="-185" w:right="11"/>
              <w:jc w:val="right"/>
              <w:rPr>
                <w:b/>
                <w:bCs/>
                <w:sz w:val="28"/>
              </w:rPr>
            </w:pPr>
            <w:r w:rsidRPr="00553AB0">
              <w:rPr>
                <w:b/>
                <w:bCs/>
                <w:sz w:val="28"/>
              </w:rPr>
              <w:t>97</w:t>
            </w:r>
            <w:r w:rsidR="00CF1796" w:rsidRPr="00553AB0">
              <w:rPr>
                <w:b/>
                <w:bCs/>
                <w:sz w:val="28"/>
              </w:rPr>
              <w:t>,</w:t>
            </w:r>
            <w:r w:rsidRPr="00553AB0">
              <w:rPr>
                <w:b/>
                <w:bCs/>
                <w:sz w:val="28"/>
              </w:rPr>
              <w:t>082</w:t>
            </w:r>
          </w:p>
        </w:tc>
        <w:tc>
          <w:tcPr>
            <w:tcW w:w="180" w:type="dxa"/>
            <w:vAlign w:val="bottom"/>
          </w:tcPr>
          <w:p w14:paraId="46309D1B" w14:textId="77777777" w:rsidR="00CF1796" w:rsidRPr="00553AB0" w:rsidRDefault="00CF1796" w:rsidP="00CF1796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7EC2D" w14:textId="5E9A0A70" w:rsidR="00CF1796" w:rsidRPr="00553AB0" w:rsidRDefault="00012299" w:rsidP="00CF1796">
            <w:pPr>
              <w:spacing w:line="240" w:lineRule="atLeast"/>
              <w:ind w:right="-62"/>
              <w:jc w:val="right"/>
              <w:rPr>
                <w:b/>
                <w:bCs/>
                <w:sz w:val="28"/>
                <w:szCs w:val="28"/>
              </w:rPr>
            </w:pPr>
            <w:r w:rsidRPr="00553AB0">
              <w:rPr>
                <w:b/>
                <w:bCs/>
                <w:sz w:val="28"/>
                <w:szCs w:val="28"/>
              </w:rPr>
              <w:t>1</w:t>
            </w:r>
            <w:r w:rsidR="00CF1796" w:rsidRPr="00553AB0">
              <w:rPr>
                <w:b/>
                <w:bCs/>
                <w:sz w:val="28"/>
                <w:szCs w:val="28"/>
              </w:rPr>
              <w:t>,</w:t>
            </w:r>
            <w:r w:rsidRPr="00553AB0">
              <w:rPr>
                <w:b/>
                <w:bCs/>
                <w:sz w:val="28"/>
                <w:szCs w:val="28"/>
              </w:rPr>
              <w:t>081</w:t>
            </w:r>
            <w:r w:rsidR="00CF1796" w:rsidRPr="00553AB0">
              <w:rPr>
                <w:b/>
                <w:bCs/>
                <w:sz w:val="28"/>
                <w:szCs w:val="28"/>
              </w:rPr>
              <w:t>,</w:t>
            </w:r>
            <w:r w:rsidRPr="00553AB0">
              <w:rPr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180" w:type="dxa"/>
          </w:tcPr>
          <w:p w14:paraId="14FC4C3F" w14:textId="77777777" w:rsidR="00CF1796" w:rsidRPr="00553AB0" w:rsidRDefault="00CF1796" w:rsidP="00CF179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5D4D2" w14:textId="53FD7890" w:rsidR="00CF1796" w:rsidRPr="00553AB0" w:rsidRDefault="00CF1796" w:rsidP="00C41275">
            <w:pPr>
              <w:spacing w:line="240" w:lineRule="atLeast"/>
              <w:ind w:right="-62"/>
              <w:jc w:val="right"/>
              <w:rPr>
                <w:b/>
                <w:bCs/>
                <w:sz w:val="28"/>
                <w:szCs w:val="28"/>
              </w:rPr>
            </w:pPr>
            <w:r w:rsidRPr="00553AB0">
              <w:rPr>
                <w:b/>
                <w:bCs/>
                <w:sz w:val="28"/>
                <w:szCs w:val="28"/>
              </w:rPr>
              <w:t>(</w:t>
            </w:r>
            <w:r w:rsidR="00012299" w:rsidRPr="00553AB0">
              <w:rPr>
                <w:b/>
                <w:bCs/>
                <w:sz w:val="28"/>
                <w:szCs w:val="28"/>
              </w:rPr>
              <w:t>216</w:t>
            </w:r>
            <w:r w:rsidRPr="00553AB0">
              <w:rPr>
                <w:b/>
                <w:bCs/>
                <w:sz w:val="28"/>
                <w:szCs w:val="28"/>
              </w:rPr>
              <w:t>,</w:t>
            </w:r>
            <w:r w:rsidR="00012299" w:rsidRPr="00553AB0">
              <w:rPr>
                <w:b/>
                <w:bCs/>
                <w:sz w:val="28"/>
                <w:szCs w:val="28"/>
              </w:rPr>
              <w:t>240</w:t>
            </w:r>
            <w:r w:rsidRPr="00553AB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0C23E27" w14:textId="77777777" w:rsidR="00CF1796" w:rsidRPr="00553AB0" w:rsidRDefault="00CF1796" w:rsidP="00CF179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72B0C" w14:textId="6D21E674" w:rsidR="00CF1796" w:rsidRPr="00553AB0" w:rsidRDefault="00012299" w:rsidP="00CF1796">
            <w:pPr>
              <w:spacing w:line="240" w:lineRule="atLeast"/>
              <w:ind w:right="-57"/>
              <w:jc w:val="right"/>
              <w:rPr>
                <w:b/>
                <w:bCs/>
                <w:sz w:val="28"/>
                <w:szCs w:val="28"/>
              </w:rPr>
            </w:pPr>
            <w:r w:rsidRPr="00553AB0">
              <w:rPr>
                <w:b/>
                <w:bCs/>
                <w:sz w:val="28"/>
                <w:szCs w:val="28"/>
              </w:rPr>
              <w:t>864</w:t>
            </w:r>
            <w:r w:rsidR="00CF1796" w:rsidRPr="00553AB0">
              <w:rPr>
                <w:b/>
                <w:bCs/>
                <w:sz w:val="28"/>
                <w:szCs w:val="28"/>
              </w:rPr>
              <w:t>,</w:t>
            </w:r>
            <w:r w:rsidRPr="00553AB0">
              <w:rPr>
                <w:b/>
                <w:bCs/>
                <w:sz w:val="28"/>
                <w:szCs w:val="28"/>
              </w:rPr>
              <w:t>961</w:t>
            </w:r>
          </w:p>
        </w:tc>
      </w:tr>
    </w:tbl>
    <w:p w14:paraId="405F823E" w14:textId="77777777" w:rsidR="00E861A1" w:rsidRPr="00553AB0" w:rsidRDefault="00E861A1" w:rsidP="00F77D08">
      <w:pPr>
        <w:rPr>
          <w:sz w:val="30"/>
          <w:szCs w:val="30"/>
        </w:rPr>
      </w:pPr>
    </w:p>
    <w:p w14:paraId="5097065A" w14:textId="77777777" w:rsidR="00F168CC" w:rsidRPr="00553AB0" w:rsidRDefault="00F168CC">
      <w:pPr>
        <w:spacing w:line="240" w:lineRule="auto"/>
        <w:rPr>
          <w:sz w:val="30"/>
          <w:szCs w:val="30"/>
        </w:rPr>
        <w:sectPr w:rsidR="00F168CC" w:rsidRPr="00553AB0" w:rsidSect="001204BC">
          <w:headerReference w:type="default" r:id="rId36"/>
          <w:footerReference w:type="default" r:id="rId37"/>
          <w:pgSz w:w="11909" w:h="16834" w:code="9"/>
          <w:pgMar w:top="691" w:right="1109" w:bottom="576" w:left="1152" w:header="720" w:footer="720" w:gutter="0"/>
          <w:cols w:space="737"/>
          <w:docGrid w:linePitch="360"/>
        </w:sectPr>
      </w:pPr>
      <w:r w:rsidRPr="00553AB0">
        <w:rPr>
          <w:sz w:val="30"/>
          <w:szCs w:val="30"/>
        </w:rPr>
        <w:br w:type="page"/>
      </w:r>
    </w:p>
    <w:tbl>
      <w:tblPr>
        <w:tblW w:w="1445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999"/>
        <w:gridCol w:w="243"/>
        <w:gridCol w:w="1152"/>
        <w:gridCol w:w="252"/>
        <w:gridCol w:w="1215"/>
        <w:gridCol w:w="279"/>
        <w:gridCol w:w="1161"/>
        <w:gridCol w:w="306"/>
        <w:gridCol w:w="1008"/>
        <w:gridCol w:w="261"/>
        <w:gridCol w:w="1170"/>
        <w:gridCol w:w="261"/>
        <w:gridCol w:w="1008"/>
        <w:gridCol w:w="261"/>
        <w:gridCol w:w="1161"/>
      </w:tblGrid>
      <w:tr w:rsidR="00C17191" w:rsidRPr="00553AB0" w14:paraId="254878F4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356E3A8E" w14:textId="43ECCE98" w:rsidR="00F575F4" w:rsidRPr="00553AB0" w:rsidRDefault="00F575F4" w:rsidP="00FD44E6">
            <w:pPr>
              <w:spacing w:line="240" w:lineRule="auto"/>
              <w:ind w:left="-18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553AB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</w:t>
            </w:r>
            <w:r w:rsidR="00380714" w:rsidRPr="00553AB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5301" w:type="dxa"/>
            <w:gridSpan w:val="7"/>
            <w:shd w:val="clear" w:color="auto" w:fill="auto"/>
          </w:tcPr>
          <w:p w14:paraId="60C92928" w14:textId="71A35991" w:rsidR="00F575F4" w:rsidRPr="00553AB0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53AB0">
              <w:rPr>
                <w:rFonts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" w:type="dxa"/>
          </w:tcPr>
          <w:p w14:paraId="203CDFFD" w14:textId="77777777" w:rsidR="00F575F4" w:rsidRPr="00553AB0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5A69BB6F" w14:textId="7A923835" w:rsidR="00F575F4" w:rsidRPr="00553AB0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  <w:r w:rsidRPr="00553AB0">
              <w:rPr>
                <w:rFonts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FFA" w:rsidRPr="00553AB0" w14:paraId="7C648FA8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6854E422" w14:textId="6EBE84B1" w:rsidR="00F575F4" w:rsidRPr="00553AB0" w:rsidRDefault="00F575F4" w:rsidP="00380714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1BC0CEBC" w14:textId="29C6F8EE" w:rsidR="00F575F4" w:rsidRPr="00553AB0" w:rsidRDefault="00012299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553AB0">
              <w:rPr>
                <w:rFonts w:hint="cs"/>
                <w:bCs/>
                <w:sz w:val="28"/>
                <w:szCs w:val="28"/>
              </w:rPr>
              <w:t>256</w:t>
            </w:r>
            <w:r w:rsidRPr="00553AB0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4EC7C8BB" w14:textId="77777777" w:rsidR="00F575F4" w:rsidRPr="00553AB0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14:paraId="616C7DE1" w14:textId="69FD0381" w:rsidR="00F575F4" w:rsidRPr="00553AB0" w:rsidRDefault="00012299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553AB0">
              <w:rPr>
                <w:bCs/>
                <w:sz w:val="28"/>
                <w:szCs w:val="28"/>
              </w:rPr>
              <w:t>2564</w:t>
            </w:r>
          </w:p>
        </w:tc>
        <w:tc>
          <w:tcPr>
            <w:tcW w:w="306" w:type="dxa"/>
          </w:tcPr>
          <w:p w14:paraId="1A2619AD" w14:textId="77777777" w:rsidR="00F575F4" w:rsidRPr="00553AB0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42B3BBC4" w14:textId="7FB57797" w:rsidR="00F575F4" w:rsidRPr="00553AB0" w:rsidRDefault="00012299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553AB0">
              <w:rPr>
                <w:bCs/>
                <w:sz w:val="28"/>
                <w:szCs w:val="28"/>
              </w:rPr>
              <w:t>2565</w:t>
            </w:r>
          </w:p>
        </w:tc>
        <w:tc>
          <w:tcPr>
            <w:tcW w:w="261" w:type="dxa"/>
          </w:tcPr>
          <w:p w14:paraId="043737B5" w14:textId="77777777" w:rsidR="00F575F4" w:rsidRPr="00553AB0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560C4A3" w14:textId="467B915F" w:rsidR="00F575F4" w:rsidRPr="00553AB0" w:rsidRDefault="00012299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553AB0">
              <w:rPr>
                <w:bCs/>
                <w:sz w:val="28"/>
                <w:szCs w:val="28"/>
              </w:rPr>
              <w:t>2564</w:t>
            </w:r>
          </w:p>
        </w:tc>
      </w:tr>
      <w:tr w:rsidR="00F168CC" w:rsidRPr="00553AB0" w14:paraId="1CF0A460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38E81632" w14:textId="77777777" w:rsidR="002A24A1" w:rsidRPr="00553AB0" w:rsidRDefault="002A24A1" w:rsidP="002A24A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AA840E0" w14:textId="77777777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3CD9A81" w14:textId="77777777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AD2B7E" w14:textId="77777777" w:rsidR="002A24A1" w:rsidRPr="00553AB0" w:rsidRDefault="002A24A1" w:rsidP="00D41FFA">
            <w:pPr>
              <w:spacing w:line="240" w:lineRule="auto"/>
              <w:ind w:left="51" w:hanging="1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B6A5870" w14:textId="77777777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49CFAE75" w14:textId="68DD393F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F649C51" w14:textId="77777777" w:rsidR="002A24A1" w:rsidRPr="00553AB0" w:rsidRDefault="002A24A1" w:rsidP="00C1719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1CD92CA" w14:textId="77777777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6850E2D" w14:textId="77777777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  <w:r w:rsidRPr="00553AB0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97D9012" w14:textId="77777777" w:rsidR="002A24A1" w:rsidRPr="00553AB0" w:rsidRDefault="002A24A1" w:rsidP="00C1719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7D101683" w14:textId="77777777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4E597884" w14:textId="6D3C966C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59713106" w14:textId="77777777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6672A18C" w14:textId="77777777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6AC670D" w14:textId="77777777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EFA4CD8" w14:textId="77777777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A36745" w14:textId="77777777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0DDCF5E3" w14:textId="0DBDC5CB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0D1CAFF" w14:textId="77777777" w:rsidR="002A24A1" w:rsidRPr="00553AB0" w:rsidRDefault="002A24A1" w:rsidP="00B5382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B65880E" w14:textId="77777777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1215ED2" w14:textId="77777777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83F810C" w14:textId="77777777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6647FB9D" w14:textId="77777777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63B474C5" w14:textId="728CB03E" w:rsidR="002A24A1" w:rsidRPr="00553AB0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7106C" w:rsidRPr="00553AB0" w14:paraId="1BAD7462" w14:textId="77777777" w:rsidTr="001A7381">
        <w:tc>
          <w:tcPr>
            <w:tcW w:w="3717" w:type="dxa"/>
            <w:shd w:val="clear" w:color="auto" w:fill="auto"/>
          </w:tcPr>
          <w:p w14:paraId="56DEC58C" w14:textId="12C78C4A" w:rsidR="0057106C" w:rsidRPr="00553AB0" w:rsidRDefault="0057106C" w:rsidP="0057106C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999" w:type="dxa"/>
            <w:shd w:val="clear" w:color="auto" w:fill="auto"/>
          </w:tcPr>
          <w:p w14:paraId="3B4D816C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76AE5DA" w14:textId="77777777" w:rsidR="0057106C" w:rsidRPr="00553AB0" w:rsidRDefault="0057106C" w:rsidP="0057106C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0098F6" w14:textId="47B3B65F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57106C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292</w:t>
            </w:r>
            <w:r w:rsidR="0057106C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0F8FB1E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1AC6A15E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shd w:val="clear" w:color="auto" w:fill="auto"/>
          </w:tcPr>
          <w:p w14:paraId="5129432D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02FFBF" w14:textId="00D688E6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57106C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848</w:t>
            </w:r>
            <w:r w:rsidR="0057106C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674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091A1988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49523366" w14:textId="036EC00E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18AA459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CFD16E" w14:textId="7D8E1589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57106C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720</w:t>
            </w:r>
            <w:r w:rsidR="0057106C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138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5A266C4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24D4625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988C438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6EDC7CD2" w14:textId="12F0076F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3</w:t>
            </w:r>
            <w:r w:rsidR="0057106C" w:rsidRPr="00553AB0">
              <w:rPr>
                <w:rFonts w:cs="Angsana New"/>
                <w:sz w:val="28"/>
                <w:szCs w:val="28"/>
              </w:rPr>
              <w:t>,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568</w:t>
            </w:r>
            <w:r w:rsidR="0057106C" w:rsidRPr="00553AB0">
              <w:rPr>
                <w:rFonts w:cs="Angsana New"/>
                <w:sz w:val="28"/>
                <w:szCs w:val="28"/>
              </w:rPr>
              <w:t>,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363</w:t>
            </w:r>
          </w:p>
        </w:tc>
      </w:tr>
      <w:tr w:rsidR="0057106C" w:rsidRPr="00553AB0" w14:paraId="3541254D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6856A340" w14:textId="5EB10CA5" w:rsidR="0057106C" w:rsidRPr="00553AB0" w:rsidRDefault="0057106C" w:rsidP="0057106C">
            <w:pPr>
              <w:spacing w:line="240" w:lineRule="auto"/>
              <w:rPr>
                <w:sz w:val="28"/>
                <w:szCs w:val="28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5EC1AB4F" w14:textId="14BA05A6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cs="Angsana New"/>
                <w:sz w:val="28"/>
                <w:szCs w:val="28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46D5E677" w14:textId="77777777" w:rsidR="0057106C" w:rsidRPr="00553AB0" w:rsidRDefault="0057106C" w:rsidP="0057106C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6F74B3C" w14:textId="1EA42C88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458</w:t>
            </w:r>
            <w:r w:rsidR="0057106C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545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80DF4C5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A73F758" w14:textId="635C3313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0DE4B347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9BE6923" w14:textId="3CE3CFE9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769</w:t>
            </w:r>
            <w:r w:rsidR="0057106C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735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38D41BFD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3C427C32" w14:textId="6A05B525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DA36859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60E70488" w14:textId="78C98609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544</w:t>
            </w:r>
            <w:r w:rsidR="0057106C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028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9A5CC52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089C2362" w14:textId="552BCDFE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cs="Angsana New"/>
                <w:sz w:val="28"/>
                <w:szCs w:val="28"/>
              </w:rPr>
            </w:pPr>
            <w:r w:rsidRPr="00553AB0">
              <w:rPr>
                <w:rFonts w:cs="Angsana New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90625EA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vAlign w:val="bottom"/>
          </w:tcPr>
          <w:p w14:paraId="2BE96E81" w14:textId="5630CA96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713</w:t>
            </w:r>
            <w:r w:rsidR="0057106C" w:rsidRPr="00553AB0">
              <w:rPr>
                <w:rFonts w:cs="Angsana New"/>
                <w:sz w:val="28"/>
                <w:szCs w:val="28"/>
              </w:rPr>
              <w:t>,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673</w:t>
            </w:r>
          </w:p>
        </w:tc>
      </w:tr>
      <w:tr w:rsidR="0057106C" w:rsidRPr="00553AB0" w14:paraId="716235CA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1F40DE08" w14:textId="3F7D92BE" w:rsidR="0057106C" w:rsidRPr="00553AB0" w:rsidRDefault="0057106C" w:rsidP="0057106C">
            <w:pPr>
              <w:spacing w:line="240" w:lineRule="auto"/>
              <w:ind w:left="159" w:hanging="159"/>
              <w:rPr>
                <w:sz w:val="28"/>
                <w:szCs w:val="28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16929155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0FDE14BE" w14:textId="77777777" w:rsidR="0057106C" w:rsidRPr="00553AB0" w:rsidRDefault="0057106C" w:rsidP="0057106C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5CE6C9A" w14:textId="46AC281A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57106C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="00F94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6B2936E5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272BDF10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591923A1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3478C7E2" w14:textId="20C49836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351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1898EE43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DF94CEB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0089F47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5D31A59" w14:textId="1176EB3B" w:rsidR="0057106C" w:rsidRPr="00553AB0" w:rsidRDefault="0057106C" w:rsidP="00171AEE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EA67A9D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23BA87F1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5FDF727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3AFF5B66" w14:textId="42F5DD63" w:rsidR="0057106C" w:rsidRPr="00171AEE" w:rsidRDefault="0057106C" w:rsidP="00171AEE">
            <w:pPr>
              <w:pStyle w:val="acctfourfigures"/>
              <w:tabs>
                <w:tab w:val="clear" w:pos="765"/>
                <w:tab w:val="left" w:pos="644"/>
              </w:tabs>
              <w:spacing w:line="240" w:lineRule="auto"/>
              <w:ind w:left="-79"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106C" w:rsidRPr="00553AB0" w14:paraId="796E8834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3CFCC56A" w14:textId="6C9214BC" w:rsidR="0057106C" w:rsidRPr="00553AB0" w:rsidRDefault="0057106C" w:rsidP="0057106C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553AB0">
              <w:rPr>
                <w:sz w:val="28"/>
                <w:szCs w:val="28"/>
                <w:cs/>
              </w:rPr>
              <w:t>ส่วนแบ่ง</w:t>
            </w:r>
            <w:r w:rsidRPr="00553AB0">
              <w:rPr>
                <w:sz w:val="28"/>
                <w:szCs w:val="28"/>
              </w:rPr>
              <w:t xml:space="preserve"> (</w:t>
            </w:r>
            <w:r w:rsidRPr="00553AB0">
              <w:rPr>
                <w:sz w:val="28"/>
                <w:szCs w:val="28"/>
                <w:cs/>
              </w:rPr>
              <w:t>กำไร</w:t>
            </w:r>
            <w:r w:rsidRPr="00553AB0">
              <w:rPr>
                <w:sz w:val="28"/>
                <w:szCs w:val="28"/>
              </w:rPr>
              <w:t xml:space="preserve">) </w:t>
            </w:r>
            <w:r w:rsidRPr="00553AB0">
              <w:rPr>
                <w:sz w:val="28"/>
                <w:szCs w:val="28"/>
                <w:cs/>
              </w:rPr>
              <w:t>ขาดทุนของบริษัทย่อยการร่วมค้าและบริษัทร่วมที่ใช้วิธีส่วนได้เสีย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482E40C2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317736BB" w14:textId="77777777" w:rsidR="0057106C" w:rsidRPr="00553AB0" w:rsidRDefault="0057106C" w:rsidP="0057106C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57B7F1F" w14:textId="57097B8C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979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DC8A446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0552ED5F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5969041E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2CCFCBFD" w14:textId="5F34909C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4"/>
              </w:rPr>
            </w:pPr>
            <w:r w:rsidRPr="00553AB0">
              <w:rPr>
                <w:sz w:val="28"/>
                <w:szCs w:val="24"/>
              </w:rPr>
              <w:t>(</w:t>
            </w:r>
            <w:r w:rsidR="00012299" w:rsidRPr="00553AB0">
              <w:rPr>
                <w:rFonts w:cs="Angsana New"/>
                <w:sz w:val="28"/>
                <w:szCs w:val="24"/>
                <w:lang w:bidi="th-TH"/>
              </w:rPr>
              <w:t>52</w:t>
            </w:r>
            <w:r w:rsidRPr="00553AB0">
              <w:rPr>
                <w:sz w:val="28"/>
                <w:szCs w:val="24"/>
              </w:rPr>
              <w:t>,</w:t>
            </w:r>
            <w:r w:rsidR="00012299" w:rsidRPr="00553AB0">
              <w:rPr>
                <w:rFonts w:cs="Angsana New"/>
                <w:sz w:val="28"/>
                <w:szCs w:val="24"/>
                <w:lang w:bidi="th-TH"/>
              </w:rPr>
              <w:t>681</w:t>
            </w:r>
            <w:r w:rsidRPr="00553AB0">
              <w:rPr>
                <w:sz w:val="28"/>
                <w:szCs w:val="24"/>
              </w:rPr>
              <w:t>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3AD181A0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266B35D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8FBC144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D32164F" w14:textId="1A2AED82" w:rsidR="0057106C" w:rsidRPr="00553AB0" w:rsidRDefault="0057106C" w:rsidP="00171AEE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58EAEEA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0DD91529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C0D8AAD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E8E0550" w14:textId="77777777" w:rsidR="0057106C" w:rsidRPr="00553AB0" w:rsidRDefault="0057106C" w:rsidP="0057106C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57106C" w:rsidRPr="00553AB0" w14:paraId="7A353CC1" w14:textId="77777777" w:rsidTr="00FF71E1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5FB66923" w14:textId="675DEE93" w:rsidR="0057106C" w:rsidRPr="00553AB0" w:rsidRDefault="0057106C" w:rsidP="0057106C">
            <w:pPr>
              <w:spacing w:line="240" w:lineRule="auto"/>
              <w:ind w:left="159" w:hanging="159"/>
              <w:rPr>
                <w:sz w:val="28"/>
                <w:szCs w:val="28"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73EC4D23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4B58275C" w14:textId="77777777" w:rsidR="0057106C" w:rsidRPr="00553AB0" w:rsidRDefault="0057106C" w:rsidP="0057106C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FEAC0C7" w14:textId="1B408CA1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694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3BF2494A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58F28229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6A783669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20CC39FB" w14:textId="6F47AFE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4"/>
              </w:rPr>
            </w:pPr>
            <w:r w:rsidRPr="00553AB0">
              <w:rPr>
                <w:sz w:val="28"/>
                <w:szCs w:val="24"/>
              </w:rPr>
              <w:t>(</w:t>
            </w:r>
            <w:r w:rsidR="00012299" w:rsidRPr="00553AB0">
              <w:rPr>
                <w:rFonts w:cs="Angsana New"/>
                <w:sz w:val="28"/>
                <w:szCs w:val="24"/>
                <w:lang w:bidi="th-TH"/>
              </w:rPr>
              <w:t>126</w:t>
            </w:r>
            <w:r w:rsidRPr="00553AB0">
              <w:rPr>
                <w:sz w:val="28"/>
                <w:szCs w:val="24"/>
              </w:rPr>
              <w:t>,</w:t>
            </w:r>
            <w:r w:rsidR="00012299" w:rsidRPr="00553AB0">
              <w:rPr>
                <w:rFonts w:cs="Angsana New"/>
                <w:sz w:val="28"/>
                <w:szCs w:val="24"/>
                <w:lang w:bidi="th-TH"/>
              </w:rPr>
              <w:t>879</w:t>
            </w:r>
            <w:r w:rsidRPr="00553AB0">
              <w:rPr>
                <w:sz w:val="28"/>
                <w:szCs w:val="24"/>
              </w:rPr>
              <w:t>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55D911DF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038F80FE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3542FBF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FB870F4" w14:textId="64CF77BD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369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503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1D20DD2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268E837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DA13EED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DF7E5BD" w14:textId="557D305A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553AB0">
              <w:rPr>
                <w:rFonts w:cs="Angsana New"/>
                <w:sz w:val="28"/>
                <w:szCs w:val="28"/>
              </w:rPr>
              <w:t>(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418</w:t>
            </w:r>
            <w:r w:rsidRPr="00553AB0">
              <w:rPr>
                <w:rFonts w:cs="Angsana New"/>
                <w:sz w:val="28"/>
                <w:szCs w:val="28"/>
              </w:rPr>
              <w:t>,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611</w:t>
            </w:r>
            <w:r w:rsidRPr="00553AB0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57106C" w:rsidRPr="00553AB0" w14:paraId="5BC6CD76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6611D3F1" w14:textId="2207FE50" w:rsidR="0057106C" w:rsidRPr="00553AB0" w:rsidRDefault="0057106C" w:rsidP="0057106C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ค่าใช้จ่ายทางภาษีที่สามารถหักได้เพิ่มเติม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54FCB05F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7D0714F5" w14:textId="77777777" w:rsidR="0057106C" w:rsidRPr="00553AB0" w:rsidRDefault="0057106C" w:rsidP="0057106C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3BC0327" w14:textId="312881FE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376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ED1A44B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B98A2C5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69A92B04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19E43549" w14:textId="518BA2BA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787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62DCFC85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52D073B3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1F37DC2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2C4C41" w14:textId="01AAF40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271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F7605BF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4DC749B3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16345A5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873C12F" w14:textId="604CA789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553AB0">
              <w:rPr>
                <w:rFonts w:cs="Angsana New"/>
                <w:sz w:val="28"/>
                <w:szCs w:val="28"/>
              </w:rPr>
              <w:t>(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14</w:t>
            </w:r>
            <w:r w:rsidRPr="00553AB0">
              <w:rPr>
                <w:rFonts w:cs="Angsana New"/>
                <w:sz w:val="28"/>
                <w:szCs w:val="28"/>
              </w:rPr>
              <w:t>,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213</w:t>
            </w:r>
            <w:r w:rsidRPr="00553AB0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57106C" w:rsidRPr="00553AB0" w14:paraId="56A4BBB2" w14:textId="77777777" w:rsidTr="004F13C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</w:tcPr>
          <w:p w14:paraId="6768A1AF" w14:textId="485B70C8" w:rsidR="0057106C" w:rsidRPr="00553AB0" w:rsidRDefault="0057106C" w:rsidP="0057106C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ค่าใช้จ่าย (รายได้) ต้องห้ามทางภาษีและอื่น ๆ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FB43B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82065C" w14:textId="77777777" w:rsidR="0057106C" w:rsidRPr="00553AB0" w:rsidRDefault="0057106C" w:rsidP="0057106C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99E98" w14:textId="0F8C777D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171A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5,302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B5FDC3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52C28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0BE05D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B9CF8" w14:textId="0AD8A645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57106C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724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0151B9E7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3755844C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6C125FC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275CA1B" w14:textId="4E7A34BB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018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BD76518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714E2A26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EB3EB3D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3D99F6FA" w14:textId="6090D671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6</w:t>
            </w:r>
            <w:r w:rsidR="0057106C" w:rsidRPr="00553AB0">
              <w:rPr>
                <w:rFonts w:cs="Angsana New"/>
                <w:sz w:val="28"/>
                <w:szCs w:val="28"/>
              </w:rPr>
              <w:t>,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278</w:t>
            </w:r>
          </w:p>
        </w:tc>
      </w:tr>
      <w:tr w:rsidR="0057106C" w:rsidRPr="00553AB0" w14:paraId="66C10310" w14:textId="77777777" w:rsidTr="004F13CB">
        <w:tc>
          <w:tcPr>
            <w:tcW w:w="3717" w:type="dxa"/>
            <w:tcBorders>
              <w:top w:val="nil"/>
            </w:tcBorders>
            <w:shd w:val="clear" w:color="auto" w:fill="auto"/>
          </w:tcPr>
          <w:p w14:paraId="08C18491" w14:textId="0A94394E" w:rsidR="0057106C" w:rsidRPr="00553AB0" w:rsidRDefault="0057106C" w:rsidP="0057106C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9" w:type="dxa"/>
            <w:tcBorders>
              <w:top w:val="nil"/>
            </w:tcBorders>
            <w:shd w:val="clear" w:color="auto" w:fill="auto"/>
            <w:vAlign w:val="bottom"/>
          </w:tcPr>
          <w:p w14:paraId="03076D8B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  <w:shd w:val="clear" w:color="auto" w:fill="auto"/>
            <w:vAlign w:val="bottom"/>
          </w:tcPr>
          <w:p w14:paraId="4F02302F" w14:textId="77777777" w:rsidR="0057106C" w:rsidRPr="00553AB0" w:rsidRDefault="0057106C" w:rsidP="0057106C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21FF47E1" w14:textId="6A214F19" w:rsidR="0057106C" w:rsidRPr="00553AB0" w:rsidRDefault="0057106C" w:rsidP="0057106C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  <w:vAlign w:val="bottom"/>
          </w:tcPr>
          <w:p w14:paraId="5975542F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14:paraId="052B79ED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</w:tcBorders>
            <w:shd w:val="clear" w:color="auto" w:fill="auto"/>
            <w:vAlign w:val="bottom"/>
          </w:tcPr>
          <w:p w14:paraId="6FF12D52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shd w:val="clear" w:color="auto" w:fill="auto"/>
            <w:vAlign w:val="bottom"/>
          </w:tcPr>
          <w:p w14:paraId="126493C9" w14:textId="272342A2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152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6" w:type="dxa"/>
            <w:tcBorders>
              <w:top w:val="nil"/>
            </w:tcBorders>
            <w:vAlign w:val="bottom"/>
          </w:tcPr>
          <w:p w14:paraId="37863633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32DA1480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73514166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20FCEDB" w14:textId="09454682" w:rsidR="0057106C" w:rsidRPr="00553AB0" w:rsidRDefault="0057106C" w:rsidP="00171AEE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037F5D36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48279631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31B9AAC5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6641009A" w14:textId="6307AED1" w:rsidR="0057106C" w:rsidRPr="00553AB0" w:rsidRDefault="0057106C" w:rsidP="00171AEE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57106C" w:rsidRPr="00553AB0" w14:paraId="33931893" w14:textId="77777777" w:rsidTr="004F13CB">
        <w:tc>
          <w:tcPr>
            <w:tcW w:w="3717" w:type="dxa"/>
            <w:shd w:val="clear" w:color="auto" w:fill="auto"/>
          </w:tcPr>
          <w:p w14:paraId="159F64F7" w14:textId="49D8BF49" w:rsidR="0057106C" w:rsidRPr="00553AB0" w:rsidRDefault="0057106C" w:rsidP="0057106C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EF11DA4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30AE21D" w14:textId="77777777" w:rsidR="0057106C" w:rsidRPr="00553AB0" w:rsidRDefault="0057106C" w:rsidP="0057106C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913B96" w14:textId="3CB87ABF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171A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A7ED85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64FBCE4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C0E4BCC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B7EAA33" w14:textId="24734AB7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</w:t>
            </w:r>
            <w:r w:rsidR="0057106C" w:rsidRPr="00553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321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05543F3F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C0B09C3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E824852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1D3A66" w14:textId="41AE931D" w:rsidR="0057106C" w:rsidRPr="00553AB0" w:rsidRDefault="0057106C" w:rsidP="00171AEE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7560EE9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B86A86F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7F86F1C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0CB5546" w14:textId="4A6E0756" w:rsidR="0057106C" w:rsidRPr="00553AB0" w:rsidRDefault="0057106C" w:rsidP="00171AEE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553AB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57106C" w:rsidRPr="00553AB0" w14:paraId="603DBEBB" w14:textId="77777777" w:rsidTr="00FF71E1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2D229772" w14:textId="62B6DCE7" w:rsidR="0057106C" w:rsidRPr="00553AB0" w:rsidRDefault="0057106C" w:rsidP="0057106C">
            <w:pPr>
              <w:spacing w:line="240" w:lineRule="auto"/>
              <w:ind w:left="162" w:hanging="180"/>
              <w:rPr>
                <w:sz w:val="28"/>
                <w:szCs w:val="28"/>
                <w:cs/>
              </w:rPr>
            </w:pPr>
            <w:r w:rsidRPr="00553AB0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B44D" w14:textId="716EA27E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553AB0">
              <w:rPr>
                <w:rFonts w:cs="Angsana New"/>
                <w:b/>
                <w:bCs/>
                <w:sz w:val="28"/>
                <w:szCs w:val="28"/>
                <w:lang w:bidi="th-TH"/>
              </w:rPr>
              <w:t>16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05C9B72E" w14:textId="77777777" w:rsidR="0057106C" w:rsidRPr="00553AB0" w:rsidRDefault="0057106C" w:rsidP="0057106C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524F2" w14:textId="702EB7A8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368</w:t>
            </w:r>
            <w:r w:rsidR="0057106C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856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5CE72B75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B15A6" w14:textId="6271440D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2BFA5B98" w14:textId="77777777" w:rsidR="0057106C" w:rsidRPr="00553AB0" w:rsidRDefault="0057106C" w:rsidP="00571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8AB56" w14:textId="568DD6D6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663</w:t>
            </w:r>
            <w:r w:rsidR="0057106C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930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01F1E946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ECC8A" w14:textId="28B178A5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949A71F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9D2AB2" w14:textId="7C58434C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</w:t>
            </w:r>
            <w:r w:rsidR="0057106C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236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D7BF816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91C90" w14:textId="39742545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cs="Angsana New"/>
                <w:sz w:val="28"/>
                <w:szCs w:val="28"/>
              </w:rPr>
            </w:pPr>
            <w:r w:rsidRPr="00553AB0">
              <w:rPr>
                <w:rFonts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4F99F7A" w14:textId="77777777" w:rsidR="0057106C" w:rsidRPr="00553AB0" w:rsidRDefault="0057106C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7B2A8" w14:textId="5BCDA0FA" w:rsidR="0057106C" w:rsidRPr="00553AB0" w:rsidRDefault="00012299" w:rsidP="0057106C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553AB0">
              <w:rPr>
                <w:rFonts w:cs="Angsana New"/>
                <w:b/>
                <w:bCs/>
                <w:sz w:val="28"/>
                <w:szCs w:val="28"/>
                <w:lang w:bidi="th-TH"/>
              </w:rPr>
              <w:t>287</w:t>
            </w:r>
            <w:r w:rsidR="0057106C" w:rsidRPr="00553AB0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553AB0">
              <w:rPr>
                <w:rFonts w:cs="Angsana New"/>
                <w:b/>
                <w:bCs/>
                <w:sz w:val="28"/>
                <w:szCs w:val="28"/>
                <w:lang w:bidi="th-TH"/>
              </w:rPr>
              <w:t>127</w:t>
            </w:r>
          </w:p>
        </w:tc>
      </w:tr>
    </w:tbl>
    <w:p w14:paraId="1BE0CF82" w14:textId="77777777" w:rsidR="000F464B" w:rsidRPr="00553AB0" w:rsidRDefault="000F464B" w:rsidP="00F77D08">
      <w:pPr>
        <w:rPr>
          <w:sz w:val="32"/>
          <w:szCs w:val="32"/>
          <w:cs/>
        </w:rPr>
        <w:sectPr w:rsidR="000F464B" w:rsidRPr="00553AB0" w:rsidSect="00F168CC">
          <w:pgSz w:w="16834" w:h="11909" w:orient="landscape" w:code="9"/>
          <w:pgMar w:top="1152" w:right="691" w:bottom="1109" w:left="576" w:header="720" w:footer="720" w:gutter="0"/>
          <w:cols w:space="737"/>
          <w:docGrid w:linePitch="360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4"/>
        <w:gridCol w:w="266"/>
        <w:gridCol w:w="1080"/>
        <w:gridCol w:w="264"/>
        <w:gridCol w:w="1075"/>
        <w:gridCol w:w="268"/>
        <w:gridCol w:w="1093"/>
      </w:tblGrid>
      <w:tr w:rsidR="00432C17" w:rsidRPr="00553AB0" w14:paraId="2C2C5C44" w14:textId="77777777" w:rsidTr="009929E0">
        <w:tc>
          <w:tcPr>
            <w:tcW w:w="2212" w:type="pct"/>
          </w:tcPr>
          <w:p w14:paraId="08208EC8" w14:textId="77777777" w:rsidR="00432C17" w:rsidRPr="00553AB0" w:rsidRDefault="00432C17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641246A0" w14:textId="77777777" w:rsidR="00432C17" w:rsidRPr="00553AB0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2C17" w:rsidRPr="00553AB0" w14:paraId="13E106B5" w14:textId="77777777" w:rsidTr="009929E0">
        <w:tc>
          <w:tcPr>
            <w:tcW w:w="2212" w:type="pct"/>
          </w:tcPr>
          <w:p w14:paraId="3CDC6502" w14:textId="205C013C" w:rsidR="00432C17" w:rsidRPr="00553AB0" w:rsidRDefault="00007A88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46" w:type="pct"/>
            <w:gridSpan w:val="3"/>
          </w:tcPr>
          <w:p w14:paraId="6E1BE26D" w14:textId="77777777" w:rsidR="00432C17" w:rsidRPr="00553AB0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1" w:type="pct"/>
          </w:tcPr>
          <w:p w14:paraId="3ECA7499" w14:textId="77777777" w:rsidR="00432C17" w:rsidRPr="00553AB0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77E7D4F1" w14:textId="77777777" w:rsidR="00432C17" w:rsidRPr="00553AB0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32C17" w:rsidRPr="00553AB0" w14:paraId="6D9FA819" w14:textId="77777777" w:rsidTr="009929E0">
        <w:tc>
          <w:tcPr>
            <w:tcW w:w="2212" w:type="pct"/>
          </w:tcPr>
          <w:p w14:paraId="3ACB099F" w14:textId="227295FC" w:rsidR="00432C17" w:rsidRPr="00553AB0" w:rsidRDefault="00007A88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2D7853"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7" w:type="pct"/>
          </w:tcPr>
          <w:p w14:paraId="1A3CF7A0" w14:textId="61B9F56C" w:rsidR="00432C17" w:rsidRPr="00553AB0" w:rsidRDefault="00432C17" w:rsidP="009929E0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2FF466F4" w14:textId="77777777" w:rsidR="00432C17" w:rsidRPr="00553AB0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E1E7076" w14:textId="1455A6C2" w:rsidR="00432C17" w:rsidRPr="00553AB0" w:rsidRDefault="00012299" w:rsidP="009929E0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00CD4633" w14:textId="77777777" w:rsidR="00432C17" w:rsidRPr="00553AB0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0AB225" w14:textId="3A4C5F19" w:rsidR="00432C17" w:rsidRPr="00553AB0" w:rsidRDefault="00012299" w:rsidP="009929E0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5B61284E" w14:textId="77777777" w:rsidR="00432C17" w:rsidRPr="00553AB0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9542F19" w14:textId="6D03FF62" w:rsidR="00432C17" w:rsidRPr="00553AB0" w:rsidRDefault="00012299" w:rsidP="009929E0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32C17" w:rsidRPr="00553AB0" w14:paraId="53EEDCBD" w14:textId="77777777" w:rsidTr="009929E0">
        <w:tc>
          <w:tcPr>
            <w:tcW w:w="2212" w:type="pct"/>
          </w:tcPr>
          <w:p w14:paraId="2100B501" w14:textId="77777777" w:rsidR="00432C17" w:rsidRPr="00553AB0" w:rsidRDefault="00432C17" w:rsidP="009929E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332CACD3" w14:textId="77777777" w:rsidR="00432C17" w:rsidRPr="00553AB0" w:rsidRDefault="00432C17" w:rsidP="009929E0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796" w:rsidRPr="00553AB0" w14:paraId="60BE4DA3" w14:textId="77777777" w:rsidTr="009929E0">
        <w:tc>
          <w:tcPr>
            <w:tcW w:w="2212" w:type="pct"/>
          </w:tcPr>
          <w:p w14:paraId="0D972072" w14:textId="77777777" w:rsidR="00CF1796" w:rsidRPr="00553AB0" w:rsidRDefault="00CF1796" w:rsidP="00CF1796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53AB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7" w:type="pct"/>
            <w:shd w:val="clear" w:color="auto" w:fill="auto"/>
          </w:tcPr>
          <w:p w14:paraId="79C46A76" w14:textId="58191F58" w:rsidR="00CF1796" w:rsidRPr="00553AB0" w:rsidRDefault="00012299" w:rsidP="00CF1796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184</w:t>
            </w:r>
            <w:r w:rsidR="00CF179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339</w:t>
            </w:r>
          </w:p>
        </w:tc>
        <w:tc>
          <w:tcPr>
            <w:tcW w:w="142" w:type="pct"/>
            <w:shd w:val="clear" w:color="auto" w:fill="auto"/>
          </w:tcPr>
          <w:p w14:paraId="7F3521C8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45DEBAB" w14:textId="2C64F269" w:rsidR="00CF1796" w:rsidRPr="00553AB0" w:rsidRDefault="00012299" w:rsidP="00CF1796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CF1796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41" w:type="pct"/>
            <w:shd w:val="clear" w:color="auto" w:fill="auto"/>
          </w:tcPr>
          <w:p w14:paraId="1226DC43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7DCA158" w14:textId="23ECE716" w:rsidR="00CF1796" w:rsidRPr="00553AB0" w:rsidRDefault="00CF1796" w:rsidP="00CF1796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499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963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626B736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64F7166" w14:textId="225F6CA7" w:rsidR="00CF1796" w:rsidRPr="00553AB0" w:rsidRDefault="00CF1796" w:rsidP="00CF1796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501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1796" w:rsidRPr="00553AB0" w14:paraId="17B4F557" w14:textId="77777777" w:rsidTr="009929E0">
        <w:tc>
          <w:tcPr>
            <w:tcW w:w="2212" w:type="pct"/>
          </w:tcPr>
          <w:p w14:paraId="7FB56284" w14:textId="77777777" w:rsidR="00CF1796" w:rsidRPr="00553AB0" w:rsidRDefault="00CF1796" w:rsidP="00CF1796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6C916F44" w14:textId="49093914" w:rsidR="00CF1796" w:rsidRPr="00553AB0" w:rsidRDefault="00CF1796" w:rsidP="00CF1796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94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sz w:val="30"/>
                <w:szCs w:val="30"/>
              </w:rPr>
              <w:t>878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226673B9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F7248F6" w14:textId="783BD4E6" w:rsidR="00CF1796" w:rsidRPr="00553AB0" w:rsidRDefault="00CF1796" w:rsidP="00CF1796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425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6E65ED84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5755CD39" w14:textId="4689BEFA" w:rsidR="00CF1796" w:rsidRPr="00553AB0" w:rsidRDefault="00012299" w:rsidP="00CF1796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94</w:t>
            </w:r>
            <w:r w:rsidR="00CF179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878</w:t>
            </w:r>
          </w:p>
        </w:tc>
        <w:tc>
          <w:tcPr>
            <w:tcW w:w="143" w:type="pct"/>
          </w:tcPr>
          <w:p w14:paraId="11AEEFAF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F2DB63B" w14:textId="475ADE5B" w:rsidR="00CF1796" w:rsidRPr="00553AB0" w:rsidRDefault="00012299" w:rsidP="00CF1796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="00CF1796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CF1796" w:rsidRPr="00553AB0" w14:paraId="25DD7453" w14:textId="77777777" w:rsidTr="009929E0">
        <w:trPr>
          <w:trHeight w:val="211"/>
        </w:trPr>
        <w:tc>
          <w:tcPr>
            <w:tcW w:w="2212" w:type="pct"/>
          </w:tcPr>
          <w:p w14:paraId="1434C07B" w14:textId="77777777" w:rsidR="00CF1796" w:rsidRPr="00553AB0" w:rsidRDefault="00CF1796" w:rsidP="00CF1796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8F92A" w14:textId="1E77DA1F" w:rsidR="00CF1796" w:rsidRPr="00553AB0" w:rsidRDefault="00012299" w:rsidP="00CF1796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89</w:t>
            </w:r>
            <w:r w:rsidR="00CF1796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142" w:type="pct"/>
            <w:shd w:val="clear" w:color="auto" w:fill="auto"/>
          </w:tcPr>
          <w:p w14:paraId="270B88DD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E6081" w14:textId="11952635" w:rsidR="00CF1796" w:rsidRPr="00553AB0" w:rsidRDefault="00012299" w:rsidP="00CF1796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="00CF1796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141" w:type="pct"/>
            <w:shd w:val="clear" w:color="auto" w:fill="auto"/>
          </w:tcPr>
          <w:p w14:paraId="7118DCA6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5B774" w14:textId="3AB9C63A" w:rsidR="00CF1796" w:rsidRPr="00553AB0" w:rsidRDefault="00CF1796" w:rsidP="00CF1796">
            <w:pPr>
              <w:tabs>
                <w:tab w:val="decimal" w:pos="607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(</w:t>
            </w:r>
            <w:r w:rsidR="00012299" w:rsidRPr="00553AB0">
              <w:rPr>
                <w:b/>
                <w:bCs/>
                <w:sz w:val="30"/>
                <w:szCs w:val="30"/>
              </w:rPr>
              <w:t>405</w:t>
            </w:r>
            <w:r w:rsidRPr="00553AB0">
              <w:rPr>
                <w:b/>
                <w:bCs/>
                <w:sz w:val="30"/>
                <w:szCs w:val="30"/>
              </w:rPr>
              <w:t>,</w:t>
            </w:r>
            <w:r w:rsidR="00012299" w:rsidRPr="00553AB0">
              <w:rPr>
                <w:b/>
                <w:bCs/>
                <w:sz w:val="30"/>
                <w:szCs w:val="30"/>
              </w:rPr>
              <w:t>085</w:t>
            </w:r>
            <w:r w:rsidRPr="00553AB0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EEBB8C7" w14:textId="77777777" w:rsidR="00CF1796" w:rsidRPr="00553AB0" w:rsidRDefault="00CF1796" w:rsidP="00CF1796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41C89C1" w14:textId="467CC95D" w:rsidR="00CF1796" w:rsidRPr="00553AB0" w:rsidRDefault="00CF1796" w:rsidP="00CF1796">
            <w:pPr>
              <w:tabs>
                <w:tab w:val="decimal" w:pos="607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793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BC46B5F" w14:textId="77777777" w:rsidR="00432C17" w:rsidRPr="00553AB0" w:rsidRDefault="00432C17"/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1"/>
        <w:gridCol w:w="268"/>
        <w:gridCol w:w="1082"/>
        <w:gridCol w:w="269"/>
        <w:gridCol w:w="1074"/>
        <w:gridCol w:w="271"/>
        <w:gridCol w:w="1080"/>
      </w:tblGrid>
      <w:tr w:rsidR="00432C17" w:rsidRPr="00553AB0" w14:paraId="108A1797" w14:textId="77777777" w:rsidTr="009929E0">
        <w:tc>
          <w:tcPr>
            <w:tcW w:w="2213" w:type="pct"/>
          </w:tcPr>
          <w:p w14:paraId="7EE32E18" w14:textId="77777777" w:rsidR="00432C17" w:rsidRPr="00553AB0" w:rsidRDefault="00432C17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6C6C446E" w14:textId="77777777" w:rsidR="00432C17" w:rsidRPr="00553AB0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853" w:rsidRPr="00553AB0" w14:paraId="52D081F1" w14:textId="77777777" w:rsidTr="009929E0">
        <w:tc>
          <w:tcPr>
            <w:tcW w:w="2213" w:type="pct"/>
          </w:tcPr>
          <w:p w14:paraId="1CB7B76D" w14:textId="13A1625A" w:rsidR="002D7853" w:rsidRPr="00553AB0" w:rsidRDefault="002D7853" w:rsidP="002D7853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47" w:type="pct"/>
            <w:gridSpan w:val="3"/>
          </w:tcPr>
          <w:p w14:paraId="4F049395" w14:textId="77777777" w:rsidR="002D7853" w:rsidRPr="00553AB0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" w:type="pct"/>
          </w:tcPr>
          <w:p w14:paraId="7D9EA3CD" w14:textId="77777777" w:rsidR="002D7853" w:rsidRPr="00553AB0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49FEE629" w14:textId="77777777" w:rsidR="002D7853" w:rsidRPr="00553AB0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D7853" w:rsidRPr="00553AB0" w14:paraId="6FC31305" w14:textId="77777777" w:rsidTr="009929E0">
        <w:tc>
          <w:tcPr>
            <w:tcW w:w="2213" w:type="pct"/>
          </w:tcPr>
          <w:p w14:paraId="2415EC98" w14:textId="0D9343F4" w:rsidR="002D7853" w:rsidRPr="00553AB0" w:rsidRDefault="002D7853" w:rsidP="002D7853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6" w:type="pct"/>
          </w:tcPr>
          <w:p w14:paraId="78224839" w14:textId="549DAC27" w:rsidR="002D7853" w:rsidRPr="00553AB0" w:rsidRDefault="00012299" w:rsidP="002D7853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5639BE13" w14:textId="77777777" w:rsidR="002D7853" w:rsidRPr="00553AB0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03DB30D" w14:textId="62F1F58F" w:rsidR="002D7853" w:rsidRPr="00553AB0" w:rsidRDefault="00012299" w:rsidP="002D7853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5A0AAC86" w14:textId="77777777" w:rsidR="002D7853" w:rsidRPr="00553AB0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689705D" w14:textId="2F80DFD1" w:rsidR="002D7853" w:rsidRPr="00553AB0" w:rsidRDefault="00012299" w:rsidP="002D7853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1A8864A" w14:textId="77777777" w:rsidR="002D7853" w:rsidRPr="00553AB0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348AF0" w14:textId="57508A91" w:rsidR="002D7853" w:rsidRPr="00553AB0" w:rsidRDefault="00012299" w:rsidP="002D7853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D7853" w:rsidRPr="00553AB0" w14:paraId="5277ECF8" w14:textId="77777777" w:rsidTr="009929E0">
        <w:tc>
          <w:tcPr>
            <w:tcW w:w="2213" w:type="pct"/>
          </w:tcPr>
          <w:p w14:paraId="29BD8E25" w14:textId="77777777" w:rsidR="002D7853" w:rsidRPr="00553AB0" w:rsidRDefault="002D7853" w:rsidP="002D7853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7" w:type="pct"/>
            <w:gridSpan w:val="7"/>
            <w:shd w:val="clear" w:color="auto" w:fill="auto"/>
          </w:tcPr>
          <w:p w14:paraId="6802E77F" w14:textId="77777777" w:rsidR="002D7853" w:rsidRPr="00553AB0" w:rsidRDefault="002D7853" w:rsidP="002D7853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796" w:rsidRPr="00553AB0" w14:paraId="05C2ED6D" w14:textId="77777777" w:rsidTr="009929E0">
        <w:tc>
          <w:tcPr>
            <w:tcW w:w="2213" w:type="pct"/>
          </w:tcPr>
          <w:p w14:paraId="346D2100" w14:textId="77777777" w:rsidR="00CF1796" w:rsidRPr="00553AB0" w:rsidRDefault="00CF1796" w:rsidP="00CF1796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53AB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6" w:type="pct"/>
            <w:shd w:val="clear" w:color="auto" w:fill="auto"/>
          </w:tcPr>
          <w:p w14:paraId="5997C3F5" w14:textId="5F92C516" w:rsidR="00CF1796" w:rsidRPr="00553AB0" w:rsidRDefault="00012299" w:rsidP="00CF1796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CF1796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143" w:type="pct"/>
            <w:shd w:val="clear" w:color="auto" w:fill="auto"/>
          </w:tcPr>
          <w:p w14:paraId="2E45685E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7C1BA3C" w14:textId="4E3717E9" w:rsidR="00CF1796" w:rsidRPr="00553AB0" w:rsidRDefault="00012299" w:rsidP="00CF1796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CF1796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44" w:type="pct"/>
            <w:shd w:val="clear" w:color="auto" w:fill="auto"/>
          </w:tcPr>
          <w:p w14:paraId="1E1272B4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4C7343D" w14:textId="3704D1BD" w:rsidR="00CF1796" w:rsidRPr="00553AB0" w:rsidRDefault="00CF1796" w:rsidP="00CF1796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(</w:t>
            </w:r>
            <w:r w:rsidR="00012299" w:rsidRPr="00553AB0">
              <w:rPr>
                <w:sz w:val="30"/>
                <w:szCs w:val="30"/>
              </w:rPr>
              <w:t>46</w:t>
            </w:r>
            <w:r w:rsidR="00012299" w:rsidRPr="00553AB0">
              <w:rPr>
                <w:rFonts w:hint="cs"/>
                <w:sz w:val="30"/>
                <w:szCs w:val="30"/>
              </w:rPr>
              <w:t>7</w:t>
            </w:r>
            <w:r w:rsidRPr="00553AB0">
              <w:rPr>
                <w:sz w:val="30"/>
                <w:szCs w:val="30"/>
              </w:rPr>
              <w:t>,</w:t>
            </w:r>
            <w:r w:rsidR="00012299" w:rsidRPr="00553AB0">
              <w:rPr>
                <w:rFonts w:hint="cs"/>
                <w:sz w:val="30"/>
                <w:szCs w:val="30"/>
              </w:rPr>
              <w:t>694</w:t>
            </w:r>
            <w:r w:rsidRPr="00553AB0">
              <w:rPr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92BE1A0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7B8C52" w14:textId="4727C45C" w:rsidR="00CF1796" w:rsidRPr="00553AB0" w:rsidRDefault="00CF1796" w:rsidP="00CF1796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473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921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1796" w:rsidRPr="00553AB0" w14:paraId="4A2786A2" w14:textId="77777777" w:rsidTr="009929E0">
        <w:tc>
          <w:tcPr>
            <w:tcW w:w="2213" w:type="pct"/>
          </w:tcPr>
          <w:p w14:paraId="221B1497" w14:textId="77777777" w:rsidR="00CF1796" w:rsidRPr="00553AB0" w:rsidRDefault="00CF1796" w:rsidP="00CF1796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3F19BDB" w14:textId="5E057575" w:rsidR="00CF1796" w:rsidRPr="00553AB0" w:rsidRDefault="00CF1796" w:rsidP="00CF1796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66F4E078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B545979" w14:textId="53712B54" w:rsidR="00CF1796" w:rsidRPr="00553AB0" w:rsidRDefault="00CF1796" w:rsidP="00CF1796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504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4DF956CA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7183696F" w14:textId="205E8A58" w:rsidR="00CF1796" w:rsidRPr="00553AB0" w:rsidRDefault="00012299" w:rsidP="00CF1796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79</w:t>
            </w:r>
            <w:r w:rsidR="00CF1796" w:rsidRPr="00553AB0">
              <w:rPr>
                <w:sz w:val="30"/>
                <w:szCs w:val="30"/>
              </w:rPr>
              <w:t>,</w:t>
            </w:r>
            <w:r w:rsidRPr="00553AB0">
              <w:rPr>
                <w:sz w:val="30"/>
                <w:szCs w:val="30"/>
              </w:rPr>
              <w:t>263</w:t>
            </w:r>
          </w:p>
        </w:tc>
        <w:tc>
          <w:tcPr>
            <w:tcW w:w="145" w:type="pct"/>
          </w:tcPr>
          <w:p w14:paraId="5970B04C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3283FE1" w14:textId="5E1958AC" w:rsidR="00CF1796" w:rsidRPr="00553AB0" w:rsidRDefault="00012299" w:rsidP="00CF1796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CF1796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  <w:tr w:rsidR="00CF1796" w:rsidRPr="00553AB0" w14:paraId="546E734C" w14:textId="77777777" w:rsidTr="009929E0">
        <w:trPr>
          <w:trHeight w:val="211"/>
        </w:trPr>
        <w:tc>
          <w:tcPr>
            <w:tcW w:w="2213" w:type="pct"/>
          </w:tcPr>
          <w:p w14:paraId="6964E445" w14:textId="5A4D49A5" w:rsidR="00CF1796" w:rsidRPr="00553AB0" w:rsidRDefault="00CF1796" w:rsidP="00CF1796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608BA" w14:textId="37A9BAB6" w:rsidR="00CF1796" w:rsidRPr="00553AB0" w:rsidRDefault="00CF1796" w:rsidP="00CF1796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D9A35C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CC775" w14:textId="2F7332B9" w:rsidR="00CF1796" w:rsidRPr="00553AB0" w:rsidRDefault="00CF1796" w:rsidP="00CF1796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65C8E78" w14:textId="77777777" w:rsidR="00CF1796" w:rsidRPr="00553AB0" w:rsidRDefault="00CF1796" w:rsidP="00CF179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28FEC" w14:textId="1D95D80B" w:rsidR="00CF1796" w:rsidRPr="00553AB0" w:rsidRDefault="00CF1796" w:rsidP="00CF1796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</w:rPr>
              <w:t>(</w:t>
            </w:r>
            <w:r w:rsidR="00012299" w:rsidRPr="00553AB0">
              <w:rPr>
                <w:b/>
                <w:bCs/>
                <w:sz w:val="30"/>
                <w:szCs w:val="30"/>
              </w:rPr>
              <w:t>38</w:t>
            </w:r>
            <w:r w:rsidR="00012299" w:rsidRPr="00553AB0">
              <w:rPr>
                <w:rFonts w:hint="cs"/>
                <w:b/>
                <w:bCs/>
                <w:sz w:val="30"/>
                <w:szCs w:val="30"/>
              </w:rPr>
              <w:t>8</w:t>
            </w:r>
            <w:r w:rsidRPr="00553AB0">
              <w:rPr>
                <w:b/>
                <w:bCs/>
                <w:sz w:val="30"/>
                <w:szCs w:val="30"/>
              </w:rPr>
              <w:t>,</w:t>
            </w:r>
            <w:r w:rsidR="00012299" w:rsidRPr="00553AB0">
              <w:rPr>
                <w:rFonts w:hint="cs"/>
                <w:b/>
                <w:bCs/>
                <w:sz w:val="30"/>
                <w:szCs w:val="30"/>
              </w:rPr>
              <w:t>431</w:t>
            </w:r>
            <w:r w:rsidRPr="00553AB0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3E8342A" w14:textId="77777777" w:rsidR="00CF1796" w:rsidRPr="00553AB0" w:rsidRDefault="00CF1796" w:rsidP="00CF1796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E260A85" w14:textId="36744C94" w:rsidR="00CF1796" w:rsidRPr="00553AB0" w:rsidRDefault="00CF1796" w:rsidP="00CF1796">
            <w:pPr>
              <w:tabs>
                <w:tab w:val="decimal" w:pos="607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80A74A1" w14:textId="46900CC5" w:rsidR="00831230" w:rsidRPr="00553AB0" w:rsidRDefault="00831230"/>
    <w:p w14:paraId="1F46C8E5" w14:textId="77777777" w:rsidR="00831230" w:rsidRPr="00553AB0" w:rsidRDefault="00831230">
      <w:pPr>
        <w:spacing w:line="240" w:lineRule="auto"/>
      </w:pPr>
      <w:r w:rsidRPr="00553AB0">
        <w:br w:type="page"/>
      </w:r>
    </w:p>
    <w:tbl>
      <w:tblPr>
        <w:tblW w:w="87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69"/>
        <w:gridCol w:w="992"/>
        <w:gridCol w:w="270"/>
        <w:gridCol w:w="1006"/>
        <w:gridCol w:w="283"/>
        <w:gridCol w:w="992"/>
        <w:gridCol w:w="270"/>
        <w:gridCol w:w="958"/>
        <w:gridCol w:w="236"/>
        <w:gridCol w:w="1024"/>
      </w:tblGrid>
      <w:tr w:rsidR="005816F0" w:rsidRPr="00553AB0" w14:paraId="0C192C2E" w14:textId="77777777" w:rsidTr="00622ED2">
        <w:trPr>
          <w:trHeight w:val="340"/>
          <w:tblHeader/>
        </w:trPr>
        <w:tc>
          <w:tcPr>
            <w:tcW w:w="2669" w:type="dxa"/>
          </w:tcPr>
          <w:p w14:paraId="54FA26E0" w14:textId="77777777" w:rsidR="005816F0" w:rsidRPr="00553AB0" w:rsidRDefault="005816F0" w:rsidP="00140BFD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</w:rPr>
            </w:pPr>
          </w:p>
        </w:tc>
        <w:tc>
          <w:tcPr>
            <w:tcW w:w="6031" w:type="dxa"/>
            <w:gridSpan w:val="9"/>
            <w:vAlign w:val="bottom"/>
          </w:tcPr>
          <w:p w14:paraId="7F7A2638" w14:textId="788020F6" w:rsidR="005816F0" w:rsidRPr="00553AB0" w:rsidRDefault="005816F0" w:rsidP="00140BF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122F78" w:rsidRPr="00553AB0" w14:paraId="5DEE03F7" w14:textId="77777777" w:rsidTr="000D71F5">
        <w:trPr>
          <w:trHeight w:val="340"/>
          <w:tblHeader/>
        </w:trPr>
        <w:tc>
          <w:tcPr>
            <w:tcW w:w="2669" w:type="dxa"/>
            <w:vMerge w:val="restart"/>
            <w:vAlign w:val="bottom"/>
          </w:tcPr>
          <w:p w14:paraId="56F04B8F" w14:textId="6B731CE7" w:rsidR="00122F78" w:rsidRPr="00553AB0" w:rsidRDefault="00122F78" w:rsidP="000D71F5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553AB0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vMerge w:val="restart"/>
            <w:vAlign w:val="bottom"/>
            <w:hideMark/>
          </w:tcPr>
          <w:p w14:paraId="5B8FA00A" w14:textId="58860F8C" w:rsidR="00122F78" w:rsidRPr="00553AB0" w:rsidRDefault="00122F78" w:rsidP="000D71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2FFB7979" w14:textId="0DE24D63" w:rsidR="00122F78" w:rsidRPr="00553AB0" w:rsidRDefault="00012299" w:rsidP="000D71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122F78" w:rsidRPr="00553AB0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="00122F78" w:rsidRPr="00553AB0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Merge w:val="restart"/>
            <w:vAlign w:val="bottom"/>
          </w:tcPr>
          <w:p w14:paraId="5D6FE8A1" w14:textId="77777777" w:rsidR="00122F78" w:rsidRPr="00553AB0" w:rsidRDefault="00122F78" w:rsidP="000D71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8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3C41E1" w14:textId="77777777" w:rsidR="00122F78" w:rsidRPr="00553AB0" w:rsidRDefault="00122F78" w:rsidP="000D71F5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 xml:space="preserve">บันทึกเป็น (รายจ่าย) </w:t>
            </w:r>
            <w:r w:rsidRPr="00553AB0">
              <w:rPr>
                <w:rFonts w:asciiTheme="majorBidi" w:hAnsiTheme="majorBidi" w:cstheme="majorBidi" w:hint="cs"/>
              </w:rPr>
              <w:t>/</w:t>
            </w:r>
            <w:r w:rsidRPr="00553AB0">
              <w:rPr>
                <w:rFonts w:asciiTheme="majorBidi" w:hAnsiTheme="majorBidi" w:cstheme="majorBidi" w:hint="cs"/>
                <w:cs/>
              </w:rPr>
              <w:t xml:space="preserve"> รายได้ใน</w:t>
            </w:r>
          </w:p>
        </w:tc>
        <w:tc>
          <w:tcPr>
            <w:tcW w:w="270" w:type="dxa"/>
            <w:vMerge w:val="restart"/>
            <w:vAlign w:val="bottom"/>
          </w:tcPr>
          <w:p w14:paraId="07B822F8" w14:textId="77777777" w:rsidR="00122F78" w:rsidRPr="00553AB0" w:rsidRDefault="00122F78" w:rsidP="000D71F5">
            <w:pPr>
              <w:spacing w:line="240" w:lineRule="auto"/>
              <w:ind w:right="-1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8" w:type="dxa"/>
            <w:vMerge w:val="restart"/>
            <w:vAlign w:val="bottom"/>
            <w:hideMark/>
          </w:tcPr>
          <w:p w14:paraId="35F13510" w14:textId="77777777" w:rsidR="00122F78" w:rsidRPr="00553AB0" w:rsidRDefault="00122F78" w:rsidP="000D71F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ผลต่างจากอัตราแลกเปลี่ยน</w:t>
            </w:r>
          </w:p>
        </w:tc>
        <w:tc>
          <w:tcPr>
            <w:tcW w:w="236" w:type="dxa"/>
            <w:vMerge w:val="restart"/>
            <w:vAlign w:val="bottom"/>
          </w:tcPr>
          <w:p w14:paraId="018D7B56" w14:textId="77777777" w:rsidR="00122F78" w:rsidRPr="00553AB0" w:rsidRDefault="00122F78" w:rsidP="000D71F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4" w:type="dxa"/>
            <w:vMerge w:val="restart"/>
            <w:vAlign w:val="bottom"/>
            <w:hideMark/>
          </w:tcPr>
          <w:p w14:paraId="2BC14186" w14:textId="2A0F4B4C" w:rsidR="00122F78" w:rsidRPr="00553AB0" w:rsidRDefault="00122F78" w:rsidP="000D71F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2FFB7CC3" w14:textId="25B07802" w:rsidR="00122F78" w:rsidRPr="00553AB0" w:rsidRDefault="00012299" w:rsidP="000D71F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122F78" w:rsidRPr="00553AB0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="00122F78" w:rsidRPr="00553AB0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122F78" w:rsidRPr="00553AB0" w14:paraId="0287C733" w14:textId="77777777" w:rsidTr="00122F78">
        <w:trPr>
          <w:trHeight w:val="396"/>
          <w:tblHeader/>
        </w:trPr>
        <w:tc>
          <w:tcPr>
            <w:tcW w:w="2669" w:type="dxa"/>
            <w:vMerge/>
            <w:vAlign w:val="center"/>
            <w:hideMark/>
          </w:tcPr>
          <w:p w14:paraId="0F1B08FE" w14:textId="77777777" w:rsidR="00122F78" w:rsidRPr="00553AB0" w:rsidRDefault="00122F78" w:rsidP="00140BFD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B34A36F" w14:textId="77777777" w:rsidR="00122F78" w:rsidRPr="00553AB0" w:rsidRDefault="00122F78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4D6EA4C7" w14:textId="77777777" w:rsidR="00122F78" w:rsidRPr="00553AB0" w:rsidRDefault="00122F78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B43CC3" w14:textId="77777777" w:rsidR="00122F78" w:rsidRPr="00553AB0" w:rsidRDefault="00122F78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BCFD8" w14:textId="77777777" w:rsidR="00122F78" w:rsidRPr="00553AB0" w:rsidRDefault="00122F78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B1647C" w14:textId="77777777" w:rsidR="00122F78" w:rsidRPr="00553AB0" w:rsidRDefault="00122F78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Merge/>
            <w:vAlign w:val="center"/>
            <w:hideMark/>
          </w:tcPr>
          <w:p w14:paraId="5368F324" w14:textId="77777777" w:rsidR="00122F78" w:rsidRPr="00553AB0" w:rsidRDefault="00122F78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Merge/>
            <w:vAlign w:val="center"/>
            <w:hideMark/>
          </w:tcPr>
          <w:p w14:paraId="4ED38EA8" w14:textId="77777777" w:rsidR="00122F78" w:rsidRPr="00553AB0" w:rsidRDefault="00122F78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2514989A" w14:textId="77777777" w:rsidR="00122F78" w:rsidRPr="00553AB0" w:rsidRDefault="00122F78" w:rsidP="00140BF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vMerge/>
            <w:vAlign w:val="center"/>
            <w:hideMark/>
          </w:tcPr>
          <w:p w14:paraId="222F100F" w14:textId="77777777" w:rsidR="00122F78" w:rsidRPr="00553AB0" w:rsidRDefault="00122F78" w:rsidP="00140BF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816F0" w:rsidRPr="00553AB0" w14:paraId="4DBDC3B7" w14:textId="77777777" w:rsidTr="00622ED2">
        <w:tc>
          <w:tcPr>
            <w:tcW w:w="2669" w:type="dxa"/>
          </w:tcPr>
          <w:p w14:paraId="121A2ABC" w14:textId="77777777" w:rsidR="005816F0" w:rsidRPr="00553AB0" w:rsidRDefault="005816F0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031" w:type="dxa"/>
            <w:gridSpan w:val="9"/>
          </w:tcPr>
          <w:p w14:paraId="73383107" w14:textId="5D1FF725" w:rsidR="005816F0" w:rsidRPr="00553AB0" w:rsidRDefault="005816F0" w:rsidP="005816F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122F78" w:rsidRPr="00553AB0" w14:paraId="79240DBE" w14:textId="77777777" w:rsidTr="00122F78">
        <w:tc>
          <w:tcPr>
            <w:tcW w:w="2669" w:type="dxa"/>
          </w:tcPr>
          <w:p w14:paraId="4643DBE3" w14:textId="00C2F07F" w:rsidR="00122F78" w:rsidRPr="00553AB0" w:rsidRDefault="00012299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992" w:type="dxa"/>
          </w:tcPr>
          <w:p w14:paraId="1B452146" w14:textId="5A6984C1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61A455C" w14:textId="77777777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507657CF" w14:textId="58E4BE68" w:rsidR="00122F78" w:rsidRPr="00553AB0" w:rsidRDefault="00122F78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671370BF" w14:textId="77777777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7A937648" w14:textId="2E539E18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062D94BB" w14:textId="77777777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55C79FED" w14:textId="442D8FDE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664F3D8F" w14:textId="77777777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65689B8B" w14:textId="1160A884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122F78" w:rsidRPr="00553AB0" w14:paraId="508389C1" w14:textId="77777777" w:rsidTr="00122F78">
        <w:tc>
          <w:tcPr>
            <w:tcW w:w="2669" w:type="dxa"/>
          </w:tcPr>
          <w:p w14:paraId="77302197" w14:textId="54122D1D" w:rsidR="00122F78" w:rsidRPr="00553AB0" w:rsidRDefault="00122F78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14:paraId="79F9DAA1" w14:textId="3F07C0CF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45437C" w14:textId="77777777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38882F0B" w14:textId="1DAE33D9" w:rsidR="00122F78" w:rsidRPr="00553AB0" w:rsidRDefault="00122F78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5B81935C" w14:textId="77777777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178FBA22" w14:textId="75216860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7FE47B32" w14:textId="77777777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643BFFE4" w14:textId="7E6508A9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6CD4AD82" w14:textId="77777777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519EB49B" w14:textId="0EA8D7A2" w:rsidR="00122F78" w:rsidRPr="00553AB0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9E1A45" w:rsidRPr="00553AB0" w14:paraId="382E49AB" w14:textId="77777777" w:rsidTr="00851751">
        <w:tc>
          <w:tcPr>
            <w:tcW w:w="2669" w:type="dxa"/>
          </w:tcPr>
          <w:p w14:paraId="61489D15" w14:textId="585992F1" w:rsidR="009E1A45" w:rsidRPr="00553AB0" w:rsidRDefault="009E1A45" w:rsidP="009E1A4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 xml:space="preserve">ลูกหนี้การค้าและลูกหนี้อื่น </w:t>
            </w:r>
            <w:r w:rsidRPr="00553AB0">
              <w:rPr>
                <w:rFonts w:asciiTheme="majorBidi" w:hAnsiTheme="majorBidi" w:cstheme="majorBidi"/>
                <w:cs/>
              </w:rPr>
              <w:br/>
            </w:r>
            <w:r w:rsidRPr="00553AB0">
              <w:rPr>
                <w:rFonts w:asciiTheme="majorBidi" w:hAnsiTheme="majorBidi" w:cstheme="majorBidi" w:hint="cs"/>
                <w:i/>
                <w:iCs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992" w:type="dxa"/>
            <w:vAlign w:val="center"/>
          </w:tcPr>
          <w:p w14:paraId="5A3E5569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45F8B97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74FBE3FD" w14:textId="409D2CD8" w:rsidR="009E1A45" w:rsidRPr="00553AB0" w:rsidRDefault="00012299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562</w:t>
            </w:r>
          </w:p>
        </w:tc>
        <w:tc>
          <w:tcPr>
            <w:tcW w:w="270" w:type="dxa"/>
          </w:tcPr>
          <w:p w14:paraId="7E66636F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7668FF5A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</w:p>
          <w:p w14:paraId="35190D04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</w:p>
          <w:p w14:paraId="0A18C813" w14:textId="7A6194E8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  <w:r w:rsidRPr="00553AB0">
              <w:rPr>
                <w:szCs w:val="24"/>
                <w:lang w:bidi="th-TH"/>
              </w:rPr>
              <w:t>(</w:t>
            </w:r>
            <w:r w:rsidR="00012299" w:rsidRPr="00553AB0">
              <w:rPr>
                <w:rFonts w:cs="Angsana New"/>
                <w:szCs w:val="24"/>
                <w:lang w:bidi="th-TH"/>
              </w:rPr>
              <w:t>69</w:t>
            </w:r>
            <w:r w:rsidRPr="00553AB0">
              <w:rPr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73C0331A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506809E2" w14:textId="77777777" w:rsidR="009E1A45" w:rsidRPr="00553AB0" w:rsidRDefault="009E1A45" w:rsidP="009E1A45">
            <w:pPr>
              <w:tabs>
                <w:tab w:val="decimal" w:pos="794"/>
              </w:tabs>
              <w:spacing w:line="240" w:lineRule="atLeast"/>
              <w:ind w:right="11"/>
              <w:rPr>
                <w:rFonts w:cs="Times New Roman"/>
                <w:lang w:val="en-GB" w:bidi="ar-SA"/>
              </w:rPr>
            </w:pPr>
          </w:p>
          <w:p w14:paraId="425001E3" w14:textId="77777777" w:rsidR="009E1A45" w:rsidRPr="00553AB0" w:rsidRDefault="009E1A45" w:rsidP="009E1A45">
            <w:pPr>
              <w:tabs>
                <w:tab w:val="decimal" w:pos="794"/>
              </w:tabs>
              <w:spacing w:line="240" w:lineRule="atLeast"/>
              <w:ind w:right="11"/>
              <w:rPr>
                <w:rFonts w:cs="Times New Roman"/>
                <w:lang w:val="en-GB" w:bidi="ar-SA"/>
              </w:rPr>
            </w:pPr>
          </w:p>
          <w:p w14:paraId="451B41F8" w14:textId="126532B1" w:rsidR="009E1A45" w:rsidRPr="00553AB0" w:rsidRDefault="009E1A45" w:rsidP="009E1A4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41BE95EB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4F565FE1" w14:textId="77777777" w:rsidR="009E1A45" w:rsidRPr="00553AB0" w:rsidRDefault="009E1A45" w:rsidP="000C170D">
            <w:pPr>
              <w:tabs>
                <w:tab w:val="decimal" w:pos="541"/>
              </w:tabs>
              <w:spacing w:line="240" w:lineRule="atLeast"/>
              <w:ind w:right="56"/>
              <w:rPr>
                <w:rFonts w:cs="Times New Roman"/>
              </w:rPr>
            </w:pPr>
          </w:p>
          <w:p w14:paraId="3FA921B1" w14:textId="77777777" w:rsidR="009E1A45" w:rsidRPr="00553AB0" w:rsidRDefault="009E1A45" w:rsidP="000C170D">
            <w:pPr>
              <w:tabs>
                <w:tab w:val="decimal" w:pos="541"/>
              </w:tabs>
              <w:spacing w:line="240" w:lineRule="atLeast"/>
              <w:ind w:right="56"/>
              <w:rPr>
                <w:rFonts w:cs="Times New Roman"/>
              </w:rPr>
            </w:pPr>
          </w:p>
          <w:p w14:paraId="37C00B06" w14:textId="567E4CCE" w:rsidR="009E1A45" w:rsidRPr="00553AB0" w:rsidRDefault="009E1A45" w:rsidP="000C170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5D73A461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46555BF1" w14:textId="77777777" w:rsidR="009E1A45" w:rsidRPr="00553AB0" w:rsidRDefault="009E1A45" w:rsidP="009E1A45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szCs w:val="24"/>
              </w:rPr>
            </w:pPr>
          </w:p>
          <w:p w14:paraId="53B515F9" w14:textId="77777777" w:rsidR="009E1A45" w:rsidRPr="00553AB0" w:rsidRDefault="009E1A45" w:rsidP="009E1A45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szCs w:val="24"/>
              </w:rPr>
            </w:pPr>
          </w:p>
          <w:p w14:paraId="24ADBCBC" w14:textId="1E1F9E0E" w:rsidR="009E1A45" w:rsidRPr="00553AB0" w:rsidRDefault="00012299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cs="Angsana New"/>
                <w:szCs w:val="24"/>
                <w:lang w:bidi="th-TH"/>
              </w:rPr>
              <w:t>493</w:t>
            </w:r>
          </w:p>
        </w:tc>
      </w:tr>
      <w:tr w:rsidR="009E1A45" w:rsidRPr="00553AB0" w14:paraId="32EE7CA2" w14:textId="77777777" w:rsidTr="00851751">
        <w:tc>
          <w:tcPr>
            <w:tcW w:w="2669" w:type="dxa"/>
          </w:tcPr>
          <w:p w14:paraId="412EB7D6" w14:textId="7F67067B" w:rsidR="009E1A45" w:rsidRPr="00553AB0" w:rsidRDefault="009E1A45" w:rsidP="009E1A4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สินค้าคงเหลือ</w:t>
            </w:r>
            <w:r w:rsidRPr="00553AB0">
              <w:rPr>
                <w:rFonts w:asciiTheme="majorBidi" w:hAnsiTheme="majorBidi" w:cstheme="majorBidi"/>
              </w:rPr>
              <w:t xml:space="preserve"> </w:t>
            </w:r>
            <w:r w:rsidRPr="00553AB0">
              <w:rPr>
                <w:rFonts w:asciiTheme="majorBidi" w:hAnsiTheme="majorBidi" w:cstheme="majorBidi"/>
              </w:rPr>
              <w:br/>
            </w:r>
            <w:r w:rsidRPr="00553AB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553AB0">
              <w:rPr>
                <w:rFonts w:asciiTheme="majorBidi" w:hAnsiTheme="majorBidi" w:cstheme="majorBidi" w:hint="cs"/>
                <w:i/>
                <w:iCs/>
                <w:cs/>
              </w:rPr>
              <w:t>ค่าเผื่อการลดมูลค่าของสินค้า)</w:t>
            </w:r>
          </w:p>
        </w:tc>
        <w:tc>
          <w:tcPr>
            <w:tcW w:w="992" w:type="dxa"/>
            <w:vAlign w:val="center"/>
          </w:tcPr>
          <w:p w14:paraId="0DAD964A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384F6A2E" w14:textId="135C4420" w:rsidR="009E1A45" w:rsidRPr="00553AB0" w:rsidRDefault="00012299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14</w:t>
            </w:r>
            <w:r w:rsidR="009E1A4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638</w:t>
            </w:r>
          </w:p>
        </w:tc>
        <w:tc>
          <w:tcPr>
            <w:tcW w:w="270" w:type="dxa"/>
          </w:tcPr>
          <w:p w14:paraId="59A92D98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06806EA7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  <w:p w14:paraId="4A46F39D" w14:textId="1647657E" w:rsidR="009E1A45" w:rsidRPr="00553AB0" w:rsidRDefault="00012299" w:rsidP="009E1A4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  <w:r w:rsidRPr="00553AB0">
              <w:rPr>
                <w:szCs w:val="24"/>
              </w:rPr>
              <w:t>8</w:t>
            </w:r>
            <w:r w:rsidR="009E1A45" w:rsidRPr="00553AB0">
              <w:rPr>
                <w:szCs w:val="24"/>
                <w:lang w:val="en-GB"/>
              </w:rPr>
              <w:t>,</w:t>
            </w:r>
            <w:r w:rsidRPr="00553AB0">
              <w:rPr>
                <w:szCs w:val="24"/>
              </w:rPr>
              <w:t>452</w:t>
            </w:r>
          </w:p>
        </w:tc>
        <w:tc>
          <w:tcPr>
            <w:tcW w:w="283" w:type="dxa"/>
          </w:tcPr>
          <w:p w14:paraId="1EFCAE3F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0DDFBF18" w14:textId="77777777" w:rsidR="009E1A45" w:rsidRPr="00553AB0" w:rsidRDefault="009E1A45" w:rsidP="009E1A45">
            <w:pPr>
              <w:tabs>
                <w:tab w:val="decimal" w:pos="794"/>
              </w:tabs>
              <w:spacing w:line="240" w:lineRule="atLeast"/>
              <w:ind w:right="11"/>
              <w:rPr>
                <w:rFonts w:cs="Times New Roman"/>
                <w:lang w:val="en-GB" w:bidi="ar-SA"/>
              </w:rPr>
            </w:pPr>
          </w:p>
          <w:p w14:paraId="5EB5630D" w14:textId="5BB2AC1F" w:rsidR="009E1A45" w:rsidRPr="00553AB0" w:rsidRDefault="009E1A45" w:rsidP="009E1A4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FA5E474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70820823" w14:textId="77777777" w:rsidR="009E1A45" w:rsidRPr="00553AB0" w:rsidRDefault="009E1A45" w:rsidP="000C170D">
            <w:pPr>
              <w:tabs>
                <w:tab w:val="decimal" w:pos="541"/>
              </w:tabs>
              <w:spacing w:line="240" w:lineRule="atLeast"/>
              <w:ind w:right="56"/>
              <w:rPr>
                <w:rFonts w:cs="Times New Roman"/>
              </w:rPr>
            </w:pPr>
          </w:p>
          <w:p w14:paraId="1CC2F64D" w14:textId="477F0F9D" w:rsidR="009E1A45" w:rsidRPr="00553AB0" w:rsidRDefault="009E1A45" w:rsidP="000C170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7E6FA423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7086DF43" w14:textId="77777777" w:rsidR="009E1A45" w:rsidRPr="00553AB0" w:rsidRDefault="009E1A45" w:rsidP="009E1A45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szCs w:val="24"/>
              </w:rPr>
            </w:pPr>
          </w:p>
          <w:p w14:paraId="1BF8CD73" w14:textId="072037FD" w:rsidR="009E1A45" w:rsidRPr="00553AB0" w:rsidRDefault="00012299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cs="Angsana New"/>
                <w:szCs w:val="24"/>
                <w:lang w:bidi="th-TH"/>
              </w:rPr>
              <w:t>23</w:t>
            </w:r>
            <w:r w:rsidR="009E1A45" w:rsidRPr="00553AB0">
              <w:rPr>
                <w:szCs w:val="24"/>
              </w:rPr>
              <w:t>,</w:t>
            </w:r>
            <w:r w:rsidRPr="00553AB0">
              <w:rPr>
                <w:rFonts w:cs="Angsana New"/>
                <w:szCs w:val="24"/>
                <w:lang w:bidi="th-TH"/>
              </w:rPr>
              <w:t>090</w:t>
            </w:r>
          </w:p>
        </w:tc>
      </w:tr>
      <w:tr w:rsidR="009E1A45" w:rsidRPr="00553AB0" w14:paraId="10858B67" w14:textId="77777777" w:rsidTr="00851751">
        <w:tc>
          <w:tcPr>
            <w:tcW w:w="2669" w:type="dxa"/>
          </w:tcPr>
          <w:p w14:paraId="02746C35" w14:textId="2E70A235" w:rsidR="009E1A45" w:rsidRPr="00553AB0" w:rsidRDefault="009E1A45" w:rsidP="009E1A4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2" w:type="dxa"/>
            <w:vAlign w:val="center"/>
          </w:tcPr>
          <w:p w14:paraId="41414F96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4767EE11" w14:textId="34F0AF8D" w:rsidR="009E1A45" w:rsidRPr="00553AB0" w:rsidRDefault="00012299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133</w:t>
            </w:r>
            <w:r w:rsidR="009E1A4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843</w:t>
            </w:r>
          </w:p>
        </w:tc>
        <w:tc>
          <w:tcPr>
            <w:tcW w:w="270" w:type="dxa"/>
          </w:tcPr>
          <w:p w14:paraId="7924E096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46CE6F4D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  <w:p w14:paraId="16C8C63E" w14:textId="0E998EC1" w:rsidR="009E1A45" w:rsidRPr="00553AB0" w:rsidRDefault="00012299" w:rsidP="009E1A4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szCs w:val="24"/>
              </w:rPr>
              <w:t>7</w:t>
            </w:r>
            <w:r w:rsidR="009E1A45" w:rsidRPr="00553AB0">
              <w:rPr>
                <w:szCs w:val="24"/>
                <w:lang w:val="en-GB"/>
              </w:rPr>
              <w:t>,</w:t>
            </w:r>
            <w:r w:rsidRPr="00553AB0">
              <w:rPr>
                <w:szCs w:val="24"/>
              </w:rPr>
              <w:t>990</w:t>
            </w:r>
          </w:p>
        </w:tc>
        <w:tc>
          <w:tcPr>
            <w:tcW w:w="283" w:type="dxa"/>
          </w:tcPr>
          <w:p w14:paraId="2F69F3CB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6240C10D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  <w:p w14:paraId="0EBA803A" w14:textId="4F8E936E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</w:rPr>
            </w:pPr>
            <w:r w:rsidRPr="00553AB0">
              <w:rPr>
                <w:szCs w:val="24"/>
              </w:rPr>
              <w:t>(</w:t>
            </w:r>
            <w:r w:rsidR="00012299" w:rsidRPr="00553AB0">
              <w:rPr>
                <w:rFonts w:cs="Angsana New"/>
                <w:szCs w:val="24"/>
                <w:lang w:bidi="th-TH"/>
              </w:rPr>
              <w:t>43</w:t>
            </w:r>
            <w:r w:rsidRPr="00553AB0">
              <w:rPr>
                <w:szCs w:val="24"/>
              </w:rPr>
              <w:t>,</w:t>
            </w:r>
            <w:r w:rsidR="00012299" w:rsidRPr="00553AB0">
              <w:rPr>
                <w:rFonts w:cs="Angsana New"/>
                <w:szCs w:val="24"/>
                <w:lang w:bidi="th-TH"/>
              </w:rPr>
              <w:t>555</w:t>
            </w:r>
            <w:r w:rsidRPr="00553AB0">
              <w:rPr>
                <w:szCs w:val="24"/>
              </w:rPr>
              <w:t>)</w:t>
            </w:r>
          </w:p>
        </w:tc>
        <w:tc>
          <w:tcPr>
            <w:tcW w:w="270" w:type="dxa"/>
          </w:tcPr>
          <w:p w14:paraId="23D5DD81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66ACF3DE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  <w:p w14:paraId="5D469F46" w14:textId="540F7668" w:rsidR="009E1A45" w:rsidRPr="00553AB0" w:rsidRDefault="009E1A45" w:rsidP="000C170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  <w:lang w:val="en-GB"/>
              </w:rPr>
              <w:t>(</w:t>
            </w:r>
            <w:r w:rsidR="00012299" w:rsidRPr="00553AB0">
              <w:rPr>
                <w:szCs w:val="24"/>
              </w:rPr>
              <w:t>118</w:t>
            </w:r>
            <w:r w:rsidRPr="00553AB0">
              <w:rPr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7959244E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6FCDC3D4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</w:rPr>
            </w:pPr>
          </w:p>
          <w:p w14:paraId="6BD2C968" w14:textId="6F8FF903" w:rsidR="009E1A45" w:rsidRPr="00553AB0" w:rsidRDefault="00012299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cs="Angsana New"/>
                <w:szCs w:val="24"/>
                <w:lang w:bidi="th-TH"/>
              </w:rPr>
              <w:t>98</w:t>
            </w:r>
            <w:r w:rsidR="009E1A45" w:rsidRPr="00553AB0">
              <w:rPr>
                <w:szCs w:val="24"/>
              </w:rPr>
              <w:t>,</w:t>
            </w:r>
            <w:r w:rsidRPr="00553AB0">
              <w:rPr>
                <w:rFonts w:cs="Angsana New"/>
                <w:szCs w:val="24"/>
                <w:lang w:bidi="th-TH"/>
              </w:rPr>
              <w:t>160</w:t>
            </w:r>
          </w:p>
        </w:tc>
      </w:tr>
      <w:tr w:rsidR="009E1A45" w:rsidRPr="00553AB0" w14:paraId="09BD858F" w14:textId="77777777" w:rsidTr="00851751">
        <w:tc>
          <w:tcPr>
            <w:tcW w:w="2669" w:type="dxa"/>
          </w:tcPr>
          <w:p w14:paraId="62CD0900" w14:textId="320B991B" w:rsidR="009E1A45" w:rsidRPr="00553AB0" w:rsidRDefault="009E1A45" w:rsidP="009E1A4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92" w:type="dxa"/>
            <w:vAlign w:val="center"/>
          </w:tcPr>
          <w:p w14:paraId="6EDF23B5" w14:textId="17BB7945" w:rsidR="009E1A45" w:rsidRPr="00553AB0" w:rsidRDefault="00012299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19</w:t>
            </w:r>
            <w:r w:rsidR="009E1A4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401</w:t>
            </w:r>
          </w:p>
        </w:tc>
        <w:tc>
          <w:tcPr>
            <w:tcW w:w="270" w:type="dxa"/>
          </w:tcPr>
          <w:p w14:paraId="0169C760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521261A6" w14:textId="3088E8E7" w:rsidR="009E1A45" w:rsidRPr="00553AB0" w:rsidRDefault="009E1A45" w:rsidP="000C170D">
            <w:pPr>
              <w:pStyle w:val="acctfourfigures"/>
              <w:tabs>
                <w:tab w:val="clear" w:pos="765"/>
                <w:tab w:val="left" w:pos="558"/>
                <w:tab w:val="left" w:pos="737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szCs w:val="24"/>
                <w:lang w:bidi="th-TH"/>
              </w:rPr>
              <w:t>(</w:t>
            </w:r>
            <w:r w:rsidR="00012299" w:rsidRPr="00553AB0">
              <w:rPr>
                <w:rFonts w:cs="Angsana New"/>
                <w:szCs w:val="24"/>
                <w:lang w:bidi="th-TH"/>
              </w:rPr>
              <w:t>4</w:t>
            </w:r>
            <w:r w:rsidRPr="00553AB0">
              <w:rPr>
                <w:szCs w:val="24"/>
                <w:lang w:bidi="th-TH"/>
              </w:rPr>
              <w:t>,</w:t>
            </w:r>
            <w:r w:rsidR="00012299" w:rsidRPr="00553AB0">
              <w:rPr>
                <w:rFonts w:cs="Angsana New"/>
                <w:szCs w:val="24"/>
                <w:lang w:bidi="th-TH"/>
              </w:rPr>
              <w:t>970</w:t>
            </w:r>
            <w:r w:rsidRPr="00553AB0">
              <w:rPr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26390ADA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75622190" w14:textId="022B76D1" w:rsidR="009E1A45" w:rsidRPr="00553AB0" w:rsidRDefault="009E1A45" w:rsidP="009E1A4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0AE7F62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3B33CC00" w14:textId="5879DB15" w:rsidR="009E1A45" w:rsidRPr="00553AB0" w:rsidRDefault="009E1A45" w:rsidP="009E1A4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4D25F072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43861417" w14:textId="726CC7C8" w:rsidR="009E1A45" w:rsidRPr="00553AB0" w:rsidRDefault="00012299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cs="Angsana New"/>
                <w:szCs w:val="24"/>
                <w:lang w:bidi="th-TH"/>
              </w:rPr>
              <w:t>14</w:t>
            </w:r>
            <w:r w:rsidR="009E1A45" w:rsidRPr="00553AB0">
              <w:rPr>
                <w:szCs w:val="24"/>
              </w:rPr>
              <w:t>,</w:t>
            </w:r>
            <w:r w:rsidRPr="00553AB0">
              <w:rPr>
                <w:rFonts w:cs="Angsana New"/>
                <w:szCs w:val="24"/>
                <w:lang w:bidi="th-TH"/>
              </w:rPr>
              <w:t>431</w:t>
            </w:r>
          </w:p>
        </w:tc>
      </w:tr>
      <w:tr w:rsidR="009E1A45" w:rsidRPr="00553AB0" w14:paraId="0D067901" w14:textId="77777777" w:rsidTr="00851751">
        <w:tc>
          <w:tcPr>
            <w:tcW w:w="2669" w:type="dxa"/>
          </w:tcPr>
          <w:p w14:paraId="46B97233" w14:textId="01FD7016" w:rsidR="009E1A45" w:rsidRPr="00553AB0" w:rsidRDefault="009E1A45" w:rsidP="009E1A4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center"/>
          </w:tcPr>
          <w:p w14:paraId="535EF1A8" w14:textId="7C0BC8E8" w:rsidR="009E1A45" w:rsidRPr="00553AB0" w:rsidRDefault="00012299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  <w:r w:rsidR="009E1A4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412</w:t>
            </w:r>
          </w:p>
        </w:tc>
        <w:tc>
          <w:tcPr>
            <w:tcW w:w="270" w:type="dxa"/>
          </w:tcPr>
          <w:p w14:paraId="7C699FC8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7B23AF1E" w14:textId="26BC50E3" w:rsidR="009E1A45" w:rsidRPr="00553AB0" w:rsidRDefault="009E1A45" w:rsidP="000C170D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</w:rPr>
              <w:t>-</w:t>
            </w:r>
          </w:p>
        </w:tc>
        <w:tc>
          <w:tcPr>
            <w:tcW w:w="283" w:type="dxa"/>
          </w:tcPr>
          <w:p w14:paraId="23020EA8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20F90725" w14:textId="2177D667" w:rsidR="009E1A45" w:rsidRPr="00553AB0" w:rsidRDefault="009E1A45" w:rsidP="009E1A4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C93CE31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377EA0C0" w14:textId="0D690144" w:rsidR="009E1A45" w:rsidRPr="00553AB0" w:rsidRDefault="009E1A45" w:rsidP="009E1A4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0FE9A897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11F55D3C" w14:textId="0F0BAA61" w:rsidR="009E1A45" w:rsidRPr="00553AB0" w:rsidRDefault="00012299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cs="Angsana New"/>
                <w:szCs w:val="24"/>
                <w:lang w:bidi="th-TH"/>
              </w:rPr>
              <w:t>4</w:t>
            </w:r>
            <w:r w:rsidR="009E1A45" w:rsidRPr="00553AB0">
              <w:rPr>
                <w:szCs w:val="24"/>
              </w:rPr>
              <w:t>,</w:t>
            </w:r>
            <w:r w:rsidRPr="00553AB0">
              <w:rPr>
                <w:rFonts w:cs="Angsana New"/>
                <w:szCs w:val="24"/>
                <w:lang w:bidi="th-TH"/>
              </w:rPr>
              <w:t>412</w:t>
            </w:r>
          </w:p>
        </w:tc>
      </w:tr>
      <w:tr w:rsidR="009E1A45" w:rsidRPr="00553AB0" w14:paraId="05F7B1D1" w14:textId="77777777" w:rsidTr="00851751">
        <w:tc>
          <w:tcPr>
            <w:tcW w:w="2669" w:type="dxa"/>
          </w:tcPr>
          <w:p w14:paraId="4C5CC34D" w14:textId="72C1B635" w:rsidR="009E1A45" w:rsidRPr="00553AB0" w:rsidRDefault="009E1A45" w:rsidP="009E1A4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ยอดขาดทุนทางภาษียกไป</w:t>
            </w:r>
          </w:p>
        </w:tc>
        <w:tc>
          <w:tcPr>
            <w:tcW w:w="992" w:type="dxa"/>
            <w:vAlign w:val="center"/>
          </w:tcPr>
          <w:p w14:paraId="1DBD33B2" w14:textId="4B83D1FC" w:rsidR="009E1A45" w:rsidRPr="00553AB0" w:rsidRDefault="00012299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49</w:t>
            </w:r>
            <w:r w:rsidR="009E1A4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063</w:t>
            </w:r>
          </w:p>
        </w:tc>
        <w:tc>
          <w:tcPr>
            <w:tcW w:w="270" w:type="dxa"/>
          </w:tcPr>
          <w:p w14:paraId="7E74FB84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68E1FE92" w14:textId="09528848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szCs w:val="24"/>
                <w:lang w:bidi="th-TH"/>
              </w:rPr>
              <w:t>(</w:t>
            </w:r>
            <w:r w:rsidR="00012299" w:rsidRPr="00553AB0">
              <w:rPr>
                <w:rFonts w:cs="Angsana New"/>
                <w:szCs w:val="24"/>
                <w:lang w:bidi="th-TH"/>
              </w:rPr>
              <w:t>7</w:t>
            </w:r>
            <w:r w:rsidRPr="00553AB0">
              <w:rPr>
                <w:szCs w:val="24"/>
                <w:lang w:bidi="th-TH"/>
              </w:rPr>
              <w:t>,</w:t>
            </w:r>
            <w:r w:rsidR="00012299" w:rsidRPr="00553AB0">
              <w:rPr>
                <w:rFonts w:cs="Angsana New"/>
                <w:szCs w:val="24"/>
                <w:lang w:bidi="th-TH"/>
              </w:rPr>
              <w:t>910</w:t>
            </w:r>
            <w:r w:rsidRPr="00553AB0">
              <w:rPr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40F01E8D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56D0D632" w14:textId="3272DFAB" w:rsidR="009E1A45" w:rsidRPr="00553AB0" w:rsidRDefault="009E1A45" w:rsidP="009E1A4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24B6273D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744F8054" w14:textId="7BFB7C0F" w:rsidR="009E1A45" w:rsidRPr="00553AB0" w:rsidRDefault="009E1A45" w:rsidP="009E1A4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28FB0B41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41EB9674" w14:textId="367C6F8D" w:rsidR="009E1A45" w:rsidRPr="00553AB0" w:rsidRDefault="00012299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cs="Angsana New"/>
                <w:szCs w:val="24"/>
                <w:lang w:bidi="th-TH"/>
              </w:rPr>
              <w:t>41</w:t>
            </w:r>
            <w:r w:rsidR="009E1A45" w:rsidRPr="00553AB0">
              <w:rPr>
                <w:szCs w:val="24"/>
              </w:rPr>
              <w:t>,</w:t>
            </w:r>
            <w:r w:rsidRPr="00553AB0">
              <w:rPr>
                <w:rFonts w:cs="Angsana New"/>
                <w:szCs w:val="24"/>
                <w:lang w:bidi="th-TH"/>
              </w:rPr>
              <w:t>153</w:t>
            </w:r>
          </w:p>
        </w:tc>
      </w:tr>
      <w:tr w:rsidR="009E1A45" w:rsidRPr="00553AB0" w14:paraId="5CC06CF3" w14:textId="77777777" w:rsidTr="00851751">
        <w:tc>
          <w:tcPr>
            <w:tcW w:w="2669" w:type="dxa"/>
          </w:tcPr>
          <w:p w14:paraId="0A6D51F5" w14:textId="2B1B8BC7" w:rsidR="009E1A45" w:rsidRPr="00553AB0" w:rsidRDefault="009E1A45" w:rsidP="009E1A4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EDCBDE" w14:textId="785A9A3A" w:rsidR="009E1A45" w:rsidRPr="00553AB0" w:rsidRDefault="00012299" w:rsidP="009E1A4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  <w:r w:rsidR="009E1A4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420</w:t>
            </w:r>
          </w:p>
        </w:tc>
        <w:tc>
          <w:tcPr>
            <w:tcW w:w="270" w:type="dxa"/>
          </w:tcPr>
          <w:p w14:paraId="23B2CF67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B6E66" w14:textId="264C793B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szCs w:val="24"/>
                <w:lang w:bidi="th-TH"/>
              </w:rPr>
              <w:t>(</w:t>
            </w:r>
            <w:r w:rsidR="00012299" w:rsidRPr="00553AB0">
              <w:rPr>
                <w:rFonts w:cs="Angsana New"/>
                <w:szCs w:val="24"/>
                <w:lang w:bidi="th-TH"/>
              </w:rPr>
              <w:t>1</w:t>
            </w:r>
            <w:r w:rsidRPr="00553AB0">
              <w:rPr>
                <w:szCs w:val="24"/>
                <w:lang w:bidi="th-TH"/>
              </w:rPr>
              <w:t>,</w:t>
            </w:r>
            <w:r w:rsidR="00012299" w:rsidRPr="00553AB0">
              <w:rPr>
                <w:rFonts w:cs="Angsana New"/>
                <w:szCs w:val="24"/>
                <w:lang w:bidi="th-TH"/>
              </w:rPr>
              <w:t>818</w:t>
            </w:r>
            <w:r w:rsidRPr="00553AB0">
              <w:rPr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2056F993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150EC" w14:textId="1AEAD9CA" w:rsidR="009E1A45" w:rsidRPr="00553AB0" w:rsidRDefault="009E1A45" w:rsidP="009E1A4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47A4362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2EE1E" w14:textId="065147E0" w:rsidR="009E1A45" w:rsidRPr="00553AB0" w:rsidRDefault="009E1A45" w:rsidP="009E1A4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</w:rPr>
              <w:t>(</w:t>
            </w:r>
            <w:r w:rsidR="00012299" w:rsidRPr="00553AB0">
              <w:rPr>
                <w:rFonts w:cs="Angsana New"/>
                <w:szCs w:val="24"/>
                <w:lang w:bidi="th-TH"/>
              </w:rPr>
              <w:t>2</w:t>
            </w:r>
            <w:r w:rsidRPr="00553AB0">
              <w:rPr>
                <w:szCs w:val="24"/>
              </w:rPr>
              <w:t>)</w:t>
            </w:r>
          </w:p>
        </w:tc>
        <w:tc>
          <w:tcPr>
            <w:tcW w:w="236" w:type="dxa"/>
          </w:tcPr>
          <w:p w14:paraId="0BA5C60D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AB8955" w14:textId="446D7B60" w:rsidR="009E1A45" w:rsidRPr="00553AB0" w:rsidRDefault="00012299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cs="Angsana New"/>
                <w:szCs w:val="24"/>
                <w:lang w:bidi="th-TH"/>
              </w:rPr>
              <w:t>2</w:t>
            </w:r>
            <w:r w:rsidR="009E1A45" w:rsidRPr="00553AB0">
              <w:rPr>
                <w:szCs w:val="24"/>
              </w:rPr>
              <w:t>,</w:t>
            </w:r>
            <w:r w:rsidRPr="00553AB0">
              <w:rPr>
                <w:rFonts w:cs="Angsana New"/>
                <w:szCs w:val="24"/>
                <w:lang w:bidi="th-TH"/>
              </w:rPr>
              <w:t>600</w:t>
            </w:r>
          </w:p>
        </w:tc>
      </w:tr>
      <w:tr w:rsidR="009E1A45" w:rsidRPr="00553AB0" w14:paraId="126630F7" w14:textId="77777777" w:rsidTr="00C927E9">
        <w:tc>
          <w:tcPr>
            <w:tcW w:w="2669" w:type="dxa"/>
          </w:tcPr>
          <w:p w14:paraId="5D2095D8" w14:textId="75BC3B54" w:rsidR="009E1A45" w:rsidRPr="00553AB0" w:rsidRDefault="009E1A45" w:rsidP="009E1A4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16B11" w14:textId="27F48394" w:rsidR="009E1A45" w:rsidRPr="00553AB0" w:rsidRDefault="00012299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226</w:t>
            </w:r>
            <w:r w:rsidR="009E1A45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339</w:t>
            </w:r>
          </w:p>
        </w:tc>
        <w:tc>
          <w:tcPr>
            <w:tcW w:w="270" w:type="dxa"/>
          </w:tcPr>
          <w:p w14:paraId="0B153EB9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406FD" w14:textId="2F97DA6A" w:rsidR="009E1A45" w:rsidRPr="00553AB0" w:rsidRDefault="00012299" w:rsidP="009E1A4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b/>
                <w:bCs/>
                <w:szCs w:val="24"/>
                <w:lang w:val="en-GB"/>
              </w:rPr>
            </w:pPr>
            <w:r w:rsidRPr="00553AB0">
              <w:rPr>
                <w:b/>
                <w:bCs/>
                <w:szCs w:val="24"/>
              </w:rPr>
              <w:t>1</w:t>
            </w:r>
            <w:r w:rsidR="009E1A45" w:rsidRPr="00553AB0">
              <w:rPr>
                <w:b/>
                <w:bCs/>
                <w:szCs w:val="24"/>
                <w:lang w:val="en-GB"/>
              </w:rPr>
              <w:t>,</w:t>
            </w:r>
            <w:r w:rsidRPr="00553AB0">
              <w:rPr>
                <w:b/>
                <w:bCs/>
                <w:szCs w:val="24"/>
              </w:rPr>
              <w:t>675</w:t>
            </w:r>
          </w:p>
        </w:tc>
        <w:tc>
          <w:tcPr>
            <w:tcW w:w="283" w:type="dxa"/>
          </w:tcPr>
          <w:p w14:paraId="205CF233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463A6" w14:textId="794CF7F5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b/>
                <w:bCs/>
                <w:szCs w:val="24"/>
              </w:rPr>
            </w:pPr>
            <w:r w:rsidRPr="00553AB0">
              <w:rPr>
                <w:b/>
                <w:bCs/>
                <w:szCs w:val="24"/>
              </w:rPr>
              <w:t>(</w:t>
            </w:r>
            <w:r w:rsidR="00012299" w:rsidRPr="00553AB0">
              <w:rPr>
                <w:rFonts w:cs="Angsana New"/>
                <w:b/>
                <w:bCs/>
                <w:szCs w:val="24"/>
                <w:lang w:bidi="th-TH"/>
              </w:rPr>
              <w:t>43</w:t>
            </w:r>
            <w:r w:rsidRPr="00553AB0">
              <w:rPr>
                <w:b/>
                <w:bCs/>
                <w:szCs w:val="24"/>
              </w:rPr>
              <w:t>,</w:t>
            </w:r>
            <w:r w:rsidR="00012299" w:rsidRPr="00553AB0">
              <w:rPr>
                <w:rFonts w:cs="Angsana New"/>
                <w:b/>
                <w:bCs/>
                <w:szCs w:val="24"/>
                <w:lang w:bidi="th-TH"/>
              </w:rPr>
              <w:t>555</w:t>
            </w:r>
            <w:r w:rsidRPr="00553AB0">
              <w:rPr>
                <w:b/>
                <w:bCs/>
                <w:szCs w:val="24"/>
              </w:rPr>
              <w:t>)</w:t>
            </w:r>
          </w:p>
        </w:tc>
        <w:tc>
          <w:tcPr>
            <w:tcW w:w="270" w:type="dxa"/>
          </w:tcPr>
          <w:p w14:paraId="112F97F9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65531" w14:textId="1A1C37F4" w:rsidR="009E1A45" w:rsidRPr="00553AB0" w:rsidRDefault="009E1A45" w:rsidP="009E1A4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b/>
                <w:bCs/>
                <w:szCs w:val="24"/>
              </w:rPr>
              <w:t>(</w:t>
            </w:r>
            <w:r w:rsidR="00012299" w:rsidRPr="00553AB0">
              <w:rPr>
                <w:rFonts w:cs="Angsana New"/>
                <w:b/>
                <w:bCs/>
                <w:szCs w:val="24"/>
                <w:lang w:bidi="th-TH"/>
              </w:rPr>
              <w:t>120</w:t>
            </w:r>
            <w:r w:rsidRPr="00553AB0">
              <w:rPr>
                <w:b/>
                <w:bCs/>
                <w:szCs w:val="24"/>
              </w:rPr>
              <w:t>)</w:t>
            </w:r>
          </w:p>
        </w:tc>
        <w:tc>
          <w:tcPr>
            <w:tcW w:w="236" w:type="dxa"/>
          </w:tcPr>
          <w:p w14:paraId="548F24EC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84FB3" w14:textId="451EB117" w:rsidR="009E1A45" w:rsidRPr="00553AB0" w:rsidRDefault="00012299" w:rsidP="009E1A45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cs="Angsana New"/>
                <w:b/>
                <w:bCs/>
                <w:szCs w:val="24"/>
                <w:lang w:bidi="th-TH"/>
              </w:rPr>
              <w:t>184</w:t>
            </w:r>
            <w:r w:rsidR="009E1A45" w:rsidRPr="00553AB0">
              <w:rPr>
                <w:b/>
                <w:bCs/>
                <w:szCs w:val="24"/>
              </w:rPr>
              <w:t>,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339</w:t>
            </w:r>
          </w:p>
        </w:tc>
      </w:tr>
      <w:tr w:rsidR="009E1A45" w:rsidRPr="00553AB0" w14:paraId="5AD59194" w14:textId="77777777" w:rsidTr="00C927E9">
        <w:tc>
          <w:tcPr>
            <w:tcW w:w="2669" w:type="dxa"/>
          </w:tcPr>
          <w:p w14:paraId="75712A46" w14:textId="77777777" w:rsidR="009E1A45" w:rsidRPr="00553AB0" w:rsidRDefault="009E1A45" w:rsidP="009E1A45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16FC8A0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8706C15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5BEF1FD1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7FA48BFC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9B3470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6B378A1F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61DB7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6DEA968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715CFE7" w14:textId="77777777" w:rsidR="009E1A45" w:rsidRPr="00553AB0" w:rsidRDefault="009E1A45" w:rsidP="009E1A45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9E1A45" w:rsidRPr="00553AB0" w14:paraId="0FF36878" w14:textId="77777777" w:rsidTr="00122F78">
        <w:tc>
          <w:tcPr>
            <w:tcW w:w="2669" w:type="dxa"/>
          </w:tcPr>
          <w:p w14:paraId="4E3ED19A" w14:textId="3E88769C" w:rsidR="009E1A45" w:rsidRPr="00553AB0" w:rsidRDefault="009E1A45" w:rsidP="009E1A45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</w:tcPr>
          <w:p w14:paraId="5AFBDDEE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B7DDD43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769E1918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2A35B20B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68FC2171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2B9BD6E6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1A695715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63E92AD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398DCCB7" w14:textId="77777777" w:rsidR="009E1A45" w:rsidRPr="00553AB0" w:rsidRDefault="009E1A45" w:rsidP="009E1A45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9E1A45" w:rsidRPr="00553AB0" w14:paraId="77B5C3CC" w14:textId="77777777" w:rsidTr="009E1A45">
        <w:tc>
          <w:tcPr>
            <w:tcW w:w="2669" w:type="dxa"/>
          </w:tcPr>
          <w:p w14:paraId="291FA06F" w14:textId="143B01E3" w:rsidR="009E1A45" w:rsidRPr="00553AB0" w:rsidRDefault="009E1A45" w:rsidP="009E1A4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53AB0">
              <w:rPr>
                <w:rFonts w:asciiTheme="majorBidi" w:hAnsiTheme="majorBidi" w:cstheme="majorBidi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553AB0">
              <w:rPr>
                <w:rFonts w:asciiTheme="majorBidi" w:hAnsiTheme="majorBidi" w:cstheme="majorBidi"/>
              </w:rPr>
              <w:t xml:space="preserve">                                     </w:t>
            </w:r>
            <w:r w:rsidRPr="00553AB0">
              <w:rPr>
                <w:rFonts w:asciiTheme="majorBidi" w:hAnsiTheme="majorBidi" w:cstheme="majorBidi"/>
                <w:cs/>
              </w:rPr>
              <w:t>(การ</w:t>
            </w:r>
            <w:r w:rsidRPr="00553AB0">
              <w:rPr>
                <w:rFonts w:asciiTheme="majorBidi" w:hAnsiTheme="majorBidi" w:cstheme="majorBidi" w:hint="cs"/>
                <w:cs/>
              </w:rPr>
              <w:t>เพิ่มขึ้น</w:t>
            </w:r>
            <w:r w:rsidRPr="00553AB0">
              <w:rPr>
                <w:rFonts w:asciiTheme="majorBidi" w:hAnsiTheme="majorBidi" w:cstheme="majorBidi"/>
                <w:cs/>
              </w:rPr>
              <w:t>ของมูลค่ายุติธรรม)</w:t>
            </w:r>
          </w:p>
        </w:tc>
        <w:tc>
          <w:tcPr>
            <w:tcW w:w="992" w:type="dxa"/>
          </w:tcPr>
          <w:p w14:paraId="54A8547D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58BE1F2B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0BE93B5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3D5A95A5" w14:textId="5A6989AD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473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921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572BB42E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42AC2F5D" w14:textId="66184473" w:rsidR="009E1A45" w:rsidRPr="00553AB0" w:rsidRDefault="009E1A45" w:rsidP="000C170D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553AB0">
              <w:rPr>
                <w:szCs w:val="24"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14:paraId="62A1D6C7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B981E2" w14:textId="2354865D" w:rsidR="009E1A45" w:rsidRPr="00553AB0" w:rsidRDefault="00012299" w:rsidP="009E1A4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  <w:lang w:val="en-GB"/>
              </w:rPr>
            </w:pPr>
            <w:r w:rsidRPr="00553AB0">
              <w:rPr>
                <w:szCs w:val="24"/>
              </w:rPr>
              <w:t>7</w:t>
            </w:r>
            <w:r w:rsidR="009E1A45" w:rsidRPr="00553AB0">
              <w:rPr>
                <w:szCs w:val="24"/>
                <w:lang w:val="en-GB"/>
              </w:rPr>
              <w:t>,</w:t>
            </w:r>
            <w:r w:rsidRPr="00553AB0">
              <w:rPr>
                <w:szCs w:val="24"/>
              </w:rPr>
              <w:t>005</w:t>
            </w:r>
          </w:p>
        </w:tc>
        <w:tc>
          <w:tcPr>
            <w:tcW w:w="270" w:type="dxa"/>
            <w:vAlign w:val="bottom"/>
          </w:tcPr>
          <w:p w14:paraId="68B8A306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vAlign w:val="bottom"/>
          </w:tcPr>
          <w:p w14:paraId="7F18BC50" w14:textId="3FFACFD3" w:rsidR="009E1A45" w:rsidRPr="00553AB0" w:rsidRDefault="009E1A45" w:rsidP="000C170D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72FD5806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C26CDE5" w14:textId="5A1B1428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szCs w:val="24"/>
              </w:rPr>
              <w:t>(</w:t>
            </w:r>
            <w:r w:rsidR="00012299" w:rsidRPr="00553AB0">
              <w:rPr>
                <w:rFonts w:cs="Angsana New"/>
                <w:szCs w:val="24"/>
                <w:lang w:bidi="th-TH"/>
              </w:rPr>
              <w:t>466</w:t>
            </w:r>
            <w:r w:rsidRPr="00553AB0">
              <w:rPr>
                <w:szCs w:val="24"/>
              </w:rPr>
              <w:t>,</w:t>
            </w:r>
            <w:r w:rsidR="00012299" w:rsidRPr="00553AB0">
              <w:rPr>
                <w:rFonts w:cs="Angsana New"/>
                <w:szCs w:val="24"/>
                <w:lang w:bidi="th-TH"/>
              </w:rPr>
              <w:t>916</w:t>
            </w:r>
            <w:r w:rsidRPr="00553AB0">
              <w:rPr>
                <w:szCs w:val="24"/>
              </w:rPr>
              <w:t>)</w:t>
            </w:r>
          </w:p>
        </w:tc>
      </w:tr>
      <w:tr w:rsidR="009E1A45" w:rsidRPr="00553AB0" w14:paraId="62811BD2" w14:textId="77777777" w:rsidTr="00851751">
        <w:tc>
          <w:tcPr>
            <w:tcW w:w="2669" w:type="dxa"/>
          </w:tcPr>
          <w:p w14:paraId="463C544E" w14:textId="36C41252" w:rsidR="009E1A45" w:rsidRPr="00553AB0" w:rsidRDefault="009E1A45" w:rsidP="009E1A45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53AB0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</w:tcPr>
          <w:p w14:paraId="137B0F60" w14:textId="08FEA976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367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7309A3F3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53E38575" w14:textId="62B17DEB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szCs w:val="24"/>
                <w:lang w:bidi="th-TH"/>
              </w:rPr>
              <w:t>(</w:t>
            </w:r>
            <w:r w:rsidR="00012299" w:rsidRPr="00553AB0">
              <w:rPr>
                <w:rFonts w:cs="Angsana New"/>
                <w:szCs w:val="24"/>
                <w:lang w:bidi="th-TH"/>
              </w:rPr>
              <w:t>1</w:t>
            </w:r>
            <w:r w:rsidRPr="00553AB0">
              <w:rPr>
                <w:szCs w:val="24"/>
                <w:lang w:bidi="th-TH"/>
              </w:rPr>
              <w:t>,</w:t>
            </w:r>
            <w:r w:rsidR="00012299" w:rsidRPr="00553AB0">
              <w:rPr>
                <w:rFonts w:cs="Angsana New"/>
                <w:szCs w:val="24"/>
                <w:lang w:bidi="th-TH"/>
              </w:rPr>
              <w:t>401</w:t>
            </w:r>
            <w:r w:rsidRPr="00553AB0">
              <w:rPr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5A83ADCC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08AF5237" w14:textId="35915BC4" w:rsidR="009E1A45" w:rsidRPr="00553AB0" w:rsidRDefault="009E1A45" w:rsidP="009E1A4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553AB0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48F1B90F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313E4679" w14:textId="247A3A7B" w:rsidR="009E1A45" w:rsidRPr="00553AB0" w:rsidRDefault="009E1A45" w:rsidP="000C170D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3D22605B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6AD75913" w14:textId="70C80DC4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szCs w:val="24"/>
              </w:rPr>
              <w:t>(</w:t>
            </w:r>
            <w:r w:rsidR="00012299" w:rsidRPr="00553AB0">
              <w:rPr>
                <w:rFonts w:cs="Angsana New"/>
                <w:szCs w:val="24"/>
                <w:lang w:bidi="th-TH"/>
              </w:rPr>
              <w:t>3</w:t>
            </w:r>
            <w:r w:rsidRPr="00553AB0">
              <w:rPr>
                <w:szCs w:val="24"/>
              </w:rPr>
              <w:t>,</w:t>
            </w:r>
            <w:r w:rsidR="00012299" w:rsidRPr="00553AB0">
              <w:rPr>
                <w:rFonts w:cs="Angsana New"/>
                <w:szCs w:val="24"/>
                <w:lang w:bidi="th-TH"/>
              </w:rPr>
              <w:t>768</w:t>
            </w:r>
            <w:r w:rsidRPr="00553AB0">
              <w:rPr>
                <w:szCs w:val="24"/>
              </w:rPr>
              <w:t>)</w:t>
            </w:r>
          </w:p>
        </w:tc>
      </w:tr>
      <w:tr w:rsidR="009E1A45" w:rsidRPr="00553AB0" w14:paraId="0B0B6101" w14:textId="77777777" w:rsidTr="00851751">
        <w:tc>
          <w:tcPr>
            <w:tcW w:w="2669" w:type="dxa"/>
          </w:tcPr>
          <w:p w14:paraId="533F344A" w14:textId="1AFF97C0" w:rsidR="009E1A45" w:rsidRPr="00553AB0" w:rsidRDefault="009E1A45" w:rsidP="009E1A4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  <w:cs/>
              </w:rPr>
              <w:t>มูลค่ายุติธรรมของเครื่องจักรที่ได้มาจากการซื้อกิจการ</w:t>
            </w:r>
          </w:p>
        </w:tc>
        <w:tc>
          <w:tcPr>
            <w:tcW w:w="992" w:type="dxa"/>
          </w:tcPr>
          <w:p w14:paraId="52D53596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555B8DE6" w14:textId="681562A5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24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930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345FA13F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40735E4D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  <w:p w14:paraId="1A43EFD4" w14:textId="06F8AEF6" w:rsidR="009E1A45" w:rsidRPr="00553AB0" w:rsidRDefault="00012299" w:rsidP="009E1A4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  <w:r w:rsidRPr="00553AB0">
              <w:rPr>
                <w:szCs w:val="24"/>
              </w:rPr>
              <w:t>3</w:t>
            </w:r>
            <w:r w:rsidR="009E1A45" w:rsidRPr="00553AB0">
              <w:rPr>
                <w:szCs w:val="24"/>
                <w:lang w:val="en-GB"/>
              </w:rPr>
              <w:t>,</w:t>
            </w:r>
            <w:r w:rsidRPr="00553AB0">
              <w:rPr>
                <w:szCs w:val="24"/>
              </w:rPr>
              <w:t>646</w:t>
            </w:r>
          </w:p>
        </w:tc>
        <w:tc>
          <w:tcPr>
            <w:tcW w:w="283" w:type="dxa"/>
          </w:tcPr>
          <w:p w14:paraId="3B54656B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7A4D5546" w14:textId="77777777" w:rsidR="009E1A45" w:rsidRPr="00553AB0" w:rsidRDefault="009E1A45" w:rsidP="009E1A4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7AECF6F8" w14:textId="03CD544C" w:rsidR="009E1A45" w:rsidRPr="00553AB0" w:rsidRDefault="009E1A45" w:rsidP="009E1A4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553AB0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FCB8B37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77279071" w14:textId="77777777" w:rsidR="009E1A45" w:rsidRPr="00553AB0" w:rsidRDefault="009E1A45" w:rsidP="000C170D">
            <w:pPr>
              <w:tabs>
                <w:tab w:val="decimal" w:pos="539"/>
              </w:tabs>
              <w:spacing w:line="240" w:lineRule="atLeast"/>
              <w:ind w:right="56"/>
              <w:rPr>
                <w:rFonts w:cs="Times New Roman"/>
              </w:rPr>
            </w:pPr>
          </w:p>
          <w:p w14:paraId="4AF18D8C" w14:textId="43DD3F07" w:rsidR="009E1A45" w:rsidRPr="00553AB0" w:rsidRDefault="009E1A45" w:rsidP="000C170D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2FD00B14" w14:textId="77777777" w:rsidR="009E1A45" w:rsidRPr="00553AB0" w:rsidRDefault="009E1A45" w:rsidP="009E1A4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19C7D2AD" w14:textId="77777777" w:rsidR="009E1A45" w:rsidRPr="00553AB0" w:rsidRDefault="009E1A45" w:rsidP="009E1A45">
            <w:pPr>
              <w:spacing w:line="240" w:lineRule="atLeast"/>
              <w:jc w:val="right"/>
              <w:rPr>
                <w:rFonts w:cs="Times New Roman"/>
                <w:lang w:bidi="ar-SA"/>
              </w:rPr>
            </w:pPr>
          </w:p>
          <w:p w14:paraId="1E38FB3F" w14:textId="35827CBD" w:rsidR="009E1A45" w:rsidRPr="00553AB0" w:rsidRDefault="009E1A45" w:rsidP="009E1A4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szCs w:val="24"/>
              </w:rPr>
              <w:t>(</w:t>
            </w:r>
            <w:r w:rsidR="00012299" w:rsidRPr="00553AB0">
              <w:rPr>
                <w:rFonts w:cs="Angsana New"/>
                <w:szCs w:val="24"/>
                <w:lang w:bidi="th-TH"/>
              </w:rPr>
              <w:t>21</w:t>
            </w:r>
            <w:r w:rsidRPr="00553AB0">
              <w:rPr>
                <w:szCs w:val="24"/>
              </w:rPr>
              <w:t>,</w:t>
            </w:r>
            <w:r w:rsidR="00012299" w:rsidRPr="00553AB0">
              <w:rPr>
                <w:rFonts w:cs="Angsana New"/>
                <w:szCs w:val="24"/>
                <w:lang w:bidi="th-TH"/>
              </w:rPr>
              <w:t>284</w:t>
            </w:r>
            <w:r w:rsidRPr="00553AB0">
              <w:rPr>
                <w:szCs w:val="24"/>
              </w:rPr>
              <w:t>)</w:t>
            </w:r>
          </w:p>
        </w:tc>
      </w:tr>
      <w:tr w:rsidR="007D5834" w:rsidRPr="00553AB0" w14:paraId="40DACA52" w14:textId="77777777" w:rsidTr="00851751">
        <w:tc>
          <w:tcPr>
            <w:tcW w:w="2669" w:type="dxa"/>
          </w:tcPr>
          <w:p w14:paraId="534A5A4F" w14:textId="4DECD1FE" w:rsidR="007D5834" w:rsidRPr="00553AB0" w:rsidRDefault="007D5834" w:rsidP="007D583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992" w:type="dxa"/>
          </w:tcPr>
          <w:p w14:paraId="66776DED" w14:textId="684BB6A6" w:rsidR="007D5834" w:rsidRPr="007D5834" w:rsidRDefault="007D5834" w:rsidP="007D5834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553AB0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EC10627" w14:textId="77777777" w:rsidR="007D5834" w:rsidRPr="00553AB0" w:rsidRDefault="007D5834" w:rsidP="007D583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1E15AC9C" w14:textId="1DDE8DEE" w:rsidR="007D5834" w:rsidRPr="00553AB0" w:rsidRDefault="007D5834" w:rsidP="007D583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  <w:r w:rsidRPr="00553AB0">
              <w:rPr>
                <w:szCs w:val="24"/>
                <w:lang w:bidi="th-TH"/>
              </w:rPr>
              <w:t>(</w:t>
            </w:r>
            <w:r w:rsidRPr="00553AB0">
              <w:rPr>
                <w:rFonts w:cs="Angsana New"/>
                <w:szCs w:val="24"/>
                <w:lang w:bidi="th-TH"/>
              </w:rPr>
              <w:t>7</w:t>
            </w:r>
            <w:r w:rsidRPr="00553AB0">
              <w:rPr>
                <w:szCs w:val="24"/>
                <w:lang w:bidi="th-TH"/>
              </w:rPr>
              <w:t>,</w:t>
            </w:r>
            <w:r w:rsidRPr="00553AB0">
              <w:rPr>
                <w:rFonts w:cs="Angsana New"/>
                <w:szCs w:val="24"/>
                <w:lang w:bidi="th-TH"/>
              </w:rPr>
              <w:t>995</w:t>
            </w:r>
            <w:r w:rsidRPr="00553AB0">
              <w:rPr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408B971E" w14:textId="77777777" w:rsidR="007D5834" w:rsidRPr="00553AB0" w:rsidRDefault="007D5834" w:rsidP="007D583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46312773" w14:textId="192593A9" w:rsidR="007D5834" w:rsidRPr="00553AB0" w:rsidRDefault="007D5834" w:rsidP="007D5834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553AB0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6C3408A" w14:textId="77777777" w:rsidR="007D5834" w:rsidRPr="00553AB0" w:rsidRDefault="007D5834" w:rsidP="007D583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6B8FDF33" w14:textId="519E7776" w:rsidR="007D5834" w:rsidRPr="00553AB0" w:rsidRDefault="007D5834" w:rsidP="007D5834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0972850B" w14:textId="77777777" w:rsidR="007D5834" w:rsidRPr="00553AB0" w:rsidRDefault="007D5834" w:rsidP="007D583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09669E7D" w14:textId="587FB554" w:rsidR="007D5834" w:rsidRPr="00553AB0" w:rsidRDefault="007D5834" w:rsidP="007D583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szCs w:val="24"/>
              </w:rPr>
              <w:t>(</w:t>
            </w:r>
            <w:r w:rsidRPr="00553AB0">
              <w:rPr>
                <w:rFonts w:cs="Angsana New"/>
                <w:szCs w:val="24"/>
                <w:lang w:bidi="th-TH"/>
              </w:rPr>
              <w:t>7</w:t>
            </w:r>
            <w:r w:rsidRPr="00553AB0">
              <w:rPr>
                <w:szCs w:val="24"/>
              </w:rPr>
              <w:t>,</w:t>
            </w:r>
            <w:r w:rsidRPr="00553AB0">
              <w:rPr>
                <w:rFonts w:cs="Angsana New"/>
                <w:szCs w:val="24"/>
                <w:lang w:bidi="th-TH"/>
              </w:rPr>
              <w:t>995</w:t>
            </w:r>
            <w:r w:rsidRPr="00553AB0">
              <w:rPr>
                <w:szCs w:val="24"/>
              </w:rPr>
              <w:t>)</w:t>
            </w:r>
          </w:p>
        </w:tc>
      </w:tr>
      <w:tr w:rsidR="007D5834" w:rsidRPr="00553AB0" w14:paraId="6B72164C" w14:textId="77777777" w:rsidTr="00C927E9">
        <w:tc>
          <w:tcPr>
            <w:tcW w:w="2669" w:type="dxa"/>
          </w:tcPr>
          <w:p w14:paraId="46FE37A0" w14:textId="17172E65" w:rsidR="007D5834" w:rsidRPr="00553AB0" w:rsidRDefault="007D5834" w:rsidP="007D583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8E033" w14:textId="711289E3" w:rsidR="007D5834" w:rsidRPr="00553AB0" w:rsidRDefault="007D5834" w:rsidP="007D583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(501,218)</w:t>
            </w:r>
          </w:p>
        </w:tc>
        <w:tc>
          <w:tcPr>
            <w:tcW w:w="270" w:type="dxa"/>
          </w:tcPr>
          <w:p w14:paraId="66ADCDA8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78AA9" w14:textId="28AC083D" w:rsidR="007D5834" w:rsidRPr="00553AB0" w:rsidRDefault="007D5834" w:rsidP="007D583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b/>
                <w:bCs/>
                <w:szCs w:val="24"/>
                <w:lang w:bidi="th-TH"/>
              </w:rPr>
            </w:pPr>
            <w:r w:rsidRPr="00553AB0">
              <w:rPr>
                <w:b/>
                <w:bCs/>
                <w:szCs w:val="24"/>
                <w:lang w:bidi="th-TH"/>
              </w:rPr>
              <w:t>(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5</w:t>
            </w:r>
            <w:r w:rsidRPr="00553AB0">
              <w:rPr>
                <w:b/>
                <w:bCs/>
                <w:szCs w:val="24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750</w:t>
            </w:r>
            <w:r w:rsidRPr="00553AB0">
              <w:rPr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004F4D11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C2637" w14:textId="1CD57567" w:rsidR="007D5834" w:rsidRPr="00553AB0" w:rsidRDefault="007D5834" w:rsidP="007D583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b/>
                <w:bCs/>
                <w:szCs w:val="24"/>
                <w:lang w:val="en-GB"/>
              </w:rPr>
            </w:pPr>
            <w:r w:rsidRPr="00553AB0">
              <w:rPr>
                <w:b/>
                <w:bCs/>
                <w:szCs w:val="24"/>
              </w:rPr>
              <w:t>7</w:t>
            </w:r>
            <w:r w:rsidRPr="00553AB0">
              <w:rPr>
                <w:b/>
                <w:bCs/>
                <w:szCs w:val="24"/>
                <w:lang w:val="en-GB"/>
              </w:rPr>
              <w:t>,</w:t>
            </w:r>
            <w:r w:rsidRPr="00553AB0">
              <w:rPr>
                <w:b/>
                <w:bCs/>
                <w:szCs w:val="24"/>
              </w:rPr>
              <w:t>005</w:t>
            </w:r>
          </w:p>
        </w:tc>
        <w:tc>
          <w:tcPr>
            <w:tcW w:w="270" w:type="dxa"/>
          </w:tcPr>
          <w:p w14:paraId="6D631027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D1624" w14:textId="64AC69FC" w:rsidR="007D5834" w:rsidRPr="00553AB0" w:rsidRDefault="007D5834" w:rsidP="007D5834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b/>
                <w:bCs/>
                <w:szCs w:val="24"/>
              </w:rPr>
              <w:t>-</w:t>
            </w:r>
          </w:p>
        </w:tc>
        <w:tc>
          <w:tcPr>
            <w:tcW w:w="236" w:type="dxa"/>
          </w:tcPr>
          <w:p w14:paraId="14475173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C71B0" w14:textId="72F9A2D2" w:rsidR="007D5834" w:rsidRPr="00553AB0" w:rsidRDefault="007D5834" w:rsidP="007D583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b/>
                <w:bCs/>
                <w:szCs w:val="24"/>
              </w:rPr>
              <w:t>(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499</w:t>
            </w:r>
            <w:r w:rsidRPr="00553AB0">
              <w:rPr>
                <w:b/>
                <w:bCs/>
                <w:szCs w:val="24"/>
              </w:rPr>
              <w:t>,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963</w:t>
            </w:r>
            <w:r w:rsidRPr="00553AB0">
              <w:rPr>
                <w:b/>
                <w:bCs/>
                <w:szCs w:val="24"/>
              </w:rPr>
              <w:t>)</w:t>
            </w:r>
          </w:p>
        </w:tc>
      </w:tr>
      <w:tr w:rsidR="007D5834" w:rsidRPr="00553AB0" w14:paraId="3B55837B" w14:textId="77777777" w:rsidTr="00C927E9">
        <w:tc>
          <w:tcPr>
            <w:tcW w:w="2669" w:type="dxa"/>
          </w:tcPr>
          <w:p w14:paraId="12CE45A4" w14:textId="77777777" w:rsidR="007D5834" w:rsidRPr="00553AB0" w:rsidRDefault="007D5834" w:rsidP="007D583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26AF0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ADD422C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04250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3" w:type="dxa"/>
          </w:tcPr>
          <w:p w14:paraId="6D3CD6F8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FD51D" w14:textId="77777777" w:rsidR="007D5834" w:rsidRPr="00553AB0" w:rsidRDefault="007D5834" w:rsidP="007D583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0" w:type="dxa"/>
          </w:tcPr>
          <w:p w14:paraId="446F9E77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C7A7C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4B3C2AF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9309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7D5834" w:rsidRPr="00553AB0" w14:paraId="4692C3BF" w14:textId="77777777" w:rsidTr="00122F78">
        <w:tc>
          <w:tcPr>
            <w:tcW w:w="2669" w:type="dxa"/>
          </w:tcPr>
          <w:p w14:paraId="5AA1DCE6" w14:textId="74D61953" w:rsidR="007D5834" w:rsidRPr="00553AB0" w:rsidRDefault="007D5834" w:rsidP="007D583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A44DE2" w14:textId="04C87C7D" w:rsidR="007D5834" w:rsidRPr="00553AB0" w:rsidRDefault="007D5834" w:rsidP="007D583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274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879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270" w:type="dxa"/>
          </w:tcPr>
          <w:p w14:paraId="504C80E9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FA521F" w14:textId="2D941624" w:rsidR="007D5834" w:rsidRPr="00553AB0" w:rsidRDefault="007D5834" w:rsidP="007D583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b/>
                <w:bCs/>
                <w:szCs w:val="24"/>
                <w:lang w:bidi="th-TH"/>
              </w:rPr>
              <w:t>(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4</w:t>
            </w:r>
            <w:r w:rsidRPr="00553AB0">
              <w:rPr>
                <w:b/>
                <w:bCs/>
                <w:szCs w:val="24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075</w:t>
            </w:r>
            <w:r w:rsidRPr="00553AB0">
              <w:rPr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1B2D432F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772656" w14:textId="3360975A" w:rsidR="007D5834" w:rsidRPr="00553AB0" w:rsidRDefault="007D5834" w:rsidP="007D583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b/>
                <w:bCs/>
                <w:szCs w:val="24"/>
              </w:rPr>
              <w:t>(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36</w:t>
            </w:r>
            <w:r w:rsidRPr="00553AB0">
              <w:rPr>
                <w:b/>
                <w:bCs/>
                <w:szCs w:val="24"/>
              </w:rPr>
              <w:t>,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550</w:t>
            </w:r>
            <w:r w:rsidRPr="00553AB0">
              <w:rPr>
                <w:b/>
                <w:bCs/>
                <w:szCs w:val="24"/>
              </w:rPr>
              <w:t>)</w:t>
            </w:r>
          </w:p>
        </w:tc>
        <w:tc>
          <w:tcPr>
            <w:tcW w:w="270" w:type="dxa"/>
          </w:tcPr>
          <w:p w14:paraId="200676EE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51478" w14:textId="760C4EC6" w:rsidR="007D5834" w:rsidRPr="00553AB0" w:rsidRDefault="007D5834" w:rsidP="007D583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b/>
                <w:bCs/>
                <w:szCs w:val="24"/>
                <w:lang w:val="en-GB"/>
              </w:rPr>
              <w:t>(</w:t>
            </w:r>
            <w:r w:rsidRPr="00553AB0">
              <w:rPr>
                <w:b/>
                <w:bCs/>
                <w:szCs w:val="24"/>
              </w:rPr>
              <w:t>120</w:t>
            </w:r>
            <w:r w:rsidRPr="00553AB0">
              <w:rPr>
                <w:b/>
                <w:bCs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55BEFF95" w14:textId="77777777" w:rsidR="007D5834" w:rsidRPr="00553AB0" w:rsidRDefault="007D5834" w:rsidP="007D583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5FD59E" w14:textId="27DCF394" w:rsidR="007D5834" w:rsidRPr="00553AB0" w:rsidRDefault="007D5834" w:rsidP="007D583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b/>
                <w:bCs/>
                <w:szCs w:val="24"/>
              </w:rPr>
              <w:t>(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315</w:t>
            </w:r>
            <w:r w:rsidRPr="00553AB0">
              <w:rPr>
                <w:b/>
                <w:bCs/>
                <w:szCs w:val="24"/>
              </w:rPr>
              <w:t>,</w:t>
            </w:r>
            <w:r w:rsidRPr="00553AB0">
              <w:rPr>
                <w:rFonts w:cs="Angsana New"/>
                <w:b/>
                <w:bCs/>
                <w:szCs w:val="24"/>
                <w:lang w:bidi="th-TH"/>
              </w:rPr>
              <w:t>624</w:t>
            </w:r>
            <w:r w:rsidRPr="00553AB0">
              <w:rPr>
                <w:b/>
                <w:bCs/>
                <w:szCs w:val="24"/>
              </w:rPr>
              <w:t>)</w:t>
            </w:r>
          </w:p>
        </w:tc>
      </w:tr>
    </w:tbl>
    <w:p w14:paraId="78AE4AC7" w14:textId="5D588934" w:rsidR="00831230" w:rsidRPr="00553AB0" w:rsidRDefault="00831230"/>
    <w:p w14:paraId="289474E6" w14:textId="77777777" w:rsidR="00831230" w:rsidRPr="00553AB0" w:rsidRDefault="00831230">
      <w:pPr>
        <w:spacing w:line="240" w:lineRule="auto"/>
      </w:pPr>
      <w:r w:rsidRPr="00553AB0">
        <w:br w:type="page"/>
      </w:r>
    </w:p>
    <w:tbl>
      <w:tblPr>
        <w:tblW w:w="8750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2720"/>
        <w:gridCol w:w="990"/>
        <w:gridCol w:w="270"/>
        <w:gridCol w:w="990"/>
        <w:gridCol w:w="270"/>
        <w:gridCol w:w="990"/>
        <w:gridCol w:w="270"/>
        <w:gridCol w:w="900"/>
        <w:gridCol w:w="270"/>
        <w:gridCol w:w="1080"/>
      </w:tblGrid>
      <w:tr w:rsidR="00CD5070" w:rsidRPr="00553AB0" w14:paraId="02A7057A" w14:textId="77777777" w:rsidTr="00BC7A15">
        <w:trPr>
          <w:trHeight w:val="351"/>
          <w:tblHeader/>
        </w:trPr>
        <w:tc>
          <w:tcPr>
            <w:tcW w:w="2720" w:type="dxa"/>
            <w:vAlign w:val="bottom"/>
          </w:tcPr>
          <w:p w14:paraId="61AC13E2" w14:textId="77777777" w:rsidR="00CD5070" w:rsidRPr="00553AB0" w:rsidRDefault="00CD5070" w:rsidP="00B6063B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cs/>
              </w:rPr>
            </w:pPr>
          </w:p>
        </w:tc>
        <w:tc>
          <w:tcPr>
            <w:tcW w:w="6030" w:type="dxa"/>
            <w:gridSpan w:val="9"/>
            <w:tcBorders>
              <w:left w:val="nil"/>
            </w:tcBorders>
            <w:vAlign w:val="bottom"/>
          </w:tcPr>
          <w:p w14:paraId="099DB7F6" w14:textId="46A59774" w:rsidR="00CD5070" w:rsidRPr="00553AB0" w:rsidRDefault="00CD5070" w:rsidP="004E2C3E">
            <w:pPr>
              <w:spacing w:line="240" w:lineRule="auto"/>
              <w:ind w:left="-13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BC7A15" w:rsidRPr="00553AB0" w14:paraId="5B61CF8B" w14:textId="77777777" w:rsidTr="00BC7A15">
        <w:trPr>
          <w:trHeight w:val="351"/>
          <w:tblHeader/>
        </w:trPr>
        <w:tc>
          <w:tcPr>
            <w:tcW w:w="2720" w:type="dxa"/>
            <w:vMerge w:val="restart"/>
            <w:vAlign w:val="bottom"/>
          </w:tcPr>
          <w:p w14:paraId="6AC3AD94" w14:textId="2C34F912" w:rsidR="00BC7A15" w:rsidRPr="00553AB0" w:rsidRDefault="00BC7A15" w:rsidP="00B6063B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</w:rPr>
            </w:pPr>
            <w:r w:rsidRPr="00553AB0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Merge w:val="restart"/>
            <w:tcBorders>
              <w:left w:val="nil"/>
              <w:right w:val="nil"/>
            </w:tcBorders>
            <w:vAlign w:val="bottom"/>
          </w:tcPr>
          <w:p w14:paraId="2A3FDA0F" w14:textId="2959AEF6" w:rsidR="00BC7A15" w:rsidRPr="00553AB0" w:rsidRDefault="00BC7A15" w:rsidP="003C396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4140C5D6" w14:textId="681C3F30" w:rsidR="00BC7A15" w:rsidRPr="00553AB0" w:rsidRDefault="00012299" w:rsidP="003C396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BC7A15" w:rsidRPr="00553AB0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="00BC7A15" w:rsidRPr="00553AB0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CF27DB4" w14:textId="77777777" w:rsidR="00BC7A15" w:rsidRPr="00553AB0" w:rsidRDefault="00BC7A15" w:rsidP="003C396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02F6C1FD" w14:textId="2408B0FE" w:rsidR="00BC7A15" w:rsidRPr="00553AB0" w:rsidRDefault="00BC7A15" w:rsidP="00C74721">
            <w:pPr>
              <w:spacing w:line="240" w:lineRule="auto"/>
              <w:ind w:right="-45" w:hanging="105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 xml:space="preserve">บันทึกเป็น (รายจ่าย) </w:t>
            </w:r>
            <w:r w:rsidRPr="00553AB0">
              <w:rPr>
                <w:rFonts w:asciiTheme="majorBidi" w:hAnsiTheme="majorBidi" w:cstheme="majorBidi" w:hint="cs"/>
              </w:rPr>
              <w:t>/</w:t>
            </w:r>
            <w:r w:rsidRPr="00553AB0">
              <w:rPr>
                <w:rFonts w:asciiTheme="majorBidi" w:hAnsiTheme="majorBidi" w:cstheme="majorBidi" w:hint="cs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F7CC420" w14:textId="77777777" w:rsidR="00BC7A15" w:rsidRPr="00553AB0" w:rsidRDefault="00BC7A15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Merge w:val="restart"/>
            <w:vAlign w:val="bottom"/>
          </w:tcPr>
          <w:p w14:paraId="49066A31" w14:textId="28108537" w:rsidR="00BC7A15" w:rsidRPr="00553AB0" w:rsidRDefault="00BC7A15" w:rsidP="003C3965">
            <w:pPr>
              <w:spacing w:line="240" w:lineRule="auto"/>
              <w:ind w:left="-142" w:right="-81"/>
              <w:jc w:val="center"/>
              <w:rPr>
                <w:rFonts w:asciiTheme="majorBidi" w:hAnsiTheme="majorBidi" w:cstheme="majorBidi"/>
                <w:cs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ผลต่างจากอัตราแลกเปลี่ยน</w:t>
            </w:r>
          </w:p>
        </w:tc>
        <w:tc>
          <w:tcPr>
            <w:tcW w:w="270" w:type="dxa"/>
            <w:vAlign w:val="bottom"/>
          </w:tcPr>
          <w:p w14:paraId="1624B464" w14:textId="77777777" w:rsidR="00BC7A15" w:rsidRPr="00553AB0" w:rsidRDefault="00BC7A15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57E94537" w14:textId="7099E7BC" w:rsidR="00BC7A15" w:rsidRPr="00553AB0" w:rsidRDefault="00BC7A15" w:rsidP="004E2C3E">
            <w:pPr>
              <w:spacing w:line="240" w:lineRule="auto"/>
              <w:ind w:left="-13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19292AF6" w14:textId="62895BE4" w:rsidR="00BC7A15" w:rsidRPr="00553AB0" w:rsidRDefault="00012299" w:rsidP="004E2C3E">
            <w:pPr>
              <w:spacing w:line="240" w:lineRule="auto"/>
              <w:ind w:left="-13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BC7A15" w:rsidRPr="00553AB0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="00BC7A15" w:rsidRPr="00553AB0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BC7A15" w:rsidRPr="00553AB0" w14:paraId="0BF01181" w14:textId="77777777" w:rsidTr="00BC7A15">
        <w:trPr>
          <w:trHeight w:val="351"/>
          <w:tblHeader/>
        </w:trPr>
        <w:tc>
          <w:tcPr>
            <w:tcW w:w="2720" w:type="dxa"/>
            <w:vMerge/>
            <w:vAlign w:val="center"/>
          </w:tcPr>
          <w:p w14:paraId="4F20EBA4" w14:textId="77777777" w:rsidR="00BC7A15" w:rsidRPr="00553AB0" w:rsidRDefault="00BC7A15" w:rsidP="00FD44E6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99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45B06B6D" w14:textId="7B95508B" w:rsidR="00BC7A15" w:rsidRPr="00553AB0" w:rsidRDefault="00BC7A15" w:rsidP="003C396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center"/>
          </w:tcPr>
          <w:p w14:paraId="1C1616D5" w14:textId="77777777" w:rsidR="00BC7A15" w:rsidRPr="00553AB0" w:rsidRDefault="00BC7A15" w:rsidP="00FD44E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676A1E1" w14:textId="3D9E84BA" w:rsidR="00BC7A15" w:rsidRPr="00553AB0" w:rsidRDefault="00BC7A15" w:rsidP="003C3965">
            <w:pPr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02CE690" w14:textId="77777777" w:rsidR="00BC7A15" w:rsidRPr="00553AB0" w:rsidRDefault="00BC7A15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5961A80" w14:textId="322DAA2D" w:rsidR="00BC7A15" w:rsidRPr="00553AB0" w:rsidRDefault="00BC7A15" w:rsidP="003C3965">
            <w:pPr>
              <w:spacing w:line="240" w:lineRule="auto"/>
              <w:ind w:left="-100" w:right="-77"/>
              <w:jc w:val="center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center"/>
          </w:tcPr>
          <w:p w14:paraId="5A836176" w14:textId="77777777" w:rsidR="00BC7A15" w:rsidRPr="00553AB0" w:rsidRDefault="00BC7A15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Merge/>
          </w:tcPr>
          <w:p w14:paraId="750F940E" w14:textId="77777777" w:rsidR="00BC7A15" w:rsidRPr="00553AB0" w:rsidRDefault="00BC7A15" w:rsidP="00BA6001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1AFC229" w14:textId="77777777" w:rsidR="00BC7A15" w:rsidRPr="00553AB0" w:rsidRDefault="00BC7A15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Merge/>
          </w:tcPr>
          <w:p w14:paraId="7EB8A071" w14:textId="77777777" w:rsidR="00BC7A15" w:rsidRPr="00553AB0" w:rsidRDefault="00BC7A15" w:rsidP="00BA6001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774FD" w:rsidRPr="00553AB0" w14:paraId="7080A8FA" w14:textId="77777777" w:rsidTr="008F2493">
        <w:trPr>
          <w:trHeight w:val="351"/>
          <w:tblHeader/>
        </w:trPr>
        <w:tc>
          <w:tcPr>
            <w:tcW w:w="2720" w:type="dxa"/>
            <w:vAlign w:val="center"/>
          </w:tcPr>
          <w:p w14:paraId="239BB55C" w14:textId="7071CF39" w:rsidR="007774FD" w:rsidRPr="00553AB0" w:rsidRDefault="007774FD" w:rsidP="00FD44E6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6030" w:type="dxa"/>
            <w:gridSpan w:val="9"/>
            <w:tcBorders>
              <w:left w:val="nil"/>
              <w:bottom w:val="nil"/>
            </w:tcBorders>
            <w:vAlign w:val="bottom"/>
          </w:tcPr>
          <w:p w14:paraId="7DEC6236" w14:textId="0176A9D8" w:rsidR="007774FD" w:rsidRPr="00553AB0" w:rsidRDefault="007774FD" w:rsidP="00BA6001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BC7A15" w:rsidRPr="00553AB0" w14:paraId="7238F4B0" w14:textId="77777777" w:rsidTr="00BC7A15">
        <w:trPr>
          <w:trHeight w:val="351"/>
          <w:tblHeader/>
        </w:trPr>
        <w:tc>
          <w:tcPr>
            <w:tcW w:w="2720" w:type="dxa"/>
            <w:vAlign w:val="center"/>
          </w:tcPr>
          <w:p w14:paraId="65E46CCC" w14:textId="5FC9E482" w:rsidR="00BC7A15" w:rsidRPr="00553AB0" w:rsidRDefault="00012299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72EB045" w14:textId="77777777" w:rsidR="00BC7A15" w:rsidRPr="00553AB0" w:rsidRDefault="00BC7A15" w:rsidP="003C396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center"/>
          </w:tcPr>
          <w:p w14:paraId="252CF899" w14:textId="77777777" w:rsidR="00BC7A15" w:rsidRPr="00553AB0" w:rsidRDefault="00BC7A15" w:rsidP="00FD44E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949BB88" w14:textId="77777777" w:rsidR="00BC7A15" w:rsidRPr="00553AB0" w:rsidRDefault="00BC7A15" w:rsidP="003C3965">
            <w:pPr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2CAC21DB" w14:textId="77777777" w:rsidR="00BC7A15" w:rsidRPr="00553AB0" w:rsidRDefault="00BC7A15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629B930B" w14:textId="77777777" w:rsidR="00BC7A15" w:rsidRPr="00553AB0" w:rsidRDefault="00BC7A15" w:rsidP="003C3965">
            <w:pPr>
              <w:spacing w:line="240" w:lineRule="auto"/>
              <w:ind w:left="-100" w:right="-7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center"/>
          </w:tcPr>
          <w:p w14:paraId="0564E797" w14:textId="77777777" w:rsidR="00BC7A15" w:rsidRPr="00553AB0" w:rsidRDefault="00BC7A15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30DA0FCF" w14:textId="77777777" w:rsidR="00BC7A15" w:rsidRPr="00553AB0" w:rsidRDefault="00BC7A15" w:rsidP="00BA6001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89D4719" w14:textId="77777777" w:rsidR="00BC7A15" w:rsidRPr="00553AB0" w:rsidRDefault="00BC7A15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4BD6E31" w14:textId="77777777" w:rsidR="00BC7A15" w:rsidRPr="00553AB0" w:rsidRDefault="00BC7A15" w:rsidP="00BA6001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C7A15" w:rsidRPr="00553AB0" w14:paraId="1F37B2CB" w14:textId="77777777" w:rsidTr="00BC7A15">
        <w:trPr>
          <w:trHeight w:val="351"/>
          <w:tblHeader/>
        </w:trPr>
        <w:tc>
          <w:tcPr>
            <w:tcW w:w="3710" w:type="dxa"/>
            <w:gridSpan w:val="2"/>
            <w:vAlign w:val="center"/>
          </w:tcPr>
          <w:p w14:paraId="1576537C" w14:textId="1D90E937" w:rsidR="00BC7A15" w:rsidRPr="00553AB0" w:rsidRDefault="00BC7A15" w:rsidP="00BA3E0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vAlign w:val="center"/>
          </w:tcPr>
          <w:p w14:paraId="776D8001" w14:textId="77777777" w:rsidR="00BC7A15" w:rsidRPr="00553AB0" w:rsidRDefault="00BC7A15" w:rsidP="00FD44E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D49CE6" w14:textId="77777777" w:rsidR="00BC7A15" w:rsidRPr="00553AB0" w:rsidRDefault="00BC7A15" w:rsidP="003C3965">
            <w:pPr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7D940B2D" w14:textId="77777777" w:rsidR="00BC7A15" w:rsidRPr="00553AB0" w:rsidRDefault="00BC7A15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37DC592" w14:textId="77777777" w:rsidR="00BC7A15" w:rsidRPr="00553AB0" w:rsidRDefault="00BC7A15" w:rsidP="003C3965">
            <w:pPr>
              <w:spacing w:line="240" w:lineRule="auto"/>
              <w:ind w:left="-100" w:right="-7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center"/>
          </w:tcPr>
          <w:p w14:paraId="7B112E34" w14:textId="77777777" w:rsidR="00BC7A15" w:rsidRPr="00553AB0" w:rsidRDefault="00BC7A15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3D382E71" w14:textId="77777777" w:rsidR="00BC7A15" w:rsidRPr="00553AB0" w:rsidRDefault="00BC7A15" w:rsidP="00BA6001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F5A760D" w14:textId="77777777" w:rsidR="00BC7A15" w:rsidRPr="00553AB0" w:rsidRDefault="00BC7A15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C6F91C3" w14:textId="77777777" w:rsidR="00BC7A15" w:rsidRPr="00553AB0" w:rsidRDefault="00BC7A15" w:rsidP="00BA6001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C7A15" w:rsidRPr="00553AB0" w14:paraId="3A77EF92" w14:textId="04254FC0" w:rsidTr="00BC7A15">
        <w:trPr>
          <w:trHeight w:val="690"/>
        </w:trPr>
        <w:tc>
          <w:tcPr>
            <w:tcW w:w="2720" w:type="dxa"/>
            <w:hideMark/>
          </w:tcPr>
          <w:p w14:paraId="63402498" w14:textId="21DF33D1" w:rsidR="00BC7A15" w:rsidRPr="00553AB0" w:rsidRDefault="00BC7A15" w:rsidP="00531AAA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 xml:space="preserve">ลูกหนี้การค้าและลูกหนี้อื่น </w:t>
            </w:r>
            <w:r w:rsidRPr="00553AB0">
              <w:rPr>
                <w:rFonts w:asciiTheme="majorBidi" w:hAnsiTheme="majorBidi" w:cstheme="majorBidi"/>
                <w:cs/>
              </w:rPr>
              <w:br/>
            </w:r>
            <w:r w:rsidRPr="00553AB0">
              <w:rPr>
                <w:rFonts w:asciiTheme="majorBidi" w:hAnsiTheme="majorBidi" w:cstheme="majorBidi" w:hint="cs"/>
                <w:i/>
                <w:iCs/>
                <w:cs/>
              </w:rPr>
              <w:t>(ค่าเผื่อผลขาดทุนด้านเครดิตที่</w:t>
            </w:r>
            <w:r w:rsidRPr="00553AB0">
              <w:rPr>
                <w:rFonts w:asciiTheme="majorBidi" w:hAnsiTheme="majorBidi" w:cstheme="majorBidi"/>
                <w:i/>
                <w:iCs/>
                <w:cs/>
              </w:rPr>
              <w:br/>
            </w:r>
            <w:r w:rsidRPr="00553AB0">
              <w:rPr>
                <w:rFonts w:asciiTheme="majorBidi" w:hAnsiTheme="majorBidi" w:cstheme="majorBidi" w:hint="cs"/>
                <w:i/>
                <w:iCs/>
                <w:cs/>
              </w:rPr>
              <w:t>อาจจะเกิดขึ้น)</w:t>
            </w:r>
          </w:p>
        </w:tc>
        <w:tc>
          <w:tcPr>
            <w:tcW w:w="990" w:type="dxa"/>
            <w:vAlign w:val="bottom"/>
          </w:tcPr>
          <w:p w14:paraId="2064ACBD" w14:textId="6AAF1371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494</w:t>
            </w:r>
          </w:p>
        </w:tc>
        <w:tc>
          <w:tcPr>
            <w:tcW w:w="270" w:type="dxa"/>
            <w:vAlign w:val="bottom"/>
          </w:tcPr>
          <w:p w14:paraId="51439504" w14:textId="77777777" w:rsidR="00BC7A15" w:rsidRPr="00553AB0" w:rsidRDefault="00BC7A15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F56CDCD" w14:textId="69EF5531" w:rsidR="00BC7A15" w:rsidRPr="00553AB0" w:rsidRDefault="00012299" w:rsidP="00531AA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68</w:t>
            </w:r>
          </w:p>
        </w:tc>
        <w:tc>
          <w:tcPr>
            <w:tcW w:w="270" w:type="dxa"/>
            <w:vAlign w:val="bottom"/>
          </w:tcPr>
          <w:p w14:paraId="50221161" w14:textId="77777777" w:rsidR="00BC7A15" w:rsidRPr="00553AB0" w:rsidRDefault="00BC7A15" w:rsidP="00531AA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7E0FFD4" w14:textId="4A6FB06D" w:rsidR="00BC7A15" w:rsidRPr="00553AB0" w:rsidRDefault="00BC7A15" w:rsidP="002565B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C35497" w14:textId="77777777" w:rsidR="00BC7A15" w:rsidRPr="00553AB0" w:rsidRDefault="00BC7A15" w:rsidP="00531AA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714B442" w14:textId="649FB180" w:rsidR="00BC7A15" w:rsidRPr="00553AB0" w:rsidRDefault="00BC7A15" w:rsidP="002565B5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339A64D" w14:textId="77777777" w:rsidR="00BC7A15" w:rsidRPr="00553AB0" w:rsidRDefault="00BC7A15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67136A5" w14:textId="6315C67B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562</w:t>
            </w:r>
          </w:p>
        </w:tc>
      </w:tr>
      <w:tr w:rsidR="00BC7A15" w:rsidRPr="00553AB0" w14:paraId="677C78C2" w14:textId="604A0CC4" w:rsidTr="00BC7A15">
        <w:trPr>
          <w:trHeight w:val="460"/>
        </w:trPr>
        <w:tc>
          <w:tcPr>
            <w:tcW w:w="2720" w:type="dxa"/>
            <w:hideMark/>
          </w:tcPr>
          <w:p w14:paraId="262E81E4" w14:textId="239D249A" w:rsidR="00BC7A15" w:rsidRPr="00553AB0" w:rsidRDefault="00BC7A15" w:rsidP="00531AAA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สินค้าคงเหลือ</w:t>
            </w:r>
            <w:r w:rsidRPr="00553AB0">
              <w:rPr>
                <w:rFonts w:asciiTheme="majorBidi" w:hAnsiTheme="majorBidi" w:cstheme="majorBidi"/>
              </w:rPr>
              <w:t xml:space="preserve"> </w:t>
            </w:r>
            <w:r w:rsidRPr="00553AB0">
              <w:rPr>
                <w:rFonts w:asciiTheme="majorBidi" w:hAnsiTheme="majorBidi" w:cstheme="majorBidi"/>
              </w:rPr>
              <w:br/>
            </w:r>
            <w:r w:rsidRPr="00553AB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553AB0">
              <w:rPr>
                <w:rFonts w:asciiTheme="majorBidi" w:hAnsiTheme="majorBidi" w:cstheme="majorBidi" w:hint="cs"/>
                <w:i/>
                <w:iCs/>
                <w:cs/>
              </w:rPr>
              <w:t>ค่าเผื่อการลดมูลค่าของสินค้า)</w:t>
            </w:r>
          </w:p>
        </w:tc>
        <w:tc>
          <w:tcPr>
            <w:tcW w:w="990" w:type="dxa"/>
            <w:vAlign w:val="bottom"/>
          </w:tcPr>
          <w:p w14:paraId="05B56587" w14:textId="344C1AA7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</w:t>
            </w:r>
            <w:r w:rsidR="00BC7A1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361</w:t>
            </w:r>
          </w:p>
        </w:tc>
        <w:tc>
          <w:tcPr>
            <w:tcW w:w="270" w:type="dxa"/>
            <w:vAlign w:val="bottom"/>
          </w:tcPr>
          <w:p w14:paraId="1B04ADC2" w14:textId="77777777" w:rsidR="00BC7A15" w:rsidRPr="00553AB0" w:rsidRDefault="00BC7A15" w:rsidP="00531AAA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BB89486" w14:textId="28B3CCA8" w:rsidR="00BC7A15" w:rsidRPr="00553AB0" w:rsidRDefault="00BC7A15" w:rsidP="004F5E5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10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723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326C7BA" w14:textId="77777777" w:rsidR="00BC7A15" w:rsidRPr="00553AB0" w:rsidRDefault="00BC7A15" w:rsidP="00531AA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31AB71A" w14:textId="39D02E59" w:rsidR="00BC7A15" w:rsidRPr="00553AB0" w:rsidRDefault="00BC7A15" w:rsidP="002565B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EF1D5D" w14:textId="77777777" w:rsidR="00BC7A15" w:rsidRPr="00553AB0" w:rsidRDefault="00BC7A15" w:rsidP="00531AA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805030" w14:textId="5D695BC8" w:rsidR="00BC7A15" w:rsidRPr="00553AB0" w:rsidRDefault="00BC7A15" w:rsidP="002565B5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3C1E7C7" w14:textId="77777777" w:rsidR="00BC7A15" w:rsidRPr="00553AB0" w:rsidRDefault="00BC7A15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D89738" w14:textId="3CA515A5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14</w:t>
            </w:r>
            <w:r w:rsidR="00BC7A1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638</w:t>
            </w:r>
          </w:p>
        </w:tc>
      </w:tr>
      <w:tr w:rsidR="00BC7A15" w:rsidRPr="00553AB0" w14:paraId="5FEFA689" w14:textId="772DF4EA" w:rsidTr="00BC7A15">
        <w:trPr>
          <w:trHeight w:val="523"/>
        </w:trPr>
        <w:tc>
          <w:tcPr>
            <w:tcW w:w="2720" w:type="dxa"/>
            <w:hideMark/>
          </w:tcPr>
          <w:p w14:paraId="2D3186DD" w14:textId="0AD3A55B" w:rsidR="00BC7A15" w:rsidRPr="00553AB0" w:rsidRDefault="00BC7A15" w:rsidP="00531AAA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ประมาณการหนี้สินสำหรับ</w:t>
            </w:r>
            <w:r w:rsidRPr="00553AB0">
              <w:rPr>
                <w:rFonts w:asciiTheme="majorBidi" w:hAnsiTheme="majorBidi" w:cstheme="majorBidi"/>
                <w:cs/>
              </w:rPr>
              <w:br/>
            </w:r>
            <w:r w:rsidRPr="00553AB0">
              <w:rPr>
                <w:rFonts w:asciiTheme="majorBidi" w:hAnsiTheme="majorBidi" w:cstheme="majorBidi" w:hint="cs"/>
                <w:cs/>
              </w:rPr>
              <w:t>ผลประโยชน์พนักงาน</w:t>
            </w:r>
          </w:p>
        </w:tc>
        <w:tc>
          <w:tcPr>
            <w:tcW w:w="990" w:type="dxa"/>
            <w:vAlign w:val="bottom"/>
          </w:tcPr>
          <w:p w14:paraId="2D52D8A5" w14:textId="16C81A7B" w:rsidR="00BC7A15" w:rsidRPr="00553AB0" w:rsidRDefault="00012299" w:rsidP="00531AA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129</w:t>
            </w:r>
            <w:r w:rsidR="00BC7A1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817</w:t>
            </w:r>
          </w:p>
        </w:tc>
        <w:tc>
          <w:tcPr>
            <w:tcW w:w="270" w:type="dxa"/>
            <w:vAlign w:val="bottom"/>
          </w:tcPr>
          <w:p w14:paraId="5E4DF035" w14:textId="77777777" w:rsidR="00BC7A15" w:rsidRPr="00553AB0" w:rsidRDefault="00BC7A15" w:rsidP="00531AAA">
            <w:pPr>
              <w:pStyle w:val="acctfourfigures"/>
              <w:tabs>
                <w:tab w:val="clear" w:pos="765"/>
                <w:tab w:val="left" w:pos="720"/>
                <w:tab w:val="decimal" w:pos="776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99D1F9C" w14:textId="77777777" w:rsidR="00BC7A15" w:rsidRPr="00553AB0" w:rsidRDefault="00BC7A15" w:rsidP="00531AAA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CCE3D24" w14:textId="186C3E31" w:rsidR="00BC7A15" w:rsidRPr="00553AB0" w:rsidRDefault="00012299" w:rsidP="00531AA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  <w:r w:rsidR="00BC7A1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792</w:t>
            </w:r>
          </w:p>
        </w:tc>
        <w:tc>
          <w:tcPr>
            <w:tcW w:w="270" w:type="dxa"/>
            <w:vAlign w:val="bottom"/>
          </w:tcPr>
          <w:p w14:paraId="7F0C6BF6" w14:textId="77777777" w:rsidR="00BC7A15" w:rsidRPr="00553AB0" w:rsidRDefault="00BC7A15" w:rsidP="00531AAA">
            <w:pPr>
              <w:pStyle w:val="acctfourfigures"/>
              <w:tabs>
                <w:tab w:val="left" w:pos="558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179F97C" w14:textId="68FDA6A3" w:rsidR="00BC7A15" w:rsidRPr="00553AB0" w:rsidRDefault="00012299" w:rsidP="00531AA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27</w:t>
            </w:r>
          </w:p>
        </w:tc>
        <w:tc>
          <w:tcPr>
            <w:tcW w:w="270" w:type="dxa"/>
            <w:vAlign w:val="bottom"/>
          </w:tcPr>
          <w:p w14:paraId="5F64C623" w14:textId="77777777" w:rsidR="00BC7A15" w:rsidRPr="00553AB0" w:rsidRDefault="00BC7A15" w:rsidP="00531AA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89FFD62" w14:textId="77777777" w:rsidR="00BC7A15" w:rsidRPr="00553AB0" w:rsidRDefault="00BC7A15" w:rsidP="00531AA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FCCE224" w14:textId="10C9FE5E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207</w:t>
            </w:r>
          </w:p>
        </w:tc>
        <w:tc>
          <w:tcPr>
            <w:tcW w:w="270" w:type="dxa"/>
          </w:tcPr>
          <w:p w14:paraId="02962885" w14:textId="77777777" w:rsidR="00BC7A15" w:rsidRPr="00553AB0" w:rsidRDefault="00BC7A15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BFA9ADB" w14:textId="77777777" w:rsidR="00BC7A15" w:rsidRPr="00553AB0" w:rsidRDefault="00BC7A15" w:rsidP="00531AA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3919B057" w14:textId="1A816650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133</w:t>
            </w:r>
            <w:r w:rsidR="00BC7A1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843</w:t>
            </w:r>
          </w:p>
        </w:tc>
      </w:tr>
      <w:tr w:rsidR="00BC7A15" w:rsidRPr="00553AB0" w14:paraId="5643FBAB" w14:textId="298ED2D9" w:rsidTr="00BC7A15">
        <w:trPr>
          <w:trHeight w:val="253"/>
        </w:trPr>
        <w:tc>
          <w:tcPr>
            <w:tcW w:w="2720" w:type="dxa"/>
            <w:hideMark/>
          </w:tcPr>
          <w:p w14:paraId="07D4B289" w14:textId="77777777" w:rsidR="00BC7A15" w:rsidRPr="00553AB0" w:rsidRDefault="00BC7A15" w:rsidP="00531AAA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90" w:type="dxa"/>
            <w:vAlign w:val="bottom"/>
          </w:tcPr>
          <w:p w14:paraId="4DD549C7" w14:textId="43BE62B9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</w:t>
            </w:r>
            <w:r w:rsidR="00BC7A1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795</w:t>
            </w:r>
          </w:p>
        </w:tc>
        <w:tc>
          <w:tcPr>
            <w:tcW w:w="270" w:type="dxa"/>
            <w:vAlign w:val="bottom"/>
          </w:tcPr>
          <w:p w14:paraId="0A7C3495" w14:textId="77777777" w:rsidR="00BC7A15" w:rsidRPr="00553AB0" w:rsidRDefault="00BC7A15" w:rsidP="00531AA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9F9F113" w14:textId="5C9DE994" w:rsidR="00BC7A15" w:rsidRPr="00553AB0" w:rsidRDefault="00BC7A15" w:rsidP="004F5E5F">
            <w:pPr>
              <w:pStyle w:val="acctfourfigures"/>
              <w:spacing w:line="240" w:lineRule="auto"/>
              <w:ind w:right="-83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6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394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4A2418A" w14:textId="77777777" w:rsidR="00BC7A15" w:rsidRPr="00553AB0" w:rsidRDefault="00BC7A15" w:rsidP="004F5E5F">
            <w:pPr>
              <w:pStyle w:val="acctfourfigures"/>
              <w:tabs>
                <w:tab w:val="left" w:pos="720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FB92A98" w14:textId="5CEB8A91" w:rsidR="00BC7A15" w:rsidRPr="00553AB0" w:rsidRDefault="00BC7A15" w:rsidP="00531A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A3CC6E" w14:textId="77777777" w:rsidR="00BC7A15" w:rsidRPr="00553AB0" w:rsidRDefault="00BC7A15" w:rsidP="00531AA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C68FBD1" w14:textId="082F9701" w:rsidR="00BC7A15" w:rsidRPr="00553AB0" w:rsidRDefault="00BC7A15" w:rsidP="002565B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08B5554B" w14:textId="77777777" w:rsidR="00BC7A15" w:rsidRPr="00553AB0" w:rsidRDefault="00BC7A15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73B8F1E" w14:textId="529FD1AA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19</w:t>
            </w:r>
            <w:r w:rsidR="00BC7A1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401</w:t>
            </w:r>
          </w:p>
        </w:tc>
      </w:tr>
      <w:tr w:rsidR="00BC7A15" w:rsidRPr="00553AB0" w14:paraId="4353C19B" w14:textId="72EE6C41" w:rsidTr="00BC7A15">
        <w:trPr>
          <w:trHeight w:val="235"/>
        </w:trPr>
        <w:tc>
          <w:tcPr>
            <w:tcW w:w="2720" w:type="dxa"/>
            <w:hideMark/>
          </w:tcPr>
          <w:p w14:paraId="091AC5A9" w14:textId="77777777" w:rsidR="00BC7A15" w:rsidRPr="00553AB0" w:rsidRDefault="00BC7A15" w:rsidP="00531AAA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ประมาณการหนี้สิน</w:t>
            </w:r>
          </w:p>
        </w:tc>
        <w:tc>
          <w:tcPr>
            <w:tcW w:w="990" w:type="dxa"/>
            <w:vAlign w:val="bottom"/>
          </w:tcPr>
          <w:p w14:paraId="7D5121E9" w14:textId="5B24FDC8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  <w:r w:rsidR="00BC7A1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412</w:t>
            </w:r>
          </w:p>
        </w:tc>
        <w:tc>
          <w:tcPr>
            <w:tcW w:w="270" w:type="dxa"/>
            <w:vAlign w:val="bottom"/>
          </w:tcPr>
          <w:p w14:paraId="2C8EE36D" w14:textId="77777777" w:rsidR="00BC7A15" w:rsidRPr="00553AB0" w:rsidRDefault="00BC7A15" w:rsidP="00531AA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0B7A923" w14:textId="3F2568F0" w:rsidR="00BC7A15" w:rsidRPr="00553AB0" w:rsidRDefault="00BC7A15" w:rsidP="00462AB0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0E063B5" w14:textId="77777777" w:rsidR="00BC7A15" w:rsidRPr="00553AB0" w:rsidRDefault="00BC7A15" w:rsidP="00531AA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B5DCEE0" w14:textId="532FCA5F" w:rsidR="00BC7A15" w:rsidRPr="00553AB0" w:rsidRDefault="00BC7A15" w:rsidP="00531A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D64E97" w14:textId="77777777" w:rsidR="00BC7A15" w:rsidRPr="00553AB0" w:rsidRDefault="00BC7A15" w:rsidP="00531AA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8DEB638" w14:textId="0F0917BD" w:rsidR="00BC7A15" w:rsidRPr="00553AB0" w:rsidRDefault="00BC7A15" w:rsidP="002565B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21003EDD" w14:textId="77777777" w:rsidR="00BC7A15" w:rsidRPr="00553AB0" w:rsidRDefault="00BC7A15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FBBEB34" w14:textId="21F93330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  <w:r w:rsidR="00BC7A1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412</w:t>
            </w:r>
          </w:p>
        </w:tc>
      </w:tr>
      <w:tr w:rsidR="00BC7A15" w:rsidRPr="00553AB0" w14:paraId="6C442D71" w14:textId="77777777" w:rsidTr="00BC7A15">
        <w:trPr>
          <w:trHeight w:val="163"/>
        </w:trPr>
        <w:tc>
          <w:tcPr>
            <w:tcW w:w="2720" w:type="dxa"/>
          </w:tcPr>
          <w:p w14:paraId="127763DD" w14:textId="4D6C8807" w:rsidR="00BC7A15" w:rsidRPr="00553AB0" w:rsidRDefault="00BC7A15" w:rsidP="00531AAA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>ยอดขาดทุนทางภาษียกไป</w:t>
            </w:r>
          </w:p>
        </w:tc>
        <w:tc>
          <w:tcPr>
            <w:tcW w:w="990" w:type="dxa"/>
            <w:vAlign w:val="bottom"/>
          </w:tcPr>
          <w:p w14:paraId="5F55B819" w14:textId="05FFD191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67</w:t>
            </w:r>
            <w:r w:rsidR="00BC7A1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732</w:t>
            </w:r>
          </w:p>
        </w:tc>
        <w:tc>
          <w:tcPr>
            <w:tcW w:w="270" w:type="dxa"/>
            <w:vAlign w:val="bottom"/>
          </w:tcPr>
          <w:p w14:paraId="76847364" w14:textId="77777777" w:rsidR="00BC7A15" w:rsidRPr="00553AB0" w:rsidRDefault="00BC7A15" w:rsidP="00531AA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24BC69A" w14:textId="736C47C9" w:rsidR="00BC7A15" w:rsidRPr="00553AB0" w:rsidRDefault="00BC7A15" w:rsidP="004F5E5F">
            <w:pPr>
              <w:pStyle w:val="acctfourfigures"/>
              <w:spacing w:line="240" w:lineRule="auto"/>
              <w:ind w:right="-83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19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140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00EE4C7" w14:textId="77777777" w:rsidR="00BC7A15" w:rsidRPr="00553AB0" w:rsidRDefault="00BC7A15" w:rsidP="00531AA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66B702D" w14:textId="6B73755A" w:rsidR="00BC7A15" w:rsidRPr="00553AB0" w:rsidRDefault="00BC7A15" w:rsidP="00531A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BB2592" w14:textId="77777777" w:rsidR="00BC7A15" w:rsidRPr="00553AB0" w:rsidRDefault="00BC7A15" w:rsidP="00531AA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01266DB" w14:textId="1694C762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471</w:t>
            </w:r>
          </w:p>
        </w:tc>
        <w:tc>
          <w:tcPr>
            <w:tcW w:w="270" w:type="dxa"/>
          </w:tcPr>
          <w:p w14:paraId="0D00E16A" w14:textId="77777777" w:rsidR="00BC7A15" w:rsidRPr="00553AB0" w:rsidRDefault="00BC7A15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75D44ABD" w14:textId="6A3B5947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49</w:t>
            </w:r>
            <w:r w:rsidR="00BC7A1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063</w:t>
            </w:r>
          </w:p>
        </w:tc>
      </w:tr>
      <w:tr w:rsidR="00BC7A15" w:rsidRPr="00553AB0" w14:paraId="4A9180F2" w14:textId="273B11D1" w:rsidTr="00BC7A15">
        <w:trPr>
          <w:trHeight w:val="190"/>
        </w:trPr>
        <w:tc>
          <w:tcPr>
            <w:tcW w:w="2720" w:type="dxa"/>
            <w:hideMark/>
          </w:tcPr>
          <w:p w14:paraId="7F3730EB" w14:textId="5ACE1E9E" w:rsidR="00BC7A15" w:rsidRPr="00553AB0" w:rsidRDefault="00BC7A15" w:rsidP="00531AAA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9E4AA" w14:textId="0E460FA3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7</w:t>
            </w:r>
            <w:r w:rsidR="00BC7A1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448</w:t>
            </w:r>
          </w:p>
        </w:tc>
        <w:tc>
          <w:tcPr>
            <w:tcW w:w="270" w:type="dxa"/>
            <w:vAlign w:val="bottom"/>
          </w:tcPr>
          <w:p w14:paraId="56464BDC" w14:textId="77777777" w:rsidR="00BC7A15" w:rsidRPr="00553AB0" w:rsidRDefault="00BC7A15" w:rsidP="00531AA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92BA9" w14:textId="5391A567" w:rsidR="00BC7A15" w:rsidRPr="00553AB0" w:rsidRDefault="00BC7A15" w:rsidP="004F5E5F">
            <w:pPr>
              <w:pStyle w:val="acctfourfigures"/>
              <w:spacing w:line="240" w:lineRule="auto"/>
              <w:ind w:right="-83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031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36CCC15" w14:textId="77777777" w:rsidR="00BC7A15" w:rsidRPr="00553AB0" w:rsidRDefault="00BC7A15" w:rsidP="00531A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E2BBA" w14:textId="4769EB8A" w:rsidR="00BC7A15" w:rsidRPr="00553AB0" w:rsidRDefault="00BC7A15" w:rsidP="00531A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406033" w14:textId="77777777" w:rsidR="00BC7A15" w:rsidRPr="00553AB0" w:rsidRDefault="00BC7A15" w:rsidP="00531A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0D7EF" w14:textId="65171664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54F144" w14:textId="77777777" w:rsidR="00BC7A15" w:rsidRPr="00553AB0" w:rsidRDefault="00BC7A15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27564B" w14:textId="310D0169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  <w:r w:rsidR="00BC7A1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420</w:t>
            </w:r>
          </w:p>
        </w:tc>
      </w:tr>
      <w:tr w:rsidR="00BC7A15" w:rsidRPr="00553AB0" w14:paraId="363F97B4" w14:textId="20264D25" w:rsidTr="00C927E9">
        <w:trPr>
          <w:trHeight w:val="243"/>
        </w:trPr>
        <w:tc>
          <w:tcPr>
            <w:tcW w:w="2720" w:type="dxa"/>
            <w:hideMark/>
          </w:tcPr>
          <w:p w14:paraId="4B0C92BD" w14:textId="77777777" w:rsidR="00BC7A15" w:rsidRPr="00553AB0" w:rsidRDefault="00BC7A15" w:rsidP="00531AAA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59516F" w14:textId="148E48B8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261</w:t>
            </w:r>
            <w:r w:rsidR="00BC7A15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059</w:t>
            </w:r>
          </w:p>
        </w:tc>
        <w:tc>
          <w:tcPr>
            <w:tcW w:w="270" w:type="dxa"/>
            <w:vAlign w:val="bottom"/>
          </w:tcPr>
          <w:p w14:paraId="5495E963" w14:textId="77777777" w:rsidR="00BC7A15" w:rsidRPr="00553AB0" w:rsidRDefault="00BC7A15" w:rsidP="00531A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27618B" w14:textId="1A5EB4A1" w:rsidR="00BC7A15" w:rsidRPr="004F5E5F" w:rsidRDefault="00BC7A15" w:rsidP="004F5E5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4F5E5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012299" w:rsidRPr="004F5E5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35</w:t>
            </w:r>
            <w:r w:rsidRPr="004F5E5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012299" w:rsidRPr="004F5E5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428</w:t>
            </w:r>
            <w:r w:rsidRPr="004F5E5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FD5DE85" w14:textId="77777777" w:rsidR="00BC7A15" w:rsidRPr="00553AB0" w:rsidRDefault="00BC7A15" w:rsidP="00531A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C68A07" w14:textId="3D5B447B" w:rsidR="00BC7A15" w:rsidRPr="00553AB0" w:rsidRDefault="00012299" w:rsidP="00531AA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27</w:t>
            </w:r>
          </w:p>
        </w:tc>
        <w:tc>
          <w:tcPr>
            <w:tcW w:w="270" w:type="dxa"/>
            <w:vAlign w:val="bottom"/>
          </w:tcPr>
          <w:p w14:paraId="3DAA162B" w14:textId="77777777" w:rsidR="00BC7A15" w:rsidRPr="00553AB0" w:rsidRDefault="00BC7A15" w:rsidP="00531AA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A82708" w14:textId="5C687647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681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EDC54" w14:textId="77777777" w:rsidR="00BC7A15" w:rsidRPr="00553AB0" w:rsidRDefault="00BC7A15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A4C5F" w14:textId="59D20A67" w:rsidR="00BC7A15" w:rsidRPr="00553AB0" w:rsidRDefault="00012299" w:rsidP="00531AA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226</w:t>
            </w:r>
            <w:r w:rsidR="00BC7A15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339</w:t>
            </w:r>
          </w:p>
        </w:tc>
      </w:tr>
      <w:tr w:rsidR="00BC7A15" w:rsidRPr="00553AB0" w14:paraId="4D52A9D3" w14:textId="2100C0BD" w:rsidTr="00BC7A15">
        <w:trPr>
          <w:trHeight w:val="335"/>
        </w:trPr>
        <w:tc>
          <w:tcPr>
            <w:tcW w:w="2720" w:type="dxa"/>
          </w:tcPr>
          <w:p w14:paraId="396EAC71" w14:textId="77777777" w:rsidR="00BC7A15" w:rsidRPr="00553AB0" w:rsidRDefault="00BC7A15" w:rsidP="009142B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051F3F" w14:textId="77777777" w:rsidR="00BC7A15" w:rsidRPr="00553AB0" w:rsidRDefault="00BC7A15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08C8BA0" w14:textId="77777777" w:rsidR="00BC7A15" w:rsidRPr="00553AB0" w:rsidRDefault="00BC7A15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D56DDD" w14:textId="77777777" w:rsidR="00BC7A15" w:rsidRPr="00553AB0" w:rsidRDefault="00BC7A15" w:rsidP="009142BD">
            <w:pPr>
              <w:pStyle w:val="acctfourfigures"/>
              <w:tabs>
                <w:tab w:val="clear" w:pos="765"/>
                <w:tab w:val="left" w:pos="7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E49120" w14:textId="77777777" w:rsidR="00BC7A15" w:rsidRPr="00553AB0" w:rsidRDefault="00BC7A15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A04A4D" w14:textId="77777777" w:rsidR="00BC7A15" w:rsidRPr="00553AB0" w:rsidRDefault="00BC7A15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74F1F00" w14:textId="77777777" w:rsidR="00BC7A15" w:rsidRPr="00553AB0" w:rsidRDefault="00BC7A15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C72374B" w14:textId="77777777" w:rsidR="00BC7A15" w:rsidRPr="00553AB0" w:rsidRDefault="00BC7A15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23FEBC" w14:textId="77777777" w:rsidR="00BC7A15" w:rsidRPr="00553AB0" w:rsidRDefault="00BC7A15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4EEDF9D" w14:textId="77777777" w:rsidR="00BC7A15" w:rsidRPr="00553AB0" w:rsidRDefault="00BC7A15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BC7A15" w:rsidRPr="00553AB0" w14:paraId="07C799E9" w14:textId="77777777" w:rsidTr="00BC7A15">
        <w:trPr>
          <w:trHeight w:val="335"/>
        </w:trPr>
        <w:tc>
          <w:tcPr>
            <w:tcW w:w="3710" w:type="dxa"/>
            <w:gridSpan w:val="2"/>
          </w:tcPr>
          <w:p w14:paraId="2E1F864F" w14:textId="290F6903" w:rsidR="00BC7A15" w:rsidRPr="00553AB0" w:rsidRDefault="00BC7A15" w:rsidP="00C7472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vAlign w:val="bottom"/>
          </w:tcPr>
          <w:p w14:paraId="0A70607D" w14:textId="77777777" w:rsidR="00BC7A15" w:rsidRPr="00553AB0" w:rsidRDefault="00BC7A15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326272" w14:textId="77777777" w:rsidR="00BC7A15" w:rsidRPr="00553AB0" w:rsidRDefault="00BC7A15" w:rsidP="009142BD">
            <w:pPr>
              <w:pStyle w:val="acctfourfigures"/>
              <w:tabs>
                <w:tab w:val="clear" w:pos="765"/>
                <w:tab w:val="left" w:pos="7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F76A61" w14:textId="77777777" w:rsidR="00BC7A15" w:rsidRPr="00553AB0" w:rsidRDefault="00BC7A15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B90992" w14:textId="77777777" w:rsidR="00BC7A15" w:rsidRPr="00553AB0" w:rsidRDefault="00BC7A15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EB0E31C" w14:textId="77777777" w:rsidR="00BC7A15" w:rsidRPr="00553AB0" w:rsidRDefault="00BC7A15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84B521" w14:textId="77777777" w:rsidR="00BC7A15" w:rsidRPr="00553AB0" w:rsidRDefault="00BC7A15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25AEB1" w14:textId="77777777" w:rsidR="00BC7A15" w:rsidRPr="00553AB0" w:rsidRDefault="00BC7A15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ABB83B" w14:textId="77777777" w:rsidR="00BC7A15" w:rsidRPr="00553AB0" w:rsidRDefault="00BC7A15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BC7A15" w:rsidRPr="00553AB0" w14:paraId="64AA4B9D" w14:textId="3DD5F73A" w:rsidTr="00BC7A15">
        <w:trPr>
          <w:trHeight w:val="354"/>
        </w:trPr>
        <w:tc>
          <w:tcPr>
            <w:tcW w:w="2720" w:type="dxa"/>
          </w:tcPr>
          <w:p w14:paraId="56599A9A" w14:textId="65A1FFBE" w:rsidR="00BC7A15" w:rsidRPr="00553AB0" w:rsidRDefault="00BC7A15" w:rsidP="00C473CA">
            <w:pPr>
              <w:spacing w:line="240" w:lineRule="auto"/>
              <w:ind w:left="252" w:right="-79" w:hanging="252"/>
              <w:rPr>
                <w:rFonts w:asciiTheme="majorBidi" w:hAnsiTheme="majorBidi"/>
                <w:cs/>
              </w:rPr>
            </w:pPr>
            <w:r w:rsidRPr="00553AB0">
              <w:rPr>
                <w:rFonts w:asciiTheme="majorBidi" w:hAnsiTheme="majorBidi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553AB0">
              <w:rPr>
                <w:rFonts w:asciiTheme="majorBidi" w:hAnsiTheme="majorBidi"/>
              </w:rPr>
              <w:t xml:space="preserve">                                     </w:t>
            </w:r>
            <w:r w:rsidRPr="00553AB0">
              <w:rPr>
                <w:rFonts w:asciiTheme="majorBidi" w:hAnsiTheme="majorBidi"/>
                <w:i/>
                <w:iCs/>
                <w:cs/>
              </w:rPr>
              <w:t>(การ</w:t>
            </w:r>
            <w:r w:rsidRPr="00553AB0">
              <w:rPr>
                <w:rFonts w:asciiTheme="majorBidi" w:hAnsiTheme="majorBidi" w:hint="cs"/>
                <w:i/>
                <w:iCs/>
                <w:cs/>
              </w:rPr>
              <w:t>เพิ่มขึ้น</w:t>
            </w:r>
            <w:r w:rsidRPr="00553AB0">
              <w:rPr>
                <w:rFonts w:asciiTheme="majorBidi" w:hAnsiTheme="majorBidi"/>
                <w:i/>
                <w:iCs/>
                <w:cs/>
              </w:rPr>
              <w:t>ของมูลค่ายุติธรรม)</w:t>
            </w:r>
          </w:p>
        </w:tc>
        <w:tc>
          <w:tcPr>
            <w:tcW w:w="990" w:type="dxa"/>
            <w:vAlign w:val="bottom"/>
          </w:tcPr>
          <w:p w14:paraId="077F2241" w14:textId="28079463" w:rsidR="00BC7A15" w:rsidRPr="00553AB0" w:rsidRDefault="00BC7A15" w:rsidP="00C473CA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257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681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351D4E8" w14:textId="77777777" w:rsidR="00BC7A15" w:rsidRPr="00553AB0" w:rsidRDefault="00BC7A15" w:rsidP="00C473C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619215" w14:textId="74E32127" w:rsidR="00BC7A15" w:rsidRPr="00553AB0" w:rsidRDefault="00BC7A15" w:rsidP="00462AB0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B2E2C9B" w14:textId="77777777" w:rsidR="00BC7A15" w:rsidRPr="00553AB0" w:rsidRDefault="00BC7A15" w:rsidP="00C473C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72359C" w14:textId="02E996BB" w:rsidR="00BC7A15" w:rsidRPr="00553AB0" w:rsidRDefault="00BC7A15" w:rsidP="00C473CA">
            <w:pPr>
              <w:pStyle w:val="acctfourfigures"/>
              <w:spacing w:line="240" w:lineRule="auto"/>
              <w:ind w:left="-198"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216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240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97F92E3" w14:textId="77777777" w:rsidR="00BC7A15" w:rsidRPr="00553AB0" w:rsidRDefault="00BC7A15" w:rsidP="00C473CA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3B1711" w14:textId="0DBF5EDF" w:rsidR="00BC7A15" w:rsidRPr="00553AB0" w:rsidRDefault="00BC7A15" w:rsidP="002565B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A1B071B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47A2FBB" w14:textId="3695BC98" w:rsidR="00BC7A15" w:rsidRPr="00553AB0" w:rsidRDefault="00BC7A15" w:rsidP="00C473C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473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921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BC7A15" w:rsidRPr="00553AB0" w14:paraId="135D538A" w14:textId="6E85F398" w:rsidTr="00BC7A15">
        <w:trPr>
          <w:trHeight w:val="235"/>
        </w:trPr>
        <w:tc>
          <w:tcPr>
            <w:tcW w:w="2720" w:type="dxa"/>
            <w:hideMark/>
          </w:tcPr>
          <w:p w14:paraId="305FDED8" w14:textId="77777777" w:rsidR="00BC7A15" w:rsidRPr="00553AB0" w:rsidRDefault="00BC7A15" w:rsidP="00C473CA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2FCD37FB" w14:textId="29F2A65D" w:rsidR="00BC7A15" w:rsidRPr="00553AB0" w:rsidRDefault="00BC7A15" w:rsidP="002565B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E95732" w14:textId="77777777" w:rsidR="00BC7A15" w:rsidRPr="00553AB0" w:rsidRDefault="00BC7A15" w:rsidP="00C473C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8C31027" w14:textId="3A3426C3" w:rsidR="00BC7A15" w:rsidRPr="00553AB0" w:rsidRDefault="00BC7A15" w:rsidP="004F5E5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367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E4F6CBA" w14:textId="77777777" w:rsidR="00BC7A15" w:rsidRPr="00553AB0" w:rsidRDefault="00BC7A15" w:rsidP="00C473C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80AFD21" w14:textId="2B93C0E4" w:rsidR="00BC7A15" w:rsidRPr="00553AB0" w:rsidRDefault="00BC7A15" w:rsidP="002565B5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9DA17F" w14:textId="77777777" w:rsidR="00BC7A15" w:rsidRPr="00553AB0" w:rsidRDefault="00BC7A15" w:rsidP="00C473CA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F6CF83" w14:textId="01A73B34" w:rsidR="00BC7A15" w:rsidRPr="00553AB0" w:rsidRDefault="00BC7A15" w:rsidP="002565B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B9105AC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3DF062E" w14:textId="469C738E" w:rsidR="00BC7A15" w:rsidRPr="00553AB0" w:rsidRDefault="00BC7A15" w:rsidP="00C473C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367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BC7A15" w:rsidRPr="00553AB0" w14:paraId="41C02B9D" w14:textId="3DFCE535" w:rsidTr="00BC7A15">
        <w:trPr>
          <w:trHeight w:val="451"/>
        </w:trPr>
        <w:tc>
          <w:tcPr>
            <w:tcW w:w="2720" w:type="dxa"/>
          </w:tcPr>
          <w:p w14:paraId="7E5A8F6C" w14:textId="157C5ACA" w:rsidR="00BC7A15" w:rsidRPr="00553AB0" w:rsidRDefault="00BC7A15" w:rsidP="00C473CA">
            <w:pPr>
              <w:spacing w:line="240" w:lineRule="auto"/>
              <w:ind w:left="252" w:right="-79" w:hanging="252"/>
              <w:rPr>
                <w:rFonts w:asciiTheme="majorBidi" w:hAnsiTheme="majorBidi"/>
                <w:cs/>
              </w:rPr>
            </w:pPr>
            <w:r w:rsidRPr="00553AB0">
              <w:rPr>
                <w:rFonts w:asciiTheme="majorBidi" w:hAnsiTheme="majorBidi"/>
                <w:cs/>
              </w:rPr>
              <w:t>มูลค่ายุติธรรมของเครื่องจักรที่ได้มาจากการซื้อกิจการ</w:t>
            </w:r>
          </w:p>
        </w:tc>
        <w:tc>
          <w:tcPr>
            <w:tcW w:w="990" w:type="dxa"/>
            <w:vAlign w:val="bottom"/>
          </w:tcPr>
          <w:p w14:paraId="1922E85E" w14:textId="6C4EA99A" w:rsidR="00BC7A15" w:rsidRPr="00553AB0" w:rsidRDefault="00BC7A15" w:rsidP="00C473C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28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091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B393031" w14:textId="77777777" w:rsidR="00BC7A15" w:rsidRPr="00553AB0" w:rsidRDefault="00BC7A15" w:rsidP="00C473C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5E2535C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E3F470A" w14:textId="2EEF76D3" w:rsidR="00BC7A15" w:rsidRPr="00553AB0" w:rsidRDefault="00012299" w:rsidP="004F5E5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98"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  <w:r w:rsidR="00BC7A15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161</w:t>
            </w:r>
          </w:p>
        </w:tc>
        <w:tc>
          <w:tcPr>
            <w:tcW w:w="270" w:type="dxa"/>
            <w:vAlign w:val="bottom"/>
          </w:tcPr>
          <w:p w14:paraId="4C952632" w14:textId="77777777" w:rsidR="00BC7A15" w:rsidRPr="00553AB0" w:rsidRDefault="00BC7A15" w:rsidP="00C473C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6085E" w14:textId="5E5BB6E1" w:rsidR="00BC7A15" w:rsidRPr="00553AB0" w:rsidRDefault="00BC7A15" w:rsidP="002565B5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2BAEA0" w14:textId="77777777" w:rsidR="00BC7A15" w:rsidRPr="00553AB0" w:rsidRDefault="00BC7A15" w:rsidP="00C473CA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722FD1D" w14:textId="060BF4C4" w:rsidR="00BC7A15" w:rsidRPr="00553AB0" w:rsidRDefault="00BC7A15" w:rsidP="002565B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258A6E2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0807258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9F1FB92" w14:textId="0323D5C8" w:rsidR="00BC7A15" w:rsidRPr="00553AB0" w:rsidRDefault="00BC7A15" w:rsidP="00C473C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24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930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BC7A15" w:rsidRPr="00553AB0" w14:paraId="4BD455C4" w14:textId="434CD74C" w:rsidTr="00C927E9">
        <w:trPr>
          <w:trHeight w:val="108"/>
        </w:trPr>
        <w:tc>
          <w:tcPr>
            <w:tcW w:w="2720" w:type="dxa"/>
            <w:hideMark/>
          </w:tcPr>
          <w:p w14:paraId="04560B91" w14:textId="77777777" w:rsidR="00BC7A15" w:rsidRPr="00553AB0" w:rsidRDefault="00BC7A15" w:rsidP="00C473CA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986AC" w14:textId="47AC7036" w:rsidR="00BC7A15" w:rsidRPr="00553AB0" w:rsidRDefault="00BC7A15" w:rsidP="00C473C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285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772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6B706D6B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28227" w14:textId="280FE569" w:rsidR="00BC7A15" w:rsidRPr="00553AB0" w:rsidRDefault="00012299" w:rsidP="00C473C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794</w:t>
            </w:r>
          </w:p>
        </w:tc>
        <w:tc>
          <w:tcPr>
            <w:tcW w:w="270" w:type="dxa"/>
          </w:tcPr>
          <w:p w14:paraId="6DE7FBBD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17F3D" w14:textId="42670661" w:rsidR="00BC7A15" w:rsidRPr="00553AB0" w:rsidRDefault="00BC7A15" w:rsidP="00C473CA">
            <w:pPr>
              <w:pStyle w:val="acctfourfigures"/>
              <w:spacing w:line="240" w:lineRule="auto"/>
              <w:ind w:left="-198" w:right="-2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216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240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6F6B317B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E1F9F" w14:textId="13B9C927" w:rsidR="00BC7A15" w:rsidRPr="00553AB0" w:rsidRDefault="00BC7A15" w:rsidP="002565B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8E0482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C4E7B" w14:textId="303B1235" w:rsidR="00BC7A15" w:rsidRPr="00553AB0" w:rsidRDefault="00BC7A15" w:rsidP="004F5E5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98" w:right="-71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501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218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</w:tr>
      <w:tr w:rsidR="00BC7A15" w:rsidRPr="00553AB0" w14:paraId="6F245277" w14:textId="058BB6A7" w:rsidTr="00C927E9">
        <w:trPr>
          <w:trHeight w:val="133"/>
        </w:trPr>
        <w:tc>
          <w:tcPr>
            <w:tcW w:w="2720" w:type="dxa"/>
          </w:tcPr>
          <w:p w14:paraId="2BEB170C" w14:textId="77777777" w:rsidR="00BC7A15" w:rsidRPr="00553AB0" w:rsidRDefault="00BC7A15" w:rsidP="00C473CA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91AD2" w14:textId="77777777" w:rsidR="00BC7A15" w:rsidRPr="00553AB0" w:rsidRDefault="00BC7A15" w:rsidP="00C473CA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EB6CD59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087C2" w14:textId="77777777" w:rsidR="00BC7A15" w:rsidRPr="00553AB0" w:rsidRDefault="00BC7A15" w:rsidP="00C473CA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794C856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66130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85B2F08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855DF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D32363E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AE2C8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BC7A15" w:rsidRPr="00553AB0" w14:paraId="5064CAC8" w14:textId="5D0B02BF" w:rsidTr="00BC7A15">
        <w:trPr>
          <w:trHeight w:val="163"/>
        </w:trPr>
        <w:tc>
          <w:tcPr>
            <w:tcW w:w="2720" w:type="dxa"/>
            <w:hideMark/>
          </w:tcPr>
          <w:p w14:paraId="5F7C88A7" w14:textId="77777777" w:rsidR="00BC7A15" w:rsidRPr="00553AB0" w:rsidRDefault="00BC7A15" w:rsidP="00C473CA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775672" w14:textId="2E50510C" w:rsidR="00BC7A15" w:rsidRPr="00553AB0" w:rsidRDefault="00BC7A15" w:rsidP="00C473CA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24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713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173C47EE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776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A03A3E" w14:textId="31375BBD" w:rsidR="00BC7A15" w:rsidRPr="00553AB0" w:rsidRDefault="00BC7A15" w:rsidP="00C473CA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34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634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63E752FC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776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676E21" w14:textId="7E31046F" w:rsidR="00BC7A15" w:rsidRPr="00553AB0" w:rsidRDefault="00BC7A15" w:rsidP="00C473CA">
            <w:pPr>
              <w:pStyle w:val="acctfourfigures"/>
              <w:spacing w:line="240" w:lineRule="auto"/>
              <w:ind w:left="-198" w:right="-2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216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213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66F8C6FF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776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2A9E48" w14:textId="6D325081" w:rsidR="00BC7A15" w:rsidRPr="00553AB0" w:rsidRDefault="00012299" w:rsidP="00C473C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1D7297" w14:textId="77777777" w:rsidR="00BC7A15" w:rsidRPr="00553AB0" w:rsidRDefault="00BC7A15" w:rsidP="00C473C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754F67" w14:textId="3E2D43FF" w:rsidR="00BC7A15" w:rsidRPr="00553AB0" w:rsidRDefault="00BC7A15" w:rsidP="00C473C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274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879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</w:tr>
    </w:tbl>
    <w:p w14:paraId="5B7A2A02" w14:textId="767AFB14" w:rsidR="002B4D36" w:rsidRPr="00553AB0" w:rsidRDefault="002B4D36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66FF2925" w14:textId="65DA6C72" w:rsidR="00CD5070" w:rsidRPr="00553AB0" w:rsidRDefault="00CD5070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077F42DC" w14:textId="3834A58C" w:rsidR="00CD5070" w:rsidRPr="00553AB0" w:rsidRDefault="00CD507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53AB0"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260"/>
        <w:gridCol w:w="270"/>
        <w:gridCol w:w="1170"/>
        <w:gridCol w:w="270"/>
        <w:gridCol w:w="1350"/>
      </w:tblGrid>
      <w:tr w:rsidR="00FF1348" w:rsidRPr="00553AB0" w14:paraId="69120322" w14:textId="77777777" w:rsidTr="00631D72">
        <w:trPr>
          <w:trHeight w:val="451"/>
          <w:tblHeader/>
        </w:trPr>
        <w:tc>
          <w:tcPr>
            <w:tcW w:w="3870" w:type="dxa"/>
          </w:tcPr>
          <w:p w14:paraId="2F7CA107" w14:textId="77777777" w:rsidR="00FF1348" w:rsidRPr="00553AB0" w:rsidRDefault="00FF1348" w:rsidP="00140BFD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670" w:type="dxa"/>
            <w:gridSpan w:val="7"/>
            <w:hideMark/>
          </w:tcPr>
          <w:p w14:paraId="5B3A5D16" w14:textId="77777777" w:rsidR="00FF1348" w:rsidRPr="00553AB0" w:rsidRDefault="00FF1348" w:rsidP="00140BF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348" w:rsidRPr="00553AB0" w14:paraId="6742DFAA" w14:textId="77777777" w:rsidTr="00EE383C">
        <w:trPr>
          <w:tblHeader/>
        </w:trPr>
        <w:tc>
          <w:tcPr>
            <w:tcW w:w="3870" w:type="dxa"/>
          </w:tcPr>
          <w:p w14:paraId="730F3000" w14:textId="77777777" w:rsidR="00FF1348" w:rsidRPr="00553AB0" w:rsidRDefault="00FF1348" w:rsidP="00140BFD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080" w:type="dxa"/>
            <w:vMerge w:val="restart"/>
            <w:vAlign w:val="bottom"/>
            <w:hideMark/>
          </w:tcPr>
          <w:p w14:paraId="28B16B7C" w14:textId="77777777" w:rsidR="00FF1348" w:rsidRPr="00553AB0" w:rsidRDefault="00FF1348" w:rsidP="00140BF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97534B6" w14:textId="7859894A" w:rsidR="00FF1348" w:rsidRPr="00553AB0" w:rsidRDefault="00012299" w:rsidP="00140BF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FF1348"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 w:rsidR="00FF1348"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073FA97" w14:textId="77777777" w:rsidR="00FF1348" w:rsidRPr="00553AB0" w:rsidRDefault="00FF1348" w:rsidP="00140BF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614FD7" w14:textId="77777777" w:rsidR="00FF1348" w:rsidRPr="00553AB0" w:rsidRDefault="00FF1348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</w:rPr>
              <w:t xml:space="preserve"> (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</w:rPr>
              <w:t xml:space="preserve">/ 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1C40D4E8" w14:textId="77777777" w:rsidR="00FF1348" w:rsidRPr="00553AB0" w:rsidRDefault="00FF1348" w:rsidP="00140BF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vAlign w:val="bottom"/>
            <w:hideMark/>
          </w:tcPr>
          <w:p w14:paraId="7E348E09" w14:textId="77777777" w:rsidR="00FF1348" w:rsidRPr="00553AB0" w:rsidRDefault="00FF1348" w:rsidP="00140BF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139F398" w14:textId="62904EAC" w:rsidR="00FF1348" w:rsidRPr="00553AB0" w:rsidRDefault="00012299" w:rsidP="00140BF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="00FF1348"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 w:rsidR="00FF1348"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F1348" w:rsidRPr="00553AB0" w14:paraId="6C9480A4" w14:textId="77777777" w:rsidTr="00EE383C">
        <w:trPr>
          <w:tblHeader/>
        </w:trPr>
        <w:tc>
          <w:tcPr>
            <w:tcW w:w="3870" w:type="dxa"/>
          </w:tcPr>
          <w:p w14:paraId="33BFEC56" w14:textId="77777777" w:rsidR="00FF1348" w:rsidRPr="00553AB0" w:rsidRDefault="00FF1348" w:rsidP="00140BFD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0B8B679C" w14:textId="64DA6479" w:rsidR="00EF780A" w:rsidRPr="00553AB0" w:rsidRDefault="00EF780A" w:rsidP="00FB43C9">
            <w:pPr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Merge/>
            <w:vAlign w:val="center"/>
            <w:hideMark/>
          </w:tcPr>
          <w:p w14:paraId="7E127FE5" w14:textId="77777777" w:rsidR="00FF1348" w:rsidRPr="00553AB0" w:rsidRDefault="00FF1348" w:rsidP="00140B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C1652F" w14:textId="77777777" w:rsidR="00FF1348" w:rsidRPr="00553AB0" w:rsidRDefault="00FF1348" w:rsidP="00140BF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53929D" w14:textId="77777777" w:rsidR="00FF1348" w:rsidRPr="00553AB0" w:rsidRDefault="00FF1348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C895E" w14:textId="77777777" w:rsidR="00FF1348" w:rsidRPr="00553AB0" w:rsidRDefault="00FF1348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9ED069" w14:textId="77777777" w:rsidR="00FF1348" w:rsidRPr="00553AB0" w:rsidRDefault="00FF1348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FAE3054" w14:textId="77777777" w:rsidR="00FF1348" w:rsidRPr="00553AB0" w:rsidRDefault="00FF1348" w:rsidP="00140BFD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14:paraId="2880B460" w14:textId="77777777" w:rsidR="00FF1348" w:rsidRPr="00553AB0" w:rsidRDefault="00FF1348" w:rsidP="00140B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1348" w:rsidRPr="00553AB0" w14:paraId="19E80022" w14:textId="77777777" w:rsidTr="00631D72">
        <w:trPr>
          <w:tblHeader/>
        </w:trPr>
        <w:tc>
          <w:tcPr>
            <w:tcW w:w="3870" w:type="dxa"/>
          </w:tcPr>
          <w:p w14:paraId="18181582" w14:textId="77777777" w:rsidR="00FF1348" w:rsidRPr="00553AB0" w:rsidRDefault="00FF1348" w:rsidP="00140BFD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6EFDCE80" w14:textId="77777777" w:rsidR="00FF1348" w:rsidRPr="00553AB0" w:rsidRDefault="00FF1348" w:rsidP="00140BF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AF1" w:rsidRPr="00553AB0" w14:paraId="0EB4C236" w14:textId="77777777" w:rsidTr="00EE383C">
        <w:tc>
          <w:tcPr>
            <w:tcW w:w="3870" w:type="dxa"/>
          </w:tcPr>
          <w:p w14:paraId="7459E719" w14:textId="06A7BBBE" w:rsidR="00431AF1" w:rsidRPr="00553AB0" w:rsidRDefault="00012299" w:rsidP="00431AF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3803A69D" w14:textId="77777777" w:rsidR="00431AF1" w:rsidRPr="00553AB0" w:rsidRDefault="00431AF1" w:rsidP="00431A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F1BAAAD" w14:textId="77777777" w:rsidR="00431AF1" w:rsidRPr="00553AB0" w:rsidRDefault="00431AF1" w:rsidP="00431A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36FA04A" w14:textId="77777777" w:rsidR="00431AF1" w:rsidRPr="00553AB0" w:rsidRDefault="00431AF1" w:rsidP="00431AF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651105" w14:textId="77777777" w:rsidR="00431AF1" w:rsidRPr="00553AB0" w:rsidRDefault="00431AF1" w:rsidP="00431A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4ADA5C" w14:textId="77777777" w:rsidR="00431AF1" w:rsidRPr="00553AB0" w:rsidRDefault="00431AF1" w:rsidP="00431AF1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7EAB1" w14:textId="77777777" w:rsidR="00431AF1" w:rsidRPr="00553AB0" w:rsidRDefault="00431AF1" w:rsidP="00431A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AE35806" w14:textId="77777777" w:rsidR="00431AF1" w:rsidRPr="00553AB0" w:rsidRDefault="00431AF1" w:rsidP="00431A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31AF1" w:rsidRPr="00553AB0" w14:paraId="25E77B9F" w14:textId="77777777" w:rsidTr="00EE383C">
        <w:trPr>
          <w:trHeight w:val="442"/>
        </w:trPr>
        <w:tc>
          <w:tcPr>
            <w:tcW w:w="3870" w:type="dxa"/>
          </w:tcPr>
          <w:p w14:paraId="47B7FAEE" w14:textId="3DA2E3FE" w:rsidR="00431AF1" w:rsidRPr="00553AB0" w:rsidRDefault="00431AF1" w:rsidP="00431AF1">
            <w:pPr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87AF7F6" w14:textId="50E5584E" w:rsidR="00431AF1" w:rsidRPr="00553AB0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8788FD" w14:textId="77777777" w:rsidR="00431AF1" w:rsidRPr="00553AB0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1A7183F" w14:textId="2724FC07" w:rsidR="00431AF1" w:rsidRPr="00553AB0" w:rsidRDefault="00431AF1" w:rsidP="00431AF1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5A27BE" w14:textId="77777777" w:rsidR="00431AF1" w:rsidRPr="00553AB0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92D38C5" w14:textId="30A438D4" w:rsidR="00431AF1" w:rsidRPr="00553AB0" w:rsidRDefault="00431AF1" w:rsidP="00431AF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6E7C74A" w14:textId="77777777" w:rsidR="00431AF1" w:rsidRPr="00553AB0" w:rsidRDefault="00431AF1" w:rsidP="00431A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5130659" w14:textId="4D64D74B" w:rsidR="00431AF1" w:rsidRPr="00553AB0" w:rsidRDefault="00431AF1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128F1" w:rsidRPr="00553AB0" w14:paraId="1DF3357D" w14:textId="77777777" w:rsidTr="00C927E9">
        <w:tc>
          <w:tcPr>
            <w:tcW w:w="3870" w:type="dxa"/>
          </w:tcPr>
          <w:p w14:paraId="2D1168FB" w14:textId="77777777" w:rsidR="005128F1" w:rsidRPr="00553AB0" w:rsidRDefault="005128F1" w:rsidP="005128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  <w:p w14:paraId="51F08873" w14:textId="0FF539A2" w:rsidR="005128F1" w:rsidRPr="00553AB0" w:rsidRDefault="005128F1" w:rsidP="005128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</w:t>
            </w:r>
            <w:r w:rsidRPr="00553AB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1080" w:type="dxa"/>
            <w:vAlign w:val="bottom"/>
          </w:tcPr>
          <w:p w14:paraId="518684A2" w14:textId="47F01D4E" w:rsidR="005128F1" w:rsidRPr="00553AB0" w:rsidRDefault="00012299" w:rsidP="005128F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491</w:t>
            </w:r>
          </w:p>
        </w:tc>
        <w:tc>
          <w:tcPr>
            <w:tcW w:w="270" w:type="dxa"/>
          </w:tcPr>
          <w:p w14:paraId="309B29F9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90AF1CC" w14:textId="45808B27" w:rsidR="005128F1" w:rsidRPr="00553AB0" w:rsidRDefault="005128F1" w:rsidP="002565B5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EAE4A4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2E05260" w14:textId="6F6735CD" w:rsidR="005128F1" w:rsidRPr="00553AB0" w:rsidRDefault="005128F1" w:rsidP="002565B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C4E944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3EC5E88" w14:textId="7C77AADC" w:rsidR="005128F1" w:rsidRPr="00553AB0" w:rsidRDefault="00012299" w:rsidP="005128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491</w:t>
            </w:r>
          </w:p>
        </w:tc>
      </w:tr>
      <w:tr w:rsidR="005128F1" w:rsidRPr="00553AB0" w14:paraId="263CC2CD" w14:textId="77777777" w:rsidTr="00D35E47">
        <w:tc>
          <w:tcPr>
            <w:tcW w:w="3870" w:type="dxa"/>
          </w:tcPr>
          <w:p w14:paraId="4DB0A42A" w14:textId="77777777" w:rsidR="005128F1" w:rsidRPr="00553AB0" w:rsidRDefault="005128F1" w:rsidP="005128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  <w:p w14:paraId="1657CB16" w14:textId="0C96AE76" w:rsidR="005128F1" w:rsidRPr="00553AB0" w:rsidRDefault="005128F1" w:rsidP="005128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(ค่าเผื่อการลดมูลค่าของสินค้า)</w:t>
            </w:r>
          </w:p>
        </w:tc>
        <w:tc>
          <w:tcPr>
            <w:tcW w:w="1080" w:type="dxa"/>
            <w:vAlign w:val="bottom"/>
          </w:tcPr>
          <w:p w14:paraId="4116DA31" w14:textId="356A369D" w:rsidR="005128F1" w:rsidRPr="00553AB0" w:rsidRDefault="00012299" w:rsidP="005128F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5128F1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025</w:t>
            </w:r>
          </w:p>
        </w:tc>
        <w:tc>
          <w:tcPr>
            <w:tcW w:w="270" w:type="dxa"/>
          </w:tcPr>
          <w:p w14:paraId="24BD636B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920FA99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09BBCA4" w14:textId="175E2DDC" w:rsidR="005128F1" w:rsidRPr="00553AB0" w:rsidRDefault="00012299" w:rsidP="005128F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482</w:t>
            </w:r>
          </w:p>
        </w:tc>
        <w:tc>
          <w:tcPr>
            <w:tcW w:w="270" w:type="dxa"/>
          </w:tcPr>
          <w:p w14:paraId="41A09EF8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9FF5D32" w14:textId="6E4DCABA" w:rsidR="005128F1" w:rsidRPr="00553AB0" w:rsidRDefault="005128F1" w:rsidP="002565B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A71D7B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A22DB1C" w14:textId="02F8BCC4" w:rsidR="005128F1" w:rsidRPr="00553AB0" w:rsidRDefault="00012299" w:rsidP="005128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5128F1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</w:tr>
      <w:tr w:rsidR="005128F1" w:rsidRPr="00553AB0" w14:paraId="473EC38E" w14:textId="77777777" w:rsidTr="00D35E47">
        <w:tc>
          <w:tcPr>
            <w:tcW w:w="3870" w:type="dxa"/>
          </w:tcPr>
          <w:p w14:paraId="0C2BDCEB" w14:textId="0BAF981F" w:rsidR="005128F1" w:rsidRPr="00553AB0" w:rsidRDefault="005128F1" w:rsidP="005128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</w:tcPr>
          <w:p w14:paraId="1DB620D8" w14:textId="15B7457A" w:rsidR="005128F1" w:rsidRPr="00553AB0" w:rsidRDefault="00012299" w:rsidP="005128F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5128F1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</w:t>
            </w:r>
          </w:p>
        </w:tc>
        <w:tc>
          <w:tcPr>
            <w:tcW w:w="270" w:type="dxa"/>
          </w:tcPr>
          <w:p w14:paraId="6F16B35E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DC6990C" w14:textId="3656622F" w:rsidR="005128F1" w:rsidRPr="00553AB0" w:rsidRDefault="00012299" w:rsidP="005128F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870</w:t>
            </w:r>
          </w:p>
        </w:tc>
        <w:tc>
          <w:tcPr>
            <w:tcW w:w="270" w:type="dxa"/>
          </w:tcPr>
          <w:p w14:paraId="46EA592B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B8CF697" w14:textId="6B87DB38" w:rsidR="005128F1" w:rsidRPr="00553AB0" w:rsidRDefault="005128F1" w:rsidP="002565B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DCFC22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B7EB6FB" w14:textId="49C70D38" w:rsidR="005128F1" w:rsidRPr="00553AB0" w:rsidRDefault="00012299" w:rsidP="005128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5128F1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070</w:t>
            </w:r>
          </w:p>
        </w:tc>
      </w:tr>
      <w:tr w:rsidR="005128F1" w:rsidRPr="00553AB0" w14:paraId="73E7F9B5" w14:textId="77777777" w:rsidTr="00D35E47">
        <w:tc>
          <w:tcPr>
            <w:tcW w:w="3870" w:type="dxa"/>
          </w:tcPr>
          <w:p w14:paraId="4DE0E88A" w14:textId="6A6B9A07" w:rsidR="005128F1" w:rsidRPr="00553AB0" w:rsidRDefault="005128F1" w:rsidP="005128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3AE362A3" w14:textId="70F36542" w:rsidR="005128F1" w:rsidRPr="00553AB0" w:rsidRDefault="00012299" w:rsidP="005128F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  <w:r w:rsidR="005128F1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376</w:t>
            </w:r>
          </w:p>
        </w:tc>
        <w:tc>
          <w:tcPr>
            <w:tcW w:w="270" w:type="dxa"/>
          </w:tcPr>
          <w:p w14:paraId="404BD2BE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F7895C0" w14:textId="1258495D" w:rsidR="005128F1" w:rsidRPr="00553AB0" w:rsidRDefault="00012299" w:rsidP="005128F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5128F1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683</w:t>
            </w:r>
          </w:p>
        </w:tc>
        <w:tc>
          <w:tcPr>
            <w:tcW w:w="270" w:type="dxa"/>
          </w:tcPr>
          <w:p w14:paraId="1015BA26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19ABD6" w14:textId="2EDB8B96" w:rsidR="005128F1" w:rsidRPr="00553AB0" w:rsidRDefault="005128F1" w:rsidP="005128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sz w:val="28"/>
                <w:szCs w:val="28"/>
              </w:rPr>
            </w:pPr>
            <w:r w:rsidRPr="00553AB0">
              <w:rPr>
                <w:sz w:val="28"/>
                <w:szCs w:val="28"/>
              </w:rPr>
              <w:t>(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31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276</w:t>
            </w:r>
            <w:r w:rsidRPr="00553AB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9E2051C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635AAD8" w14:textId="73B68950" w:rsidR="005128F1" w:rsidRPr="00553AB0" w:rsidRDefault="00012299" w:rsidP="005128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5128F1" w:rsidRPr="00553AB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  <w:tr w:rsidR="005128F1" w:rsidRPr="00553AB0" w14:paraId="0CFB5B00" w14:textId="77777777" w:rsidTr="00D35E47">
        <w:tc>
          <w:tcPr>
            <w:tcW w:w="3870" w:type="dxa"/>
          </w:tcPr>
          <w:p w14:paraId="25637B68" w14:textId="3D00E44C" w:rsidR="005128F1" w:rsidRPr="00553AB0" w:rsidRDefault="005128F1" w:rsidP="005128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748218EC" w14:textId="5E18E681" w:rsidR="005128F1" w:rsidRPr="00553AB0" w:rsidRDefault="00012299" w:rsidP="005128F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5128F1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412</w:t>
            </w:r>
          </w:p>
        </w:tc>
        <w:tc>
          <w:tcPr>
            <w:tcW w:w="270" w:type="dxa"/>
          </w:tcPr>
          <w:p w14:paraId="3E031543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7538B2D" w14:textId="33AC8327" w:rsidR="005128F1" w:rsidRPr="00553AB0" w:rsidRDefault="005128F1" w:rsidP="005128F1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0EFD09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90E2B3F" w14:textId="7C302C3B" w:rsidR="005128F1" w:rsidRPr="00553AB0" w:rsidRDefault="005128F1" w:rsidP="002565B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9DD5CB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51FB8A4" w14:textId="04B2F9E7" w:rsidR="005128F1" w:rsidRPr="00553AB0" w:rsidRDefault="00012299" w:rsidP="005128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5128F1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412</w:t>
            </w:r>
          </w:p>
        </w:tc>
      </w:tr>
      <w:tr w:rsidR="005128F1" w:rsidRPr="00553AB0" w14:paraId="665B0561" w14:textId="77777777" w:rsidTr="00C927E9">
        <w:tc>
          <w:tcPr>
            <w:tcW w:w="3870" w:type="dxa"/>
          </w:tcPr>
          <w:p w14:paraId="00E3767F" w14:textId="4D0F4293" w:rsidR="005128F1" w:rsidRPr="00553AB0" w:rsidRDefault="005128F1" w:rsidP="005128F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59844" w14:textId="21521230" w:rsidR="005128F1" w:rsidRPr="00553AB0" w:rsidRDefault="00012299" w:rsidP="005128F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103</w:t>
            </w:r>
            <w:r w:rsidR="005128F1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504</w:t>
            </w:r>
          </w:p>
        </w:tc>
        <w:tc>
          <w:tcPr>
            <w:tcW w:w="270" w:type="dxa"/>
          </w:tcPr>
          <w:p w14:paraId="55EF3009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2AB9D" w14:textId="2AA79D8D" w:rsidR="005128F1" w:rsidRPr="00553AB0" w:rsidRDefault="00012299" w:rsidP="005128F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5128F1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035</w:t>
            </w:r>
          </w:p>
        </w:tc>
        <w:tc>
          <w:tcPr>
            <w:tcW w:w="270" w:type="dxa"/>
          </w:tcPr>
          <w:p w14:paraId="6B4E7C33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FAC62" w14:textId="60523550" w:rsidR="005128F1" w:rsidRPr="00553AB0" w:rsidRDefault="005128F1" w:rsidP="005128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b/>
                <w:bCs/>
                <w:sz w:val="28"/>
                <w:szCs w:val="28"/>
              </w:rPr>
            </w:pPr>
            <w:r w:rsidRPr="00553AB0">
              <w:rPr>
                <w:b/>
                <w:bCs/>
                <w:sz w:val="28"/>
                <w:szCs w:val="28"/>
              </w:rPr>
              <w:t>(</w:t>
            </w:r>
            <w:r w:rsidR="00012299" w:rsidRPr="00553AB0">
              <w:rPr>
                <w:rFonts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553AB0">
              <w:rPr>
                <w:b/>
                <w:bCs/>
                <w:sz w:val="28"/>
                <w:szCs w:val="28"/>
              </w:rPr>
              <w:t>,</w:t>
            </w:r>
            <w:r w:rsidR="00012299" w:rsidRPr="00553AB0">
              <w:rPr>
                <w:rFonts w:cs="Angsana New"/>
                <w:b/>
                <w:bCs/>
                <w:sz w:val="28"/>
                <w:szCs w:val="28"/>
                <w:lang w:bidi="th-TH"/>
              </w:rPr>
              <w:t>276</w:t>
            </w:r>
            <w:r w:rsidRPr="00553AB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850F2F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A440EA" w14:textId="72F3F93D" w:rsidR="005128F1" w:rsidRPr="00553AB0" w:rsidRDefault="00012299" w:rsidP="005128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79</w:t>
            </w:r>
            <w:r w:rsidR="005128F1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263</w:t>
            </w:r>
          </w:p>
        </w:tc>
      </w:tr>
      <w:tr w:rsidR="005128F1" w:rsidRPr="00553AB0" w14:paraId="0BDABB02" w14:textId="77777777" w:rsidTr="00C927E9">
        <w:tc>
          <w:tcPr>
            <w:tcW w:w="3870" w:type="dxa"/>
          </w:tcPr>
          <w:p w14:paraId="4CEA592B" w14:textId="77777777" w:rsidR="005128F1" w:rsidRPr="00553AB0" w:rsidRDefault="005128F1" w:rsidP="005128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B94EC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3CF475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AF45D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3FD4EAD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03A36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485EAA7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7FBFB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128F1" w:rsidRPr="00553AB0" w14:paraId="6DE5049C" w14:textId="77777777" w:rsidTr="00EE383C">
        <w:tc>
          <w:tcPr>
            <w:tcW w:w="3870" w:type="dxa"/>
          </w:tcPr>
          <w:p w14:paraId="6144E1A3" w14:textId="300CBD10" w:rsidR="005128F1" w:rsidRPr="00553AB0" w:rsidRDefault="005128F1" w:rsidP="005128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2A9126F9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D90E27F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A4DD2EA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A13E5C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2E24A15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E40C871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6567575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128F1" w:rsidRPr="00553AB0" w14:paraId="00424AD9" w14:textId="77777777" w:rsidTr="00D35E47">
        <w:tc>
          <w:tcPr>
            <w:tcW w:w="3870" w:type="dxa"/>
          </w:tcPr>
          <w:p w14:paraId="332D8C5E" w14:textId="0BC5061D" w:rsidR="005128F1" w:rsidRPr="00553AB0" w:rsidRDefault="005128F1" w:rsidP="005128F1">
            <w:pPr>
              <w:spacing w:line="240" w:lineRule="auto"/>
              <w:ind w:left="252" w:right="-79" w:hanging="252"/>
              <w:rPr>
                <w:rFonts w:asciiTheme="majorBidi" w:hAnsiTheme="majorBidi"/>
                <w:sz w:val="28"/>
                <w:szCs w:val="28"/>
              </w:rPr>
            </w:pPr>
            <w:r w:rsidRPr="00553AB0">
              <w:rPr>
                <w:rFonts w:asciiTheme="majorBidi" w:hAnsi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553AB0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553AB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(กา</w:t>
            </w:r>
            <w:r w:rsidRPr="00553AB0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รเพิ่มขึ้น</w:t>
            </w:r>
            <w:r w:rsidRPr="00553AB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ของมูลค่ายุติธรรม)</w:t>
            </w:r>
          </w:p>
        </w:tc>
        <w:tc>
          <w:tcPr>
            <w:tcW w:w="1080" w:type="dxa"/>
          </w:tcPr>
          <w:p w14:paraId="311A8693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95B2F2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7329378" w14:textId="6012B6DD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473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921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A503F95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4D05270" w14:textId="289C55B5" w:rsidR="005128F1" w:rsidRPr="00553AB0" w:rsidRDefault="005128F1" w:rsidP="005128F1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F74A48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93E65D7" w14:textId="46F3DE86" w:rsidR="005128F1" w:rsidRPr="00553AB0" w:rsidRDefault="00012299" w:rsidP="005128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5128F1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005</w:t>
            </w:r>
          </w:p>
        </w:tc>
        <w:tc>
          <w:tcPr>
            <w:tcW w:w="270" w:type="dxa"/>
            <w:vAlign w:val="bottom"/>
          </w:tcPr>
          <w:p w14:paraId="09D5A594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05321BE" w14:textId="56C8F99D" w:rsidR="005128F1" w:rsidRPr="00553AB0" w:rsidRDefault="005128F1" w:rsidP="005128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466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916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128F1" w:rsidRPr="00553AB0" w14:paraId="1CC81062" w14:textId="77777777" w:rsidTr="00D35E47">
        <w:tc>
          <w:tcPr>
            <w:tcW w:w="3870" w:type="dxa"/>
          </w:tcPr>
          <w:p w14:paraId="75170E1E" w14:textId="2659FC40" w:rsidR="005128F1" w:rsidRPr="00553AB0" w:rsidRDefault="005128F1" w:rsidP="005128F1">
            <w:pPr>
              <w:spacing w:line="240" w:lineRule="auto"/>
              <w:ind w:left="252" w:right="-79" w:hanging="252"/>
              <w:rPr>
                <w:rFonts w:asciiTheme="majorBidi" w:hAnsiTheme="majorBidi"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10857FFA" w14:textId="42293BFE" w:rsidR="005128F1" w:rsidRPr="00553AB0" w:rsidRDefault="005128F1" w:rsidP="005128F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8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C8B5396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812A36B" w14:textId="79B18498" w:rsidR="005128F1" w:rsidRPr="00553AB0" w:rsidRDefault="005128F1" w:rsidP="002565B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</w:t>
            </w:r>
            <w:r w:rsidR="00012299" w:rsidRPr="00553AB0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8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E141883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FD2EDC" w14:textId="55E12433" w:rsidR="005128F1" w:rsidRPr="00553AB0" w:rsidRDefault="005128F1" w:rsidP="002565B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FB7C86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4E4E8E9" w14:textId="5A02B804" w:rsidR="005128F1" w:rsidRPr="00553AB0" w:rsidRDefault="005128F1" w:rsidP="005128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</w:t>
            </w:r>
            <w:r w:rsidR="00012299" w:rsidRPr="00553AB0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8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128F1" w:rsidRPr="00553AB0" w14:paraId="3F91CFDD" w14:textId="77777777" w:rsidTr="00C927E9">
        <w:tc>
          <w:tcPr>
            <w:tcW w:w="3870" w:type="dxa"/>
          </w:tcPr>
          <w:p w14:paraId="0A3E0BA0" w14:textId="54B90130" w:rsidR="005128F1" w:rsidRPr="00553AB0" w:rsidRDefault="005128F1" w:rsidP="005128F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0B3B9" w14:textId="2BACBCDD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473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921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80B83B4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C89A96" w14:textId="672949D5" w:rsidR="005128F1" w:rsidRPr="00553AB0" w:rsidRDefault="005128F1" w:rsidP="005128F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77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8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6DF4BB9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8F351" w14:textId="546AF868" w:rsidR="005128F1" w:rsidRPr="00553AB0" w:rsidRDefault="00012299" w:rsidP="005128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5128F1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005</w:t>
            </w:r>
          </w:p>
        </w:tc>
        <w:tc>
          <w:tcPr>
            <w:tcW w:w="270" w:type="dxa"/>
          </w:tcPr>
          <w:p w14:paraId="184B2E9D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7FBC1" w14:textId="5FCA3648" w:rsidR="005128F1" w:rsidRPr="00553AB0" w:rsidRDefault="005128F1" w:rsidP="005128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467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69</w:t>
            </w:r>
            <w:r w:rsidR="00012299"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4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5128F1" w:rsidRPr="00553AB0" w14:paraId="1D4F707E" w14:textId="77777777" w:rsidTr="00C927E9">
        <w:tc>
          <w:tcPr>
            <w:tcW w:w="3870" w:type="dxa"/>
          </w:tcPr>
          <w:p w14:paraId="57E02654" w14:textId="77777777" w:rsidR="005128F1" w:rsidRPr="00553AB0" w:rsidRDefault="005128F1" w:rsidP="005128F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B4493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FF29000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B063F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B7B8C35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EA79E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631347D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75BF4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128F1" w:rsidRPr="00553AB0" w14:paraId="168ED4B0" w14:textId="77777777" w:rsidTr="00EE383C">
        <w:tc>
          <w:tcPr>
            <w:tcW w:w="3870" w:type="dxa"/>
          </w:tcPr>
          <w:p w14:paraId="0B9B44E1" w14:textId="586F72C4" w:rsidR="005128F1" w:rsidRPr="00553AB0" w:rsidRDefault="005128F1" w:rsidP="005128F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AE1A91" w14:textId="58B0109D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370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417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83E1AAB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9204D6" w14:textId="6EBFAFDE" w:rsidR="005128F1" w:rsidRPr="00553AB0" w:rsidRDefault="00012299" w:rsidP="005128F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6"/>
              <w:rPr>
                <w:rFonts w:asciiTheme="majorBidi" w:hAnsiTheme="majorBidi" w:cstheme="min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cs="Angsana New"/>
                <w:b/>
                <w:bCs/>
                <w:sz w:val="28"/>
                <w:szCs w:val="28"/>
                <w:lang w:bidi="th-TH"/>
              </w:rPr>
              <w:t>6</w:t>
            </w:r>
            <w:r w:rsidR="005128F1" w:rsidRPr="00553AB0">
              <w:rPr>
                <w:b/>
                <w:bCs/>
                <w:sz w:val="28"/>
                <w:szCs w:val="28"/>
                <w:lang w:bidi="th-TH"/>
              </w:rPr>
              <w:t>,</w:t>
            </w:r>
            <w:r w:rsidRPr="00553AB0">
              <w:rPr>
                <w:rFonts w:cs="Angsana New"/>
                <w:b/>
                <w:bCs/>
                <w:sz w:val="28"/>
                <w:szCs w:val="28"/>
                <w:lang w:bidi="th-TH"/>
              </w:rPr>
              <w:t>25</w:t>
            </w:r>
            <w:r w:rsidRPr="00553AB0">
              <w:rPr>
                <w:rFonts w:cstheme="min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39D0631B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76C2BA" w14:textId="617A26F1" w:rsidR="005128F1" w:rsidRPr="00553AB0" w:rsidRDefault="005128F1" w:rsidP="005128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b/>
                <w:bCs/>
                <w:sz w:val="28"/>
                <w:szCs w:val="28"/>
              </w:rPr>
              <w:t>(</w:t>
            </w:r>
            <w:r w:rsidR="00012299" w:rsidRPr="00553AB0">
              <w:rPr>
                <w:rFonts w:cs="Angsana New"/>
                <w:b/>
                <w:bCs/>
                <w:sz w:val="28"/>
                <w:szCs w:val="28"/>
                <w:lang w:bidi="th-TH"/>
              </w:rPr>
              <w:t>24</w:t>
            </w:r>
            <w:r w:rsidRPr="00553AB0">
              <w:rPr>
                <w:b/>
                <w:bCs/>
                <w:sz w:val="28"/>
                <w:szCs w:val="28"/>
              </w:rPr>
              <w:t>,</w:t>
            </w:r>
            <w:r w:rsidR="00012299" w:rsidRPr="00553AB0">
              <w:rPr>
                <w:rFonts w:cs="Angsana New"/>
                <w:b/>
                <w:bCs/>
                <w:sz w:val="28"/>
                <w:szCs w:val="28"/>
                <w:lang w:bidi="th-TH"/>
              </w:rPr>
              <w:t>271</w:t>
            </w:r>
            <w:r w:rsidRPr="00553AB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9190ABA" w14:textId="77777777" w:rsidR="005128F1" w:rsidRPr="00553AB0" w:rsidRDefault="005128F1" w:rsidP="005128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BD3B0B" w14:textId="30ABA856" w:rsidR="005128F1" w:rsidRPr="00553AB0" w:rsidRDefault="005128F1" w:rsidP="005128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b/>
                <w:bCs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cs="Angsana New"/>
                <w:b/>
                <w:bCs/>
                <w:sz w:val="28"/>
                <w:szCs w:val="28"/>
                <w:lang w:bidi="th-TH"/>
              </w:rPr>
              <w:t>388</w:t>
            </w:r>
            <w:r w:rsidRPr="00553AB0">
              <w:rPr>
                <w:b/>
                <w:bCs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cs="Angsana New"/>
                <w:b/>
                <w:bCs/>
                <w:sz w:val="28"/>
                <w:szCs w:val="28"/>
                <w:lang w:bidi="th-TH"/>
              </w:rPr>
              <w:t>43</w:t>
            </w:r>
            <w:r w:rsidR="00012299" w:rsidRPr="00553AB0">
              <w:rPr>
                <w:rFonts w:cstheme="minorBidi"/>
                <w:b/>
                <w:bCs/>
                <w:sz w:val="28"/>
                <w:szCs w:val="28"/>
                <w:lang w:bidi="th-TH"/>
              </w:rPr>
              <w:t>1</w:t>
            </w:r>
            <w:r w:rsidRPr="00553AB0">
              <w:rPr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133271DD" w14:textId="74790021" w:rsidR="00C61C8F" w:rsidRPr="00553AB0" w:rsidRDefault="00C61C8F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330CDCBE" w14:textId="052BA94E" w:rsidR="00C773EC" w:rsidRPr="00553AB0" w:rsidRDefault="00C61C8F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53AB0"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56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97"/>
        <w:gridCol w:w="1080"/>
        <w:gridCol w:w="243"/>
        <w:gridCol w:w="1287"/>
        <w:gridCol w:w="243"/>
        <w:gridCol w:w="1197"/>
        <w:gridCol w:w="236"/>
        <w:gridCol w:w="1384"/>
      </w:tblGrid>
      <w:tr w:rsidR="00693678" w:rsidRPr="00553AB0" w14:paraId="17ED17C4" w14:textId="77777777" w:rsidTr="00EE383C">
        <w:trPr>
          <w:trHeight w:val="380"/>
          <w:tblHeader/>
        </w:trPr>
        <w:tc>
          <w:tcPr>
            <w:tcW w:w="3897" w:type="dxa"/>
            <w:vAlign w:val="bottom"/>
          </w:tcPr>
          <w:p w14:paraId="2A1599E5" w14:textId="77777777" w:rsidR="00693678" w:rsidRPr="00553AB0" w:rsidRDefault="00693678" w:rsidP="00FD44E6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left w:val="nil"/>
            </w:tcBorders>
            <w:vAlign w:val="bottom"/>
          </w:tcPr>
          <w:p w14:paraId="4FCD7422" w14:textId="3B109BD1" w:rsidR="00693678" w:rsidRPr="00553AB0" w:rsidRDefault="00693678" w:rsidP="000225AF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A75" w:rsidRPr="00553AB0" w14:paraId="448042DA" w14:textId="3B956B82" w:rsidTr="00EE383C">
        <w:trPr>
          <w:trHeight w:val="380"/>
          <w:tblHeader/>
        </w:trPr>
        <w:tc>
          <w:tcPr>
            <w:tcW w:w="3897" w:type="dxa"/>
            <w:vMerge w:val="restart"/>
            <w:vAlign w:val="bottom"/>
          </w:tcPr>
          <w:p w14:paraId="25DF4400" w14:textId="7EEF0332" w:rsidR="00E85A75" w:rsidRPr="00553AB0" w:rsidRDefault="00E85A75" w:rsidP="00FD44E6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bottom"/>
          </w:tcPr>
          <w:p w14:paraId="1DA66393" w14:textId="38E595AB" w:rsidR="00E85A75" w:rsidRPr="00553AB0" w:rsidRDefault="00E85A75" w:rsidP="000225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43EAF75" w14:textId="273F1A31" w:rsidR="00E85A75" w:rsidRPr="00553AB0" w:rsidRDefault="00012299" w:rsidP="000225A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E85A75"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 w:rsidR="00E85A75"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3DE0322" w14:textId="77777777" w:rsidR="00E85A75" w:rsidRPr="00553AB0" w:rsidRDefault="00E85A75" w:rsidP="000225AF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  <w:vAlign w:val="bottom"/>
          </w:tcPr>
          <w:p w14:paraId="7DC69410" w14:textId="5CB231C8" w:rsidR="00E85A75" w:rsidRPr="00553AB0" w:rsidRDefault="00E85A75" w:rsidP="000225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</w:t>
            </w:r>
            <w:r w:rsidRPr="00553AB0">
              <w:rPr>
                <w:rFonts w:asciiTheme="majorBidi" w:hAnsiTheme="majorBidi" w:cstheme="majorBidi" w:hint="cs"/>
                <w:sz w:val="28"/>
                <w:szCs w:val="28"/>
              </w:rPr>
              <w:t xml:space="preserve"> (</w:t>
            </w: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รายจ่าย</w:t>
            </w:r>
            <w:r w:rsidRPr="00553AB0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sz w:val="28"/>
                <w:szCs w:val="28"/>
              </w:rPr>
              <w:t xml:space="preserve">/ </w:t>
            </w: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3D499241" w14:textId="01A3A391" w:rsidR="00E85A75" w:rsidRPr="00553AB0" w:rsidRDefault="00E85A75" w:rsidP="000225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E4A3B7B" w14:textId="777F373D" w:rsidR="00E85A75" w:rsidRPr="00553AB0" w:rsidRDefault="00E85A75" w:rsidP="000225AF">
            <w:pPr>
              <w:spacing w:line="240" w:lineRule="auto"/>
              <w:ind w:left="-112"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5A75" w:rsidRPr="00553AB0" w14:paraId="1D676BF5" w14:textId="30D8D50C" w:rsidTr="00EE383C">
        <w:trPr>
          <w:trHeight w:val="380"/>
          <w:tblHeader/>
        </w:trPr>
        <w:tc>
          <w:tcPr>
            <w:tcW w:w="3897" w:type="dxa"/>
            <w:vMerge/>
            <w:vAlign w:val="bottom"/>
          </w:tcPr>
          <w:p w14:paraId="462E84FD" w14:textId="77777777" w:rsidR="00E85A75" w:rsidRPr="00553AB0" w:rsidRDefault="00E85A75" w:rsidP="000225A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048C6FBD" w14:textId="77777777" w:rsidR="00E85A75" w:rsidRPr="00553AB0" w:rsidRDefault="00E85A75" w:rsidP="000225A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1AA76461" w14:textId="77777777" w:rsidR="00E85A75" w:rsidRPr="00553AB0" w:rsidRDefault="00E85A75" w:rsidP="000225AF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2C291FD" w14:textId="15B79DA7" w:rsidR="00E85A75" w:rsidRPr="00553AB0" w:rsidRDefault="00E85A75" w:rsidP="000225AF">
            <w:pPr>
              <w:spacing w:line="240" w:lineRule="auto"/>
              <w:ind w:left="-102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3" w:type="dxa"/>
            <w:vAlign w:val="bottom"/>
          </w:tcPr>
          <w:p w14:paraId="01FFBC95" w14:textId="77777777" w:rsidR="00E85A75" w:rsidRPr="00553AB0" w:rsidRDefault="00E85A75" w:rsidP="000225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31CBFF7" w14:textId="4027D26E" w:rsidR="00E85A75" w:rsidRPr="00553AB0" w:rsidRDefault="00E85A75" w:rsidP="000225AF">
            <w:pPr>
              <w:spacing w:line="240" w:lineRule="auto"/>
              <w:ind w:left="-100" w:right="-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2BE2DE73" w14:textId="462B3854" w:rsidR="00E85A75" w:rsidRPr="00553AB0" w:rsidRDefault="00E85A75" w:rsidP="000225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0E1F9074" w14:textId="77777777" w:rsidR="00754685" w:rsidRPr="00553AB0" w:rsidRDefault="00754685" w:rsidP="0075468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971EE7A" w14:textId="5CA10421" w:rsidR="00E85A75" w:rsidRPr="00553AB0" w:rsidRDefault="00012299" w:rsidP="0075468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31</w:t>
            </w:r>
            <w:r w:rsidR="00754685"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 w:rsidR="00754685"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93678" w:rsidRPr="00553AB0" w14:paraId="23DE193E" w14:textId="4B543DFC" w:rsidTr="00EE383C">
        <w:trPr>
          <w:trHeight w:val="380"/>
        </w:trPr>
        <w:tc>
          <w:tcPr>
            <w:tcW w:w="3897" w:type="dxa"/>
            <w:hideMark/>
          </w:tcPr>
          <w:p w14:paraId="6C7D43D3" w14:textId="12490D19" w:rsidR="00693678" w:rsidRPr="00553AB0" w:rsidRDefault="00693678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79DAC988" w14:textId="1C2C7604" w:rsidR="00693678" w:rsidRPr="00553AB0" w:rsidRDefault="00693678" w:rsidP="0049635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93678" w:rsidRPr="00553AB0" w14:paraId="20D45DAC" w14:textId="77777777" w:rsidTr="00EE383C">
        <w:trPr>
          <w:trHeight w:val="380"/>
        </w:trPr>
        <w:tc>
          <w:tcPr>
            <w:tcW w:w="3897" w:type="dxa"/>
          </w:tcPr>
          <w:p w14:paraId="246744C7" w14:textId="57A0129F" w:rsidR="00693678" w:rsidRPr="00553AB0" w:rsidRDefault="00012299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8C643A9" w14:textId="77777777" w:rsidR="00693678" w:rsidRPr="00553AB0" w:rsidRDefault="00693678" w:rsidP="00FD44E6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1E7B2B" w14:textId="77777777" w:rsidR="00693678" w:rsidRPr="00553AB0" w:rsidRDefault="00693678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0167F31F" w14:textId="77777777" w:rsidR="00693678" w:rsidRPr="00553AB0" w:rsidRDefault="00693678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0BE69F37" w14:textId="77777777" w:rsidR="00693678" w:rsidRPr="00553AB0" w:rsidRDefault="00693678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</w:tcPr>
          <w:p w14:paraId="2976C83D" w14:textId="77777777" w:rsidR="00693678" w:rsidRPr="00553AB0" w:rsidRDefault="00693678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CECA789" w14:textId="77777777" w:rsidR="00693678" w:rsidRPr="00553AB0" w:rsidRDefault="00693678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</w:tcPr>
          <w:p w14:paraId="2DE40D06" w14:textId="77777777" w:rsidR="00693678" w:rsidRPr="00553AB0" w:rsidRDefault="00693678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85A75" w:rsidRPr="00553AB0" w14:paraId="28A6F50E" w14:textId="77777777" w:rsidTr="00EE383C">
        <w:trPr>
          <w:trHeight w:val="380"/>
        </w:trPr>
        <w:tc>
          <w:tcPr>
            <w:tcW w:w="3897" w:type="dxa"/>
          </w:tcPr>
          <w:p w14:paraId="53488D88" w14:textId="1E933304" w:rsidR="00E85A75" w:rsidRPr="00553AB0" w:rsidRDefault="00E85A75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00CAFB1" w14:textId="77777777" w:rsidR="00E85A75" w:rsidRPr="00553AB0" w:rsidRDefault="00E85A75" w:rsidP="00FD44E6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1BCCB81" w14:textId="77777777" w:rsidR="00E85A75" w:rsidRPr="00553AB0" w:rsidRDefault="00E85A75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62D7E229" w14:textId="77777777" w:rsidR="00E85A75" w:rsidRPr="00553AB0" w:rsidRDefault="00E85A75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0F0C37FB" w14:textId="77777777" w:rsidR="00E85A75" w:rsidRPr="00553AB0" w:rsidRDefault="00E85A75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</w:tcPr>
          <w:p w14:paraId="62CC600A" w14:textId="77777777" w:rsidR="00E85A75" w:rsidRPr="00553AB0" w:rsidRDefault="00E85A75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58D40E4" w14:textId="77777777" w:rsidR="00E85A75" w:rsidRPr="00553AB0" w:rsidRDefault="00E85A75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</w:tcPr>
          <w:p w14:paraId="26FF3BD4" w14:textId="77777777" w:rsidR="00E85A75" w:rsidRPr="00553AB0" w:rsidRDefault="00E85A75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85A75" w:rsidRPr="00553AB0" w14:paraId="1D88E8E9" w14:textId="59725034" w:rsidTr="00EE383C">
        <w:trPr>
          <w:trHeight w:val="783"/>
        </w:trPr>
        <w:tc>
          <w:tcPr>
            <w:tcW w:w="3897" w:type="dxa"/>
            <w:hideMark/>
          </w:tcPr>
          <w:p w14:paraId="1A7B2D60" w14:textId="77777777" w:rsidR="00E85A75" w:rsidRPr="00553AB0" w:rsidRDefault="00E85A75" w:rsidP="00D0149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  <w:p w14:paraId="02888B27" w14:textId="0F8430B7" w:rsidR="00E85A75" w:rsidRPr="00553AB0" w:rsidRDefault="00E85A75" w:rsidP="00AF309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</w:t>
            </w:r>
            <w:r w:rsidRPr="00553AB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1080" w:type="dxa"/>
            <w:vAlign w:val="bottom"/>
          </w:tcPr>
          <w:p w14:paraId="6159FF4C" w14:textId="42B3F63C" w:rsidR="00E85A75" w:rsidRPr="00553AB0" w:rsidRDefault="00012299" w:rsidP="00D478C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494</w:t>
            </w:r>
          </w:p>
        </w:tc>
        <w:tc>
          <w:tcPr>
            <w:tcW w:w="243" w:type="dxa"/>
            <w:vAlign w:val="bottom"/>
          </w:tcPr>
          <w:p w14:paraId="54A3E77E" w14:textId="77777777" w:rsidR="00E85A75" w:rsidRPr="00553AB0" w:rsidRDefault="00E85A75" w:rsidP="00D014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79DC8FE3" w14:textId="2EF10DFA" w:rsidR="00E85A75" w:rsidRPr="00553AB0" w:rsidRDefault="00E85A75" w:rsidP="00C61C8F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</w:tcPr>
          <w:p w14:paraId="190F8B6C" w14:textId="77777777" w:rsidR="00E85A75" w:rsidRPr="00553AB0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0617DAC5" w14:textId="2507047B" w:rsidR="00E85A75" w:rsidRPr="00553AB0" w:rsidRDefault="00E85A75" w:rsidP="002565B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25E4D31" w14:textId="72C18BAA" w:rsidR="00E85A75" w:rsidRPr="00553AB0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BBDCA9E" w14:textId="77777777" w:rsidR="00E85A75" w:rsidRPr="00553AB0" w:rsidRDefault="00E85A75" w:rsidP="00C61C8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17BC704" w14:textId="75478720" w:rsidR="00E85A75" w:rsidRPr="00553AB0" w:rsidRDefault="00012299" w:rsidP="00C61C8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491</w:t>
            </w:r>
          </w:p>
        </w:tc>
      </w:tr>
      <w:tr w:rsidR="00E85A75" w:rsidRPr="00553AB0" w14:paraId="248F545C" w14:textId="548E9C0D" w:rsidTr="00EE383C">
        <w:trPr>
          <w:trHeight w:val="397"/>
        </w:trPr>
        <w:tc>
          <w:tcPr>
            <w:tcW w:w="3897" w:type="dxa"/>
            <w:hideMark/>
          </w:tcPr>
          <w:p w14:paraId="68A3846A" w14:textId="6DBE285C" w:rsidR="00E85A75" w:rsidRPr="00553AB0" w:rsidRDefault="00E85A75" w:rsidP="001412BC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  <w:r w:rsidRPr="00553AB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4A44BB6" w14:textId="26B89E42" w:rsidR="00E85A75" w:rsidRPr="00553AB0" w:rsidRDefault="00E85A75" w:rsidP="00D478C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0DF97EBB" w14:textId="77777777" w:rsidR="00E85A75" w:rsidRPr="00553AB0" w:rsidRDefault="00E85A75" w:rsidP="00D014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30255DE1" w14:textId="4CF67A24" w:rsidR="00E85A75" w:rsidRPr="00553AB0" w:rsidRDefault="00E85A75" w:rsidP="00C61C8F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1A8F4E96" w14:textId="77777777" w:rsidR="00E85A75" w:rsidRPr="00553AB0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</w:tcPr>
          <w:p w14:paraId="4625F216" w14:textId="3AAAFE9C" w:rsidR="00E85A75" w:rsidRPr="00553AB0" w:rsidRDefault="00E85A75" w:rsidP="002565B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205E053" w14:textId="5C305B28" w:rsidR="00E85A75" w:rsidRPr="00553AB0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E057004" w14:textId="442AD7F1" w:rsidR="00E85A75" w:rsidRPr="00553AB0" w:rsidRDefault="00E85A75" w:rsidP="00C61C8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1D72" w:rsidRPr="00553AB0" w14:paraId="01A161F3" w14:textId="77777777" w:rsidTr="00EE383C">
        <w:trPr>
          <w:trHeight w:val="397"/>
        </w:trPr>
        <w:tc>
          <w:tcPr>
            <w:tcW w:w="3897" w:type="dxa"/>
          </w:tcPr>
          <w:p w14:paraId="73B86CE0" w14:textId="115C72E5" w:rsidR="00631D72" w:rsidRPr="00553AB0" w:rsidRDefault="00631D72" w:rsidP="00631D72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(ค่าเผื่อการลดมูลค่าของสินค้า)</w:t>
            </w:r>
          </w:p>
        </w:tc>
        <w:tc>
          <w:tcPr>
            <w:tcW w:w="1080" w:type="dxa"/>
            <w:vAlign w:val="bottom"/>
          </w:tcPr>
          <w:p w14:paraId="0535C198" w14:textId="319F1481" w:rsidR="00631D72" w:rsidRPr="00553AB0" w:rsidRDefault="00012299" w:rsidP="00631D7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  <w:r w:rsidR="00631D72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025</w:t>
            </w:r>
          </w:p>
        </w:tc>
        <w:tc>
          <w:tcPr>
            <w:tcW w:w="243" w:type="dxa"/>
            <w:vAlign w:val="bottom"/>
          </w:tcPr>
          <w:p w14:paraId="7A508D34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7F45EB70" w14:textId="5E872D5E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</w:tcPr>
          <w:p w14:paraId="38662917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</w:tcPr>
          <w:p w14:paraId="42432582" w14:textId="2853EBB1" w:rsidR="00631D72" w:rsidRPr="00553AB0" w:rsidRDefault="00631D72" w:rsidP="002565B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502B103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34D902F" w14:textId="1015180A" w:rsidR="00631D72" w:rsidRPr="00553AB0" w:rsidRDefault="00012299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631D72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025</w:t>
            </w:r>
          </w:p>
        </w:tc>
      </w:tr>
      <w:tr w:rsidR="00631D72" w:rsidRPr="00553AB0" w14:paraId="504A73AF" w14:textId="31A74CBB" w:rsidTr="00851751">
        <w:trPr>
          <w:trHeight w:val="363"/>
        </w:trPr>
        <w:tc>
          <w:tcPr>
            <w:tcW w:w="3897" w:type="dxa"/>
            <w:hideMark/>
          </w:tcPr>
          <w:p w14:paraId="29A41C2C" w14:textId="77777777" w:rsidR="00631D72" w:rsidRPr="00553AB0" w:rsidRDefault="00631D72" w:rsidP="00631D72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vAlign w:val="bottom"/>
          </w:tcPr>
          <w:p w14:paraId="4E94D3F4" w14:textId="5525D53A" w:rsidR="00631D72" w:rsidRPr="00553AB0" w:rsidRDefault="00012299" w:rsidP="00631D7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631D72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317</w:t>
            </w:r>
          </w:p>
        </w:tc>
        <w:tc>
          <w:tcPr>
            <w:tcW w:w="243" w:type="dxa"/>
            <w:vAlign w:val="bottom"/>
          </w:tcPr>
          <w:p w14:paraId="3E9416CD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523B842C" w14:textId="53EE78EF" w:rsidR="00631D72" w:rsidRPr="00553AB0" w:rsidRDefault="00012299" w:rsidP="00631D72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883</w:t>
            </w:r>
          </w:p>
        </w:tc>
        <w:tc>
          <w:tcPr>
            <w:tcW w:w="243" w:type="dxa"/>
          </w:tcPr>
          <w:p w14:paraId="07CA5DE4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</w:tcPr>
          <w:p w14:paraId="799E7FD3" w14:textId="55DAFB67" w:rsidR="00631D72" w:rsidRPr="00553AB0" w:rsidRDefault="00631D72" w:rsidP="002565B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F387DD5" w14:textId="38C506B1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</w:tcPr>
          <w:p w14:paraId="7A375E66" w14:textId="79843B77" w:rsidR="00631D72" w:rsidRPr="00553AB0" w:rsidRDefault="00012299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631D72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</w:t>
            </w:r>
          </w:p>
        </w:tc>
      </w:tr>
      <w:tr w:rsidR="00631D72" w:rsidRPr="00553AB0" w14:paraId="772FD822" w14:textId="515246B9" w:rsidTr="00851751">
        <w:trPr>
          <w:trHeight w:val="433"/>
        </w:trPr>
        <w:tc>
          <w:tcPr>
            <w:tcW w:w="3897" w:type="dxa"/>
            <w:hideMark/>
          </w:tcPr>
          <w:p w14:paraId="6ADC8F2C" w14:textId="77777777" w:rsidR="00631D72" w:rsidRPr="00553AB0" w:rsidRDefault="00631D72" w:rsidP="00631D72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08E7AAD3" w14:textId="41D743F2" w:rsidR="00631D72" w:rsidRPr="00553AB0" w:rsidRDefault="00012299" w:rsidP="00631D7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</w:t>
            </w:r>
            <w:r w:rsidR="00631D72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718</w:t>
            </w:r>
          </w:p>
        </w:tc>
        <w:tc>
          <w:tcPr>
            <w:tcW w:w="243" w:type="dxa"/>
            <w:vAlign w:val="bottom"/>
          </w:tcPr>
          <w:p w14:paraId="3A9119F9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30ACFB42" w14:textId="5FE6F783" w:rsidR="00631D72" w:rsidRPr="00553AB0" w:rsidRDefault="00012299" w:rsidP="00631D72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631D72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658</w:t>
            </w:r>
          </w:p>
        </w:tc>
        <w:tc>
          <w:tcPr>
            <w:tcW w:w="243" w:type="dxa"/>
          </w:tcPr>
          <w:p w14:paraId="44498763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</w:tcPr>
          <w:p w14:paraId="68BC9080" w14:textId="4CEB8BBD" w:rsidR="00631D72" w:rsidRPr="00553AB0" w:rsidRDefault="00631D72" w:rsidP="002565B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89E9ADD" w14:textId="77112B71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</w:tcPr>
          <w:p w14:paraId="5C70107B" w14:textId="6218690B" w:rsidR="00631D72" w:rsidRPr="00553AB0" w:rsidRDefault="00012299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  <w:r w:rsidR="00631D72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376</w:t>
            </w:r>
          </w:p>
        </w:tc>
      </w:tr>
      <w:tr w:rsidR="00631D72" w:rsidRPr="00553AB0" w14:paraId="35774872" w14:textId="52352064" w:rsidTr="00851751">
        <w:trPr>
          <w:trHeight w:val="380"/>
        </w:trPr>
        <w:tc>
          <w:tcPr>
            <w:tcW w:w="3897" w:type="dxa"/>
            <w:hideMark/>
          </w:tcPr>
          <w:p w14:paraId="0183834C" w14:textId="77777777" w:rsidR="00631D72" w:rsidRPr="00553AB0" w:rsidRDefault="00631D72" w:rsidP="00631D72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AFAFB" w14:textId="182C585C" w:rsidR="00631D72" w:rsidRPr="00553AB0" w:rsidRDefault="00012299" w:rsidP="00631D7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631D72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412</w:t>
            </w:r>
          </w:p>
        </w:tc>
        <w:tc>
          <w:tcPr>
            <w:tcW w:w="243" w:type="dxa"/>
            <w:vAlign w:val="bottom"/>
          </w:tcPr>
          <w:p w14:paraId="2A9B47C0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C5F0D" w14:textId="4009F9F7" w:rsidR="00631D72" w:rsidRPr="00553AB0" w:rsidRDefault="00631D72" w:rsidP="002565B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E4711C5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88381" w14:textId="035CAC07" w:rsidR="00631D72" w:rsidRPr="00553AB0" w:rsidRDefault="00631D72" w:rsidP="002565B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F40C5A2" w14:textId="2500617B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870C5" w14:textId="2A03D7D1" w:rsidR="00631D72" w:rsidRPr="00553AB0" w:rsidRDefault="00012299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631D72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412</w:t>
            </w:r>
          </w:p>
        </w:tc>
      </w:tr>
      <w:tr w:rsidR="00631D72" w:rsidRPr="00553AB0" w14:paraId="793CCCD2" w14:textId="397B2A9B" w:rsidTr="00C927E9">
        <w:trPr>
          <w:trHeight w:val="380"/>
        </w:trPr>
        <w:tc>
          <w:tcPr>
            <w:tcW w:w="3897" w:type="dxa"/>
            <w:hideMark/>
          </w:tcPr>
          <w:p w14:paraId="3C230545" w14:textId="77777777" w:rsidR="00631D72" w:rsidRPr="00553AB0" w:rsidRDefault="00631D72" w:rsidP="00631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3B7EA3" w14:textId="0A6452CD" w:rsidR="00631D72" w:rsidRPr="00553AB0" w:rsidRDefault="00012299" w:rsidP="00631D7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109</w:t>
            </w:r>
            <w:r w:rsidR="00631D72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966</w:t>
            </w:r>
          </w:p>
        </w:tc>
        <w:tc>
          <w:tcPr>
            <w:tcW w:w="243" w:type="dxa"/>
            <w:vAlign w:val="bottom"/>
          </w:tcPr>
          <w:p w14:paraId="0B75F887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C0731" w14:textId="1B4643C2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462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E05D9B3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462609" w14:textId="15403E45" w:rsidR="00631D72" w:rsidRPr="00553AB0" w:rsidRDefault="00631D72" w:rsidP="002565B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2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22744B" w14:textId="4DC99AD8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E4B82" w14:textId="6DFA27E9" w:rsidR="00631D72" w:rsidRPr="00553AB0" w:rsidRDefault="00012299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103</w:t>
            </w:r>
            <w:r w:rsidR="00631D72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504</w:t>
            </w:r>
          </w:p>
        </w:tc>
      </w:tr>
      <w:tr w:rsidR="00631D72" w:rsidRPr="00553AB0" w14:paraId="626D7107" w14:textId="364393D7" w:rsidTr="00C927E9">
        <w:trPr>
          <w:trHeight w:val="363"/>
        </w:trPr>
        <w:tc>
          <w:tcPr>
            <w:tcW w:w="3897" w:type="dxa"/>
          </w:tcPr>
          <w:p w14:paraId="2C8A9551" w14:textId="77777777" w:rsidR="00631D72" w:rsidRPr="00553AB0" w:rsidRDefault="00631D72" w:rsidP="00631D72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3FE845C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0628B011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61F72C5A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3DE167F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026B8423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EC7D37" w14:textId="002E11BF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</w:tcPr>
          <w:p w14:paraId="598B823C" w14:textId="7ED419BE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1D72" w:rsidRPr="00553AB0" w14:paraId="66CE1FC1" w14:textId="58101D8C" w:rsidTr="00EE383C">
        <w:trPr>
          <w:trHeight w:val="397"/>
        </w:trPr>
        <w:tc>
          <w:tcPr>
            <w:tcW w:w="3897" w:type="dxa"/>
            <w:hideMark/>
          </w:tcPr>
          <w:p w14:paraId="3C132F87" w14:textId="77777777" w:rsidR="00631D72" w:rsidRPr="00553AB0" w:rsidRDefault="00631D72" w:rsidP="00631D72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1FB67637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35E1F106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37E8533D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5BFB093F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</w:tcPr>
          <w:p w14:paraId="5E32BC89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587F461" w14:textId="71B8EB96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</w:tcPr>
          <w:p w14:paraId="7D4A7752" w14:textId="708C683E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1D72" w:rsidRPr="00553AB0" w14:paraId="249218CA" w14:textId="2CD08179" w:rsidTr="00C61C8F">
        <w:trPr>
          <w:trHeight w:val="1018"/>
        </w:trPr>
        <w:tc>
          <w:tcPr>
            <w:tcW w:w="3897" w:type="dxa"/>
            <w:hideMark/>
          </w:tcPr>
          <w:p w14:paraId="32BFA587" w14:textId="35C9194F" w:rsidR="00631D72" w:rsidRPr="00553AB0" w:rsidRDefault="00631D72" w:rsidP="00631D72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553AB0">
              <w:rPr>
                <w:rFonts w:asciiTheme="majorBidi" w:hAnsiTheme="majorBidi"/>
                <w:sz w:val="28"/>
                <w:szCs w:val="28"/>
              </w:rPr>
              <w:t xml:space="preserve">                               </w:t>
            </w:r>
            <w:r w:rsidRPr="00553AB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(กา</w:t>
            </w:r>
            <w:r w:rsidRPr="00553AB0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รเพิ่มขึ้น</w:t>
            </w:r>
            <w:r w:rsidRPr="00553AB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ของมูลค่ายุติธรรม)</w:t>
            </w:r>
          </w:p>
        </w:tc>
        <w:tc>
          <w:tcPr>
            <w:tcW w:w="1080" w:type="dxa"/>
            <w:vAlign w:val="bottom"/>
          </w:tcPr>
          <w:p w14:paraId="3CAB6450" w14:textId="7CCE7FCD" w:rsidR="00631D72" w:rsidRPr="00553AB0" w:rsidRDefault="00631D72" w:rsidP="00631D7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257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681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1634304D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519D8F5F" w14:textId="30E96485" w:rsidR="00631D72" w:rsidRPr="00553AB0" w:rsidRDefault="00631D72" w:rsidP="002565B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14:paraId="083E6A40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1A0F828D" w14:textId="1A6BED8D" w:rsidR="00631D72" w:rsidRPr="00553AB0" w:rsidRDefault="00631D72" w:rsidP="00631D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240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18E4CCF0" w14:textId="5B77B2B4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603BC06" w14:textId="538098F0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473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921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631D72" w:rsidRPr="00553AB0" w14:paraId="7C7D4971" w14:textId="68510D71" w:rsidTr="00C927E9">
        <w:trPr>
          <w:trHeight w:val="363"/>
        </w:trPr>
        <w:tc>
          <w:tcPr>
            <w:tcW w:w="3897" w:type="dxa"/>
            <w:hideMark/>
          </w:tcPr>
          <w:p w14:paraId="13CDB8BB" w14:textId="77777777" w:rsidR="00631D72" w:rsidRPr="00553AB0" w:rsidRDefault="00631D72" w:rsidP="00631D7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3B1DB" w14:textId="29125B0C" w:rsidR="00631D72" w:rsidRPr="00553AB0" w:rsidRDefault="00631D72" w:rsidP="00631D7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257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681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686ADE05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D4603F" w14:textId="04C2175D" w:rsidR="00631D72" w:rsidRPr="00553AB0" w:rsidRDefault="00631D72" w:rsidP="002565B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66C852FD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FECD6F" w14:textId="7C675E28" w:rsidR="00631D72" w:rsidRPr="00553AB0" w:rsidRDefault="00631D72" w:rsidP="00631D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216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240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585683" w14:textId="601028EC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D8B09" w14:textId="26C7D7A2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473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921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631D72" w:rsidRPr="00553AB0" w14:paraId="7D32DC91" w14:textId="534B89B9" w:rsidTr="00C927E9">
        <w:trPr>
          <w:trHeight w:val="380"/>
        </w:trPr>
        <w:tc>
          <w:tcPr>
            <w:tcW w:w="3897" w:type="dxa"/>
          </w:tcPr>
          <w:p w14:paraId="6D777E37" w14:textId="77777777" w:rsidR="00631D72" w:rsidRPr="00553AB0" w:rsidRDefault="00631D72" w:rsidP="00631D7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D63F1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151FDE82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7DF6C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4C6A2465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D80410" w14:textId="77777777" w:rsidR="00631D72" w:rsidRPr="00553AB0" w:rsidRDefault="00631D72" w:rsidP="00631D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0EE83AA" w14:textId="581C0426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F538E" w14:textId="71FBB8D4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1D72" w:rsidRPr="00553AB0" w14:paraId="5C14729E" w14:textId="5F651DCA" w:rsidTr="00EE383C">
        <w:trPr>
          <w:trHeight w:val="380"/>
        </w:trPr>
        <w:tc>
          <w:tcPr>
            <w:tcW w:w="3897" w:type="dxa"/>
            <w:hideMark/>
          </w:tcPr>
          <w:p w14:paraId="23449892" w14:textId="77777777" w:rsidR="00631D72" w:rsidRPr="00553AB0" w:rsidRDefault="00631D72" w:rsidP="00631D7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9CE1D3" w14:textId="630FA6BA" w:rsidR="00631D72" w:rsidRPr="00553AB0" w:rsidRDefault="00631D72" w:rsidP="00631D7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147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715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2A9045FA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D95811" w14:textId="1A3EA4A4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462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39B2335" w14:textId="77777777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7E7DFA" w14:textId="39493886" w:rsidR="00631D72" w:rsidRPr="00553AB0" w:rsidRDefault="00631D72" w:rsidP="00631D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216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240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C4308DF" w14:textId="0B20C6FD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34B8DB" w14:textId="2AAC044E" w:rsidR="00631D72" w:rsidRPr="00553AB0" w:rsidRDefault="00631D72" w:rsidP="00631D7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370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417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69222684" w14:textId="677A0024" w:rsidR="00831230" w:rsidRPr="00553AB0" w:rsidRDefault="0083123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98"/>
        <w:gridCol w:w="270"/>
        <w:gridCol w:w="990"/>
        <w:gridCol w:w="270"/>
        <w:gridCol w:w="1062"/>
        <w:gridCol w:w="270"/>
        <w:gridCol w:w="1080"/>
      </w:tblGrid>
      <w:tr w:rsidR="009D6A90" w:rsidRPr="00553AB0" w14:paraId="23A3F90B" w14:textId="77777777" w:rsidTr="009D6A90">
        <w:tc>
          <w:tcPr>
            <w:tcW w:w="4140" w:type="dxa"/>
          </w:tcPr>
          <w:p w14:paraId="42C92A72" w14:textId="7A1D25DA" w:rsidR="009D6A90" w:rsidRPr="00553AB0" w:rsidRDefault="00083DFB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553AB0">
              <w:rPr>
                <w:rFonts w:hint="cs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358" w:type="dxa"/>
            <w:gridSpan w:val="3"/>
            <w:hideMark/>
          </w:tcPr>
          <w:p w14:paraId="3A6E2B09" w14:textId="77777777" w:rsidR="009D6A90" w:rsidRPr="00553AB0" w:rsidRDefault="009D6A90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rFonts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F75C705" w14:textId="77777777" w:rsidR="009D6A90" w:rsidRPr="00553AB0" w:rsidRDefault="009D6A90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5460E0FC" w14:textId="77777777" w:rsidR="009D6A90" w:rsidRPr="00553AB0" w:rsidRDefault="009D6A90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rFonts w:hint="cs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6A90" w:rsidRPr="00553AB0" w14:paraId="4C588284" w14:textId="77777777" w:rsidTr="009D6A90">
        <w:tc>
          <w:tcPr>
            <w:tcW w:w="4140" w:type="dxa"/>
          </w:tcPr>
          <w:p w14:paraId="6495D823" w14:textId="4B420B2A" w:rsidR="009D6A90" w:rsidRPr="00553AB0" w:rsidRDefault="009D6A90">
            <w:pPr>
              <w:ind w:right="-108"/>
              <w:jc w:val="thaiDistribute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  <w:hideMark/>
          </w:tcPr>
          <w:p w14:paraId="639198F2" w14:textId="26B3D6DB" w:rsidR="009D6A90" w:rsidRPr="00553AB0" w:rsidRDefault="00012299">
            <w:pPr>
              <w:jc w:val="center"/>
              <w:rPr>
                <w:b/>
                <w:sz w:val="30"/>
                <w:szCs w:val="30"/>
              </w:rPr>
            </w:pPr>
            <w:r w:rsidRPr="00553AB0">
              <w:rPr>
                <w:rFonts w:hint="cs"/>
                <w:bCs/>
                <w:sz w:val="30"/>
                <w:szCs w:val="30"/>
              </w:rPr>
              <w:t>256</w:t>
            </w:r>
            <w:r w:rsidRPr="00553AB0">
              <w:rPr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63A55AC5" w14:textId="77777777" w:rsidR="009D6A90" w:rsidRPr="00553AB0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5998361E" w14:textId="13E48420" w:rsidR="009D6A90" w:rsidRPr="00553AB0" w:rsidRDefault="00012299">
            <w:pPr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F611515" w14:textId="77777777" w:rsidR="009D6A90" w:rsidRPr="00553AB0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  <w:hideMark/>
          </w:tcPr>
          <w:p w14:paraId="0A72ADF5" w14:textId="5CD453B2" w:rsidR="009D6A90" w:rsidRPr="00553AB0" w:rsidRDefault="00012299">
            <w:pPr>
              <w:jc w:val="center"/>
              <w:rPr>
                <w:bCs/>
                <w:sz w:val="30"/>
                <w:szCs w:val="30"/>
              </w:rPr>
            </w:pPr>
            <w:r w:rsidRPr="00553AB0">
              <w:rPr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6C8855FC" w14:textId="77777777" w:rsidR="009D6A90" w:rsidRPr="00553AB0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45579769" w14:textId="6BB18D9D" w:rsidR="009D6A90" w:rsidRPr="00553AB0" w:rsidRDefault="00012299">
            <w:pPr>
              <w:jc w:val="center"/>
              <w:rPr>
                <w:b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2564</w:t>
            </w:r>
          </w:p>
        </w:tc>
      </w:tr>
      <w:tr w:rsidR="009D6A90" w:rsidRPr="00553AB0" w14:paraId="5FA1A00B" w14:textId="77777777" w:rsidTr="009D6A90">
        <w:tc>
          <w:tcPr>
            <w:tcW w:w="4140" w:type="dxa"/>
          </w:tcPr>
          <w:p w14:paraId="7A93E6F4" w14:textId="77777777" w:rsidR="009D6A90" w:rsidRPr="00553AB0" w:rsidRDefault="009D6A90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hideMark/>
          </w:tcPr>
          <w:p w14:paraId="17101927" w14:textId="77777777" w:rsidR="009D6A90" w:rsidRPr="00553AB0" w:rsidRDefault="009D6A90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53AB0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106C" w:rsidRPr="00553AB0" w14:paraId="58645983" w14:textId="77777777" w:rsidTr="00CD75E1">
        <w:tc>
          <w:tcPr>
            <w:tcW w:w="4140" w:type="dxa"/>
            <w:hideMark/>
          </w:tcPr>
          <w:p w14:paraId="5685ACA6" w14:textId="77777777" w:rsidR="0057106C" w:rsidRPr="00553AB0" w:rsidRDefault="0057106C" w:rsidP="0057106C">
            <w:pPr>
              <w:ind w:left="162" w:hanging="162"/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098" w:type="dxa"/>
          </w:tcPr>
          <w:p w14:paraId="613D304C" w14:textId="49DA82C8" w:rsidR="0057106C" w:rsidRPr="00553AB0" w:rsidRDefault="00012299" w:rsidP="005710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87</w:t>
            </w:r>
            <w:r w:rsidR="0057106C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162</w:t>
            </w:r>
          </w:p>
        </w:tc>
        <w:tc>
          <w:tcPr>
            <w:tcW w:w="270" w:type="dxa"/>
          </w:tcPr>
          <w:p w14:paraId="0372C534" w14:textId="77777777" w:rsidR="0057106C" w:rsidRPr="00553AB0" w:rsidRDefault="0057106C" w:rsidP="0057106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5041D73" w14:textId="267D87F5" w:rsidR="0057106C" w:rsidRPr="00553AB0" w:rsidRDefault="00012299" w:rsidP="0057106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89</w:t>
            </w:r>
            <w:r w:rsidR="0057106C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951</w:t>
            </w:r>
          </w:p>
        </w:tc>
        <w:tc>
          <w:tcPr>
            <w:tcW w:w="270" w:type="dxa"/>
          </w:tcPr>
          <w:p w14:paraId="69EAC281" w14:textId="77777777" w:rsidR="0057106C" w:rsidRPr="00553AB0" w:rsidRDefault="0057106C" w:rsidP="0057106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34C71F" w14:textId="73B4B710" w:rsidR="0057106C" w:rsidRPr="00553AB0" w:rsidRDefault="00012299" w:rsidP="0057106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96</w:t>
            </w:r>
            <w:r w:rsidR="0057106C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276</w:t>
            </w:r>
          </w:p>
        </w:tc>
        <w:tc>
          <w:tcPr>
            <w:tcW w:w="270" w:type="dxa"/>
          </w:tcPr>
          <w:p w14:paraId="79C7DE8E" w14:textId="77777777" w:rsidR="0057106C" w:rsidRPr="00553AB0" w:rsidRDefault="0057106C" w:rsidP="0057106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1D5D1" w14:textId="7AC015BF" w:rsidR="0057106C" w:rsidRPr="00553AB0" w:rsidRDefault="00012299" w:rsidP="0057106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148</w:t>
            </w:r>
            <w:r w:rsidR="0057106C" w:rsidRPr="00553AB0">
              <w:rPr>
                <w:rFonts w:cs="Angsana New"/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023</w:t>
            </w:r>
          </w:p>
        </w:tc>
      </w:tr>
      <w:tr w:rsidR="0057106C" w:rsidRPr="00553AB0" w14:paraId="7EF11B32" w14:textId="77777777" w:rsidTr="00CD75E1">
        <w:tc>
          <w:tcPr>
            <w:tcW w:w="4140" w:type="dxa"/>
            <w:hideMark/>
          </w:tcPr>
          <w:p w14:paraId="1CCAE556" w14:textId="49255BAF" w:rsidR="0057106C" w:rsidRPr="00553AB0" w:rsidRDefault="0057106C" w:rsidP="0057106C">
            <w:pPr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 xml:space="preserve">ยอดขาดทุนทางภาษียกไป </w:t>
            </w:r>
          </w:p>
        </w:tc>
        <w:tc>
          <w:tcPr>
            <w:tcW w:w="1098" w:type="dxa"/>
          </w:tcPr>
          <w:p w14:paraId="2ECCD98D" w14:textId="009E2482" w:rsidR="0057106C" w:rsidRPr="00553AB0" w:rsidRDefault="00012299" w:rsidP="005710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180</w:t>
            </w:r>
            <w:r w:rsidR="0057106C" w:rsidRPr="00553AB0">
              <w:rPr>
                <w:sz w:val="30"/>
                <w:szCs w:val="30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170</w:t>
            </w:r>
          </w:p>
        </w:tc>
        <w:tc>
          <w:tcPr>
            <w:tcW w:w="270" w:type="dxa"/>
          </w:tcPr>
          <w:p w14:paraId="03C2D0BD" w14:textId="77777777" w:rsidR="0057106C" w:rsidRPr="00553AB0" w:rsidRDefault="0057106C" w:rsidP="0057106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EA652" w14:textId="54F4EA5D" w:rsidR="0057106C" w:rsidRPr="00553AB0" w:rsidRDefault="00012299" w:rsidP="005710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  <w:lang w:bidi="th-TH"/>
              </w:rPr>
              <w:t>131</w:t>
            </w:r>
            <w:r w:rsidR="0057106C" w:rsidRPr="00553AB0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cs="Angsana New"/>
                <w:sz w:val="30"/>
                <w:szCs w:val="30"/>
                <w:lang w:bidi="th-TH"/>
              </w:rPr>
              <w:t>138</w:t>
            </w:r>
          </w:p>
        </w:tc>
        <w:tc>
          <w:tcPr>
            <w:tcW w:w="270" w:type="dxa"/>
          </w:tcPr>
          <w:p w14:paraId="09CF7275" w14:textId="77777777" w:rsidR="0057106C" w:rsidRPr="00553AB0" w:rsidRDefault="0057106C" w:rsidP="0057106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76669DBC" w14:textId="0D59BD90" w:rsidR="0057106C" w:rsidRPr="00553AB0" w:rsidRDefault="0057106C" w:rsidP="0057106C">
            <w:pPr>
              <w:pStyle w:val="acctfourfigures"/>
              <w:tabs>
                <w:tab w:val="left" w:pos="720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 w:rsidRPr="00553AB0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BE2E14" w14:textId="77777777" w:rsidR="0057106C" w:rsidRPr="00553AB0" w:rsidRDefault="0057106C" w:rsidP="0057106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FAADF9" w14:textId="39CD38BD" w:rsidR="0057106C" w:rsidRPr="00553AB0" w:rsidRDefault="0057106C" w:rsidP="0057106C">
            <w:pPr>
              <w:pStyle w:val="acctfourfigures"/>
              <w:tabs>
                <w:tab w:val="left" w:pos="720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 w:rsidRPr="00553AB0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57106C" w:rsidRPr="00553AB0" w14:paraId="4A55913D" w14:textId="77777777" w:rsidTr="00CD75E1">
        <w:tc>
          <w:tcPr>
            <w:tcW w:w="4140" w:type="dxa"/>
            <w:hideMark/>
          </w:tcPr>
          <w:p w14:paraId="02AD432E" w14:textId="77777777" w:rsidR="0057106C" w:rsidRPr="00553AB0" w:rsidRDefault="0057106C" w:rsidP="0057106C">
            <w:pPr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6F27C" w14:textId="4BB4B3EE" w:rsidR="0057106C" w:rsidRPr="00553AB0" w:rsidRDefault="00012299" w:rsidP="005710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267</w:t>
            </w:r>
            <w:r w:rsidR="0057106C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332</w:t>
            </w:r>
          </w:p>
        </w:tc>
        <w:tc>
          <w:tcPr>
            <w:tcW w:w="270" w:type="dxa"/>
          </w:tcPr>
          <w:p w14:paraId="5BC1506C" w14:textId="77777777" w:rsidR="0057106C" w:rsidRPr="00553AB0" w:rsidRDefault="0057106C" w:rsidP="0057106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713C1" w14:textId="04FC1150" w:rsidR="0057106C" w:rsidRPr="00553AB0" w:rsidRDefault="00012299" w:rsidP="005710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221</w:t>
            </w:r>
            <w:r w:rsidR="0057106C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089</w:t>
            </w:r>
          </w:p>
        </w:tc>
        <w:tc>
          <w:tcPr>
            <w:tcW w:w="270" w:type="dxa"/>
          </w:tcPr>
          <w:p w14:paraId="35FDA8C2" w14:textId="77777777" w:rsidR="0057106C" w:rsidRPr="00553AB0" w:rsidRDefault="0057106C" w:rsidP="0057106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FE58E" w14:textId="4C7C6227" w:rsidR="0057106C" w:rsidRPr="00553AB0" w:rsidRDefault="00012299" w:rsidP="005710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96</w:t>
            </w:r>
            <w:r w:rsidR="0057106C" w:rsidRPr="00553AB0">
              <w:rPr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276</w:t>
            </w:r>
          </w:p>
        </w:tc>
        <w:tc>
          <w:tcPr>
            <w:tcW w:w="270" w:type="dxa"/>
          </w:tcPr>
          <w:p w14:paraId="31565293" w14:textId="77777777" w:rsidR="0057106C" w:rsidRPr="00553AB0" w:rsidRDefault="0057106C" w:rsidP="0057106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AB102" w14:textId="2FB81D81" w:rsidR="0057106C" w:rsidRPr="00553AB0" w:rsidRDefault="00012299" w:rsidP="005710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148</w:t>
            </w:r>
            <w:r w:rsidR="0057106C" w:rsidRPr="00553AB0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cs="Angsana New"/>
                <w:b/>
                <w:bCs/>
                <w:sz w:val="30"/>
                <w:szCs w:val="30"/>
                <w:lang w:bidi="th-TH"/>
              </w:rPr>
              <w:t>023</w:t>
            </w:r>
          </w:p>
        </w:tc>
      </w:tr>
    </w:tbl>
    <w:p w14:paraId="4FB1A022" w14:textId="77777777" w:rsidR="009D6A90" w:rsidRPr="00553AB0" w:rsidRDefault="009D6A90" w:rsidP="009D6A90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C59236C" w14:textId="3BB219E0" w:rsidR="009D6A90" w:rsidRPr="00553AB0" w:rsidRDefault="009D6A90" w:rsidP="009D6A90">
      <w:pPr>
        <w:spacing w:line="240" w:lineRule="auto"/>
        <w:ind w:left="540" w:right="-43"/>
        <w:jc w:val="thaiDistribute"/>
        <w:rPr>
          <w:sz w:val="30"/>
          <w:szCs w:val="30"/>
          <w:cs/>
        </w:rPr>
      </w:pPr>
      <w:r w:rsidRPr="00553AB0">
        <w:rPr>
          <w:rFonts w:hint="cs"/>
          <w:sz w:val="30"/>
          <w:szCs w:val="30"/>
          <w:cs/>
        </w:rPr>
        <w:lastRenderedPageBreak/>
        <w:t>กลุ่มบริษัท</w:t>
      </w:r>
      <w:r w:rsidR="00F5549C" w:rsidRPr="00553AB0">
        <w:rPr>
          <w:rFonts w:hint="cs"/>
          <w:sz w:val="30"/>
          <w:szCs w:val="30"/>
          <w:cs/>
        </w:rPr>
        <w:t>ไม่</w:t>
      </w:r>
      <w:r w:rsidRPr="00553AB0">
        <w:rPr>
          <w:rFonts w:hint="cs"/>
          <w:sz w:val="30"/>
          <w:szCs w:val="30"/>
          <w:cs/>
        </w:rPr>
        <w:t>ได้รับรู้ขาดทุนทางภาษีที่จะสิ้นอายุในปี</w:t>
      </w:r>
      <w:r w:rsidR="008127CC" w:rsidRPr="00553AB0">
        <w:rPr>
          <w:rFonts w:ascii="Cambria" w:hAnsi="Cambria" w:cstheme="minorBidi"/>
          <w:sz w:val="30"/>
          <w:szCs w:val="30"/>
        </w:rPr>
        <w:t xml:space="preserve"> </w:t>
      </w:r>
      <w:r w:rsidR="00012299" w:rsidRPr="00553AB0">
        <w:rPr>
          <w:rFonts w:asciiTheme="majorBidi" w:hAnsiTheme="majorBidi" w:cstheme="majorBidi"/>
          <w:sz w:val="30"/>
          <w:szCs w:val="30"/>
        </w:rPr>
        <w:t>2565</w:t>
      </w:r>
      <w:r w:rsidR="008127CC"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>เป็นต้นไป</w:t>
      </w:r>
      <w:r w:rsidR="007A119D" w:rsidRPr="00553AB0">
        <w:rPr>
          <w:rFonts w:hint="cs"/>
          <w:sz w:val="30"/>
          <w:szCs w:val="30"/>
          <w:cs/>
        </w:rPr>
        <w:t>บางส่วน</w:t>
      </w:r>
      <w:r w:rsidRPr="00553AB0">
        <w:rPr>
          <w:rFonts w:hint="cs"/>
          <w:sz w:val="30"/>
          <w:szCs w:val="30"/>
          <w:cs/>
        </w:rPr>
        <w:t xml:space="preserve"> และผลแตกต่างชั่วคราวที่ใช้หักภาษีที่ยังไม่สิ้นอายุตามกฎหมายเกี่ยวกับภาษีเงินได้ปัจจุบัน 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70BA9526" w14:textId="4D2D0C11" w:rsidR="00DC3474" w:rsidRPr="009810EB" w:rsidRDefault="00DC3474" w:rsidP="00755AFE">
      <w:pPr>
        <w:spacing w:line="240" w:lineRule="auto"/>
        <w:rPr>
          <w:rFonts w:asciiTheme="majorBidi" w:hAnsiTheme="majorBidi"/>
          <w:sz w:val="30"/>
          <w:szCs w:val="30"/>
        </w:rPr>
      </w:pPr>
    </w:p>
    <w:p w14:paraId="5434C071" w14:textId="7D2AFBE5" w:rsidR="00E11624" w:rsidRPr="00553AB0" w:rsidRDefault="00E11624" w:rsidP="00E11624">
      <w:pPr>
        <w:spacing w:line="240" w:lineRule="auto"/>
        <w:ind w:left="540" w:right="-43"/>
        <w:jc w:val="thaiDistribute"/>
        <w:rPr>
          <w:rFonts w:asciiTheme="majorBidi" w:hAnsiTheme="majorBidi"/>
          <w:sz w:val="20"/>
          <w:szCs w:val="20"/>
        </w:rPr>
      </w:pPr>
      <w:r w:rsidRPr="00553AB0">
        <w:rPr>
          <w:rFonts w:hint="cs"/>
          <w:sz w:val="30"/>
          <w:szCs w:val="30"/>
          <w:cs/>
        </w:rPr>
        <w:t>ณ วันที่</w:t>
      </w:r>
      <w:r w:rsidR="008127CC" w:rsidRPr="00553AB0">
        <w:rPr>
          <w:sz w:val="30"/>
          <w:szCs w:val="30"/>
        </w:rPr>
        <w:t xml:space="preserve"> </w:t>
      </w:r>
      <w:r w:rsidR="00012299" w:rsidRPr="00553AB0">
        <w:rPr>
          <w:sz w:val="30"/>
          <w:szCs w:val="30"/>
        </w:rPr>
        <w:t>31</w:t>
      </w:r>
      <w:r w:rsidR="008127CC"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>ธันวาคม</w:t>
      </w:r>
      <w:r w:rsidR="008127CC" w:rsidRPr="00553AB0">
        <w:rPr>
          <w:sz w:val="30"/>
          <w:szCs w:val="30"/>
        </w:rPr>
        <w:t xml:space="preserve"> </w:t>
      </w:r>
      <w:r w:rsidR="00012299" w:rsidRPr="00553AB0">
        <w:rPr>
          <w:sz w:val="30"/>
          <w:szCs w:val="30"/>
        </w:rPr>
        <w:t>2565</w:t>
      </w:r>
      <w:r w:rsidR="008127CC"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>และ</w:t>
      </w:r>
      <w:r w:rsidR="008127CC" w:rsidRPr="00553AB0">
        <w:rPr>
          <w:sz w:val="30"/>
          <w:szCs w:val="30"/>
        </w:rPr>
        <w:t xml:space="preserve"> </w:t>
      </w:r>
      <w:r w:rsidR="00012299" w:rsidRPr="00553AB0">
        <w:rPr>
          <w:sz w:val="30"/>
          <w:szCs w:val="30"/>
        </w:rPr>
        <w:t>2564</w:t>
      </w:r>
      <w:r w:rsidR="008127CC"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>กลุ่มบริษัทไม่ได้บันทึกหนี้สินภาษีเงินได้รอการตัดบัญชีสำหรับผลแตกต่างชั่วคราวที่เกิดจากการลงทุนในบริษัทย่อยและบริษัทร่วมค้า อันเนื่องมาจากกลุ่มบริษัทสามารถควบคุมจังหวะเวลาในการกลับรายการผลแตกต่างชั่วคราวได้ และมีความเป็นไปได้แน่นอนที่ผลแตกต่างชั่วคราวจะไม่ได้กลับรายการภายในระยะเวลาที่คาดการณ์ได้ในอนาคต</w:t>
      </w:r>
    </w:p>
    <w:p w14:paraId="2FB32650" w14:textId="77777777" w:rsidR="00E11624" w:rsidRPr="009810EB" w:rsidRDefault="00E11624" w:rsidP="00755AFE">
      <w:pPr>
        <w:spacing w:line="240" w:lineRule="auto"/>
        <w:rPr>
          <w:rFonts w:asciiTheme="majorBidi" w:hAnsiTheme="majorBidi"/>
          <w:sz w:val="30"/>
          <w:szCs w:val="30"/>
        </w:rPr>
      </w:pPr>
    </w:p>
    <w:p w14:paraId="2206B768" w14:textId="23614234" w:rsidR="00126B11" w:rsidRPr="00553AB0" w:rsidRDefault="00092727" w:rsidP="00A04A5C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</w:rPr>
      </w:pPr>
      <w:r w:rsidRPr="00553AB0">
        <w:rPr>
          <w:rFonts w:asciiTheme="majorBidi" w:hAnsiTheme="majorBidi" w:cstheme="majorBidi"/>
          <w:i w:val="0"/>
          <w:iCs w:val="0"/>
          <w:cs/>
        </w:rPr>
        <w:t>เงินปันผล</w:t>
      </w:r>
    </w:p>
    <w:p w14:paraId="653595A9" w14:textId="77777777" w:rsidR="008B0DBC" w:rsidRPr="00553AB0" w:rsidRDefault="008B0DBC" w:rsidP="008B0DBC">
      <w:pPr>
        <w:pStyle w:val="ListParagraph"/>
        <w:ind w:left="540" w:firstLine="0"/>
        <w:rPr>
          <w:rFonts w:asciiTheme="majorBidi" w:hAnsiTheme="majorBidi"/>
          <w:i w:val="0"/>
          <w:iCs w:val="0"/>
        </w:rPr>
      </w:pPr>
    </w:p>
    <w:p w14:paraId="26B6E7FF" w14:textId="4A4EDE32" w:rsidR="00631D72" w:rsidRPr="00553AB0" w:rsidRDefault="00631D72" w:rsidP="00631D72">
      <w:pPr>
        <w:pStyle w:val="block"/>
        <w:spacing w:after="0" w:line="240" w:lineRule="atLeast"/>
        <w:ind w:left="540" w:right="-7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553AB0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553AB0">
        <w:rPr>
          <w:rFonts w:cs="Angsana New" w:hint="cs"/>
          <w:i/>
          <w:iCs/>
          <w:sz w:val="30"/>
          <w:szCs w:val="30"/>
          <w:rtl/>
          <w:cs/>
        </w:rPr>
        <w:t xml:space="preserve"> </w:t>
      </w:r>
      <w:r w:rsidR="00012299" w:rsidRPr="00553AB0">
        <w:rPr>
          <w:rFonts w:cs="Angsana New"/>
          <w:i/>
          <w:iCs/>
          <w:sz w:val="30"/>
          <w:szCs w:val="30"/>
          <w:lang w:bidi="th-TH"/>
        </w:rPr>
        <w:t>2565</w:t>
      </w:r>
    </w:p>
    <w:p w14:paraId="51EEE1B3" w14:textId="77777777" w:rsidR="00631D72" w:rsidRPr="00553AB0" w:rsidRDefault="00631D72" w:rsidP="00631D72">
      <w:pPr>
        <w:pStyle w:val="block"/>
        <w:spacing w:after="0" w:line="240" w:lineRule="atLeast"/>
        <w:ind w:left="540" w:right="-7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5455757B" w14:textId="524F8ACC" w:rsidR="00631D72" w:rsidRPr="00553AB0" w:rsidRDefault="00631D72" w:rsidP="00631D72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cs/>
          <w:lang w:bidi="th-TH"/>
        </w:rPr>
      </w:pPr>
      <w:r w:rsidRPr="00553AB0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="00012299" w:rsidRPr="00553AB0">
        <w:rPr>
          <w:rFonts w:cs="Angsana New"/>
          <w:sz w:val="30"/>
          <w:szCs w:val="30"/>
          <w:lang w:bidi="th-TH"/>
        </w:rPr>
        <w:t>27</w:t>
      </w:r>
      <w:r w:rsidRPr="00553AB0">
        <w:rPr>
          <w:rFonts w:cs="Angsana New"/>
          <w:sz w:val="30"/>
          <w:szCs w:val="30"/>
          <w:cs/>
          <w:lang w:bidi="th-TH"/>
        </w:rPr>
        <w:t xml:space="preserve"> เมษายน </w:t>
      </w:r>
      <w:r w:rsidR="00012299" w:rsidRPr="00553AB0">
        <w:rPr>
          <w:rFonts w:cs="Angsana New"/>
          <w:sz w:val="30"/>
          <w:szCs w:val="30"/>
          <w:lang w:bidi="th-TH"/>
        </w:rPr>
        <w:t>2565</w:t>
      </w:r>
      <w:r w:rsidRPr="00553AB0">
        <w:rPr>
          <w:rFonts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 w:rsidR="00012299" w:rsidRPr="00553AB0">
        <w:rPr>
          <w:rFonts w:cs="Angsana New"/>
          <w:sz w:val="30"/>
          <w:szCs w:val="30"/>
          <w:lang w:bidi="th-TH"/>
        </w:rPr>
        <w:t>2565</w:t>
      </w:r>
      <w:r w:rsidRPr="00553AB0">
        <w:rPr>
          <w:rFonts w:cs="Angsana New"/>
          <w:sz w:val="30"/>
          <w:szCs w:val="30"/>
          <w:lang w:bidi="th-TH"/>
        </w:rPr>
        <w:t xml:space="preserve"> </w:t>
      </w:r>
      <w:r w:rsidRPr="00553AB0">
        <w:rPr>
          <w:rFonts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553AB0">
        <w:rPr>
          <w:rFonts w:cs="Angsana New"/>
          <w:sz w:val="30"/>
          <w:szCs w:val="30"/>
          <w:lang w:bidi="th-TH"/>
        </w:rPr>
        <w:br/>
      </w:r>
      <w:r w:rsidRPr="00553AB0">
        <w:rPr>
          <w:rFonts w:cs="Angsana New"/>
          <w:sz w:val="30"/>
          <w:szCs w:val="30"/>
          <w:cs/>
          <w:lang w:bidi="th-TH"/>
        </w:rPr>
        <w:t xml:space="preserve">ปี </w:t>
      </w:r>
      <w:r w:rsidR="00012299" w:rsidRPr="00553AB0">
        <w:rPr>
          <w:rFonts w:cs="Angsana New"/>
          <w:sz w:val="30"/>
          <w:szCs w:val="30"/>
          <w:lang w:bidi="th-TH"/>
        </w:rPr>
        <w:t>2564</w:t>
      </w:r>
      <w:r w:rsidRPr="00553AB0">
        <w:rPr>
          <w:rFonts w:cs="Angsana New"/>
          <w:sz w:val="30"/>
          <w:szCs w:val="30"/>
          <w:cs/>
          <w:lang w:bidi="th-TH"/>
        </w:rPr>
        <w:t xml:space="preserve"> ในอัตราหุ้นละ </w:t>
      </w:r>
      <w:r w:rsidR="00012299" w:rsidRPr="00553AB0">
        <w:rPr>
          <w:rFonts w:cs="Angsana New"/>
          <w:sz w:val="30"/>
          <w:szCs w:val="30"/>
          <w:lang w:bidi="th-TH"/>
        </w:rPr>
        <w:t>1</w:t>
      </w:r>
      <w:r w:rsidRPr="00553AB0">
        <w:rPr>
          <w:rFonts w:cs="Angsana New"/>
          <w:sz w:val="30"/>
          <w:szCs w:val="30"/>
          <w:lang w:bidi="th-TH"/>
        </w:rPr>
        <w:t>.</w:t>
      </w:r>
      <w:r w:rsidR="00012299" w:rsidRPr="00553AB0">
        <w:rPr>
          <w:rFonts w:cs="Angsana New"/>
          <w:sz w:val="30"/>
          <w:szCs w:val="30"/>
          <w:lang w:bidi="th-TH"/>
        </w:rPr>
        <w:t>10</w:t>
      </w:r>
      <w:r w:rsidRPr="00553AB0">
        <w:rPr>
          <w:rFonts w:cs="Angsana New"/>
          <w:sz w:val="30"/>
          <w:szCs w:val="30"/>
          <w:cs/>
          <w:lang w:bidi="th-TH"/>
        </w:rPr>
        <w:t xml:space="preserve"> บาท คิดเป็นจำนวนเงิน </w:t>
      </w:r>
      <w:r w:rsidR="00012299" w:rsidRPr="00553AB0">
        <w:rPr>
          <w:rFonts w:cs="Angsana New"/>
          <w:sz w:val="30"/>
          <w:szCs w:val="30"/>
          <w:lang w:bidi="th-TH"/>
        </w:rPr>
        <w:t>3</w:t>
      </w:r>
      <w:r w:rsidRPr="00553AB0">
        <w:rPr>
          <w:rFonts w:cs="Angsana New"/>
          <w:sz w:val="30"/>
          <w:szCs w:val="30"/>
          <w:lang w:bidi="th-TH"/>
        </w:rPr>
        <w:t>,</w:t>
      </w:r>
      <w:r w:rsidR="00012299" w:rsidRPr="00553AB0">
        <w:rPr>
          <w:rFonts w:cs="Angsana New"/>
          <w:sz w:val="30"/>
          <w:szCs w:val="30"/>
          <w:lang w:bidi="th-TH"/>
        </w:rPr>
        <w:t>304</w:t>
      </w:r>
      <w:r w:rsidRPr="00553AB0">
        <w:rPr>
          <w:rFonts w:cs="Angsana New"/>
          <w:sz w:val="30"/>
          <w:szCs w:val="30"/>
          <w:lang w:bidi="th-TH"/>
        </w:rPr>
        <w:t>.</w:t>
      </w:r>
      <w:r w:rsidR="00012299" w:rsidRPr="00553AB0">
        <w:rPr>
          <w:rFonts w:cs="Angsana New"/>
          <w:sz w:val="30"/>
          <w:szCs w:val="30"/>
          <w:lang w:bidi="th-TH"/>
        </w:rPr>
        <w:t>09</w:t>
      </w:r>
      <w:r w:rsidRPr="00553AB0">
        <w:rPr>
          <w:rFonts w:cs="Angsana New"/>
          <w:sz w:val="30"/>
          <w:szCs w:val="30"/>
          <w:cs/>
          <w:lang w:bidi="th-TH"/>
        </w:rPr>
        <w:t xml:space="preserve"> ล้านบาท </w:t>
      </w:r>
      <w:r w:rsidRPr="00553AB0">
        <w:rPr>
          <w:rFonts w:cs="Angsana New" w:hint="cs"/>
          <w:sz w:val="30"/>
          <w:szCs w:val="30"/>
          <w:cs/>
          <w:lang w:bidi="th-TH"/>
        </w:rPr>
        <w:t xml:space="preserve">ทั้งนี้บริษัทได้จ่ายเงินปันผลระหว่างกาลให้แก่ผู้ถือหุ้นแล้วในเดือนกันยายน </w:t>
      </w:r>
      <w:r w:rsidR="00012299" w:rsidRPr="00553AB0">
        <w:rPr>
          <w:rFonts w:cs="Angsana New"/>
          <w:sz w:val="30"/>
          <w:szCs w:val="30"/>
          <w:lang w:bidi="th-TH"/>
        </w:rPr>
        <w:t>2564</w:t>
      </w:r>
      <w:r w:rsidRPr="00553AB0">
        <w:rPr>
          <w:rFonts w:cs="Angsana New"/>
          <w:sz w:val="30"/>
          <w:szCs w:val="30"/>
          <w:lang w:bidi="th-TH"/>
        </w:rPr>
        <w:t xml:space="preserve"> </w:t>
      </w:r>
      <w:r w:rsidRPr="00553AB0">
        <w:rPr>
          <w:rFonts w:cs="Angsana New" w:hint="cs"/>
          <w:sz w:val="30"/>
          <w:szCs w:val="30"/>
          <w:cs/>
          <w:lang w:bidi="th-TH"/>
        </w:rPr>
        <w:t xml:space="preserve">ในอัตราหุ้นละ </w:t>
      </w:r>
      <w:r w:rsidR="00012299" w:rsidRPr="00553AB0">
        <w:rPr>
          <w:rFonts w:cs="Angsana New"/>
          <w:sz w:val="30"/>
          <w:szCs w:val="30"/>
          <w:lang w:bidi="th-TH"/>
        </w:rPr>
        <w:t>0</w:t>
      </w:r>
      <w:r w:rsidRPr="00553AB0">
        <w:rPr>
          <w:rFonts w:cs="Angsana New"/>
          <w:sz w:val="30"/>
          <w:szCs w:val="30"/>
          <w:lang w:bidi="th-TH"/>
        </w:rPr>
        <w:t>.</w:t>
      </w:r>
      <w:r w:rsidR="00012299" w:rsidRPr="00553AB0">
        <w:rPr>
          <w:rFonts w:cs="Angsana New"/>
          <w:sz w:val="30"/>
          <w:szCs w:val="30"/>
          <w:lang w:bidi="th-TH"/>
        </w:rPr>
        <w:t>45</w:t>
      </w:r>
      <w:r w:rsidRPr="00553AB0">
        <w:rPr>
          <w:rFonts w:cs="Angsana New"/>
          <w:sz w:val="30"/>
          <w:szCs w:val="30"/>
          <w:lang w:bidi="th-TH"/>
        </w:rPr>
        <w:t xml:space="preserve"> </w:t>
      </w:r>
      <w:r w:rsidRPr="00553AB0">
        <w:rPr>
          <w:rFonts w:cs="Angsana New" w:hint="cs"/>
          <w:sz w:val="30"/>
          <w:szCs w:val="30"/>
          <w:cs/>
          <w:lang w:bidi="th-TH"/>
        </w:rPr>
        <w:t>บาท รวมเป็นจำนวนเงินทั้งสิ้น</w:t>
      </w:r>
      <w:r w:rsidRPr="00553AB0">
        <w:rPr>
          <w:rFonts w:cs="Angsana New"/>
          <w:sz w:val="30"/>
          <w:szCs w:val="30"/>
          <w:lang w:bidi="th-TH"/>
        </w:rPr>
        <w:t xml:space="preserve"> </w:t>
      </w:r>
      <w:r w:rsidR="00012299" w:rsidRPr="00553AB0">
        <w:rPr>
          <w:rFonts w:cs="Angsana New"/>
          <w:sz w:val="30"/>
          <w:szCs w:val="30"/>
          <w:lang w:bidi="th-TH"/>
        </w:rPr>
        <w:t>1</w:t>
      </w:r>
      <w:r w:rsidRPr="00553AB0">
        <w:rPr>
          <w:rFonts w:cs="Angsana New"/>
          <w:sz w:val="30"/>
          <w:szCs w:val="30"/>
          <w:lang w:bidi="th-TH"/>
        </w:rPr>
        <w:t>,</w:t>
      </w:r>
      <w:r w:rsidR="00012299" w:rsidRPr="00553AB0">
        <w:rPr>
          <w:rFonts w:cs="Angsana New"/>
          <w:sz w:val="30"/>
          <w:szCs w:val="30"/>
          <w:lang w:bidi="th-TH"/>
        </w:rPr>
        <w:t>351</w:t>
      </w:r>
      <w:r w:rsidRPr="00553AB0">
        <w:rPr>
          <w:rFonts w:cs="Angsana New"/>
          <w:sz w:val="30"/>
          <w:szCs w:val="30"/>
          <w:lang w:bidi="th-TH"/>
        </w:rPr>
        <w:t>.</w:t>
      </w:r>
      <w:r w:rsidR="00012299" w:rsidRPr="00553AB0">
        <w:rPr>
          <w:rFonts w:cs="Angsana New"/>
          <w:sz w:val="30"/>
          <w:szCs w:val="30"/>
          <w:lang w:bidi="th-TH"/>
        </w:rPr>
        <w:t>69</w:t>
      </w:r>
      <w:r w:rsidRPr="00553AB0">
        <w:rPr>
          <w:rFonts w:cs="Angsana New"/>
          <w:sz w:val="30"/>
          <w:szCs w:val="30"/>
          <w:lang w:bidi="th-TH"/>
        </w:rPr>
        <w:t xml:space="preserve"> </w:t>
      </w:r>
      <w:r w:rsidRPr="00553AB0">
        <w:rPr>
          <w:rFonts w:cs="Angsana New" w:hint="cs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="00012299" w:rsidRPr="00553AB0">
        <w:rPr>
          <w:rFonts w:cs="Angsana New"/>
          <w:sz w:val="30"/>
          <w:szCs w:val="30"/>
          <w:lang w:bidi="th-TH"/>
        </w:rPr>
        <w:t>0</w:t>
      </w:r>
      <w:r w:rsidRPr="00553AB0">
        <w:rPr>
          <w:rFonts w:cs="Angsana New"/>
          <w:sz w:val="30"/>
          <w:szCs w:val="30"/>
          <w:lang w:bidi="th-TH"/>
        </w:rPr>
        <w:t>.</w:t>
      </w:r>
      <w:r w:rsidR="00012299" w:rsidRPr="00553AB0">
        <w:rPr>
          <w:rFonts w:cs="Angsana New"/>
          <w:sz w:val="30"/>
          <w:szCs w:val="30"/>
          <w:lang w:bidi="th-TH"/>
        </w:rPr>
        <w:t>65</w:t>
      </w:r>
      <w:r w:rsidRPr="00553AB0">
        <w:rPr>
          <w:rFonts w:cs="Angsana New" w:hint="cs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="00012299" w:rsidRPr="00553AB0">
        <w:rPr>
          <w:rFonts w:cs="Angsana New"/>
          <w:sz w:val="30"/>
          <w:szCs w:val="30"/>
          <w:lang w:bidi="th-TH"/>
        </w:rPr>
        <w:t>1</w:t>
      </w:r>
      <w:r w:rsidRPr="00553AB0">
        <w:rPr>
          <w:rFonts w:cs="Angsana New"/>
          <w:sz w:val="30"/>
          <w:szCs w:val="30"/>
          <w:lang w:bidi="th-TH"/>
        </w:rPr>
        <w:t>,</w:t>
      </w:r>
      <w:r w:rsidR="00012299" w:rsidRPr="00553AB0">
        <w:rPr>
          <w:rFonts w:cs="Angsana New"/>
          <w:sz w:val="30"/>
          <w:szCs w:val="30"/>
          <w:lang w:bidi="th-TH"/>
        </w:rPr>
        <w:t>952</w:t>
      </w:r>
      <w:r w:rsidRPr="00553AB0">
        <w:rPr>
          <w:rFonts w:cs="Angsana New"/>
          <w:sz w:val="30"/>
          <w:szCs w:val="30"/>
          <w:lang w:bidi="th-TH"/>
        </w:rPr>
        <w:t>.</w:t>
      </w:r>
      <w:r w:rsidR="00012299" w:rsidRPr="00553AB0">
        <w:rPr>
          <w:rFonts w:cs="Angsana New"/>
          <w:sz w:val="30"/>
          <w:szCs w:val="30"/>
          <w:lang w:bidi="th-TH"/>
        </w:rPr>
        <w:t>40</w:t>
      </w:r>
      <w:r w:rsidRPr="00553AB0">
        <w:rPr>
          <w:rFonts w:cs="Angsana New" w:hint="cs"/>
          <w:sz w:val="30"/>
          <w:szCs w:val="30"/>
          <w:cs/>
          <w:lang w:bidi="th-TH"/>
        </w:rPr>
        <w:t xml:space="preserve"> ล้านบาท ซึ่งได้จ่ายให้กับผู้ถือหุ้นแล้วเมื่อวันที่ </w:t>
      </w:r>
      <w:r w:rsidR="00012299" w:rsidRPr="00553AB0">
        <w:rPr>
          <w:rFonts w:cs="Angsana New"/>
          <w:sz w:val="30"/>
          <w:szCs w:val="30"/>
          <w:lang w:bidi="th-TH"/>
        </w:rPr>
        <w:t>26</w:t>
      </w:r>
      <w:r w:rsidRPr="00553AB0">
        <w:rPr>
          <w:rFonts w:cs="Angsana New" w:hint="cs"/>
          <w:sz w:val="30"/>
          <w:szCs w:val="30"/>
          <w:cs/>
          <w:lang w:bidi="th-TH"/>
        </w:rPr>
        <w:t xml:space="preserve"> พฤษภาคม</w:t>
      </w:r>
      <w:r w:rsidRPr="00553AB0">
        <w:rPr>
          <w:rFonts w:cs="Angsana New"/>
          <w:sz w:val="30"/>
          <w:szCs w:val="30"/>
          <w:lang w:bidi="th-TH"/>
        </w:rPr>
        <w:t xml:space="preserve"> </w:t>
      </w:r>
      <w:r w:rsidR="00012299" w:rsidRPr="00553AB0">
        <w:rPr>
          <w:rFonts w:cs="Angsana New"/>
          <w:sz w:val="30"/>
          <w:szCs w:val="30"/>
          <w:lang w:bidi="th-TH"/>
        </w:rPr>
        <w:t>2565</w:t>
      </w:r>
    </w:p>
    <w:p w14:paraId="6D88C746" w14:textId="77777777" w:rsidR="00631D72" w:rsidRPr="00553AB0" w:rsidRDefault="00631D72" w:rsidP="00631D72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</w:p>
    <w:p w14:paraId="3351AF3B" w14:textId="456D7D02" w:rsidR="00631D72" w:rsidRPr="00553AB0" w:rsidRDefault="00631D72" w:rsidP="00631D72">
      <w:pPr>
        <w:spacing w:line="240" w:lineRule="auto"/>
        <w:ind w:left="567" w:right="-43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ในการประชุมคณะกรรมการของบริษัท เมื่อวันที่</w:t>
      </w:r>
      <w:r w:rsidRPr="00553AB0">
        <w:rPr>
          <w:sz w:val="30"/>
          <w:szCs w:val="30"/>
        </w:rPr>
        <w:t xml:space="preserve"> </w:t>
      </w:r>
      <w:r w:rsidR="00012299" w:rsidRPr="00553AB0">
        <w:rPr>
          <w:sz w:val="30"/>
          <w:szCs w:val="30"/>
        </w:rPr>
        <w:t>10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สิงหาคม</w:t>
      </w:r>
      <w:r w:rsidRPr="00553AB0">
        <w:rPr>
          <w:sz w:val="30"/>
          <w:szCs w:val="30"/>
        </w:rPr>
        <w:t xml:space="preserve"> </w:t>
      </w:r>
      <w:r w:rsidR="00012299" w:rsidRPr="00553AB0">
        <w:rPr>
          <w:sz w:val="30"/>
          <w:szCs w:val="30"/>
        </w:rPr>
        <w:t>2565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ได้มีมติอนุมัติการจัดสรรกำไรจาก</w:t>
      </w:r>
      <w:r w:rsidRPr="00553AB0">
        <w:rPr>
          <w:sz w:val="30"/>
          <w:szCs w:val="30"/>
          <w:cs/>
        </w:rPr>
        <w:br/>
        <w:t>ผลการดำเนินงานงวดครึ่งปีแรกของปี</w:t>
      </w:r>
      <w:r w:rsidRPr="00553AB0">
        <w:rPr>
          <w:sz w:val="30"/>
          <w:szCs w:val="30"/>
        </w:rPr>
        <w:t xml:space="preserve"> </w:t>
      </w:r>
      <w:r w:rsidR="00012299" w:rsidRPr="00553AB0">
        <w:rPr>
          <w:sz w:val="30"/>
          <w:szCs w:val="30"/>
        </w:rPr>
        <w:t>2565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เป็นเงินปันผลระหว่างกาล ในอัตราหุ้นละ</w:t>
      </w:r>
      <w:r w:rsidRPr="00553AB0">
        <w:rPr>
          <w:sz w:val="30"/>
          <w:szCs w:val="30"/>
        </w:rPr>
        <w:t xml:space="preserve"> </w:t>
      </w:r>
      <w:r w:rsidR="00012299" w:rsidRPr="00553AB0">
        <w:rPr>
          <w:sz w:val="30"/>
          <w:szCs w:val="30"/>
        </w:rPr>
        <w:t>0</w:t>
      </w:r>
      <w:r w:rsidRPr="00553AB0">
        <w:rPr>
          <w:sz w:val="30"/>
          <w:szCs w:val="30"/>
        </w:rPr>
        <w:t>.</w:t>
      </w:r>
      <w:r w:rsidR="00012299" w:rsidRPr="00553AB0">
        <w:rPr>
          <w:sz w:val="30"/>
          <w:szCs w:val="30"/>
        </w:rPr>
        <w:t>45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บาท คิดเป็นจำนวน</w:t>
      </w:r>
      <w:r w:rsidRPr="00553AB0">
        <w:rPr>
          <w:rFonts w:hint="cs"/>
          <w:sz w:val="30"/>
          <w:szCs w:val="30"/>
          <w:cs/>
        </w:rPr>
        <w:t>เงิน</w:t>
      </w:r>
      <w:r w:rsidRPr="00553AB0">
        <w:rPr>
          <w:sz w:val="30"/>
          <w:szCs w:val="30"/>
          <w:cs/>
        </w:rPr>
        <w:t xml:space="preserve"> </w:t>
      </w:r>
      <w:r w:rsidR="00012299" w:rsidRPr="00553AB0">
        <w:rPr>
          <w:sz w:val="30"/>
          <w:szCs w:val="30"/>
        </w:rPr>
        <w:t>1</w:t>
      </w:r>
      <w:r w:rsidRPr="00553AB0">
        <w:rPr>
          <w:sz w:val="30"/>
          <w:szCs w:val="30"/>
        </w:rPr>
        <w:t>,</w:t>
      </w:r>
      <w:r w:rsidR="00012299" w:rsidRPr="00553AB0">
        <w:rPr>
          <w:sz w:val="30"/>
          <w:szCs w:val="30"/>
        </w:rPr>
        <w:t>351</w:t>
      </w:r>
      <w:r w:rsidRPr="00553AB0">
        <w:rPr>
          <w:sz w:val="30"/>
          <w:szCs w:val="30"/>
        </w:rPr>
        <w:t>.</w:t>
      </w:r>
      <w:r w:rsidR="00012299" w:rsidRPr="00553AB0">
        <w:rPr>
          <w:sz w:val="30"/>
          <w:szCs w:val="30"/>
        </w:rPr>
        <w:t>68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ล้านบาท เงินปันผลดังกล่าวได้จ่ายให้แก่ผู้ถือหุ้นแล้วใน</w:t>
      </w:r>
      <w:r w:rsidRPr="00553AB0">
        <w:rPr>
          <w:rFonts w:hint="cs"/>
          <w:sz w:val="30"/>
          <w:szCs w:val="30"/>
          <w:cs/>
        </w:rPr>
        <w:t xml:space="preserve">เดือนกันยายน </w:t>
      </w:r>
      <w:r w:rsidR="00012299" w:rsidRPr="00553AB0">
        <w:rPr>
          <w:sz w:val="30"/>
          <w:szCs w:val="30"/>
        </w:rPr>
        <w:t>2565</w:t>
      </w:r>
    </w:p>
    <w:p w14:paraId="7982CBB4" w14:textId="77777777" w:rsidR="00631D72" w:rsidRPr="00553AB0" w:rsidRDefault="00631D72" w:rsidP="000B37E4">
      <w:pPr>
        <w:spacing w:line="240" w:lineRule="auto"/>
        <w:ind w:right="-43"/>
        <w:jc w:val="thaiDistribute"/>
        <w:rPr>
          <w:sz w:val="30"/>
          <w:szCs w:val="30"/>
        </w:rPr>
      </w:pPr>
    </w:p>
    <w:p w14:paraId="69D6203F" w14:textId="58BEA771" w:rsidR="00631D72" w:rsidRPr="00553AB0" w:rsidRDefault="00631D72" w:rsidP="00631D72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53AB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012299" w:rsidRPr="00553AB0">
        <w:rPr>
          <w:rFonts w:asciiTheme="majorBidi" w:hAnsiTheme="majorBidi" w:cstheme="majorBidi"/>
          <w:i/>
          <w:iCs/>
          <w:sz w:val="30"/>
          <w:szCs w:val="30"/>
        </w:rPr>
        <w:t>2564</w:t>
      </w:r>
    </w:p>
    <w:p w14:paraId="1CF2196C" w14:textId="77777777" w:rsidR="00470DF1" w:rsidRPr="00553AB0" w:rsidRDefault="00470DF1" w:rsidP="00470DF1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C60FFD" w14:textId="3CA9E3E1" w:rsidR="00470DF1" w:rsidRPr="00553AB0" w:rsidRDefault="00470DF1" w:rsidP="00470DF1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27</w:t>
      </w:r>
      <w:r w:rsidRPr="00553AB0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012299" w:rsidRPr="00553AB0">
        <w:rPr>
          <w:rFonts w:asciiTheme="majorBidi" w:hAnsiTheme="majorBidi"/>
          <w:sz w:val="30"/>
          <w:szCs w:val="30"/>
        </w:rPr>
        <w:t>2564</w:t>
      </w:r>
      <w:r w:rsidRPr="00553AB0">
        <w:rPr>
          <w:rFonts w:asciiTheme="majorBidi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 w:rsidR="00012299" w:rsidRPr="00553AB0">
        <w:rPr>
          <w:rFonts w:asciiTheme="majorBidi" w:hAnsiTheme="majorBidi"/>
          <w:sz w:val="30"/>
          <w:szCs w:val="30"/>
        </w:rPr>
        <w:t>2564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ของบริษัทมีมติอนุมัติจ่ายเงินปันผลสำหรับ</w:t>
      </w:r>
      <w:r w:rsidRPr="00553AB0">
        <w:rPr>
          <w:rFonts w:asciiTheme="majorBidi" w:hAnsiTheme="majorBidi"/>
          <w:sz w:val="30"/>
          <w:szCs w:val="30"/>
        </w:rPr>
        <w:br/>
      </w:r>
      <w:r w:rsidRPr="00553AB0">
        <w:rPr>
          <w:rFonts w:asciiTheme="majorBidi" w:hAnsiTheme="majorBidi"/>
          <w:sz w:val="30"/>
          <w:szCs w:val="30"/>
          <w:cs/>
        </w:rPr>
        <w:t xml:space="preserve">ปี </w:t>
      </w:r>
      <w:r w:rsidR="00012299" w:rsidRPr="00553AB0">
        <w:rPr>
          <w:rFonts w:asciiTheme="majorBidi" w:hAnsiTheme="majorBidi"/>
          <w:sz w:val="30"/>
          <w:szCs w:val="30"/>
        </w:rPr>
        <w:t>2563</w:t>
      </w:r>
      <w:r w:rsidRPr="00553AB0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="00012299" w:rsidRPr="00553AB0">
        <w:rPr>
          <w:rFonts w:asciiTheme="majorBidi" w:hAnsiTheme="majorBidi"/>
          <w:sz w:val="30"/>
          <w:szCs w:val="30"/>
        </w:rPr>
        <w:t>1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10</w:t>
      </w:r>
      <w:r w:rsidRPr="00553AB0">
        <w:rPr>
          <w:rFonts w:asciiTheme="majorBidi" w:hAnsiTheme="majorBidi"/>
          <w:sz w:val="30"/>
          <w:szCs w:val="30"/>
          <w:cs/>
        </w:rPr>
        <w:t xml:space="preserve"> บาท คิดเป็นจำนวนเงิน </w:t>
      </w:r>
      <w:r w:rsidR="00012299" w:rsidRPr="00553AB0">
        <w:rPr>
          <w:rFonts w:asciiTheme="majorBidi" w:hAnsiTheme="majorBidi"/>
          <w:sz w:val="30"/>
          <w:szCs w:val="30"/>
        </w:rPr>
        <w:t>3</w:t>
      </w:r>
      <w:r w:rsidRPr="00553AB0">
        <w:rPr>
          <w:rFonts w:asciiTheme="majorBidi" w:hAnsiTheme="majorBidi"/>
          <w:sz w:val="30"/>
          <w:szCs w:val="30"/>
        </w:rPr>
        <w:t>,</w:t>
      </w:r>
      <w:r w:rsidR="00012299" w:rsidRPr="00553AB0">
        <w:rPr>
          <w:rFonts w:asciiTheme="majorBidi" w:hAnsiTheme="majorBidi"/>
          <w:sz w:val="30"/>
          <w:szCs w:val="30"/>
        </w:rPr>
        <w:t>304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04</w:t>
      </w:r>
      <w:r w:rsidRPr="00553AB0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ทั้งนี้บริษัทได้จ่ายเงินปันผลระหว่างกาลให้แก่ผู้ถือหุ้นแล้วในเดือนกันยายน </w:t>
      </w:r>
      <w:r w:rsidR="00012299" w:rsidRPr="00553AB0">
        <w:rPr>
          <w:rFonts w:asciiTheme="majorBidi" w:hAnsiTheme="majorBidi"/>
          <w:sz w:val="30"/>
          <w:szCs w:val="30"/>
        </w:rPr>
        <w:t>2563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="00012299" w:rsidRPr="00553AB0">
        <w:rPr>
          <w:rFonts w:asciiTheme="majorBidi" w:hAnsiTheme="majorBidi"/>
          <w:sz w:val="30"/>
          <w:szCs w:val="30"/>
        </w:rPr>
        <w:t>0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45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>บาท รวมเป็นจำนวนเงินทั้งสิ้น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1</w:t>
      </w:r>
      <w:r w:rsidRPr="00553AB0">
        <w:rPr>
          <w:rFonts w:asciiTheme="majorBidi" w:hAnsiTheme="majorBidi"/>
          <w:sz w:val="30"/>
          <w:szCs w:val="30"/>
        </w:rPr>
        <w:t>,</w:t>
      </w:r>
      <w:r w:rsidR="00012299" w:rsidRPr="00553AB0">
        <w:rPr>
          <w:rFonts w:asciiTheme="majorBidi" w:hAnsiTheme="majorBidi"/>
          <w:sz w:val="30"/>
          <w:szCs w:val="30"/>
        </w:rPr>
        <w:t>351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60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ล้านบาท คงเหลือเงินปันผลที่จะต้องจ่ายเพิ่มอีกอัตราหุ้นละ </w:t>
      </w:r>
      <w:r w:rsidR="00012299" w:rsidRPr="00553AB0">
        <w:rPr>
          <w:rFonts w:asciiTheme="majorBidi" w:hAnsiTheme="majorBidi"/>
          <w:sz w:val="30"/>
          <w:szCs w:val="30"/>
        </w:rPr>
        <w:t>0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65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บาท รวมเป็นจำนวนเงินทั้งสิ้นประมาณ </w:t>
      </w:r>
      <w:r w:rsidR="00012299" w:rsidRPr="00553AB0">
        <w:rPr>
          <w:rFonts w:asciiTheme="majorBidi" w:hAnsiTheme="majorBidi"/>
          <w:sz w:val="30"/>
          <w:szCs w:val="30"/>
        </w:rPr>
        <w:t>1</w:t>
      </w:r>
      <w:r w:rsidRPr="00553AB0">
        <w:rPr>
          <w:rFonts w:asciiTheme="majorBidi" w:hAnsiTheme="majorBidi"/>
          <w:sz w:val="30"/>
          <w:szCs w:val="30"/>
        </w:rPr>
        <w:t>,</w:t>
      </w:r>
      <w:r w:rsidR="00012299" w:rsidRPr="00553AB0">
        <w:rPr>
          <w:rFonts w:asciiTheme="majorBidi" w:hAnsiTheme="majorBidi"/>
          <w:sz w:val="30"/>
          <w:szCs w:val="30"/>
        </w:rPr>
        <w:t>952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41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ล้านบาท ซึ่งได้จ่ายให้กับผู้ถือหุ้นแล้วเมื่อวันที่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25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พฤษภาคม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2564</w:t>
      </w:r>
    </w:p>
    <w:p w14:paraId="5F6028E3" w14:textId="77777777" w:rsidR="00470DF1" w:rsidRPr="00553AB0" w:rsidRDefault="00470DF1" w:rsidP="00470DF1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70D6D5A" w14:textId="4E74341C" w:rsidR="00470DF1" w:rsidRPr="00553AB0" w:rsidRDefault="00470DF1" w:rsidP="00470DF1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lastRenderedPageBreak/>
        <w:t>ในการประชุมคณะกรรมการของบริษัท เมื่อวันที่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11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สิงหาคม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2564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ได้มีมติอนุมัติการจัดสรรกำไรจากผลการดำเนินงานงวดครึ่งปีแรกของปี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2564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เป็นเงินปันผลระหว่างกาล ในอัตราหุ้นละ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0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45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บาท คิดเป็นจำนวน</w:t>
      </w:r>
      <w:r w:rsidRPr="00553AB0">
        <w:rPr>
          <w:rFonts w:asciiTheme="majorBidi" w:hAnsiTheme="majorBidi" w:hint="cs"/>
          <w:sz w:val="30"/>
          <w:szCs w:val="30"/>
          <w:cs/>
        </w:rPr>
        <w:t>เงิน</w:t>
      </w:r>
      <w:r w:rsidRPr="00553AB0">
        <w:rPr>
          <w:rFonts w:asciiTheme="majorBidi" w:hAnsiTheme="majorBidi"/>
          <w:sz w:val="30"/>
          <w:szCs w:val="30"/>
          <w:cs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1</w:t>
      </w:r>
      <w:r w:rsidRPr="00553AB0">
        <w:rPr>
          <w:rFonts w:asciiTheme="majorBidi" w:hAnsiTheme="majorBidi"/>
          <w:sz w:val="30"/>
          <w:szCs w:val="30"/>
        </w:rPr>
        <w:t>,</w:t>
      </w:r>
      <w:r w:rsidR="00012299" w:rsidRPr="00553AB0">
        <w:rPr>
          <w:rFonts w:asciiTheme="majorBidi" w:hAnsiTheme="majorBidi"/>
          <w:sz w:val="30"/>
          <w:szCs w:val="30"/>
        </w:rPr>
        <w:t>351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69</w:t>
      </w:r>
      <w:r w:rsidRPr="00553AB0">
        <w:rPr>
          <w:rFonts w:asciiTheme="majorBidi" w:hAnsi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553AB0">
        <w:rPr>
          <w:sz w:val="30"/>
          <w:szCs w:val="30"/>
          <w:cs/>
        </w:rPr>
        <w:t>เงินปันผลดังกล่าวได้จ่ายให้แก่ผู้ถือหุ้นแล้วใน</w:t>
      </w:r>
      <w:r w:rsidRPr="00553AB0">
        <w:rPr>
          <w:rFonts w:hint="cs"/>
          <w:sz w:val="30"/>
          <w:szCs w:val="30"/>
          <w:cs/>
        </w:rPr>
        <w:t xml:space="preserve">เดือนกันยายน </w:t>
      </w:r>
      <w:r w:rsidR="00012299" w:rsidRPr="00553AB0">
        <w:rPr>
          <w:sz w:val="30"/>
          <w:szCs w:val="30"/>
        </w:rPr>
        <w:t>2564</w:t>
      </w:r>
    </w:p>
    <w:p w14:paraId="1CEB06D0" w14:textId="6BF0A0FF" w:rsidR="0097723E" w:rsidRPr="00553AB0" w:rsidRDefault="0097723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710C96" w14:textId="77777777" w:rsidR="00092727" w:rsidRPr="00553AB0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53AB0">
        <w:rPr>
          <w:rFonts w:asciiTheme="majorBidi" w:hAnsiTheme="majorBidi" w:cstheme="majorBidi"/>
          <w:i w:val="0"/>
          <w:iCs w:val="0"/>
          <w:cs/>
        </w:rPr>
        <w:t>เครื่องมือทางการเงิน</w:t>
      </w:r>
    </w:p>
    <w:p w14:paraId="2EFCCB15" w14:textId="1446CF24" w:rsidR="00092727" w:rsidRPr="00553AB0" w:rsidRDefault="00092727" w:rsidP="00092727">
      <w:pPr>
        <w:spacing w:line="240" w:lineRule="auto"/>
        <w:ind w:left="540" w:right="-45"/>
        <w:jc w:val="thaiDistribute"/>
        <w:rPr>
          <w:b/>
          <w:bCs/>
          <w:sz w:val="30"/>
          <w:szCs w:val="30"/>
        </w:rPr>
      </w:pPr>
    </w:p>
    <w:p w14:paraId="4BAB75A4" w14:textId="77777777" w:rsidR="009869C5" w:rsidRPr="00553AB0" w:rsidRDefault="009869C5" w:rsidP="003A23D8">
      <w:pPr>
        <w:pStyle w:val="block"/>
        <w:numPr>
          <w:ilvl w:val="0"/>
          <w:numId w:val="34"/>
        </w:numPr>
        <w:spacing w:after="0" w:line="240" w:lineRule="atLeast"/>
        <w:ind w:left="540" w:right="-7" w:hanging="540"/>
        <w:jc w:val="both"/>
        <w:rPr>
          <w:rFonts w:cs="Angsana New"/>
          <w:b/>
          <w:bCs/>
          <w:i/>
          <w:iCs/>
          <w:sz w:val="30"/>
          <w:szCs w:val="30"/>
          <w:lang w:bidi="th-TH"/>
        </w:rPr>
      </w:pPr>
      <w:r w:rsidRPr="00553AB0">
        <w:rPr>
          <w:rFonts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0BCCF83C" w14:textId="77777777" w:rsidR="009869C5" w:rsidRPr="00553AB0" w:rsidRDefault="009869C5" w:rsidP="009869C5">
      <w:pPr>
        <w:pStyle w:val="block"/>
        <w:spacing w:after="0" w:line="240" w:lineRule="auto"/>
        <w:ind w:right="-7"/>
        <w:jc w:val="both"/>
        <w:rPr>
          <w:rFonts w:cs="Angsana New"/>
          <w:szCs w:val="24"/>
          <w:lang w:bidi="th-TH"/>
        </w:rPr>
      </w:pPr>
    </w:p>
    <w:p w14:paraId="2DEAB175" w14:textId="5E3560A6" w:rsidR="00C13F2E" w:rsidRPr="00553AB0" w:rsidRDefault="009869C5" w:rsidP="00C13F2E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553AB0">
        <w:rPr>
          <w:rFonts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Pr="00553AB0">
        <w:rPr>
          <w:rFonts w:cs="Angsana New" w:hint="cs"/>
          <w:sz w:val="30"/>
          <w:szCs w:val="30"/>
          <w:cs/>
          <w:lang w:bidi="th-TH"/>
        </w:rPr>
        <w:t>ราคาทุนตัดจำหน่าย</w:t>
      </w:r>
      <w:r w:rsidRPr="00553AB0">
        <w:rPr>
          <w:rFonts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0C9B438" w14:textId="77777777" w:rsidR="00C13F2E" w:rsidRPr="00553AB0" w:rsidRDefault="00C13F2E" w:rsidP="00C13F2E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</w:p>
    <w:tbl>
      <w:tblPr>
        <w:tblpPr w:leftFromText="180" w:rightFromText="180" w:vertAnchor="text" w:horzAnchor="margin" w:tblpX="417" w:tblpY="183"/>
        <w:tblW w:w="9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785"/>
        <w:gridCol w:w="178"/>
        <w:gridCol w:w="812"/>
        <w:gridCol w:w="178"/>
        <w:gridCol w:w="992"/>
        <w:gridCol w:w="178"/>
        <w:gridCol w:w="995"/>
      </w:tblGrid>
      <w:tr w:rsidR="00C13F2E" w:rsidRPr="00553AB0" w14:paraId="49F6CBA3" w14:textId="77777777" w:rsidTr="00851751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C1F7E35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2F3972D3" w14:textId="61031B7E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9E1A45"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9E1A45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/ </w:t>
            </w:r>
            <w:r w:rsidR="009E1A45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3F2E" w:rsidRPr="00553AB0" w14:paraId="530E7530" w14:textId="77777777" w:rsidTr="00851751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1BEF14E4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3E013F27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0E08A37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35205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13F2E" w:rsidRPr="00553AB0" w14:paraId="3DFAC09A" w14:textId="77777777" w:rsidTr="00851751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6CB29770" w14:textId="43051E29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  <w:lang w:bidi="th-TH"/>
              </w:rPr>
              <w:t>ณ วันที่</w:t>
            </w:r>
            <w:r w:rsidRPr="00553AB0">
              <w:rPr>
                <w:rFonts w:asciiTheme="majorBidi" w:hAnsiTheme="majorBidi" w:cstheme="majorBidi" w:hint="cs"/>
                <w:b/>
                <w:bCs/>
                <w:i/>
                <w:sz w:val="30"/>
                <w:szCs w:val="30"/>
                <w:cs/>
                <w:lang w:bidi="th-TH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bidi="th-TH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lang w:bidi="th-TH"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39" w:type="dxa"/>
          </w:tcPr>
          <w:p w14:paraId="1A689E33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3A89BD68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5133FF12" w14:textId="3FC29953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2CD2988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23BF3800" w14:textId="59B3F6BB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9D4198F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8E580AD" w14:textId="07EFC47A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7866541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79E76AD7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13F2E" w:rsidRPr="00553AB0" w14:paraId="340E5211" w14:textId="77777777" w:rsidTr="00851751">
        <w:trPr>
          <w:tblHeader/>
        </w:trPr>
        <w:tc>
          <w:tcPr>
            <w:tcW w:w="3828" w:type="dxa"/>
            <w:shd w:val="clear" w:color="auto" w:fill="auto"/>
          </w:tcPr>
          <w:p w14:paraId="57BBAF95" w14:textId="77777777" w:rsidR="00C13F2E" w:rsidRPr="00553AB0" w:rsidRDefault="00C13F2E" w:rsidP="00851751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564BC696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3F2E" w:rsidRPr="00553AB0" w14:paraId="0FFC0846" w14:textId="77777777" w:rsidTr="00851751">
        <w:trPr>
          <w:cantSplit/>
        </w:trPr>
        <w:tc>
          <w:tcPr>
            <w:tcW w:w="3828" w:type="dxa"/>
            <w:shd w:val="clear" w:color="auto" w:fill="auto"/>
          </w:tcPr>
          <w:p w14:paraId="246F2D65" w14:textId="3425345D" w:rsidR="00C13F2E" w:rsidRPr="00553AB0" w:rsidRDefault="00012299" w:rsidP="00851751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39" w:type="dxa"/>
          </w:tcPr>
          <w:p w14:paraId="582D3FA6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5AEFB9D7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39B95495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5EEAC0D" w14:textId="77777777" w:rsidR="00C13F2E" w:rsidRPr="00553AB0" w:rsidRDefault="00C13F2E" w:rsidP="0085175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004B32FD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FEFB33B" w14:textId="77777777" w:rsidR="00C13F2E" w:rsidRPr="00553AB0" w:rsidRDefault="00C13F2E" w:rsidP="0085175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9BBB56E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12BFA68" w14:textId="77777777" w:rsidR="00C13F2E" w:rsidRPr="00553AB0" w:rsidRDefault="00C13F2E" w:rsidP="0085175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F32192A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13F2E" w:rsidRPr="00553AB0" w14:paraId="7C39CA5B" w14:textId="77777777" w:rsidTr="00851751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52D62442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D03006" w:rsidRPr="00553AB0" w14:paraId="59FAB224" w14:textId="77777777" w:rsidTr="00851751">
        <w:trPr>
          <w:cantSplit/>
        </w:trPr>
        <w:tc>
          <w:tcPr>
            <w:tcW w:w="3828" w:type="dxa"/>
            <w:shd w:val="clear" w:color="auto" w:fill="auto"/>
          </w:tcPr>
          <w:p w14:paraId="50150D6D" w14:textId="77777777" w:rsidR="00D03006" w:rsidRPr="00553AB0" w:rsidRDefault="00D03006" w:rsidP="00D03006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52B0FEEA" w14:textId="007F6050" w:rsidR="00D03006" w:rsidRPr="00553AB0" w:rsidRDefault="00012299" w:rsidP="00D0300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9E1A45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378</w:t>
            </w:r>
            <w:r w:rsidR="009E1A45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6B303B8F" w14:textId="77777777" w:rsidR="00D03006" w:rsidRPr="00553AB0" w:rsidRDefault="00D03006" w:rsidP="00D0300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469D403" w14:textId="46ED17E8" w:rsidR="00D03006" w:rsidRPr="00553AB0" w:rsidRDefault="00D03006" w:rsidP="00D03006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AF742B1" w14:textId="77777777" w:rsidR="00D03006" w:rsidRPr="00553AB0" w:rsidRDefault="00D03006" w:rsidP="00D03006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AC664B4" w14:textId="10BAFB72" w:rsidR="00D03006" w:rsidRPr="00553AB0" w:rsidRDefault="00D03006" w:rsidP="00D03006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123685" w14:textId="77777777" w:rsidR="00D03006" w:rsidRPr="00553AB0" w:rsidRDefault="00D03006" w:rsidP="00D0300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C239B9" w14:textId="2C4C8219" w:rsidR="00D03006" w:rsidRPr="00553AB0" w:rsidRDefault="00012299" w:rsidP="00D03006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9E1A45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378</w:t>
            </w:r>
            <w:r w:rsidR="009E1A45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2D4AE4" w14:textId="77777777" w:rsidR="00D03006" w:rsidRPr="00553AB0" w:rsidRDefault="00D03006" w:rsidP="00D0300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79F011D" w14:textId="28424FF0" w:rsidR="00D03006" w:rsidRPr="00553AB0" w:rsidRDefault="00012299" w:rsidP="00D0300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9E1A45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378</w:t>
            </w:r>
            <w:r w:rsidR="009E1A45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C13F2E" w:rsidRPr="00553AB0" w14:paraId="2D3C5F5E" w14:textId="77777777" w:rsidTr="00851751">
        <w:trPr>
          <w:cantSplit/>
        </w:trPr>
        <w:tc>
          <w:tcPr>
            <w:tcW w:w="3828" w:type="dxa"/>
            <w:shd w:val="clear" w:color="auto" w:fill="auto"/>
          </w:tcPr>
          <w:p w14:paraId="0190EB8B" w14:textId="77777777" w:rsidR="00C13F2E" w:rsidRPr="00553AB0" w:rsidRDefault="00C13F2E" w:rsidP="00851751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2FA8EC85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E86668E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051962CB" w14:textId="77777777" w:rsidR="00C13F2E" w:rsidRPr="00553AB0" w:rsidRDefault="00C13F2E" w:rsidP="00851751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9EFB1BB" w14:textId="77777777" w:rsidR="00C13F2E" w:rsidRPr="00553AB0" w:rsidRDefault="00C13F2E" w:rsidP="00851751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B821E50" w14:textId="77777777" w:rsidR="00C13F2E" w:rsidRPr="00553AB0" w:rsidRDefault="00C13F2E" w:rsidP="00851751">
            <w:pPr>
              <w:pStyle w:val="acctfourfigures"/>
              <w:tabs>
                <w:tab w:val="left" w:pos="451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D1B291" w14:textId="77777777" w:rsidR="00C13F2E" w:rsidRPr="00553AB0" w:rsidRDefault="00C13F2E" w:rsidP="008517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BC0D70" w14:textId="77777777" w:rsidR="00C13F2E" w:rsidRPr="00553AB0" w:rsidRDefault="00C13F2E" w:rsidP="00851751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5C5455" w14:textId="77777777" w:rsidR="00C13F2E" w:rsidRPr="00553AB0" w:rsidRDefault="00C13F2E" w:rsidP="0085175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21C2822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13F2E" w:rsidRPr="00553AB0" w14:paraId="7ABA3F30" w14:textId="77777777" w:rsidTr="00851751">
        <w:trPr>
          <w:cantSplit/>
        </w:trPr>
        <w:tc>
          <w:tcPr>
            <w:tcW w:w="3828" w:type="dxa"/>
            <w:shd w:val="clear" w:color="auto" w:fill="auto"/>
          </w:tcPr>
          <w:p w14:paraId="6ED874B5" w14:textId="2238A5D5" w:rsidR="00C13F2E" w:rsidRPr="00553AB0" w:rsidRDefault="00012299" w:rsidP="00851751">
            <w:pPr>
              <w:ind w:left="101" w:hanging="10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39" w:type="dxa"/>
            <w:vAlign w:val="bottom"/>
          </w:tcPr>
          <w:p w14:paraId="01024130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E8B849C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96B3B06" w14:textId="77777777" w:rsidR="00C13F2E" w:rsidRPr="00553AB0" w:rsidRDefault="00C13F2E" w:rsidP="00851751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1C43F22" w14:textId="77777777" w:rsidR="00C13F2E" w:rsidRPr="00553AB0" w:rsidRDefault="00C13F2E" w:rsidP="00851751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0B6A8AE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A72174B" w14:textId="77777777" w:rsidR="00C13F2E" w:rsidRPr="00553AB0" w:rsidRDefault="00C13F2E" w:rsidP="00851751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F4814B" w14:textId="77777777" w:rsidR="00C13F2E" w:rsidRPr="00553AB0" w:rsidRDefault="00C13F2E" w:rsidP="008517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110D69" w14:textId="77777777" w:rsidR="00C13F2E" w:rsidRPr="00553AB0" w:rsidRDefault="00C13F2E" w:rsidP="0085175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93C55F3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C13F2E" w:rsidRPr="00553AB0" w14:paraId="4C2181F8" w14:textId="77777777" w:rsidTr="00851751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56171490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4E7CC987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44C2B7E" w14:textId="77777777" w:rsidR="00C13F2E" w:rsidRPr="00553AB0" w:rsidRDefault="00C13F2E" w:rsidP="00851751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92D4662" w14:textId="77777777" w:rsidR="00C13F2E" w:rsidRPr="00553AB0" w:rsidRDefault="00C13F2E" w:rsidP="00851751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8F1ED9F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left" w:pos="4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435ECA9" w14:textId="77777777" w:rsidR="00C13F2E" w:rsidRPr="00553AB0" w:rsidRDefault="00C13F2E" w:rsidP="008517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C511FE" w14:textId="77777777" w:rsidR="00C13F2E" w:rsidRPr="00553AB0" w:rsidRDefault="00C13F2E" w:rsidP="008517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A502E31" w14:textId="77777777" w:rsidR="00C13F2E" w:rsidRPr="00553AB0" w:rsidRDefault="00C13F2E" w:rsidP="0085175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108DD61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13F2E" w:rsidRPr="00553AB0" w14:paraId="13391EAD" w14:textId="77777777" w:rsidTr="00851751">
        <w:trPr>
          <w:cantSplit/>
        </w:trPr>
        <w:tc>
          <w:tcPr>
            <w:tcW w:w="3828" w:type="dxa"/>
            <w:shd w:val="clear" w:color="auto" w:fill="auto"/>
          </w:tcPr>
          <w:p w14:paraId="3C83D59F" w14:textId="77777777" w:rsidR="00C13F2E" w:rsidRPr="00553AB0" w:rsidRDefault="00C13F2E" w:rsidP="00851751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239" w:type="dxa"/>
            <w:vAlign w:val="bottom"/>
          </w:tcPr>
          <w:p w14:paraId="28A7017D" w14:textId="3BB2E7F8" w:rsidR="00C13F2E" w:rsidRPr="00553AB0" w:rsidRDefault="00012299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C13F2E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028</w:t>
            </w:r>
          </w:p>
        </w:tc>
        <w:tc>
          <w:tcPr>
            <w:tcW w:w="178" w:type="dxa"/>
            <w:vAlign w:val="bottom"/>
          </w:tcPr>
          <w:p w14:paraId="29F0F240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B8A52ED" w14:textId="77777777" w:rsidR="00C13F2E" w:rsidRPr="00553AB0" w:rsidRDefault="00C13F2E" w:rsidP="00851751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49C0120" w14:textId="77777777" w:rsidR="00C13F2E" w:rsidRPr="00553AB0" w:rsidRDefault="00C13F2E" w:rsidP="00851751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FE3F6DA" w14:textId="375B56C1" w:rsidR="00C13F2E" w:rsidRPr="00553AB0" w:rsidRDefault="00012299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C13F2E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81D4F3" w14:textId="77777777" w:rsidR="00C13F2E" w:rsidRPr="00553AB0" w:rsidRDefault="00C13F2E" w:rsidP="008517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D33A42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6EB07E" w14:textId="77777777" w:rsidR="00C13F2E" w:rsidRPr="00553AB0" w:rsidRDefault="00C13F2E" w:rsidP="0085175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575CCA9" w14:textId="37D6E718" w:rsidR="00C13F2E" w:rsidRPr="00553AB0" w:rsidRDefault="00012299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C13F2E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028</w:t>
            </w:r>
          </w:p>
        </w:tc>
      </w:tr>
      <w:tr w:rsidR="00C13F2E" w:rsidRPr="00553AB0" w14:paraId="3ABBB0E4" w14:textId="77777777" w:rsidTr="00851751">
        <w:trPr>
          <w:cantSplit/>
        </w:trPr>
        <w:tc>
          <w:tcPr>
            <w:tcW w:w="3828" w:type="dxa"/>
            <w:shd w:val="clear" w:color="auto" w:fill="auto"/>
          </w:tcPr>
          <w:p w14:paraId="115A9DEE" w14:textId="77777777" w:rsidR="00C13F2E" w:rsidRPr="00553AB0" w:rsidRDefault="00C13F2E" w:rsidP="00851751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5C696716" w14:textId="26E722F2" w:rsidR="00C13F2E" w:rsidRPr="00553AB0" w:rsidRDefault="00012299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C13F2E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413</w:t>
            </w:r>
            <w:r w:rsidR="00C13F2E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52A4969A" w14:textId="77777777" w:rsidR="00C13F2E" w:rsidRPr="00553AB0" w:rsidRDefault="00C13F2E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0F326319" w14:textId="77777777" w:rsidR="00C13F2E" w:rsidRPr="00553AB0" w:rsidRDefault="00C13F2E" w:rsidP="00851751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B105EB2" w14:textId="77777777" w:rsidR="00C13F2E" w:rsidRPr="00553AB0" w:rsidRDefault="00C13F2E" w:rsidP="00851751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E0D975F" w14:textId="77777777" w:rsidR="00C13F2E" w:rsidRPr="00553AB0" w:rsidRDefault="00C13F2E" w:rsidP="00851751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750701" w14:textId="77777777" w:rsidR="00C13F2E" w:rsidRPr="00553AB0" w:rsidRDefault="00C13F2E" w:rsidP="008517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9A95FF" w14:textId="2A0D0882" w:rsidR="00C13F2E" w:rsidRPr="00553AB0" w:rsidRDefault="00012299" w:rsidP="008517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C13F2E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413</w:t>
            </w:r>
            <w:r w:rsidR="00C13F2E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7908F0" w14:textId="77777777" w:rsidR="00C13F2E" w:rsidRPr="00553AB0" w:rsidRDefault="00C13F2E" w:rsidP="0085175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558CCF6" w14:textId="5D78C114" w:rsidR="00C13F2E" w:rsidRPr="00553AB0" w:rsidRDefault="00012299" w:rsidP="00851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C13F2E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413</w:t>
            </w:r>
            <w:r w:rsidR="00C13F2E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</w:tbl>
    <w:p w14:paraId="2375C7A7" w14:textId="77777777" w:rsidR="00C13F2E" w:rsidRPr="00553AB0" w:rsidRDefault="00C13F2E" w:rsidP="009869C5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</w:p>
    <w:p w14:paraId="68F763E6" w14:textId="21760CF0" w:rsidR="004638D5" w:rsidRPr="00553AB0" w:rsidRDefault="004638D5" w:rsidP="0088122A">
      <w:pPr>
        <w:spacing w:line="240" w:lineRule="auto"/>
        <w:ind w:right="-45"/>
        <w:jc w:val="thaiDistribute"/>
        <w:rPr>
          <w:b/>
          <w:bCs/>
          <w:sz w:val="30"/>
          <w:szCs w:val="30"/>
          <w:cs/>
        </w:rPr>
      </w:pPr>
    </w:p>
    <w:p w14:paraId="1EEDD1CE" w14:textId="77777777" w:rsidR="0097723E" w:rsidRPr="00553AB0" w:rsidRDefault="0097723E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53AB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F66FDE6" w14:textId="519A92DF" w:rsidR="009D6040" w:rsidRPr="00553AB0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553A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7D271D05" w14:textId="77777777" w:rsidR="009D6040" w:rsidRPr="00553AB0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2"/>
          <w:szCs w:val="22"/>
          <w:lang w:val="en-GB" w:bidi="th-TH"/>
        </w:rPr>
      </w:pPr>
    </w:p>
    <w:p w14:paraId="6091390F" w14:textId="77777777" w:rsidR="009D6040" w:rsidRPr="00553AB0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553AB0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ลำดับชั้นของมูลค่ายุติธรรม </w:t>
      </w:r>
    </w:p>
    <w:p w14:paraId="3E46D22F" w14:textId="77777777" w:rsidR="009D6040" w:rsidRPr="00553AB0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DFA37D5" w14:textId="6A86988A" w:rsidR="009D6040" w:rsidRPr="00553AB0" w:rsidRDefault="009D6040" w:rsidP="009D604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GB" w:bidi="th-TH"/>
        </w:rPr>
      </w:pPr>
      <w:r w:rsidRPr="00553AB0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012299" w:rsidRPr="00553AB0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553AB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53AB0">
        <w:rPr>
          <w:rFonts w:asciiTheme="majorBidi" w:hAnsiTheme="majorBidi" w:cs="Angsana New"/>
          <w:sz w:val="30"/>
          <w:szCs w:val="30"/>
          <w:cs/>
          <w:lang w:bidi="th-TH"/>
        </w:rPr>
        <w:t>สำหรับตราสารหนี้ที่ซื้อขายนอกตลาดหลักทรัพย์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33CA94A" w14:textId="77777777" w:rsidR="009D6040" w:rsidRPr="00553AB0" w:rsidRDefault="009D6040" w:rsidP="009D604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9375D98" w14:textId="1B4AF30C" w:rsidR="009D6040" w:rsidRPr="00553AB0" w:rsidRDefault="009D6040" w:rsidP="009D604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012299" w:rsidRPr="00553AB0">
        <w:rPr>
          <w:rFonts w:asciiTheme="majorBidi" w:hAnsiTheme="majorBidi" w:cs="Angsana New"/>
          <w:sz w:val="30"/>
          <w:szCs w:val="30"/>
          <w:lang w:bidi="th-TH"/>
        </w:rPr>
        <w:t>3</w:t>
      </w:r>
      <w:r w:rsidRPr="00553AB0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ประเมินมูลค่าโดยใช้เทคนิคการเปรียบเทียบราคาตลาด และการคิดลดเงินปันผลเพื่อหามูลค่าปัจจุบัน โดยข้อสมมติฐานหลักที่ใช้ในการประเมินราคาดังกล่าวประกอบด้วย อัตราการเพิ่มขึ้นของรายได้ต่อปี อัตรากำไรก่อน ดอกเบี้ย ภาษี ค่าเสื่อมราคา และ</w:t>
      </w:r>
      <w:r w:rsidRPr="00553AB0">
        <w:rPr>
          <w:rFonts w:asciiTheme="majorBidi" w:hAnsiTheme="majorBidi" w:cs="Angsana New"/>
          <w:sz w:val="30"/>
          <w:szCs w:val="30"/>
          <w:cs/>
          <w:lang w:bidi="th-TH"/>
        </w:rPr>
        <w:br/>
        <w:t xml:space="preserve">ค่าตัดจำหน่าย </w:t>
      </w:r>
      <w:r w:rsidRPr="00553AB0">
        <w:rPr>
          <w:rFonts w:asciiTheme="majorBidi" w:hAnsiTheme="majorBidi" w:cs="Angsana New"/>
          <w:sz w:val="30"/>
          <w:szCs w:val="30"/>
          <w:lang w:bidi="th-TH"/>
        </w:rPr>
        <w:t>(EBITDA)</w:t>
      </w:r>
      <w:r w:rsidRPr="00553AB0">
        <w:rPr>
          <w:rFonts w:asciiTheme="majorBidi" w:hAnsiTheme="majorBidi" w:cs="Angsana New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ข้อมูลอื่นที่เกี่ยวข้องของตราสารทุนที่มีลักษณะเหมือนหรือคล้ายคลึงกันในตลาด และปัจจัยความเสี่ยงที่เกี่ยวข้อง</w:t>
      </w:r>
    </w:p>
    <w:p w14:paraId="4A489AFB" w14:textId="74FEA1D7" w:rsidR="009307B6" w:rsidRPr="00553AB0" w:rsidRDefault="009307B6">
      <w:pPr>
        <w:spacing w:line="240" w:lineRule="auto"/>
        <w:rPr>
          <w:b/>
          <w:bCs/>
          <w:sz w:val="30"/>
          <w:szCs w:val="30"/>
          <w:cs/>
        </w:rPr>
      </w:pPr>
    </w:p>
    <w:p w14:paraId="3307B062" w14:textId="77777777" w:rsidR="00092727" w:rsidRPr="00553AB0" w:rsidRDefault="00092727" w:rsidP="003A23D8">
      <w:pPr>
        <w:pStyle w:val="block"/>
        <w:numPr>
          <w:ilvl w:val="0"/>
          <w:numId w:val="34"/>
        </w:numPr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3A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49066B94" w14:textId="6D025580" w:rsidR="00092727" w:rsidRPr="00553AB0" w:rsidRDefault="00092727" w:rsidP="00092727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</w:p>
    <w:p w14:paraId="5D1DADE2" w14:textId="055DAEE6" w:rsidR="009D6040" w:rsidRPr="00553AB0" w:rsidRDefault="009D6040" w:rsidP="009D6040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53AB0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6E56AD9" w14:textId="3A564D90" w:rsidR="009D6040" w:rsidRPr="00553AB0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53AB0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</w:t>
      </w:r>
      <w:r w:rsidR="00D9602C" w:rsidRPr="00553AB0">
        <w:rPr>
          <w:rFonts w:asciiTheme="majorBidi" w:hAnsiTheme="majorBidi" w:cstheme="majorBidi"/>
          <w:sz w:val="30"/>
          <w:szCs w:val="30"/>
        </w:rPr>
        <w:br/>
      </w:r>
      <w:r w:rsidRPr="00553AB0">
        <w:rPr>
          <w:rFonts w:asciiTheme="majorBidi" w:hAnsiTheme="majorBidi" w:cstheme="majorBidi"/>
          <w:sz w:val="30"/>
          <w:szCs w:val="30"/>
          <w:cs/>
        </w:rPr>
        <w:t>ความเสี่ยงของ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D9602C"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="00D9602C"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EDCC4DC" w14:textId="77777777" w:rsidR="0097723E" w:rsidRPr="00553AB0" w:rsidRDefault="0097723E" w:rsidP="0097723E">
      <w:pPr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FE3A6E" w14:textId="589758C8" w:rsidR="009D6040" w:rsidRPr="00553AB0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53AB0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53AB0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E1452E5" w14:textId="77777777" w:rsidR="009D6040" w:rsidRPr="00553AB0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CF93A" w14:textId="4E616DDC" w:rsidR="009D6040" w:rsidRPr="00553AB0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53AB0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</w:t>
      </w:r>
      <w:r w:rsidR="00D9602C" w:rsidRPr="00553AB0">
        <w:rPr>
          <w:rFonts w:asciiTheme="majorBidi" w:hAnsiTheme="majorBidi" w:cstheme="majorBidi"/>
          <w:sz w:val="30"/>
          <w:szCs w:val="30"/>
        </w:rPr>
        <w:br/>
      </w:r>
      <w:r w:rsidRPr="00553AB0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D9602C" w:rsidRPr="00553AB0">
        <w:rPr>
          <w:rFonts w:asciiTheme="majorBidi" w:hAnsiTheme="majorBidi" w:cstheme="majorBidi"/>
          <w:sz w:val="30"/>
          <w:szCs w:val="30"/>
        </w:rPr>
        <w:br/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53AB0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53AB0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E8F5BF6" w14:textId="6793B408" w:rsidR="00CB6638" w:rsidRPr="00553AB0" w:rsidRDefault="00CB6638">
      <w:pPr>
        <w:spacing w:line="240" w:lineRule="auto"/>
        <w:rPr>
          <w:b/>
          <w:bCs/>
          <w:i/>
          <w:iCs/>
          <w:sz w:val="30"/>
          <w:szCs w:val="30"/>
          <w:cs/>
        </w:rPr>
      </w:pPr>
    </w:p>
    <w:p w14:paraId="0502925E" w14:textId="38137EBB" w:rsidR="0087082B" w:rsidRPr="00553AB0" w:rsidRDefault="0087082B" w:rsidP="004638D5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</w:rPr>
      </w:pPr>
      <w:r w:rsidRPr="00553AB0">
        <w:rPr>
          <w:i/>
          <w:iCs/>
          <w:sz w:val="30"/>
          <w:szCs w:val="30"/>
          <w:cs/>
        </w:rPr>
        <w:t>ความเสี่ยงด้าน</w:t>
      </w:r>
      <w:r w:rsidRPr="00553AB0">
        <w:rPr>
          <w:rFonts w:hint="cs"/>
          <w:i/>
          <w:iCs/>
          <w:sz w:val="30"/>
          <w:szCs w:val="30"/>
          <w:cs/>
        </w:rPr>
        <w:t>เครดิต</w:t>
      </w:r>
    </w:p>
    <w:p w14:paraId="1B2C05D7" w14:textId="77777777" w:rsidR="00CB6638" w:rsidRPr="00553AB0" w:rsidRDefault="00CB6638" w:rsidP="00CB663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02E8CF9E" w14:textId="77777777" w:rsidR="00CB6638" w:rsidRPr="00553AB0" w:rsidRDefault="00CB6638" w:rsidP="00CB6638">
      <w:pPr>
        <w:spacing w:line="240" w:lineRule="auto"/>
        <w:rPr>
          <w:sz w:val="30"/>
          <w:szCs w:val="30"/>
        </w:rPr>
      </w:pPr>
    </w:p>
    <w:p w14:paraId="387190F4" w14:textId="77777777" w:rsidR="00CB6638" w:rsidRPr="00553AB0" w:rsidRDefault="00CB6638" w:rsidP="00CB6638">
      <w:pPr>
        <w:tabs>
          <w:tab w:val="left" w:pos="540"/>
        </w:tabs>
        <w:ind w:left="540"/>
        <w:jc w:val="thaiDistribute"/>
        <w:rPr>
          <w:b/>
          <w:bCs/>
          <w:sz w:val="30"/>
          <w:szCs w:val="30"/>
        </w:rPr>
      </w:pPr>
      <w:r w:rsidRPr="00553AB0">
        <w:rPr>
          <w:rFonts w:hint="cs"/>
          <w:b/>
          <w:bCs/>
          <w:sz w:val="30"/>
          <w:szCs w:val="30"/>
          <w:cs/>
        </w:rPr>
        <w:t>ลูกหนี้การค้า</w:t>
      </w:r>
    </w:p>
    <w:p w14:paraId="77D2AF17" w14:textId="77777777" w:rsidR="00CB6638" w:rsidRPr="00553AB0" w:rsidRDefault="00CB6638" w:rsidP="00CB6638">
      <w:pPr>
        <w:spacing w:line="240" w:lineRule="auto"/>
        <w:rPr>
          <w:sz w:val="30"/>
          <w:szCs w:val="30"/>
        </w:rPr>
      </w:pPr>
    </w:p>
    <w:p w14:paraId="6893FD04" w14:textId="5E3AB7FE" w:rsidR="00CB6638" w:rsidRPr="00553AB0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553AB0">
        <w:rPr>
          <w:rFonts w:hint="cs"/>
          <w:sz w:val="30"/>
          <w:szCs w:val="30"/>
          <w:cs/>
        </w:rPr>
        <w:t>ความเสี่ยงด้านเครดิตของกลุ่มบริษัท 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02363A"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rFonts w:hint="cs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012299" w:rsidRPr="00553AB0">
        <w:rPr>
          <w:sz w:val="30"/>
          <w:szCs w:val="30"/>
        </w:rPr>
        <w:t>20</w:t>
      </w:r>
    </w:p>
    <w:p w14:paraId="105E5F71" w14:textId="77777777" w:rsidR="00CB6638" w:rsidRPr="00553AB0" w:rsidRDefault="00CB6638" w:rsidP="00CB6638">
      <w:pPr>
        <w:spacing w:line="240" w:lineRule="auto"/>
        <w:rPr>
          <w:sz w:val="30"/>
          <w:szCs w:val="30"/>
        </w:rPr>
      </w:pPr>
    </w:p>
    <w:p w14:paraId="0F80357D" w14:textId="3B8BBA4E" w:rsidR="00CB6638" w:rsidRPr="00553AB0" w:rsidRDefault="00DA0162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553AB0">
        <w:rPr>
          <w:rFonts w:hint="cs"/>
          <w:sz w:val="30"/>
          <w:szCs w:val="30"/>
          <w:cs/>
        </w:rPr>
        <w:t>กลุ่มบริษัท</w:t>
      </w:r>
      <w:r w:rsidR="00CB6638" w:rsidRPr="00553AB0">
        <w:rPr>
          <w:rFonts w:hint="cs"/>
          <w:sz w:val="30"/>
          <w:szCs w:val="30"/>
          <w:cs/>
        </w:rPr>
        <w:t xml:space="preserve"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</w:t>
      </w:r>
      <w:r w:rsidR="0064296D" w:rsidRPr="00553AB0">
        <w:rPr>
          <w:sz w:val="30"/>
          <w:szCs w:val="30"/>
          <w:cs/>
        </w:rPr>
        <w:t>วงเงินยอดขายจะกำหนดไว้สำหรับลูกค้า</w:t>
      </w:r>
      <w:r w:rsidR="0064296D" w:rsidRPr="00553AB0">
        <w:rPr>
          <w:sz w:val="30"/>
          <w:szCs w:val="30"/>
        </w:rPr>
        <w:t xml:space="preserve">   </w:t>
      </w:r>
      <w:r w:rsidR="0064296D" w:rsidRPr="00553AB0">
        <w:rPr>
          <w:sz w:val="30"/>
          <w:szCs w:val="30"/>
          <w:cs/>
        </w:rPr>
        <w:t>แต่ละราย</w:t>
      </w:r>
      <w:r w:rsidR="0064296D" w:rsidRPr="00553AB0">
        <w:rPr>
          <w:sz w:val="30"/>
          <w:szCs w:val="30"/>
        </w:rPr>
        <w:t xml:space="preserve"> </w:t>
      </w:r>
      <w:r w:rsidR="0064296D" w:rsidRPr="00553AB0">
        <w:rPr>
          <w:sz w:val="30"/>
          <w:szCs w:val="30"/>
          <w:cs/>
        </w:rPr>
        <w:t>โดยมีการปรับเพิ่มลดในระหว่างปี</w:t>
      </w:r>
      <w:r w:rsidR="0064296D" w:rsidRPr="00553AB0">
        <w:rPr>
          <w:sz w:val="30"/>
          <w:szCs w:val="30"/>
        </w:rPr>
        <w:t xml:space="preserve"> </w:t>
      </w:r>
      <w:r w:rsidR="0064296D" w:rsidRPr="00553AB0">
        <w:rPr>
          <w:sz w:val="30"/>
          <w:szCs w:val="30"/>
          <w:cs/>
        </w:rPr>
        <w:t>ซึ่งจะนำข้อมูลการเก็บเงินและประวัติการขายที่ผ่านมา</w:t>
      </w:r>
      <w:r w:rsidR="00C552C5" w:rsidRPr="00553AB0">
        <w:rPr>
          <w:rFonts w:hint="cs"/>
          <w:sz w:val="30"/>
          <w:szCs w:val="30"/>
          <w:cs/>
        </w:rPr>
        <w:t xml:space="preserve"> มา</w:t>
      </w:r>
      <w:r w:rsidR="0064296D" w:rsidRPr="00553AB0">
        <w:rPr>
          <w:sz w:val="30"/>
          <w:szCs w:val="30"/>
          <w:cs/>
        </w:rPr>
        <w:t>ประกอบการพิจารณาเป็นระยะ และกลุ่มบริษัทจะมีการทบทวนเป็นรายปีอีกครั้ง โดยยอดขายที่เกินกว่าวงเงินดังกล่าวต้องได้รับการอนุมัติจากผู้บริหารของกลุ่มบริษัท</w:t>
      </w:r>
    </w:p>
    <w:p w14:paraId="7A77077E" w14:textId="43675FB7" w:rsidR="004C6C18" w:rsidRPr="00553AB0" w:rsidRDefault="004C6C1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p w14:paraId="6FCFBB88" w14:textId="44F7EE1C" w:rsidR="004C6C18" w:rsidRPr="00553AB0" w:rsidRDefault="00C179F7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กลุ่มบริษัท</w:t>
      </w:r>
      <w:r w:rsidR="004C6C18" w:rsidRPr="00553AB0">
        <w:rPr>
          <w:sz w:val="30"/>
          <w:szCs w:val="30"/>
          <w:cs/>
        </w:rPr>
        <w:t>จำกัดความเสี่ยงด้านเครดิตของลูกหนี้การค้าด</w:t>
      </w:r>
      <w:r w:rsidRPr="00553AB0">
        <w:rPr>
          <w:sz w:val="30"/>
          <w:szCs w:val="30"/>
          <w:cs/>
        </w:rPr>
        <w:t>้วยการกำหนดระยะเวลาการจ่ายชำระ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 xml:space="preserve">โดยมีระยะเวลาตั้งแต่ </w:t>
      </w:r>
      <w:r w:rsidR="00012299" w:rsidRPr="00553AB0">
        <w:rPr>
          <w:sz w:val="30"/>
          <w:szCs w:val="30"/>
        </w:rPr>
        <w:t>14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 xml:space="preserve">วัน ถึง </w:t>
      </w:r>
      <w:r w:rsidR="00012299" w:rsidRPr="00553AB0">
        <w:rPr>
          <w:sz w:val="30"/>
          <w:szCs w:val="30"/>
        </w:rPr>
        <w:t>100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วัน</w:t>
      </w:r>
      <w:r w:rsidRPr="00553AB0">
        <w:rPr>
          <w:sz w:val="30"/>
          <w:szCs w:val="30"/>
        </w:rPr>
        <w:t xml:space="preserve"> </w:t>
      </w:r>
      <w:r w:rsidR="004C6C18" w:rsidRPr="00553AB0">
        <w:rPr>
          <w:sz w:val="30"/>
          <w:szCs w:val="30"/>
          <w:cs/>
        </w:rPr>
        <w:t>และมีการติดตามยอดคงค้า</w:t>
      </w:r>
      <w:r w:rsidRPr="00553AB0">
        <w:rPr>
          <w:sz w:val="30"/>
          <w:szCs w:val="30"/>
          <w:cs/>
        </w:rPr>
        <w:t>งของลูกหนี้การค้าอย่างสม่ำเสมอ กลุ่มบริษัทพิจารณาการด้อยค่าทุกวัน</w:t>
      </w:r>
      <w:r w:rsidR="004C6C18" w:rsidRPr="00553AB0">
        <w:rPr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</w:t>
      </w:r>
      <w:r w:rsidRPr="00553AB0">
        <w:rPr>
          <w:sz w:val="30"/>
          <w:szCs w:val="30"/>
          <w:cs/>
        </w:rPr>
        <w:t>งนับจากวันที่ถึงกำหนดชำระสำหรับ</w:t>
      </w:r>
      <w:r w:rsidR="004C6C18" w:rsidRPr="00553AB0">
        <w:rPr>
          <w:sz w:val="30"/>
          <w:szCs w:val="30"/>
          <w:cs/>
        </w:rPr>
        <w:t>ลูกหนี้แต่ละราย / กลุ่มลูกค้าที่มีรูปแบบของความเสี่ยง</w:t>
      </w:r>
      <w:r w:rsidR="004C6C18" w:rsidRPr="00553AB0">
        <w:rPr>
          <w:sz w:val="30"/>
          <w:szCs w:val="30"/>
        </w:rPr>
        <w:br/>
      </w:r>
      <w:r w:rsidRPr="00553AB0">
        <w:rPr>
          <w:sz w:val="30"/>
          <w:szCs w:val="30"/>
          <w:cs/>
        </w:rPr>
        <w:t>ด้านเครดิตที่คล้ายคลึงกัน</w:t>
      </w:r>
      <w:r w:rsidR="004C6C18" w:rsidRPr="00553AB0">
        <w:rPr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</w:t>
      </w:r>
      <w:r w:rsidRPr="00553AB0">
        <w:rPr>
          <w:sz w:val="30"/>
          <w:szCs w:val="30"/>
          <w:cs/>
        </w:rPr>
        <w:t>ะเศรษฐกิจในปัจจุบันและมุมมองของ</w:t>
      </w:r>
      <w:r w:rsidR="004C6C18" w:rsidRPr="00553AB0">
        <w:rPr>
          <w:sz w:val="30"/>
          <w:szCs w:val="30"/>
          <w:cs/>
        </w:rPr>
        <w:t>กลุ่มบร</w:t>
      </w:r>
      <w:r w:rsidRPr="00553AB0">
        <w:rPr>
          <w:sz w:val="30"/>
          <w:szCs w:val="30"/>
          <w:cs/>
        </w:rPr>
        <w:t>ิษัท</w:t>
      </w:r>
      <w:r w:rsidR="004C6C18" w:rsidRPr="00553AB0">
        <w:rPr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4490C22B" w14:textId="77777777" w:rsidR="00CB6638" w:rsidRPr="00553AB0" w:rsidRDefault="00CB6638" w:rsidP="00CB6638">
      <w:pPr>
        <w:spacing w:line="240" w:lineRule="auto"/>
        <w:rPr>
          <w:sz w:val="30"/>
          <w:szCs w:val="30"/>
        </w:rPr>
      </w:pPr>
    </w:p>
    <w:p w14:paraId="0B6100A8" w14:textId="00CCB976" w:rsidR="00EF181E" w:rsidRPr="00553AB0" w:rsidRDefault="00CB6638" w:rsidP="00CB6638">
      <w:pPr>
        <w:spacing w:line="240" w:lineRule="auto"/>
        <w:ind w:left="540" w:right="-7"/>
        <w:jc w:val="thaiDistribute"/>
        <w:rPr>
          <w:strike/>
          <w:sz w:val="30"/>
          <w:szCs w:val="30"/>
        </w:rPr>
      </w:pPr>
      <w:r w:rsidRPr="00553AB0">
        <w:rPr>
          <w:strike/>
          <w:sz w:val="30"/>
          <w:szCs w:val="30"/>
          <w:cs/>
        </w:rPr>
        <w:br w:type="page"/>
      </w: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23"/>
        <w:gridCol w:w="1237"/>
        <w:gridCol w:w="180"/>
        <w:gridCol w:w="1170"/>
        <w:gridCol w:w="178"/>
        <w:gridCol w:w="1172"/>
        <w:gridCol w:w="180"/>
        <w:gridCol w:w="1170"/>
      </w:tblGrid>
      <w:tr w:rsidR="00AD590E" w:rsidRPr="00553AB0" w14:paraId="5E0BC2C3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102C204E" w14:textId="77777777" w:rsidR="00AD590E" w:rsidRPr="00553AB0" w:rsidRDefault="00AD590E" w:rsidP="00AD590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07E01041" w14:textId="77777777" w:rsidR="00AD590E" w:rsidRPr="00553AB0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7" w:type="dxa"/>
            <w:gridSpan w:val="3"/>
            <w:vAlign w:val="bottom"/>
            <w:hideMark/>
          </w:tcPr>
          <w:p w14:paraId="39DC3EC4" w14:textId="77777777" w:rsidR="00AD590E" w:rsidRPr="00553AB0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160C509" w14:textId="77777777" w:rsidR="00AD590E" w:rsidRPr="00553AB0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0873D053" w14:textId="77777777" w:rsidR="00AD590E" w:rsidRPr="00553AB0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90E" w:rsidRPr="00553AB0" w14:paraId="2E37866C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043B9F0A" w14:textId="27C9E310" w:rsidR="00AD590E" w:rsidRPr="00553AB0" w:rsidRDefault="00AD590E" w:rsidP="00AD590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923" w:type="dxa"/>
            <w:vAlign w:val="bottom"/>
          </w:tcPr>
          <w:p w14:paraId="7E510132" w14:textId="77777777" w:rsidR="00AD590E" w:rsidRPr="00553AB0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37" w:type="dxa"/>
            <w:vAlign w:val="bottom"/>
            <w:hideMark/>
          </w:tcPr>
          <w:p w14:paraId="04A7CEB5" w14:textId="6A011E1A" w:rsidR="00AD590E" w:rsidRPr="00553AB0" w:rsidRDefault="00012299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Pr="00553AB0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4B1ACD4" w14:textId="77777777" w:rsidR="00AD590E" w:rsidRPr="00553AB0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F4007E6" w14:textId="5EAA1AE0" w:rsidR="00AD590E" w:rsidRPr="00553AB0" w:rsidRDefault="00012299" w:rsidP="00AD590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78" w:type="dxa"/>
          </w:tcPr>
          <w:p w14:paraId="767BD5F2" w14:textId="77777777" w:rsidR="00AD590E" w:rsidRPr="00553AB0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07CBAB7D" w14:textId="32236426" w:rsidR="00AD590E" w:rsidRPr="00553AB0" w:rsidRDefault="00012299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B7E9694" w14:textId="77777777" w:rsidR="00AD590E" w:rsidRPr="00553AB0" w:rsidRDefault="00AD590E" w:rsidP="00AD59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2638023" w14:textId="4889B7FF" w:rsidR="00AD590E" w:rsidRPr="00553AB0" w:rsidRDefault="00012299" w:rsidP="00AD590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2564</w:t>
            </w:r>
          </w:p>
        </w:tc>
      </w:tr>
      <w:tr w:rsidR="00AD590E" w:rsidRPr="00553AB0" w14:paraId="1ECD6555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232CB08F" w14:textId="77777777" w:rsidR="00AD590E" w:rsidRPr="00553AB0" w:rsidRDefault="00AD590E" w:rsidP="00AD590E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047E10D4" w14:textId="77777777" w:rsidR="00AD590E" w:rsidRPr="00553AB0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7" w:type="dxa"/>
            <w:gridSpan w:val="7"/>
            <w:vAlign w:val="bottom"/>
            <w:hideMark/>
          </w:tcPr>
          <w:p w14:paraId="7358554D" w14:textId="77777777" w:rsidR="00AD590E" w:rsidRPr="00553AB0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53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53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D590E" w:rsidRPr="00553AB0" w14:paraId="79EFB5A5" w14:textId="77777777" w:rsidTr="000A760A">
        <w:trPr>
          <w:cantSplit/>
        </w:trPr>
        <w:tc>
          <w:tcPr>
            <w:tcW w:w="2790" w:type="dxa"/>
          </w:tcPr>
          <w:p w14:paraId="48B5392E" w14:textId="77777777" w:rsidR="00AD590E" w:rsidRPr="00553AB0" w:rsidRDefault="00AD590E" w:rsidP="00AD59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23" w:type="dxa"/>
          </w:tcPr>
          <w:p w14:paraId="6B5F889A" w14:textId="66C0EECF" w:rsidR="00AD590E" w:rsidRPr="00553AB0" w:rsidRDefault="00012299" w:rsidP="00AD59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237" w:type="dxa"/>
          </w:tcPr>
          <w:p w14:paraId="4B08758E" w14:textId="77777777" w:rsidR="00AD590E" w:rsidRPr="00553AB0" w:rsidRDefault="00AD590E" w:rsidP="00AD59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929AEF" w14:textId="77777777" w:rsidR="00AD590E" w:rsidRPr="00553AB0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E8E33" w14:textId="77777777" w:rsidR="00AD590E" w:rsidRPr="00553AB0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B23063" w14:textId="77777777" w:rsidR="00AD590E" w:rsidRPr="00553AB0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FF73B87" w14:textId="77777777" w:rsidR="00AD590E" w:rsidRPr="00553AB0" w:rsidRDefault="00AD590E" w:rsidP="00AD590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B383A8" w14:textId="77777777" w:rsidR="00AD590E" w:rsidRPr="00553AB0" w:rsidRDefault="00AD590E" w:rsidP="00AD59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CEA72A" w14:textId="77777777" w:rsidR="00AD590E" w:rsidRPr="00553AB0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AF2" w:rsidRPr="00553AB0" w14:paraId="45FE37A5" w14:textId="77777777" w:rsidTr="000A760A">
        <w:trPr>
          <w:cantSplit/>
        </w:trPr>
        <w:tc>
          <w:tcPr>
            <w:tcW w:w="2790" w:type="dxa"/>
            <w:hideMark/>
          </w:tcPr>
          <w:p w14:paraId="7C186E67" w14:textId="77777777" w:rsidR="00517AF2" w:rsidRPr="00553AB0" w:rsidRDefault="00517AF2" w:rsidP="00517A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3" w:type="dxa"/>
          </w:tcPr>
          <w:p w14:paraId="5050622C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6D31C75" w14:textId="01C7ADA6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883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083</w:t>
            </w:r>
          </w:p>
        </w:tc>
        <w:tc>
          <w:tcPr>
            <w:tcW w:w="180" w:type="dxa"/>
          </w:tcPr>
          <w:p w14:paraId="5BF7929D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07045" w14:textId="2A9E529F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721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359</w:t>
            </w:r>
          </w:p>
        </w:tc>
        <w:tc>
          <w:tcPr>
            <w:tcW w:w="178" w:type="dxa"/>
          </w:tcPr>
          <w:p w14:paraId="489FDBBC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7BD9EE1" w14:textId="6DDAF930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200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498</w:t>
            </w:r>
          </w:p>
        </w:tc>
        <w:tc>
          <w:tcPr>
            <w:tcW w:w="180" w:type="dxa"/>
          </w:tcPr>
          <w:p w14:paraId="0084E094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A84225" w14:textId="5BE723F4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076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636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517AF2" w:rsidRPr="00553AB0" w14:paraId="6DB93120" w14:textId="77777777" w:rsidTr="000A760A">
        <w:trPr>
          <w:cantSplit/>
        </w:trPr>
        <w:tc>
          <w:tcPr>
            <w:tcW w:w="2790" w:type="dxa"/>
            <w:hideMark/>
          </w:tcPr>
          <w:p w14:paraId="44A98EBD" w14:textId="77777777" w:rsidR="00517AF2" w:rsidRPr="00553AB0" w:rsidRDefault="00517AF2" w:rsidP="00517A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3" w:type="dxa"/>
          </w:tcPr>
          <w:p w14:paraId="37D5C26D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E909A4E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7C597C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81B7E6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078C1D4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B0C298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F264697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6EF4FB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AF2" w:rsidRPr="00553AB0" w14:paraId="3AD938E4" w14:textId="77777777" w:rsidTr="000A760A">
        <w:trPr>
          <w:cantSplit/>
        </w:trPr>
        <w:tc>
          <w:tcPr>
            <w:tcW w:w="2790" w:type="dxa"/>
            <w:hideMark/>
          </w:tcPr>
          <w:p w14:paraId="749E80B3" w14:textId="3ECC147F" w:rsidR="00517AF2" w:rsidRPr="00553AB0" w:rsidRDefault="00517AF2" w:rsidP="00517AF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3" w:type="dxa"/>
          </w:tcPr>
          <w:p w14:paraId="7FBC3867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2CCBE7A" w14:textId="17947820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443</w:t>
            </w:r>
          </w:p>
        </w:tc>
        <w:tc>
          <w:tcPr>
            <w:tcW w:w="180" w:type="dxa"/>
          </w:tcPr>
          <w:p w14:paraId="33B4404A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31500" w14:textId="01DD03D9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178" w:type="dxa"/>
          </w:tcPr>
          <w:p w14:paraId="68196ABA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205795" w14:textId="381B26EA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62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506</w:t>
            </w:r>
          </w:p>
        </w:tc>
        <w:tc>
          <w:tcPr>
            <w:tcW w:w="180" w:type="dxa"/>
          </w:tcPr>
          <w:p w14:paraId="1DCCCC31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C23E34" w14:textId="064AC7C1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83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611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517AF2" w:rsidRPr="00553AB0" w14:paraId="0E7F5276" w14:textId="77777777" w:rsidTr="000A760A">
        <w:trPr>
          <w:cantSplit/>
        </w:trPr>
        <w:tc>
          <w:tcPr>
            <w:tcW w:w="2790" w:type="dxa"/>
            <w:hideMark/>
          </w:tcPr>
          <w:p w14:paraId="3A68612A" w14:textId="3F2DCC56" w:rsidR="00517AF2" w:rsidRPr="00553AB0" w:rsidRDefault="00012299" w:rsidP="00517AF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1645608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1455F94" w14:textId="4F813BE1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706F1C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33D71" w14:textId="0F665D72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33901B2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D030E36" w14:textId="6F2BD28F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274</w:t>
            </w:r>
          </w:p>
        </w:tc>
        <w:tc>
          <w:tcPr>
            <w:tcW w:w="180" w:type="dxa"/>
          </w:tcPr>
          <w:p w14:paraId="294513E5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90FC8" w14:textId="1F0E5B29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233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981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517AF2" w:rsidRPr="00553AB0" w14:paraId="1ACBC546" w14:textId="77777777" w:rsidTr="000A760A">
        <w:trPr>
          <w:cantSplit/>
        </w:trPr>
        <w:tc>
          <w:tcPr>
            <w:tcW w:w="2790" w:type="dxa"/>
            <w:hideMark/>
          </w:tcPr>
          <w:p w14:paraId="458B346F" w14:textId="63BE0FA9" w:rsidR="00517AF2" w:rsidRPr="00553AB0" w:rsidRDefault="00012299" w:rsidP="00517AF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08676FAD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334022A" w14:textId="2BE3030D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43AF37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5C666" w14:textId="6F7BF531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AB8F35E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5D65D2" w14:textId="12450305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109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139</w:t>
            </w:r>
          </w:p>
        </w:tc>
        <w:tc>
          <w:tcPr>
            <w:tcW w:w="180" w:type="dxa"/>
          </w:tcPr>
          <w:p w14:paraId="2E17E8C1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9082E" w14:textId="4AB95B76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168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231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517AF2" w:rsidRPr="00553AB0" w14:paraId="56A245CA" w14:textId="77777777" w:rsidTr="000A760A">
        <w:trPr>
          <w:cantSplit/>
        </w:trPr>
        <w:tc>
          <w:tcPr>
            <w:tcW w:w="2790" w:type="dxa"/>
          </w:tcPr>
          <w:p w14:paraId="37D70D51" w14:textId="670A0FA9" w:rsidR="00517AF2" w:rsidRPr="00553AB0" w:rsidRDefault="00517AF2" w:rsidP="00517AF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026B5D1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819E126" w14:textId="3EF8DB2C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DF60EC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9609C9" w14:textId="4E6A6509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6024BDF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1257A8F" w14:textId="67014298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115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846</w:t>
            </w:r>
          </w:p>
        </w:tc>
        <w:tc>
          <w:tcPr>
            <w:tcW w:w="180" w:type="dxa"/>
          </w:tcPr>
          <w:p w14:paraId="75DBA3E7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2BBA99" w14:textId="760E4B2A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521</w:t>
            </w:r>
          </w:p>
        </w:tc>
      </w:tr>
      <w:tr w:rsidR="00517AF2" w:rsidRPr="00553AB0" w14:paraId="2039DE0F" w14:textId="77777777" w:rsidTr="000A760A">
        <w:trPr>
          <w:cantSplit/>
        </w:trPr>
        <w:tc>
          <w:tcPr>
            <w:tcW w:w="2790" w:type="dxa"/>
            <w:hideMark/>
          </w:tcPr>
          <w:p w14:paraId="165BCBE0" w14:textId="77777777" w:rsidR="00517AF2" w:rsidRPr="00553AB0" w:rsidRDefault="00517AF2" w:rsidP="00517A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dxa"/>
          </w:tcPr>
          <w:p w14:paraId="5AA901C0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5177E" w14:textId="70713075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885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526</w:t>
            </w:r>
          </w:p>
        </w:tc>
        <w:tc>
          <w:tcPr>
            <w:tcW w:w="180" w:type="dxa"/>
          </w:tcPr>
          <w:p w14:paraId="5E52F019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1D92F" w14:textId="79F128B2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721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359</w:t>
            </w:r>
          </w:p>
        </w:tc>
        <w:tc>
          <w:tcPr>
            <w:tcW w:w="178" w:type="dxa"/>
          </w:tcPr>
          <w:p w14:paraId="43859B58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54C71" w14:textId="7A98D611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495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263</w:t>
            </w:r>
          </w:p>
        </w:tc>
        <w:tc>
          <w:tcPr>
            <w:tcW w:w="180" w:type="dxa"/>
          </w:tcPr>
          <w:p w14:paraId="1B728436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6DA85" w14:textId="01701270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567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980</w:t>
            </w:r>
          </w:p>
        </w:tc>
      </w:tr>
      <w:tr w:rsidR="00517AF2" w:rsidRPr="00553AB0" w14:paraId="3EB0C5B4" w14:textId="77777777" w:rsidTr="000A760A">
        <w:trPr>
          <w:cantSplit/>
          <w:trHeight w:val="71"/>
        </w:trPr>
        <w:tc>
          <w:tcPr>
            <w:tcW w:w="2790" w:type="dxa"/>
            <w:vAlign w:val="bottom"/>
          </w:tcPr>
          <w:p w14:paraId="6708B2B3" w14:textId="77777777" w:rsidR="00517AF2" w:rsidRPr="00553AB0" w:rsidRDefault="00517AF2" w:rsidP="00517AF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53BC6148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CE257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6B425FC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21EA1E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81F7C3A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DBC85" w14:textId="77777777" w:rsidR="00517AF2" w:rsidRPr="00553AB0" w:rsidRDefault="00517AF2" w:rsidP="00517AF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663978" w14:textId="77777777" w:rsidR="00517AF2" w:rsidRPr="00553AB0" w:rsidRDefault="00517AF2" w:rsidP="00517AF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B793E0" w14:textId="77777777" w:rsidR="00517AF2" w:rsidRPr="00553AB0" w:rsidRDefault="00517AF2" w:rsidP="00517AF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AF2" w:rsidRPr="00553AB0" w14:paraId="79DCBF5F" w14:textId="77777777" w:rsidTr="000A760A">
        <w:trPr>
          <w:cantSplit/>
        </w:trPr>
        <w:tc>
          <w:tcPr>
            <w:tcW w:w="2790" w:type="dxa"/>
          </w:tcPr>
          <w:p w14:paraId="1E9D4F41" w14:textId="77777777" w:rsidR="00517AF2" w:rsidRPr="00553AB0" w:rsidRDefault="00517AF2" w:rsidP="00517A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923" w:type="dxa"/>
          </w:tcPr>
          <w:p w14:paraId="13F62152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</w:tcPr>
          <w:p w14:paraId="6468FCCF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2AB78FFB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B508C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5EDE5D3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9696C3" w14:textId="77777777" w:rsidR="00517AF2" w:rsidRPr="00553AB0" w:rsidRDefault="00517AF2" w:rsidP="00517AF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2278C6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03E24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AF2" w:rsidRPr="00553AB0" w14:paraId="5758398D" w14:textId="77777777" w:rsidTr="00851751">
        <w:trPr>
          <w:cantSplit/>
        </w:trPr>
        <w:tc>
          <w:tcPr>
            <w:tcW w:w="2790" w:type="dxa"/>
            <w:hideMark/>
          </w:tcPr>
          <w:p w14:paraId="24A6869D" w14:textId="77777777" w:rsidR="00517AF2" w:rsidRPr="00553AB0" w:rsidRDefault="00517AF2" w:rsidP="00517A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3" w:type="dxa"/>
          </w:tcPr>
          <w:p w14:paraId="23870C7B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EF67D30" w14:textId="231FD7EC" w:rsidR="00517AF2" w:rsidRPr="00553AB0" w:rsidRDefault="00012299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315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941</w:t>
            </w:r>
          </w:p>
        </w:tc>
        <w:tc>
          <w:tcPr>
            <w:tcW w:w="180" w:type="dxa"/>
          </w:tcPr>
          <w:p w14:paraId="212D5E40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57F7C" w14:textId="74A7FE13" w:rsidR="00517AF2" w:rsidRPr="00553AB0" w:rsidRDefault="00517AF2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025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181</w:t>
            </w:r>
          </w:p>
        </w:tc>
        <w:tc>
          <w:tcPr>
            <w:tcW w:w="178" w:type="dxa"/>
          </w:tcPr>
          <w:p w14:paraId="7078A7C3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FC8DD5F" w14:textId="4548DC28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903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912</w:t>
            </w:r>
          </w:p>
        </w:tc>
        <w:tc>
          <w:tcPr>
            <w:tcW w:w="180" w:type="dxa"/>
          </w:tcPr>
          <w:p w14:paraId="37E17754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BA7FB" w14:textId="1375ED3C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740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908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17AF2" w:rsidRPr="00553AB0" w14:paraId="35AFCA3A" w14:textId="77777777" w:rsidTr="00851751">
        <w:trPr>
          <w:cantSplit/>
        </w:trPr>
        <w:tc>
          <w:tcPr>
            <w:tcW w:w="2790" w:type="dxa"/>
            <w:hideMark/>
          </w:tcPr>
          <w:p w14:paraId="6EA4A93E" w14:textId="77777777" w:rsidR="00517AF2" w:rsidRPr="00553AB0" w:rsidRDefault="00517AF2" w:rsidP="00517A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3" w:type="dxa"/>
          </w:tcPr>
          <w:p w14:paraId="3DFD9341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406F576" w14:textId="1BA04F4A" w:rsidR="00517AF2" w:rsidRPr="00553AB0" w:rsidRDefault="00517AF2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038955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85712" w14:textId="161F47EA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8" w:type="dxa"/>
          </w:tcPr>
          <w:p w14:paraId="3EF13B89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785C31F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9B599F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A0F09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AF2" w:rsidRPr="00553AB0" w14:paraId="4450E792" w14:textId="77777777" w:rsidTr="00851751">
        <w:trPr>
          <w:cantSplit/>
        </w:trPr>
        <w:tc>
          <w:tcPr>
            <w:tcW w:w="2790" w:type="dxa"/>
            <w:hideMark/>
          </w:tcPr>
          <w:p w14:paraId="33EDD396" w14:textId="624B5EE5" w:rsidR="00517AF2" w:rsidRPr="00553AB0" w:rsidRDefault="00517AF2" w:rsidP="00517AF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3" w:type="dxa"/>
          </w:tcPr>
          <w:p w14:paraId="45DAE407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6AC5C5" w14:textId="3131A71F" w:rsidR="00517AF2" w:rsidRPr="00553AB0" w:rsidRDefault="00012299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127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323</w:t>
            </w:r>
          </w:p>
        </w:tc>
        <w:tc>
          <w:tcPr>
            <w:tcW w:w="180" w:type="dxa"/>
          </w:tcPr>
          <w:p w14:paraId="1031FF9E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81D59" w14:textId="41266936" w:rsidR="00517AF2" w:rsidRPr="00553AB0" w:rsidRDefault="00517AF2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120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038</w:t>
            </w:r>
          </w:p>
        </w:tc>
        <w:tc>
          <w:tcPr>
            <w:tcW w:w="178" w:type="dxa"/>
          </w:tcPr>
          <w:p w14:paraId="42FACE14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C09A93" w14:textId="582D0A4D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912</w:t>
            </w:r>
          </w:p>
        </w:tc>
        <w:tc>
          <w:tcPr>
            <w:tcW w:w="180" w:type="dxa"/>
          </w:tcPr>
          <w:p w14:paraId="39F6D3EB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CA208" w14:textId="0957F673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242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17AF2" w:rsidRPr="00553AB0" w14:paraId="54BC7922" w14:textId="77777777" w:rsidTr="00851751">
        <w:trPr>
          <w:cantSplit/>
        </w:trPr>
        <w:tc>
          <w:tcPr>
            <w:tcW w:w="2790" w:type="dxa"/>
            <w:hideMark/>
          </w:tcPr>
          <w:p w14:paraId="6ED09DA2" w14:textId="3731B319" w:rsidR="00517AF2" w:rsidRPr="00553AB0" w:rsidRDefault="00012299" w:rsidP="00517AF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43C48A3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7BB6790" w14:textId="7F3868EB" w:rsidR="00517AF2" w:rsidRPr="00553AB0" w:rsidRDefault="00183848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45,665</w:t>
            </w:r>
          </w:p>
        </w:tc>
        <w:tc>
          <w:tcPr>
            <w:tcW w:w="180" w:type="dxa"/>
          </w:tcPr>
          <w:p w14:paraId="5B80CAB0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CB7CC" w14:textId="71EF0D13" w:rsidR="00517AF2" w:rsidRPr="00553AB0" w:rsidRDefault="00517AF2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172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72540298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BF47A3B" w14:textId="63B55999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</w:t>
            </w:r>
          </w:p>
        </w:tc>
        <w:tc>
          <w:tcPr>
            <w:tcW w:w="180" w:type="dxa"/>
          </w:tcPr>
          <w:p w14:paraId="0D01EA66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8A110A" w14:textId="47823280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17AF2" w:rsidRPr="00553AB0" w14:paraId="75C684A5" w14:textId="77777777" w:rsidTr="00851751">
        <w:trPr>
          <w:cantSplit/>
        </w:trPr>
        <w:tc>
          <w:tcPr>
            <w:tcW w:w="2790" w:type="dxa"/>
            <w:hideMark/>
          </w:tcPr>
          <w:p w14:paraId="5D7FF8A6" w14:textId="4007A127" w:rsidR="00517AF2" w:rsidRPr="00553AB0" w:rsidRDefault="00012299" w:rsidP="00517AF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1172D658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D959FDE" w14:textId="10C67DBB" w:rsidR="00517AF2" w:rsidRPr="00553AB0" w:rsidRDefault="00183848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14,537</w:t>
            </w:r>
          </w:p>
        </w:tc>
        <w:tc>
          <w:tcPr>
            <w:tcW w:w="180" w:type="dxa"/>
          </w:tcPr>
          <w:p w14:paraId="702306CD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C8C9C2" w14:textId="196F6303" w:rsidR="00517AF2" w:rsidRPr="00553AB0" w:rsidRDefault="00517AF2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751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3F0BE83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999C8" w14:textId="18FC5F7B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1D609A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FD0B5" w14:textId="07D9DBCD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17AF2" w:rsidRPr="00553AB0" w14:paraId="271C1280" w14:textId="77777777" w:rsidTr="00851751">
        <w:trPr>
          <w:cantSplit/>
        </w:trPr>
        <w:tc>
          <w:tcPr>
            <w:tcW w:w="2790" w:type="dxa"/>
          </w:tcPr>
          <w:p w14:paraId="5BDBA66D" w14:textId="16710A13" w:rsidR="00517AF2" w:rsidRPr="00553AB0" w:rsidRDefault="00517AF2" w:rsidP="00517AF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148C8070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D27FE2F" w14:textId="5CFA07A9" w:rsidR="00517AF2" w:rsidRPr="00553AB0" w:rsidRDefault="00012299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461</w:t>
            </w:r>
            <w:r w:rsidR="00517AF2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783</w:t>
            </w:r>
          </w:p>
        </w:tc>
        <w:tc>
          <w:tcPr>
            <w:tcW w:w="180" w:type="dxa"/>
          </w:tcPr>
          <w:p w14:paraId="324F4570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7B6FA" w14:textId="7CD92242" w:rsidR="00517AF2" w:rsidRPr="00553AB0" w:rsidRDefault="00517AF2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453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644</w:t>
            </w:r>
          </w:p>
        </w:tc>
        <w:tc>
          <w:tcPr>
            <w:tcW w:w="178" w:type="dxa"/>
          </w:tcPr>
          <w:p w14:paraId="5CA34DC4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FEB33D6" w14:textId="24E7ACE1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309E90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FE409" w14:textId="360B3D7F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105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17AF2" w:rsidRPr="00553AB0" w14:paraId="500E4F2D" w14:textId="77777777" w:rsidTr="00851751">
        <w:trPr>
          <w:cantSplit/>
        </w:trPr>
        <w:tc>
          <w:tcPr>
            <w:tcW w:w="2790" w:type="dxa"/>
            <w:hideMark/>
          </w:tcPr>
          <w:p w14:paraId="7AFE7B2F" w14:textId="77777777" w:rsidR="00517AF2" w:rsidRPr="00553AB0" w:rsidRDefault="00517AF2" w:rsidP="00517A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dxa"/>
          </w:tcPr>
          <w:p w14:paraId="0FC8AD3E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ADE0B" w14:textId="35ED0414" w:rsidR="00517AF2" w:rsidRPr="00553AB0" w:rsidRDefault="00012299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965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249</w:t>
            </w:r>
          </w:p>
        </w:tc>
        <w:tc>
          <w:tcPr>
            <w:tcW w:w="180" w:type="dxa"/>
          </w:tcPr>
          <w:p w14:paraId="56152084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D3D9A" w14:textId="7367641A" w:rsidR="00517AF2" w:rsidRPr="00553AB0" w:rsidRDefault="00517AF2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640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786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C80E1A9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DEA62" w14:textId="1A62477B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938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</w:p>
        </w:tc>
        <w:tc>
          <w:tcPr>
            <w:tcW w:w="180" w:type="dxa"/>
          </w:tcPr>
          <w:p w14:paraId="48F59136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095C5" w14:textId="574886F9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762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327</w:t>
            </w:r>
          </w:p>
        </w:tc>
      </w:tr>
      <w:tr w:rsidR="00517AF2" w:rsidRPr="00553AB0" w14:paraId="46E2C332" w14:textId="77777777" w:rsidTr="000A760A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50005C6B" w14:textId="77777777" w:rsidR="00517AF2" w:rsidRPr="00553AB0" w:rsidRDefault="00517AF2" w:rsidP="00517AF2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3" w:type="dxa"/>
          </w:tcPr>
          <w:p w14:paraId="38E6645D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52869" w14:textId="7EE30BDF" w:rsidR="00517AF2" w:rsidRPr="00553AB0" w:rsidRDefault="00517AF2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435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441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00C422C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37FE9" w14:textId="560B2CA6" w:rsidR="00517AF2" w:rsidRPr="00553AB0" w:rsidRDefault="00517AF2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449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333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B5EACA9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2D73D" w14:textId="399019CE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D830AD" w14:textId="77777777" w:rsidR="00517AF2" w:rsidRPr="00553AB0" w:rsidRDefault="00517AF2" w:rsidP="00517AF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63D03DE1" w14:textId="6875F3C5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</w:tr>
      <w:tr w:rsidR="00517AF2" w:rsidRPr="00553AB0" w14:paraId="44F3B323" w14:textId="77777777" w:rsidTr="00517AF2">
        <w:trPr>
          <w:cantSplit/>
          <w:trHeight w:val="71"/>
        </w:trPr>
        <w:tc>
          <w:tcPr>
            <w:tcW w:w="2790" w:type="dxa"/>
            <w:vAlign w:val="bottom"/>
          </w:tcPr>
          <w:p w14:paraId="04672292" w14:textId="77777777" w:rsidR="00517AF2" w:rsidRPr="00553AB0" w:rsidRDefault="00517AF2" w:rsidP="00517AF2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03A5E082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287D0" w14:textId="338D7C26" w:rsidR="00517AF2" w:rsidRPr="00553AB0" w:rsidRDefault="00012299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529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808</w:t>
            </w:r>
          </w:p>
        </w:tc>
        <w:tc>
          <w:tcPr>
            <w:tcW w:w="180" w:type="dxa"/>
            <w:vAlign w:val="bottom"/>
          </w:tcPr>
          <w:p w14:paraId="2F40ECF6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CF6E42" w14:textId="234630B4" w:rsidR="00517AF2" w:rsidRPr="00553AB0" w:rsidRDefault="00012299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191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453</w:t>
            </w:r>
          </w:p>
        </w:tc>
        <w:tc>
          <w:tcPr>
            <w:tcW w:w="178" w:type="dxa"/>
            <w:vAlign w:val="bottom"/>
          </w:tcPr>
          <w:p w14:paraId="78C5D275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7D5B4" w14:textId="31C7AA02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938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</w:p>
        </w:tc>
        <w:tc>
          <w:tcPr>
            <w:tcW w:w="180" w:type="dxa"/>
            <w:vAlign w:val="bottom"/>
          </w:tcPr>
          <w:p w14:paraId="0B3E3655" w14:textId="77777777" w:rsidR="00517AF2" w:rsidRPr="00553AB0" w:rsidRDefault="00517AF2" w:rsidP="00517AF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6CB7097B" w14:textId="3ADD84F5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762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327</w:t>
            </w:r>
          </w:p>
        </w:tc>
      </w:tr>
      <w:tr w:rsidR="00517AF2" w:rsidRPr="00553AB0" w14:paraId="2E9BB5BA" w14:textId="77777777" w:rsidTr="000A760A">
        <w:trPr>
          <w:cantSplit/>
        </w:trPr>
        <w:tc>
          <w:tcPr>
            <w:tcW w:w="2790" w:type="dxa"/>
            <w:hideMark/>
          </w:tcPr>
          <w:p w14:paraId="542C1E81" w14:textId="77777777" w:rsidR="00517AF2" w:rsidRPr="00553AB0" w:rsidRDefault="00517AF2" w:rsidP="00517A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3" w:type="dxa"/>
          </w:tcPr>
          <w:p w14:paraId="3B9B1E12" w14:textId="77777777" w:rsidR="00517AF2" w:rsidRPr="00553AB0" w:rsidRDefault="00517AF2" w:rsidP="00517A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D5EE6" w14:textId="18EAF359" w:rsidR="00517AF2" w:rsidRPr="00553AB0" w:rsidRDefault="00012299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415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334</w:t>
            </w:r>
          </w:p>
        </w:tc>
        <w:tc>
          <w:tcPr>
            <w:tcW w:w="180" w:type="dxa"/>
          </w:tcPr>
          <w:p w14:paraId="6F8E6688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006C76" w14:textId="35A3220F" w:rsidR="00517AF2" w:rsidRPr="00553AB0" w:rsidRDefault="00012299" w:rsidP="00517AF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912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812</w:t>
            </w:r>
          </w:p>
        </w:tc>
        <w:tc>
          <w:tcPr>
            <w:tcW w:w="178" w:type="dxa"/>
          </w:tcPr>
          <w:p w14:paraId="3C4DCADA" w14:textId="77777777" w:rsidR="00517AF2" w:rsidRPr="00553AB0" w:rsidRDefault="00517AF2" w:rsidP="00517A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BDAD3" w14:textId="144E56E5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433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274</w:t>
            </w:r>
          </w:p>
        </w:tc>
        <w:tc>
          <w:tcPr>
            <w:tcW w:w="180" w:type="dxa"/>
          </w:tcPr>
          <w:p w14:paraId="37B68B06" w14:textId="77777777" w:rsidR="00517AF2" w:rsidRPr="00553AB0" w:rsidRDefault="00517AF2" w:rsidP="00517AF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1002BC2" w14:textId="6A11266A" w:rsidR="00517AF2" w:rsidRPr="00553AB0" w:rsidRDefault="00012299" w:rsidP="00517A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2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330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307</w:t>
            </w:r>
          </w:p>
        </w:tc>
      </w:tr>
    </w:tbl>
    <w:p w14:paraId="43079171" w14:textId="4D4C6E42" w:rsidR="00AD590E" w:rsidRPr="00553AB0" w:rsidRDefault="00AD590E" w:rsidP="00AD590E">
      <w:pPr>
        <w:spacing w:line="240" w:lineRule="auto"/>
        <w:rPr>
          <w:sz w:val="30"/>
          <w:szCs w:val="30"/>
        </w:rPr>
      </w:pPr>
    </w:p>
    <w:p w14:paraId="32E355D7" w14:textId="7C41F20B" w:rsidR="00CB6638" w:rsidRPr="00553AB0" w:rsidRDefault="00CB6638" w:rsidP="00EF181E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553AB0">
        <w:rPr>
          <w:rFonts w:hint="cs"/>
          <w:sz w:val="30"/>
          <w:szCs w:val="30"/>
          <w:cs/>
        </w:rPr>
        <w:t>อัตราผลขาดทุ</w:t>
      </w:r>
      <w:r w:rsidR="00DC1F6C" w:rsidRPr="00553AB0">
        <w:rPr>
          <w:rFonts w:hint="cs"/>
          <w:sz w:val="30"/>
          <w:szCs w:val="30"/>
          <w:cs/>
        </w:rPr>
        <w:t>นพิจารณา</w:t>
      </w:r>
      <w:r w:rsidRPr="00553AB0">
        <w:rPr>
          <w:rFonts w:hint="cs"/>
          <w:sz w:val="30"/>
          <w:szCs w:val="30"/>
          <w:cs/>
        </w:rPr>
        <w:t xml:space="preserve">จากประสบการณ์ของการสูญเสียด้านเครดิตที่เกิดขึ้นจริง </w:t>
      </w:r>
      <w:r w:rsidR="00012299" w:rsidRPr="00553AB0">
        <w:rPr>
          <w:sz w:val="30"/>
          <w:szCs w:val="30"/>
        </w:rPr>
        <w:t>3</w:t>
      </w:r>
      <w:r w:rsidRPr="00553AB0">
        <w:rPr>
          <w:rFonts w:hint="cs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106DC94" w14:textId="5F490F2E" w:rsidR="004D1B98" w:rsidRPr="00553AB0" w:rsidRDefault="00AD590E" w:rsidP="00AD590E">
      <w:pPr>
        <w:spacing w:line="240" w:lineRule="auto"/>
        <w:rPr>
          <w:sz w:val="30"/>
          <w:szCs w:val="30"/>
        </w:rPr>
      </w:pPr>
      <w:r w:rsidRPr="00553AB0">
        <w:rPr>
          <w:sz w:val="30"/>
          <w:szCs w:val="30"/>
          <w:cs/>
        </w:rPr>
        <w:br w:type="page"/>
      </w:r>
    </w:p>
    <w:tbl>
      <w:tblPr>
        <w:tblW w:w="90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2"/>
        <w:gridCol w:w="178"/>
        <w:gridCol w:w="956"/>
        <w:gridCol w:w="178"/>
        <w:gridCol w:w="936"/>
        <w:gridCol w:w="178"/>
        <w:gridCol w:w="936"/>
        <w:gridCol w:w="178"/>
        <w:gridCol w:w="980"/>
      </w:tblGrid>
      <w:tr w:rsidR="007809AE" w:rsidRPr="00553AB0" w14:paraId="0EB5B867" w14:textId="77777777" w:rsidTr="0016434E">
        <w:trPr>
          <w:cantSplit/>
          <w:trHeight w:val="20"/>
          <w:tblHeader/>
        </w:trPr>
        <w:tc>
          <w:tcPr>
            <w:tcW w:w="4512" w:type="dxa"/>
          </w:tcPr>
          <w:p w14:paraId="01012D05" w14:textId="1E463488" w:rsidR="007809AE" w:rsidRPr="00553AB0" w:rsidRDefault="00AD590E" w:rsidP="00325BF4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</w:t>
            </w:r>
            <w:r w:rsidR="007809AE" w:rsidRPr="00553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14:paraId="2AE43764" w14:textId="77777777" w:rsidR="007809AE" w:rsidRPr="00553AB0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102DD3C1" w14:textId="0B69AF9E" w:rsidR="007809AE" w:rsidRPr="00553AB0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9215BD5" w14:textId="77777777" w:rsidR="007809AE" w:rsidRPr="00553AB0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94" w:type="dxa"/>
            <w:gridSpan w:val="3"/>
          </w:tcPr>
          <w:p w14:paraId="1FCCCBDE" w14:textId="5EDE4758" w:rsidR="007809AE" w:rsidRPr="00553AB0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809AE" w:rsidRPr="00553AB0" w14:paraId="30941CF7" w14:textId="77777777" w:rsidTr="0016434E">
        <w:trPr>
          <w:cantSplit/>
          <w:trHeight w:val="20"/>
          <w:tblHeader/>
        </w:trPr>
        <w:tc>
          <w:tcPr>
            <w:tcW w:w="4512" w:type="dxa"/>
          </w:tcPr>
          <w:p w14:paraId="6C6FF619" w14:textId="56E4F1F6" w:rsidR="007809AE" w:rsidRPr="00553AB0" w:rsidRDefault="007809AE" w:rsidP="001A73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E3C22D3" w14:textId="77777777" w:rsidR="007809AE" w:rsidRPr="00553AB0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2410BCD7" w14:textId="0CE66FDB" w:rsidR="007809AE" w:rsidRPr="007D5834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D58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7D583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78" w:type="dxa"/>
          </w:tcPr>
          <w:p w14:paraId="312942D2" w14:textId="77777777" w:rsidR="007809AE" w:rsidRPr="00553AB0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14:paraId="16F54D68" w14:textId="4D2A4EF8" w:rsidR="007809AE" w:rsidRPr="007D5834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D583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78" w:type="dxa"/>
          </w:tcPr>
          <w:p w14:paraId="5BA73D76" w14:textId="77777777" w:rsidR="007809AE" w:rsidRPr="007D5834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936" w:type="dxa"/>
          </w:tcPr>
          <w:p w14:paraId="39EDB7ED" w14:textId="6C7E38C9" w:rsidR="007809AE" w:rsidRPr="007D5834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D583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78" w:type="dxa"/>
          </w:tcPr>
          <w:p w14:paraId="6FB5D3B0" w14:textId="77777777" w:rsidR="007809AE" w:rsidRPr="007D5834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980" w:type="dxa"/>
          </w:tcPr>
          <w:p w14:paraId="2D8709EA" w14:textId="07279352" w:rsidR="007809AE" w:rsidRPr="007D5834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D583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7809AE" w:rsidRPr="00553AB0" w14:paraId="0383C08E" w14:textId="77777777" w:rsidTr="0016434E">
        <w:trPr>
          <w:cantSplit/>
          <w:trHeight w:val="20"/>
          <w:tblHeader/>
        </w:trPr>
        <w:tc>
          <w:tcPr>
            <w:tcW w:w="4512" w:type="dxa"/>
          </w:tcPr>
          <w:p w14:paraId="3D280A18" w14:textId="77777777" w:rsidR="007809AE" w:rsidRPr="00553AB0" w:rsidRDefault="007809AE" w:rsidP="001A73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6B2FBFBD" w14:textId="77777777" w:rsidR="007809AE" w:rsidRPr="00553AB0" w:rsidRDefault="007809AE" w:rsidP="001A7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2" w:type="dxa"/>
            <w:gridSpan w:val="7"/>
            <w:vAlign w:val="bottom"/>
          </w:tcPr>
          <w:p w14:paraId="21DBACE0" w14:textId="4EBD788B" w:rsidR="007809AE" w:rsidRPr="00553AB0" w:rsidRDefault="00C179F7" w:rsidP="00C179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 w:bidi="th-TH"/>
              </w:rPr>
              <w:t>(พันบาท)</w:t>
            </w:r>
          </w:p>
        </w:tc>
      </w:tr>
      <w:tr w:rsidR="00517AF2" w:rsidRPr="00553AB0" w14:paraId="2542E164" w14:textId="77777777" w:rsidTr="00517AF2">
        <w:trPr>
          <w:cantSplit/>
          <w:trHeight w:val="20"/>
        </w:trPr>
        <w:tc>
          <w:tcPr>
            <w:tcW w:w="4512" w:type="dxa"/>
          </w:tcPr>
          <w:p w14:paraId="707EBD62" w14:textId="6204298C" w:rsidR="00517AF2" w:rsidRPr="00553AB0" w:rsidRDefault="00517AF2" w:rsidP="00517AF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3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8" w:type="dxa"/>
            <w:vAlign w:val="bottom"/>
          </w:tcPr>
          <w:p w14:paraId="74E70F1E" w14:textId="77777777" w:rsidR="00517AF2" w:rsidRPr="00553AB0" w:rsidRDefault="00517AF2" w:rsidP="00517A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F3BF911" w14:textId="14E1D8F1" w:rsidR="00517AF2" w:rsidRPr="00553AB0" w:rsidRDefault="00012299" w:rsidP="00517A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449</w:t>
            </w:r>
            <w:r w:rsidR="00517AF2" w:rsidRPr="00553AB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333</w:t>
            </w:r>
          </w:p>
        </w:tc>
        <w:tc>
          <w:tcPr>
            <w:tcW w:w="178" w:type="dxa"/>
            <w:vAlign w:val="bottom"/>
          </w:tcPr>
          <w:p w14:paraId="1ACEF518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109D4D1F" w14:textId="0863AB8B" w:rsidR="00517AF2" w:rsidRPr="00553AB0" w:rsidRDefault="00012299" w:rsidP="00517AF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427</w:t>
            </w:r>
            <w:r w:rsidR="00517AF2" w:rsidRPr="00553AB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245</w:t>
            </w:r>
          </w:p>
        </w:tc>
        <w:tc>
          <w:tcPr>
            <w:tcW w:w="178" w:type="dxa"/>
            <w:vAlign w:val="bottom"/>
          </w:tcPr>
          <w:p w14:paraId="7DA468F6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75BA93E" w14:textId="1FA197A4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vAlign w:val="bottom"/>
          </w:tcPr>
          <w:p w14:paraId="02787D61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636E9B26" w14:textId="1588F72C" w:rsidR="00517AF2" w:rsidRPr="00553AB0" w:rsidRDefault="00012299" w:rsidP="00517A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</w:tr>
      <w:tr w:rsidR="00517AF2" w:rsidRPr="00553AB0" w14:paraId="0E170EC9" w14:textId="77777777" w:rsidTr="00517AF2">
        <w:trPr>
          <w:cantSplit/>
          <w:trHeight w:val="20"/>
        </w:trPr>
        <w:tc>
          <w:tcPr>
            <w:tcW w:w="4512" w:type="dxa"/>
          </w:tcPr>
          <w:p w14:paraId="7F84CC40" w14:textId="1ED295D9" w:rsidR="00517AF2" w:rsidRPr="00553AB0" w:rsidRDefault="00517AF2" w:rsidP="00517AF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249C9E8D" w14:textId="77777777" w:rsidR="00517AF2" w:rsidRPr="00553AB0" w:rsidRDefault="00517AF2" w:rsidP="00517A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77B3EE5" w14:textId="14DC2B39" w:rsidR="00517AF2" w:rsidRPr="00553AB0" w:rsidRDefault="00012299" w:rsidP="00517A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380</w:t>
            </w:r>
          </w:p>
        </w:tc>
        <w:tc>
          <w:tcPr>
            <w:tcW w:w="178" w:type="dxa"/>
            <w:vAlign w:val="bottom"/>
          </w:tcPr>
          <w:p w14:paraId="3E28AF75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39DFF44B" w14:textId="06B10B2A" w:rsidR="00517AF2" w:rsidRPr="00553AB0" w:rsidRDefault="00012299" w:rsidP="00517AF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  <w:r w:rsidR="00517AF2" w:rsidRPr="00553AB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796</w:t>
            </w:r>
          </w:p>
        </w:tc>
        <w:tc>
          <w:tcPr>
            <w:tcW w:w="178" w:type="dxa"/>
            <w:vAlign w:val="bottom"/>
          </w:tcPr>
          <w:p w14:paraId="5FABC473" w14:textId="77777777" w:rsidR="00517AF2" w:rsidRPr="00553AB0" w:rsidRDefault="00517AF2" w:rsidP="00517AF2">
            <w:pPr>
              <w:pStyle w:val="acctfourfigures"/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36" w:type="dxa"/>
          </w:tcPr>
          <w:p w14:paraId="5B9C5C7F" w14:textId="15433BE8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vAlign w:val="bottom"/>
          </w:tcPr>
          <w:p w14:paraId="1895637C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36163C60" w14:textId="5C2B1B39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17AF2" w:rsidRPr="00553AB0" w14:paraId="17E72FA5" w14:textId="77777777" w:rsidTr="00851751">
        <w:trPr>
          <w:cantSplit/>
          <w:trHeight w:val="20"/>
        </w:trPr>
        <w:tc>
          <w:tcPr>
            <w:tcW w:w="4512" w:type="dxa"/>
          </w:tcPr>
          <w:p w14:paraId="11CD88FB" w14:textId="0FCB5EA2" w:rsidR="00517AF2" w:rsidRPr="00553AB0" w:rsidRDefault="00517AF2" w:rsidP="00517AF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78" w:type="dxa"/>
            <w:vAlign w:val="bottom"/>
          </w:tcPr>
          <w:p w14:paraId="24909782" w14:textId="77777777" w:rsidR="00517AF2" w:rsidRPr="00553AB0" w:rsidRDefault="00517AF2" w:rsidP="00517A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A1117DD" w14:textId="6DEF6673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298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8" w:type="dxa"/>
          </w:tcPr>
          <w:p w14:paraId="5CCD579E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CA73C89" w14:textId="32306527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246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8" w:type="dxa"/>
          </w:tcPr>
          <w:p w14:paraId="46CA4270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863A764" w14:textId="4F5DF824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021985F7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8351805" w14:textId="0ED60975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553A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7AF2" w:rsidRPr="00553AB0" w14:paraId="32529FA1" w14:textId="77777777" w:rsidTr="00851751">
        <w:trPr>
          <w:cantSplit/>
          <w:trHeight w:val="20"/>
        </w:trPr>
        <w:tc>
          <w:tcPr>
            <w:tcW w:w="4512" w:type="dxa"/>
          </w:tcPr>
          <w:p w14:paraId="1B1B7D6C" w14:textId="53B0C24E" w:rsidR="00517AF2" w:rsidRPr="00553AB0" w:rsidRDefault="00517AF2" w:rsidP="00517AF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cs/>
              </w:rPr>
              <w:t>ปรับมูลค่าจากอัตราแลกเปลี่ยน</w:t>
            </w:r>
          </w:p>
        </w:tc>
        <w:tc>
          <w:tcPr>
            <w:tcW w:w="178" w:type="dxa"/>
            <w:vAlign w:val="bottom"/>
          </w:tcPr>
          <w:p w14:paraId="180FD443" w14:textId="77777777" w:rsidR="00517AF2" w:rsidRPr="00553AB0" w:rsidRDefault="00517AF2" w:rsidP="00517A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24ECD95" w14:textId="72341CE1" w:rsidR="00517AF2" w:rsidRPr="00553AB0" w:rsidRDefault="00517AF2" w:rsidP="0030300C">
            <w:pPr>
              <w:pStyle w:val="acctfourfigures"/>
              <w:tabs>
                <w:tab w:val="clear" w:pos="765"/>
              </w:tabs>
              <w:spacing w:line="240" w:lineRule="auto"/>
              <w:ind w:left="-83" w:right="25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78" w:type="dxa"/>
          </w:tcPr>
          <w:p w14:paraId="14318C4C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BDFF7CE" w14:textId="18AB5129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79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8" w:type="dxa"/>
          </w:tcPr>
          <w:p w14:paraId="6A327C84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DDFB643" w14:textId="63055425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7A5FE7CD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4C4C9DE8" w14:textId="47B621C2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17AF2" w:rsidRPr="00553AB0" w14:paraId="0463941C" w14:textId="77777777" w:rsidTr="00517AF2">
        <w:trPr>
          <w:cantSplit/>
          <w:trHeight w:val="20"/>
        </w:trPr>
        <w:tc>
          <w:tcPr>
            <w:tcW w:w="4512" w:type="dxa"/>
          </w:tcPr>
          <w:p w14:paraId="26C2AEDE" w14:textId="0DF9FBCD" w:rsidR="00517AF2" w:rsidRPr="00553AB0" w:rsidRDefault="00517AF2" w:rsidP="00517AF2">
            <w:pPr>
              <w:ind w:left="18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78" w:type="dxa"/>
            <w:vAlign w:val="bottom"/>
          </w:tcPr>
          <w:p w14:paraId="4D1862EE" w14:textId="77777777" w:rsidR="00517AF2" w:rsidRPr="00553AB0" w:rsidRDefault="00517AF2" w:rsidP="00517A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3B98171C" w14:textId="07E56192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974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8" w:type="dxa"/>
          </w:tcPr>
          <w:p w14:paraId="54BB4E0F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F0F0BA9" w14:textId="77777777" w:rsidR="00517AF2" w:rsidRPr="00553AB0" w:rsidRDefault="00517AF2" w:rsidP="00517A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30AE7AD4" w14:textId="56D70FEF" w:rsidR="00517AF2" w:rsidRPr="00553AB0" w:rsidRDefault="00012299" w:rsidP="00517A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16</w:t>
            </w:r>
            <w:r w:rsidR="00517AF2" w:rsidRPr="00553AB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617</w:t>
            </w:r>
          </w:p>
        </w:tc>
        <w:tc>
          <w:tcPr>
            <w:tcW w:w="178" w:type="dxa"/>
          </w:tcPr>
          <w:p w14:paraId="30AAE7A4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7854324" w14:textId="5E79EBD4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3E6D7746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8399D43" w14:textId="77777777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8857EF1" w14:textId="7552C816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17AF2" w:rsidRPr="00553AB0" w14:paraId="247E4475" w14:textId="77777777" w:rsidTr="00517AF2">
        <w:trPr>
          <w:cantSplit/>
          <w:trHeight w:val="20"/>
        </w:trPr>
        <w:tc>
          <w:tcPr>
            <w:tcW w:w="4512" w:type="dxa"/>
          </w:tcPr>
          <w:p w14:paraId="7B359E41" w14:textId="67F2F725" w:rsidR="00517AF2" w:rsidRPr="00553AB0" w:rsidRDefault="00517AF2" w:rsidP="00517AF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08416EFC" w14:textId="77777777" w:rsidR="00517AF2" w:rsidRPr="00553AB0" w:rsidRDefault="00517AF2" w:rsidP="00517A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B5CC3" w14:textId="538DCFC3" w:rsidR="00517AF2" w:rsidRPr="00553AB0" w:rsidRDefault="00012299" w:rsidP="00517A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435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441</w:t>
            </w:r>
          </w:p>
        </w:tc>
        <w:tc>
          <w:tcPr>
            <w:tcW w:w="178" w:type="dxa"/>
            <w:vAlign w:val="bottom"/>
          </w:tcPr>
          <w:p w14:paraId="53328CEA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554D24F" w14:textId="059D6CC4" w:rsidR="00517AF2" w:rsidRPr="00553AB0" w:rsidRDefault="00012299" w:rsidP="00517A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449</w:t>
            </w:r>
            <w:r w:rsidR="00517AF2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333</w:t>
            </w:r>
          </w:p>
        </w:tc>
        <w:tc>
          <w:tcPr>
            <w:tcW w:w="178" w:type="dxa"/>
            <w:vAlign w:val="bottom"/>
          </w:tcPr>
          <w:p w14:paraId="321510B8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D2F2B86" w14:textId="0658FC6F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vAlign w:val="bottom"/>
          </w:tcPr>
          <w:p w14:paraId="45A594DD" w14:textId="77777777" w:rsidR="00517AF2" w:rsidRPr="00553AB0" w:rsidRDefault="00517AF2" w:rsidP="00517AF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CAC63" w14:textId="4E36FC30" w:rsidR="00517AF2" w:rsidRPr="00553AB0" w:rsidRDefault="00517AF2" w:rsidP="00517AF2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66C725C7" w14:textId="77777777" w:rsidR="00325BF4" w:rsidRPr="00553AB0" w:rsidRDefault="00325BF4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p w14:paraId="4EE8E0C2" w14:textId="598394E4" w:rsidR="00CB6638" w:rsidRPr="00553AB0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553AB0">
        <w:rPr>
          <w:rFonts w:hint="cs"/>
          <w:sz w:val="30"/>
          <w:szCs w:val="30"/>
          <w:cs/>
        </w:rPr>
        <w:t>สำหรับค่าเผื่อผลขาดทุนด้านเครดิตที่คาดว่าจะเกิดขึ้นสำหรับลูกหนี้อื่น ณ วันที่</w:t>
      </w:r>
      <w:r w:rsidRPr="00553AB0">
        <w:rPr>
          <w:sz w:val="30"/>
          <w:szCs w:val="30"/>
        </w:rPr>
        <w:t xml:space="preserve"> </w:t>
      </w:r>
      <w:r w:rsidR="00012299" w:rsidRPr="00553AB0">
        <w:rPr>
          <w:sz w:val="30"/>
          <w:szCs w:val="30"/>
        </w:rPr>
        <w:t>31</w:t>
      </w:r>
      <w:r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 xml:space="preserve">ธันวาคม </w:t>
      </w:r>
      <w:r w:rsidR="00012299" w:rsidRPr="00553AB0">
        <w:rPr>
          <w:sz w:val="30"/>
          <w:szCs w:val="30"/>
        </w:rPr>
        <w:t>256</w:t>
      </w:r>
      <w:r w:rsidR="00012299" w:rsidRPr="00553AB0">
        <w:rPr>
          <w:rFonts w:hint="cs"/>
          <w:sz w:val="30"/>
          <w:szCs w:val="30"/>
        </w:rPr>
        <w:t>5</w:t>
      </w:r>
      <w:r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>มีจำนวน</w:t>
      </w:r>
      <w:r w:rsidR="009E7D54" w:rsidRPr="00553AB0">
        <w:rPr>
          <w:sz w:val="30"/>
          <w:szCs w:val="30"/>
        </w:rPr>
        <w:t xml:space="preserve"> </w:t>
      </w:r>
      <w:r w:rsidR="00012299" w:rsidRPr="00553AB0">
        <w:rPr>
          <w:sz w:val="30"/>
          <w:szCs w:val="30"/>
        </w:rPr>
        <w:t>32</w:t>
      </w:r>
      <w:r w:rsidR="0074025A" w:rsidRPr="00553AB0">
        <w:rPr>
          <w:sz w:val="30"/>
          <w:szCs w:val="30"/>
        </w:rPr>
        <w:t>.</w:t>
      </w:r>
      <w:r w:rsidR="00012299" w:rsidRPr="00553AB0">
        <w:rPr>
          <w:sz w:val="30"/>
          <w:szCs w:val="30"/>
        </w:rPr>
        <w:t>1</w:t>
      </w:r>
      <w:r w:rsidR="0074025A"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 xml:space="preserve">ล้านบาท ซึ่งเป็นลูกหนี้อื่นที่เกินกำหนดชำระมากกว่า </w:t>
      </w:r>
      <w:r w:rsidR="00012299" w:rsidRPr="00553AB0">
        <w:rPr>
          <w:sz w:val="30"/>
          <w:szCs w:val="30"/>
        </w:rPr>
        <w:t>1</w:t>
      </w:r>
      <w:r w:rsidR="00AA664B" w:rsidRPr="00553AB0">
        <w:rPr>
          <w:sz w:val="30"/>
          <w:szCs w:val="30"/>
        </w:rPr>
        <w:t xml:space="preserve"> </w:t>
      </w:r>
      <w:r w:rsidR="00AA664B" w:rsidRPr="00553AB0">
        <w:rPr>
          <w:rFonts w:hint="cs"/>
          <w:sz w:val="30"/>
          <w:szCs w:val="30"/>
          <w:cs/>
        </w:rPr>
        <w:t>ปี</w:t>
      </w:r>
      <w:r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rFonts w:hint="cs"/>
          <w:i/>
          <w:iCs/>
          <w:sz w:val="30"/>
          <w:szCs w:val="30"/>
          <w:cs/>
        </w:rPr>
        <w:t>(</w:t>
      </w:r>
      <w:r w:rsidR="00012299" w:rsidRPr="00553AB0">
        <w:rPr>
          <w:i/>
          <w:iCs/>
          <w:sz w:val="30"/>
          <w:szCs w:val="30"/>
        </w:rPr>
        <w:t>256</w:t>
      </w:r>
      <w:r w:rsidR="00012299" w:rsidRPr="00553AB0">
        <w:rPr>
          <w:rFonts w:hint="cs"/>
          <w:i/>
          <w:iCs/>
          <w:sz w:val="30"/>
          <w:szCs w:val="30"/>
        </w:rPr>
        <w:t>4</w:t>
      </w:r>
      <w:r w:rsidRPr="00553AB0">
        <w:rPr>
          <w:rFonts w:hint="cs"/>
          <w:i/>
          <w:iCs/>
          <w:sz w:val="30"/>
          <w:szCs w:val="30"/>
          <w:cs/>
        </w:rPr>
        <w:t xml:space="preserve">: </w:t>
      </w:r>
      <w:r w:rsidR="00012299" w:rsidRPr="00553AB0">
        <w:rPr>
          <w:i/>
          <w:iCs/>
          <w:sz w:val="30"/>
          <w:szCs w:val="30"/>
        </w:rPr>
        <w:t>31</w:t>
      </w:r>
      <w:r w:rsidR="00957E16" w:rsidRPr="00553AB0">
        <w:rPr>
          <w:i/>
          <w:iCs/>
          <w:sz w:val="30"/>
          <w:szCs w:val="30"/>
        </w:rPr>
        <w:t>.</w:t>
      </w:r>
      <w:r w:rsidR="00012299" w:rsidRPr="00553AB0">
        <w:rPr>
          <w:i/>
          <w:iCs/>
          <w:sz w:val="30"/>
          <w:szCs w:val="30"/>
        </w:rPr>
        <w:t>8</w:t>
      </w:r>
      <w:r w:rsidR="00957E16" w:rsidRPr="00553AB0">
        <w:rPr>
          <w:i/>
          <w:iCs/>
          <w:sz w:val="30"/>
          <w:szCs w:val="30"/>
        </w:rPr>
        <w:t xml:space="preserve"> </w:t>
      </w:r>
      <w:r w:rsidRPr="00553AB0">
        <w:rPr>
          <w:rFonts w:hint="cs"/>
          <w:i/>
          <w:iCs/>
          <w:sz w:val="30"/>
          <w:szCs w:val="30"/>
          <w:cs/>
        </w:rPr>
        <w:t>ล้านบาท</w:t>
      </w:r>
      <w:r w:rsidR="00372A72" w:rsidRPr="00553AB0">
        <w:rPr>
          <w:i/>
          <w:iCs/>
          <w:sz w:val="30"/>
          <w:szCs w:val="30"/>
        </w:rPr>
        <w:t xml:space="preserve"> </w:t>
      </w:r>
      <w:r w:rsidR="00372A72" w:rsidRPr="00553AB0">
        <w:rPr>
          <w:rFonts w:hint="cs"/>
          <w:i/>
          <w:iCs/>
          <w:sz w:val="30"/>
          <w:szCs w:val="30"/>
          <w:cs/>
        </w:rPr>
        <w:t xml:space="preserve">ซึ่งเป็นลูกหนี้อื่นที่เกินกำหนดชำระมากกว่า </w:t>
      </w:r>
      <w:r w:rsidR="00012299" w:rsidRPr="00553AB0">
        <w:rPr>
          <w:rFonts w:hint="cs"/>
          <w:i/>
          <w:iCs/>
          <w:sz w:val="30"/>
          <w:szCs w:val="30"/>
        </w:rPr>
        <w:t>1</w:t>
      </w:r>
      <w:r w:rsidR="00372A72" w:rsidRPr="00553AB0">
        <w:rPr>
          <w:rFonts w:hint="cs"/>
          <w:i/>
          <w:iCs/>
          <w:sz w:val="30"/>
          <w:szCs w:val="30"/>
        </w:rPr>
        <w:t xml:space="preserve"> </w:t>
      </w:r>
      <w:r w:rsidR="00372A72" w:rsidRPr="00553AB0">
        <w:rPr>
          <w:rFonts w:hint="cs"/>
          <w:i/>
          <w:iCs/>
          <w:sz w:val="30"/>
          <w:szCs w:val="30"/>
          <w:cs/>
        </w:rPr>
        <w:t>ปี</w:t>
      </w:r>
      <w:r w:rsidRPr="00553AB0">
        <w:rPr>
          <w:rFonts w:hint="cs"/>
          <w:i/>
          <w:iCs/>
          <w:sz w:val="30"/>
          <w:szCs w:val="30"/>
          <w:cs/>
        </w:rPr>
        <w:t>)</w:t>
      </w:r>
      <w:r w:rsidRPr="00553AB0">
        <w:rPr>
          <w:rFonts w:hint="cs"/>
          <w:sz w:val="30"/>
          <w:szCs w:val="30"/>
          <w:cs/>
        </w:rPr>
        <w:t xml:space="preserve"> ในงบการเงินรวม</w:t>
      </w:r>
      <w:r w:rsidR="009123A6"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rFonts w:hint="cs"/>
          <w:sz w:val="30"/>
          <w:szCs w:val="30"/>
          <w:cs/>
        </w:rPr>
        <w:t xml:space="preserve">และมีจำนวน </w:t>
      </w:r>
      <w:r w:rsidR="00012299" w:rsidRPr="00553AB0">
        <w:rPr>
          <w:sz w:val="30"/>
          <w:szCs w:val="30"/>
        </w:rPr>
        <w:t>10</w:t>
      </w:r>
      <w:r w:rsidR="0095001C" w:rsidRPr="00553AB0">
        <w:rPr>
          <w:sz w:val="30"/>
          <w:szCs w:val="30"/>
        </w:rPr>
        <w:t>.</w:t>
      </w:r>
      <w:r w:rsidR="00012299" w:rsidRPr="00553AB0">
        <w:rPr>
          <w:sz w:val="30"/>
          <w:szCs w:val="30"/>
        </w:rPr>
        <w:t>3</w:t>
      </w:r>
      <w:r w:rsidR="0074025A"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 xml:space="preserve">ล้านบาท ซึ่งเป็นลูกหนี้อื่นที่เกินกำหนดชำระมากกว่า </w:t>
      </w:r>
      <w:r w:rsidR="00012299" w:rsidRPr="00553AB0">
        <w:rPr>
          <w:sz w:val="30"/>
          <w:szCs w:val="30"/>
        </w:rPr>
        <w:t>1</w:t>
      </w:r>
      <w:r w:rsidR="009123A6" w:rsidRPr="00553AB0">
        <w:rPr>
          <w:sz w:val="30"/>
          <w:szCs w:val="30"/>
        </w:rPr>
        <w:t xml:space="preserve"> </w:t>
      </w:r>
      <w:r w:rsidR="009123A6" w:rsidRPr="00553AB0">
        <w:rPr>
          <w:rFonts w:hint="cs"/>
          <w:sz w:val="30"/>
          <w:szCs w:val="30"/>
          <w:cs/>
        </w:rPr>
        <w:t>ปี</w:t>
      </w:r>
      <w:r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rFonts w:hint="cs"/>
          <w:i/>
          <w:iCs/>
          <w:sz w:val="30"/>
          <w:szCs w:val="30"/>
          <w:cs/>
        </w:rPr>
        <w:t>(</w:t>
      </w:r>
      <w:r w:rsidR="00012299" w:rsidRPr="00553AB0">
        <w:rPr>
          <w:i/>
          <w:iCs/>
          <w:sz w:val="30"/>
          <w:szCs w:val="30"/>
        </w:rPr>
        <w:t>256</w:t>
      </w:r>
      <w:r w:rsidR="00012299" w:rsidRPr="00553AB0">
        <w:rPr>
          <w:rFonts w:hint="cs"/>
          <w:i/>
          <w:iCs/>
          <w:sz w:val="30"/>
          <w:szCs w:val="30"/>
        </w:rPr>
        <w:t>4</w:t>
      </w:r>
      <w:r w:rsidRPr="00553AB0">
        <w:rPr>
          <w:rFonts w:hint="cs"/>
          <w:i/>
          <w:iCs/>
          <w:sz w:val="30"/>
          <w:szCs w:val="30"/>
          <w:cs/>
        </w:rPr>
        <w:t xml:space="preserve">: </w:t>
      </w:r>
      <w:r w:rsidR="00012299" w:rsidRPr="00553AB0">
        <w:rPr>
          <w:i/>
          <w:iCs/>
          <w:sz w:val="30"/>
          <w:szCs w:val="30"/>
        </w:rPr>
        <w:t>1</w:t>
      </w:r>
      <w:r w:rsidR="00012299" w:rsidRPr="00553AB0">
        <w:rPr>
          <w:rFonts w:hint="cs"/>
          <w:i/>
          <w:iCs/>
          <w:sz w:val="30"/>
          <w:szCs w:val="30"/>
        </w:rPr>
        <w:t>0</w:t>
      </w:r>
      <w:r w:rsidR="00957E16" w:rsidRPr="00553AB0">
        <w:rPr>
          <w:rFonts w:hint="cs"/>
          <w:i/>
          <w:iCs/>
          <w:sz w:val="30"/>
          <w:szCs w:val="30"/>
          <w:cs/>
        </w:rPr>
        <w:t>.</w:t>
      </w:r>
      <w:r w:rsidR="00012299" w:rsidRPr="00553AB0">
        <w:rPr>
          <w:rFonts w:hint="cs"/>
          <w:i/>
          <w:iCs/>
          <w:sz w:val="30"/>
          <w:szCs w:val="30"/>
        </w:rPr>
        <w:t>0</w:t>
      </w:r>
      <w:r w:rsidR="004E0FF2" w:rsidRPr="00553AB0">
        <w:rPr>
          <w:i/>
          <w:iCs/>
          <w:sz w:val="30"/>
          <w:szCs w:val="30"/>
        </w:rPr>
        <w:t xml:space="preserve"> </w:t>
      </w:r>
      <w:r w:rsidRPr="00553AB0">
        <w:rPr>
          <w:i/>
          <w:iCs/>
          <w:sz w:val="30"/>
          <w:szCs w:val="30"/>
        </w:rPr>
        <w:t xml:space="preserve"> </w:t>
      </w:r>
      <w:r w:rsidRPr="00553AB0">
        <w:rPr>
          <w:rFonts w:hint="cs"/>
          <w:i/>
          <w:iCs/>
          <w:sz w:val="30"/>
          <w:szCs w:val="30"/>
          <w:cs/>
        </w:rPr>
        <w:t>ล้านบา</w:t>
      </w:r>
      <w:r w:rsidR="004E0FF2" w:rsidRPr="00553AB0">
        <w:rPr>
          <w:rFonts w:hint="cs"/>
          <w:i/>
          <w:iCs/>
          <w:sz w:val="30"/>
          <w:szCs w:val="30"/>
          <w:cs/>
        </w:rPr>
        <w:t>ท</w:t>
      </w:r>
      <w:r w:rsidR="00372A72" w:rsidRPr="00553AB0">
        <w:rPr>
          <w:rFonts w:hint="cs"/>
          <w:i/>
          <w:iCs/>
          <w:sz w:val="30"/>
          <w:szCs w:val="30"/>
          <w:cs/>
        </w:rPr>
        <w:t xml:space="preserve"> ซึ่งเป็นลูกหนี้อื่นที่เกินกำหนดชำระมากกว่า </w:t>
      </w:r>
      <w:r w:rsidR="00012299" w:rsidRPr="00553AB0">
        <w:rPr>
          <w:rFonts w:hint="cs"/>
          <w:i/>
          <w:iCs/>
          <w:sz w:val="30"/>
          <w:szCs w:val="30"/>
        </w:rPr>
        <w:t>1</w:t>
      </w:r>
      <w:r w:rsidR="00372A72" w:rsidRPr="00553AB0">
        <w:rPr>
          <w:rFonts w:hint="cs"/>
          <w:i/>
          <w:iCs/>
          <w:sz w:val="30"/>
          <w:szCs w:val="30"/>
        </w:rPr>
        <w:t xml:space="preserve"> </w:t>
      </w:r>
      <w:r w:rsidR="00372A72" w:rsidRPr="00553AB0">
        <w:rPr>
          <w:rFonts w:hint="cs"/>
          <w:i/>
          <w:iCs/>
          <w:sz w:val="30"/>
          <w:szCs w:val="30"/>
          <w:cs/>
        </w:rPr>
        <w:t>ปี</w:t>
      </w:r>
      <w:r w:rsidRPr="00553AB0">
        <w:rPr>
          <w:rFonts w:hint="cs"/>
          <w:i/>
          <w:iCs/>
          <w:sz w:val="30"/>
          <w:szCs w:val="30"/>
          <w:cs/>
        </w:rPr>
        <w:t>)</w:t>
      </w:r>
      <w:r w:rsidRPr="00553AB0">
        <w:rPr>
          <w:rFonts w:hint="cs"/>
          <w:sz w:val="30"/>
          <w:szCs w:val="30"/>
          <w:cs/>
        </w:rPr>
        <w:t xml:space="preserve"> ในงบการเงินเฉพาะกิจการ</w:t>
      </w:r>
    </w:p>
    <w:p w14:paraId="3828CB21" w14:textId="7D2F9365" w:rsidR="009307B6" w:rsidRPr="00553AB0" w:rsidRDefault="009307B6">
      <w:pPr>
        <w:spacing w:line="240" w:lineRule="auto"/>
        <w:rPr>
          <w:b/>
          <w:bCs/>
          <w:i/>
          <w:iCs/>
          <w:sz w:val="30"/>
          <w:szCs w:val="30"/>
          <w:cs/>
        </w:rPr>
      </w:pPr>
    </w:p>
    <w:p w14:paraId="714582A6" w14:textId="3C19052F" w:rsidR="00B5106F" w:rsidRPr="00553AB0" w:rsidRDefault="00B5106F" w:rsidP="00B5106F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</w:rPr>
      </w:pPr>
      <w:r w:rsidRPr="00553AB0">
        <w:rPr>
          <w:i/>
          <w:iCs/>
          <w:sz w:val="30"/>
          <w:szCs w:val="30"/>
          <w:cs/>
        </w:rPr>
        <w:t>ความเสี่ยงด้าน</w:t>
      </w:r>
      <w:r w:rsidRPr="00553AB0">
        <w:rPr>
          <w:rFonts w:hint="cs"/>
          <w:i/>
          <w:iCs/>
          <w:sz w:val="30"/>
          <w:szCs w:val="30"/>
          <w:cs/>
        </w:rPr>
        <w:t>สภาพคล่อง</w:t>
      </w:r>
    </w:p>
    <w:p w14:paraId="0BD82BF2" w14:textId="4A04140B" w:rsidR="00B5106F" w:rsidRPr="00553AB0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53AB0">
        <w:rPr>
          <w:rFonts w:asciiTheme="majorBidi" w:hAnsiTheme="majorBidi" w:cstheme="majorBidi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40D7586A" w14:textId="364F38D2" w:rsidR="002B560D" w:rsidRPr="00553AB0" w:rsidRDefault="000E4CBF" w:rsidP="000E4CBF">
      <w:pPr>
        <w:spacing w:line="240" w:lineRule="auto"/>
        <w:rPr>
          <w:rFonts w:asciiTheme="majorBidi" w:hAnsiTheme="majorBidi" w:cstheme="majorBidi"/>
          <w:sz w:val="14"/>
          <w:szCs w:val="14"/>
        </w:rPr>
      </w:pPr>
      <w:r w:rsidRPr="00553AB0">
        <w:rPr>
          <w:rFonts w:asciiTheme="majorBidi" w:hAnsiTheme="majorBidi" w:cstheme="majorBidi"/>
          <w:sz w:val="14"/>
          <w:szCs w:val="14"/>
        </w:rPr>
        <w:br w:type="page"/>
      </w:r>
    </w:p>
    <w:p w14:paraId="24FCFDB5" w14:textId="022DF935" w:rsidR="00655067" w:rsidRPr="00553AB0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8BE20A0" w14:textId="77777777" w:rsidR="005656B1" w:rsidRPr="00553AB0" w:rsidRDefault="005656B1" w:rsidP="00B5106F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4"/>
        <w:gridCol w:w="992"/>
        <w:gridCol w:w="272"/>
        <w:gridCol w:w="1078"/>
        <w:gridCol w:w="272"/>
        <w:gridCol w:w="1024"/>
        <w:gridCol w:w="236"/>
        <w:gridCol w:w="934"/>
        <w:gridCol w:w="263"/>
        <w:gridCol w:w="1006"/>
      </w:tblGrid>
      <w:tr w:rsidR="005656B1" w:rsidRPr="00553AB0" w14:paraId="33C6A498" w14:textId="77777777" w:rsidTr="00500765">
        <w:tc>
          <w:tcPr>
            <w:tcW w:w="3094" w:type="dxa"/>
          </w:tcPr>
          <w:p w14:paraId="5A047C95" w14:textId="77777777" w:rsidR="005656B1" w:rsidRPr="00553AB0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  <w:hideMark/>
          </w:tcPr>
          <w:p w14:paraId="792C4E59" w14:textId="77777777" w:rsidR="005656B1" w:rsidRPr="00553AB0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5656B1" w:rsidRPr="00553AB0" w14:paraId="4D656F1F" w14:textId="77777777" w:rsidTr="00500765">
        <w:tc>
          <w:tcPr>
            <w:tcW w:w="3094" w:type="dxa"/>
          </w:tcPr>
          <w:p w14:paraId="66A52339" w14:textId="77777777" w:rsidR="005656B1" w:rsidRPr="00553AB0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2" w:type="dxa"/>
          </w:tcPr>
          <w:p w14:paraId="684530E6" w14:textId="77777777" w:rsidR="005656B1" w:rsidRPr="00553AB0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171D6AC" w14:textId="77777777" w:rsidR="005656B1" w:rsidRPr="00553AB0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13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47456CA2" w14:textId="77777777" w:rsidR="005656B1" w:rsidRPr="00553AB0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5656B1" w:rsidRPr="00553AB0" w14:paraId="26938F7A" w14:textId="77777777" w:rsidTr="00500765">
        <w:tc>
          <w:tcPr>
            <w:tcW w:w="3094" w:type="dxa"/>
            <w:vAlign w:val="bottom"/>
            <w:hideMark/>
          </w:tcPr>
          <w:p w14:paraId="4764E429" w14:textId="55F981AD" w:rsidR="005656B1" w:rsidRPr="00553AB0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992" w:type="dxa"/>
            <w:vAlign w:val="bottom"/>
            <w:hideMark/>
          </w:tcPr>
          <w:p w14:paraId="0491C1F4" w14:textId="77777777" w:rsidR="005656B1" w:rsidRPr="00553AB0" w:rsidRDefault="005656B1" w:rsidP="0050076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66CA64F0" w14:textId="77777777" w:rsidR="005656B1" w:rsidRPr="00553AB0" w:rsidRDefault="005656B1" w:rsidP="0050076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D8F26F9" w14:textId="77777777" w:rsidR="005656B1" w:rsidRPr="00553AB0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  <w:hideMark/>
          </w:tcPr>
          <w:p w14:paraId="77D70BD9" w14:textId="6BE0CBEF" w:rsidR="005656B1" w:rsidRPr="00553AB0" w:rsidRDefault="005656B1" w:rsidP="00500765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2" w:type="dxa"/>
          </w:tcPr>
          <w:p w14:paraId="0FEE8B88" w14:textId="77777777" w:rsidR="005656B1" w:rsidRPr="00553AB0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  <w:hideMark/>
          </w:tcPr>
          <w:p w14:paraId="4D6B9215" w14:textId="3A740630" w:rsidR="005656B1" w:rsidRPr="00553AB0" w:rsidRDefault="005656B1" w:rsidP="00500765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32D019E1" w14:textId="77777777" w:rsidR="005656B1" w:rsidRPr="00553AB0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747D95F1" w14:textId="6FD9295F" w:rsidR="005656B1" w:rsidRPr="00553AB0" w:rsidRDefault="005656B1" w:rsidP="0050076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10EE2A27" w14:textId="77777777" w:rsidR="005656B1" w:rsidRPr="00553AB0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  <w:hideMark/>
          </w:tcPr>
          <w:p w14:paraId="1BD3C75A" w14:textId="77777777" w:rsidR="005656B1" w:rsidRPr="00553AB0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656B1" w:rsidRPr="00553AB0" w14:paraId="6255EA68" w14:textId="77777777" w:rsidTr="00500765">
        <w:tc>
          <w:tcPr>
            <w:tcW w:w="3094" w:type="dxa"/>
            <w:vAlign w:val="bottom"/>
          </w:tcPr>
          <w:p w14:paraId="05F4159D" w14:textId="77777777" w:rsidR="005656B1" w:rsidRPr="00553AB0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  <w:vAlign w:val="bottom"/>
          </w:tcPr>
          <w:p w14:paraId="7FEDD6C9" w14:textId="77777777" w:rsidR="005656B1" w:rsidRPr="00553AB0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5656B1" w:rsidRPr="00553AB0" w14:paraId="0B67A34B" w14:textId="77777777" w:rsidTr="00500765">
        <w:tc>
          <w:tcPr>
            <w:tcW w:w="3094" w:type="dxa"/>
            <w:vAlign w:val="bottom"/>
          </w:tcPr>
          <w:p w14:paraId="150E8EB2" w14:textId="55F516ED" w:rsidR="005656B1" w:rsidRPr="00553AB0" w:rsidRDefault="00012299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6077" w:type="dxa"/>
            <w:gridSpan w:val="9"/>
            <w:vAlign w:val="bottom"/>
          </w:tcPr>
          <w:p w14:paraId="6A850041" w14:textId="77777777" w:rsidR="005656B1" w:rsidRPr="00553AB0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5656B1" w:rsidRPr="00553AB0" w14:paraId="69747462" w14:textId="77777777" w:rsidTr="00500765">
        <w:tc>
          <w:tcPr>
            <w:tcW w:w="4086" w:type="dxa"/>
            <w:gridSpan w:val="2"/>
            <w:hideMark/>
          </w:tcPr>
          <w:p w14:paraId="21F03A62" w14:textId="77777777" w:rsidR="005656B1" w:rsidRPr="00553AB0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 </w:t>
            </w:r>
          </w:p>
        </w:tc>
        <w:tc>
          <w:tcPr>
            <w:tcW w:w="272" w:type="dxa"/>
          </w:tcPr>
          <w:p w14:paraId="17FC75AE" w14:textId="77777777" w:rsidR="005656B1" w:rsidRPr="00553AB0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B3B50E7" w14:textId="77777777" w:rsidR="005656B1" w:rsidRPr="00553AB0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3D9B8CB4" w14:textId="77777777" w:rsidR="005656B1" w:rsidRPr="00553AB0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1371A69E" w14:textId="77777777" w:rsidR="005656B1" w:rsidRPr="00553AB0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0A11AAFB" w14:textId="77777777" w:rsidR="005656B1" w:rsidRPr="00553AB0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2D91FC5" w14:textId="77777777" w:rsidR="005656B1" w:rsidRPr="00553AB0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3EA4B86F" w14:textId="77777777" w:rsidR="005656B1" w:rsidRPr="00553AB0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50445B6E" w14:textId="77777777" w:rsidR="005656B1" w:rsidRPr="00553AB0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46014D" w:rsidRPr="00553AB0" w14:paraId="530BDE0C" w14:textId="77777777" w:rsidTr="00500765">
        <w:tc>
          <w:tcPr>
            <w:tcW w:w="3094" w:type="dxa"/>
            <w:hideMark/>
          </w:tcPr>
          <w:p w14:paraId="33A1C33F" w14:textId="77777777" w:rsidR="0046014D" w:rsidRPr="00553AB0" w:rsidRDefault="0046014D" w:rsidP="004601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เงินกู้ระยะสั้นจากสถาบันการเงิน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992" w:type="dxa"/>
          </w:tcPr>
          <w:p w14:paraId="5FCC1416" w14:textId="6A971BBB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048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198</w:t>
            </w:r>
          </w:p>
        </w:tc>
        <w:tc>
          <w:tcPr>
            <w:tcW w:w="272" w:type="dxa"/>
          </w:tcPr>
          <w:p w14:paraId="332B85C8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27B811D0" w14:textId="7043217E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048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198</w:t>
            </w:r>
          </w:p>
        </w:tc>
        <w:tc>
          <w:tcPr>
            <w:tcW w:w="272" w:type="dxa"/>
          </w:tcPr>
          <w:p w14:paraId="5B902F54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45749064" w14:textId="39C02324" w:rsidR="0046014D" w:rsidRPr="00553AB0" w:rsidRDefault="0046014D" w:rsidP="0046014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3D4353B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1F0AD74D" w14:textId="767A55BC" w:rsidR="0046014D" w:rsidRPr="00553AB0" w:rsidRDefault="0046014D" w:rsidP="0046014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DF267A8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577F8B32" w14:textId="03F431EF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048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198</w:t>
            </w:r>
          </w:p>
        </w:tc>
      </w:tr>
      <w:tr w:rsidR="0046014D" w:rsidRPr="00553AB0" w14:paraId="21C34552" w14:textId="77777777" w:rsidTr="00500765">
        <w:tc>
          <w:tcPr>
            <w:tcW w:w="3094" w:type="dxa"/>
          </w:tcPr>
          <w:p w14:paraId="095246E2" w14:textId="77777777" w:rsidR="0046014D" w:rsidRPr="00553AB0" w:rsidRDefault="0046014D" w:rsidP="004601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3475FB62" w14:textId="485C0640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2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499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221</w:t>
            </w:r>
          </w:p>
        </w:tc>
        <w:tc>
          <w:tcPr>
            <w:tcW w:w="272" w:type="dxa"/>
          </w:tcPr>
          <w:p w14:paraId="2D39A9AE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182F5234" w14:textId="05FFC630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499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221</w:t>
            </w:r>
          </w:p>
        </w:tc>
        <w:tc>
          <w:tcPr>
            <w:tcW w:w="272" w:type="dxa"/>
          </w:tcPr>
          <w:p w14:paraId="6A714E22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17CF65DD" w14:textId="4E381238" w:rsidR="0046014D" w:rsidRPr="00553AB0" w:rsidRDefault="0046014D" w:rsidP="0046014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A839E43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765B350C" w14:textId="581FD12C" w:rsidR="0046014D" w:rsidRPr="00553AB0" w:rsidRDefault="0046014D" w:rsidP="0046014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40EFCDB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6E071BD2" w14:textId="0DEEB174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499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221</w:t>
            </w:r>
          </w:p>
        </w:tc>
      </w:tr>
      <w:tr w:rsidR="0046014D" w:rsidRPr="00553AB0" w14:paraId="6AB58D1C" w14:textId="77777777" w:rsidTr="00500765">
        <w:tc>
          <w:tcPr>
            <w:tcW w:w="3094" w:type="dxa"/>
          </w:tcPr>
          <w:p w14:paraId="5B472258" w14:textId="77777777" w:rsidR="0046014D" w:rsidRPr="00553AB0" w:rsidRDefault="0046014D" w:rsidP="004601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52FD75B7" w14:textId="6EC37CA2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288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235</w:t>
            </w:r>
          </w:p>
        </w:tc>
        <w:tc>
          <w:tcPr>
            <w:tcW w:w="272" w:type="dxa"/>
          </w:tcPr>
          <w:p w14:paraId="6099CEF6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07A59946" w14:textId="509D4179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288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235</w:t>
            </w:r>
          </w:p>
        </w:tc>
        <w:tc>
          <w:tcPr>
            <w:tcW w:w="272" w:type="dxa"/>
          </w:tcPr>
          <w:p w14:paraId="76F5C71A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4DE424E2" w14:textId="57A8753A" w:rsidR="0046014D" w:rsidRPr="00553AB0" w:rsidRDefault="0046014D" w:rsidP="0046014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467D66E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E9A1C1E" w14:textId="74A60FA7" w:rsidR="0046014D" w:rsidRPr="00553AB0" w:rsidRDefault="0046014D" w:rsidP="0046014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593582CA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74E75BB1" w14:textId="76ABE802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288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235</w:t>
            </w:r>
          </w:p>
        </w:tc>
      </w:tr>
      <w:tr w:rsidR="0046014D" w:rsidRPr="00553AB0" w14:paraId="3E181BCD" w14:textId="77777777" w:rsidTr="00500765">
        <w:tc>
          <w:tcPr>
            <w:tcW w:w="3094" w:type="dxa"/>
            <w:hideMark/>
          </w:tcPr>
          <w:p w14:paraId="51F35618" w14:textId="77777777" w:rsidR="0046014D" w:rsidRPr="00553AB0" w:rsidRDefault="0046014D" w:rsidP="004601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ระยะยาว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992" w:type="dxa"/>
          </w:tcPr>
          <w:p w14:paraId="7F3AB846" w14:textId="279BD2AA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459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511</w:t>
            </w:r>
          </w:p>
        </w:tc>
        <w:tc>
          <w:tcPr>
            <w:tcW w:w="272" w:type="dxa"/>
          </w:tcPr>
          <w:p w14:paraId="0ABC424E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73485AF6" w14:textId="4FBCC502" w:rsidR="0046014D" w:rsidRPr="00553AB0" w:rsidRDefault="0046014D" w:rsidP="0030300C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2" w:type="dxa"/>
          </w:tcPr>
          <w:p w14:paraId="39D68B26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76A50D57" w14:textId="747FA4E8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460</w:t>
            </w:r>
            <w:r w:rsidR="00CE1A34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779</w:t>
            </w:r>
          </w:p>
        </w:tc>
        <w:tc>
          <w:tcPr>
            <w:tcW w:w="236" w:type="dxa"/>
          </w:tcPr>
          <w:p w14:paraId="34FDA8F5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02479DA4" w14:textId="3BB5F84B" w:rsidR="0046014D" w:rsidRPr="00553AB0" w:rsidRDefault="0046014D" w:rsidP="0046014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0775FDE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4EA57F79" w14:textId="1F3CE87E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460</w:t>
            </w:r>
            <w:r w:rsidR="00CE1A34" w:rsidRPr="00553AB0">
              <w:rPr>
                <w:rFonts w:asciiTheme="majorBidi" w:hAnsi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779</w:t>
            </w:r>
          </w:p>
        </w:tc>
      </w:tr>
      <w:tr w:rsidR="0046014D" w:rsidRPr="00553AB0" w14:paraId="7730AD75" w14:textId="77777777" w:rsidTr="00500765">
        <w:trPr>
          <w:trHeight w:val="119"/>
        </w:trPr>
        <w:tc>
          <w:tcPr>
            <w:tcW w:w="3094" w:type="dxa"/>
            <w:hideMark/>
          </w:tcPr>
          <w:p w14:paraId="3DEF4EF4" w14:textId="77777777" w:rsidR="0046014D" w:rsidRPr="00553AB0" w:rsidRDefault="0046014D" w:rsidP="004601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20B4CB6C" w14:textId="3FB8A487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375</w:t>
            </w:r>
            <w:r w:rsidR="00EC576A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890</w:t>
            </w:r>
          </w:p>
        </w:tc>
        <w:tc>
          <w:tcPr>
            <w:tcW w:w="272" w:type="dxa"/>
            <w:vAlign w:val="bottom"/>
          </w:tcPr>
          <w:p w14:paraId="52ECAD79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5CC7E07C" w14:textId="15DB64E5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129</w:t>
            </w:r>
            <w:r w:rsidR="00EC576A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780</w:t>
            </w:r>
          </w:p>
        </w:tc>
        <w:tc>
          <w:tcPr>
            <w:tcW w:w="272" w:type="dxa"/>
            <w:vAlign w:val="bottom"/>
          </w:tcPr>
          <w:p w14:paraId="7AFBD39A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29F1C3FE" w14:textId="1399C3FA" w:rsidR="0046014D" w:rsidRPr="00553AB0" w:rsidRDefault="00EA7442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7442">
              <w:rPr>
                <w:rFonts w:asciiTheme="majorBidi" w:hAnsiTheme="majorBidi"/>
                <w:sz w:val="26"/>
                <w:szCs w:val="26"/>
                <w:lang w:eastAsia="en-GB"/>
              </w:rPr>
              <w:t>219,200</w:t>
            </w:r>
          </w:p>
        </w:tc>
        <w:tc>
          <w:tcPr>
            <w:tcW w:w="236" w:type="dxa"/>
            <w:vAlign w:val="bottom"/>
          </w:tcPr>
          <w:p w14:paraId="3AF8A34B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6F9D3AAD" w14:textId="7C5D0EDB" w:rsidR="0046014D" w:rsidRPr="00553AB0" w:rsidRDefault="00EA7442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7442">
              <w:rPr>
                <w:rFonts w:asciiTheme="majorBidi" w:hAnsiTheme="majorBidi"/>
                <w:sz w:val="26"/>
                <w:szCs w:val="26"/>
                <w:lang w:eastAsia="en-GB"/>
              </w:rPr>
              <w:t>109,492</w:t>
            </w:r>
          </w:p>
        </w:tc>
        <w:tc>
          <w:tcPr>
            <w:tcW w:w="263" w:type="dxa"/>
            <w:vAlign w:val="bottom"/>
          </w:tcPr>
          <w:p w14:paraId="7DE0F528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3A29F88B" w14:textId="405151E8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458</w:t>
            </w:r>
            <w:r w:rsidR="00EC576A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472</w:t>
            </w:r>
          </w:p>
        </w:tc>
      </w:tr>
      <w:tr w:rsidR="00167FBF" w:rsidRPr="00553AB0" w14:paraId="4E66B3C1" w14:textId="77777777" w:rsidTr="00500765">
        <w:tc>
          <w:tcPr>
            <w:tcW w:w="3094" w:type="dxa"/>
          </w:tcPr>
          <w:p w14:paraId="217B4DDA" w14:textId="77777777" w:rsidR="00167FBF" w:rsidRPr="00553AB0" w:rsidRDefault="00167FBF" w:rsidP="00167F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670DA" w14:textId="4110A0CC" w:rsidR="00167FBF" w:rsidRPr="00553AB0" w:rsidRDefault="00012299" w:rsidP="00167F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  <w:r w:rsidR="00167FBF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671</w:t>
            </w:r>
            <w:r w:rsidR="00167FBF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055</w:t>
            </w:r>
          </w:p>
        </w:tc>
        <w:tc>
          <w:tcPr>
            <w:tcW w:w="272" w:type="dxa"/>
          </w:tcPr>
          <w:p w14:paraId="7F0407B3" w14:textId="77777777" w:rsidR="00167FBF" w:rsidRPr="00553AB0" w:rsidRDefault="00167FBF" w:rsidP="00167F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85A2F" w14:textId="16886E93" w:rsidR="00167FBF" w:rsidRPr="00553AB0" w:rsidRDefault="00012299" w:rsidP="00167F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</w:t>
            </w:r>
            <w:r w:rsidR="00167FBF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965</w:t>
            </w:r>
            <w:r w:rsidR="00167FBF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434</w:t>
            </w:r>
          </w:p>
        </w:tc>
        <w:tc>
          <w:tcPr>
            <w:tcW w:w="272" w:type="dxa"/>
          </w:tcPr>
          <w:p w14:paraId="4D98962A" w14:textId="77777777" w:rsidR="00167FBF" w:rsidRPr="00553AB0" w:rsidRDefault="00167FBF" w:rsidP="00167F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5A1F8" w14:textId="4B04BD57" w:rsidR="00167FBF" w:rsidRPr="00553AB0" w:rsidRDefault="00EA7442" w:rsidP="00167F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A744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679,979</w:t>
            </w:r>
          </w:p>
        </w:tc>
        <w:tc>
          <w:tcPr>
            <w:tcW w:w="236" w:type="dxa"/>
          </w:tcPr>
          <w:p w14:paraId="45E3A9B2" w14:textId="77777777" w:rsidR="00167FBF" w:rsidRPr="00553AB0" w:rsidRDefault="00167FBF" w:rsidP="00167F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F1DC38" w14:textId="38B9D5F2" w:rsidR="00167FBF" w:rsidRPr="00553AB0" w:rsidRDefault="00EA7442" w:rsidP="00167F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A744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109,492</w:t>
            </w:r>
          </w:p>
        </w:tc>
        <w:tc>
          <w:tcPr>
            <w:tcW w:w="263" w:type="dxa"/>
          </w:tcPr>
          <w:p w14:paraId="5E9A1FEB" w14:textId="77777777" w:rsidR="00167FBF" w:rsidRPr="00553AB0" w:rsidRDefault="00167FBF" w:rsidP="00167F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75076" w14:textId="2CA39870" w:rsidR="00167FBF" w:rsidRPr="00553AB0" w:rsidRDefault="00012299" w:rsidP="00167F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  <w:r w:rsidR="00167FBF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754</w:t>
            </w:r>
            <w:r w:rsidR="00167FBF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905</w:t>
            </w:r>
          </w:p>
        </w:tc>
      </w:tr>
      <w:tr w:rsidR="0046014D" w:rsidRPr="00553AB0" w14:paraId="0547B856" w14:textId="77777777" w:rsidTr="00500765">
        <w:tc>
          <w:tcPr>
            <w:tcW w:w="3094" w:type="dxa"/>
          </w:tcPr>
          <w:p w14:paraId="550ADABD" w14:textId="77777777" w:rsidR="0046014D" w:rsidRPr="00553AB0" w:rsidRDefault="0046014D" w:rsidP="004601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</w:tcPr>
          <w:p w14:paraId="1C766685" w14:textId="77777777" w:rsidR="0046014D" w:rsidRPr="00553AB0" w:rsidRDefault="0046014D" w:rsidP="0046014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46014D" w:rsidRPr="00553AB0" w14:paraId="3D927F15" w14:textId="77777777" w:rsidTr="00500765">
        <w:tc>
          <w:tcPr>
            <w:tcW w:w="3094" w:type="dxa"/>
            <w:vAlign w:val="bottom"/>
          </w:tcPr>
          <w:p w14:paraId="009DCCBD" w14:textId="15E76FAB" w:rsidR="0046014D" w:rsidRPr="00553AB0" w:rsidRDefault="00012299" w:rsidP="0046014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6077" w:type="dxa"/>
            <w:gridSpan w:val="9"/>
            <w:vAlign w:val="bottom"/>
          </w:tcPr>
          <w:p w14:paraId="40C41626" w14:textId="77777777" w:rsidR="0046014D" w:rsidRPr="00553AB0" w:rsidRDefault="0046014D" w:rsidP="0046014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46014D" w:rsidRPr="00553AB0" w14:paraId="3A728D63" w14:textId="77777777" w:rsidTr="00C234CB">
        <w:tc>
          <w:tcPr>
            <w:tcW w:w="4086" w:type="dxa"/>
            <w:gridSpan w:val="2"/>
          </w:tcPr>
          <w:p w14:paraId="38220E50" w14:textId="4DC4EA95" w:rsidR="0046014D" w:rsidRPr="00553AB0" w:rsidRDefault="0046014D" w:rsidP="004601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 </w:t>
            </w:r>
          </w:p>
        </w:tc>
        <w:tc>
          <w:tcPr>
            <w:tcW w:w="272" w:type="dxa"/>
          </w:tcPr>
          <w:p w14:paraId="0D8BEA0F" w14:textId="77777777" w:rsidR="0046014D" w:rsidRPr="00553AB0" w:rsidRDefault="0046014D" w:rsidP="004601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B9EF081" w14:textId="77777777" w:rsidR="0046014D" w:rsidRPr="00553AB0" w:rsidRDefault="0046014D" w:rsidP="004601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B7D6167" w14:textId="77777777" w:rsidR="0046014D" w:rsidRPr="00553AB0" w:rsidRDefault="0046014D" w:rsidP="004601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040E6C69" w14:textId="77777777" w:rsidR="0046014D" w:rsidRPr="00553AB0" w:rsidRDefault="0046014D" w:rsidP="004601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3861B044" w14:textId="77777777" w:rsidR="0046014D" w:rsidRPr="00553AB0" w:rsidRDefault="0046014D" w:rsidP="004601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16B3FC6B" w14:textId="77777777" w:rsidR="0046014D" w:rsidRPr="00553AB0" w:rsidRDefault="0046014D" w:rsidP="004601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1E754F0" w14:textId="77777777" w:rsidR="0046014D" w:rsidRPr="00553AB0" w:rsidRDefault="0046014D" w:rsidP="004601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72B23A46" w14:textId="77777777" w:rsidR="0046014D" w:rsidRPr="00553AB0" w:rsidRDefault="0046014D" w:rsidP="004601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46014D" w:rsidRPr="00553AB0" w14:paraId="4DE2C978" w14:textId="77777777" w:rsidTr="00C234CB">
        <w:tc>
          <w:tcPr>
            <w:tcW w:w="3094" w:type="dxa"/>
          </w:tcPr>
          <w:p w14:paraId="57A6CF7A" w14:textId="5491FB44" w:rsidR="0046014D" w:rsidRPr="00553AB0" w:rsidRDefault="0046014D" w:rsidP="004601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เงินกู้ระยะสั้นจากสถาบันการเงิน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992" w:type="dxa"/>
          </w:tcPr>
          <w:p w14:paraId="35726439" w14:textId="2A0E75BE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207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244</w:t>
            </w:r>
          </w:p>
        </w:tc>
        <w:tc>
          <w:tcPr>
            <w:tcW w:w="272" w:type="dxa"/>
          </w:tcPr>
          <w:p w14:paraId="007B9D93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2158D317" w14:textId="16544B44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207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244</w:t>
            </w:r>
          </w:p>
        </w:tc>
        <w:tc>
          <w:tcPr>
            <w:tcW w:w="272" w:type="dxa"/>
          </w:tcPr>
          <w:p w14:paraId="67A6E628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08D878D8" w14:textId="1817DCD0" w:rsidR="0046014D" w:rsidRPr="00553AB0" w:rsidRDefault="0046014D" w:rsidP="0046014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3A0AC44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75FD9693" w14:textId="2976ADD9" w:rsidR="0046014D" w:rsidRPr="00553AB0" w:rsidRDefault="0046014D" w:rsidP="0046014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C867892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6DCC338E" w14:textId="0FF2D716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207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244</w:t>
            </w:r>
          </w:p>
        </w:tc>
      </w:tr>
      <w:tr w:rsidR="0046014D" w:rsidRPr="00553AB0" w14:paraId="68B964AC" w14:textId="77777777" w:rsidTr="00C234CB">
        <w:tc>
          <w:tcPr>
            <w:tcW w:w="3094" w:type="dxa"/>
          </w:tcPr>
          <w:p w14:paraId="549834E1" w14:textId="7F613FD5" w:rsidR="0046014D" w:rsidRPr="00553AB0" w:rsidRDefault="0046014D" w:rsidP="004601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6E318456" w14:textId="06D8DA85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308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620</w:t>
            </w:r>
          </w:p>
        </w:tc>
        <w:tc>
          <w:tcPr>
            <w:tcW w:w="272" w:type="dxa"/>
          </w:tcPr>
          <w:p w14:paraId="7CAEC6F5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58139E9D" w14:textId="6E5D1631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308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620</w:t>
            </w:r>
          </w:p>
        </w:tc>
        <w:tc>
          <w:tcPr>
            <w:tcW w:w="272" w:type="dxa"/>
          </w:tcPr>
          <w:p w14:paraId="03B8BF63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6192DDFA" w14:textId="25B913E0" w:rsidR="0046014D" w:rsidRPr="00553AB0" w:rsidRDefault="0046014D" w:rsidP="0046014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A5AB5AE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4F8C9B2" w14:textId="483C3CA2" w:rsidR="0046014D" w:rsidRPr="00553AB0" w:rsidRDefault="0046014D" w:rsidP="0046014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375EAAAD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45C66FBC" w14:textId="3C126CF2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308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620</w:t>
            </w:r>
          </w:p>
        </w:tc>
      </w:tr>
      <w:tr w:rsidR="0046014D" w:rsidRPr="00553AB0" w14:paraId="6CAFC704" w14:textId="77777777" w:rsidTr="00500765">
        <w:tc>
          <w:tcPr>
            <w:tcW w:w="3094" w:type="dxa"/>
          </w:tcPr>
          <w:p w14:paraId="1057D63D" w14:textId="37E5192B" w:rsidR="0046014D" w:rsidRPr="00553AB0" w:rsidRDefault="0046014D" w:rsidP="004601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14C2AD3E" w14:textId="1CE1458A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2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513</w:t>
            </w:r>
            <w:r w:rsidR="0046014D"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483</w:t>
            </w:r>
          </w:p>
        </w:tc>
        <w:tc>
          <w:tcPr>
            <w:tcW w:w="272" w:type="dxa"/>
          </w:tcPr>
          <w:p w14:paraId="0B7CD727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F56AC6A" w14:textId="65B956F7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2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513</w:t>
            </w:r>
            <w:r w:rsidR="0046014D"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483</w:t>
            </w:r>
          </w:p>
        </w:tc>
        <w:tc>
          <w:tcPr>
            <w:tcW w:w="272" w:type="dxa"/>
          </w:tcPr>
          <w:p w14:paraId="4B212FA8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532E0F01" w14:textId="01109448" w:rsidR="0046014D" w:rsidRPr="00553AB0" w:rsidRDefault="0046014D" w:rsidP="0046014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9028470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09F85D1" w14:textId="6EEB30DE" w:rsidR="0046014D" w:rsidRPr="00553AB0" w:rsidRDefault="0046014D" w:rsidP="0046014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62DD878D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67A62A40" w14:textId="457CE33F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2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513</w:t>
            </w:r>
            <w:r w:rsidR="0046014D"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483</w:t>
            </w:r>
          </w:p>
        </w:tc>
      </w:tr>
      <w:tr w:rsidR="0046014D" w:rsidRPr="00553AB0" w14:paraId="722FF924" w14:textId="77777777" w:rsidTr="00C234CB">
        <w:tc>
          <w:tcPr>
            <w:tcW w:w="3094" w:type="dxa"/>
          </w:tcPr>
          <w:p w14:paraId="2E72E8A1" w14:textId="6B036255" w:rsidR="0046014D" w:rsidRPr="00553AB0" w:rsidRDefault="0046014D" w:rsidP="004601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</w:t>
            </w: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ระยะยาว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992" w:type="dxa"/>
          </w:tcPr>
          <w:p w14:paraId="09532BDA" w14:textId="164AC257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572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978</w:t>
            </w:r>
          </w:p>
        </w:tc>
        <w:tc>
          <w:tcPr>
            <w:tcW w:w="272" w:type="dxa"/>
          </w:tcPr>
          <w:p w14:paraId="56C608FC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06538DA2" w14:textId="0219C03F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101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858</w:t>
            </w:r>
          </w:p>
        </w:tc>
        <w:tc>
          <w:tcPr>
            <w:tcW w:w="272" w:type="dxa"/>
          </w:tcPr>
          <w:p w14:paraId="4E6D2A69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4D00DE94" w14:textId="23254498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474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080</w:t>
            </w:r>
          </w:p>
        </w:tc>
        <w:tc>
          <w:tcPr>
            <w:tcW w:w="236" w:type="dxa"/>
          </w:tcPr>
          <w:p w14:paraId="3567A4D7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42B941C" w14:textId="544BD5C2" w:rsidR="0046014D" w:rsidRPr="00553AB0" w:rsidRDefault="0046014D" w:rsidP="0046014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6DDE55D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39B50FE8" w14:textId="355E328F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575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938</w:t>
            </w:r>
          </w:p>
        </w:tc>
      </w:tr>
      <w:tr w:rsidR="0046014D" w:rsidRPr="00553AB0" w14:paraId="1ED5EC8C" w14:textId="77777777" w:rsidTr="00C234CB">
        <w:trPr>
          <w:trHeight w:val="119"/>
        </w:trPr>
        <w:tc>
          <w:tcPr>
            <w:tcW w:w="3094" w:type="dxa"/>
          </w:tcPr>
          <w:p w14:paraId="3575CD52" w14:textId="7BE03D4D" w:rsidR="0046014D" w:rsidRPr="00553AB0" w:rsidRDefault="0046014D" w:rsidP="004601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0352845B" w14:textId="4E33169B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329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828</w:t>
            </w:r>
          </w:p>
        </w:tc>
        <w:tc>
          <w:tcPr>
            <w:tcW w:w="272" w:type="dxa"/>
            <w:vAlign w:val="bottom"/>
          </w:tcPr>
          <w:p w14:paraId="0FAC4811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5F555FB6" w14:textId="6FE7445D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176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254</w:t>
            </w:r>
          </w:p>
        </w:tc>
        <w:tc>
          <w:tcPr>
            <w:tcW w:w="272" w:type="dxa"/>
            <w:vAlign w:val="bottom"/>
          </w:tcPr>
          <w:p w14:paraId="6945A80D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304CD9E2" w14:textId="489CF9E6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157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363</w:t>
            </w:r>
          </w:p>
        </w:tc>
        <w:tc>
          <w:tcPr>
            <w:tcW w:w="236" w:type="dxa"/>
            <w:vAlign w:val="bottom"/>
          </w:tcPr>
          <w:p w14:paraId="0F4F80CE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780D202C" w14:textId="3077F614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716</w:t>
            </w:r>
          </w:p>
        </w:tc>
        <w:tc>
          <w:tcPr>
            <w:tcW w:w="263" w:type="dxa"/>
            <w:vAlign w:val="bottom"/>
          </w:tcPr>
          <w:p w14:paraId="2A9820D0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292F8389" w14:textId="066BF9DC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380</w:t>
            </w:r>
            <w:r w:rsidR="0046014D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333</w:t>
            </w:r>
          </w:p>
        </w:tc>
      </w:tr>
      <w:tr w:rsidR="0046014D" w:rsidRPr="00553AB0" w14:paraId="6FFE0599" w14:textId="77777777" w:rsidTr="00500765">
        <w:tc>
          <w:tcPr>
            <w:tcW w:w="3094" w:type="dxa"/>
          </w:tcPr>
          <w:p w14:paraId="0FE07F2B" w14:textId="77777777" w:rsidR="0046014D" w:rsidRPr="00553AB0" w:rsidRDefault="0046014D" w:rsidP="004601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B52F6" w14:textId="58779960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</w:t>
            </w:r>
            <w:r w:rsidR="0046014D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932</w:t>
            </w:r>
            <w:r w:rsidR="0046014D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53</w:t>
            </w:r>
          </w:p>
        </w:tc>
        <w:tc>
          <w:tcPr>
            <w:tcW w:w="272" w:type="dxa"/>
          </w:tcPr>
          <w:p w14:paraId="402A8600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397A6" w14:textId="671373B0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</w:t>
            </w:r>
            <w:r w:rsidR="0046014D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307</w:t>
            </w:r>
            <w:r w:rsidR="0046014D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459</w:t>
            </w:r>
          </w:p>
        </w:tc>
        <w:tc>
          <w:tcPr>
            <w:tcW w:w="272" w:type="dxa"/>
          </w:tcPr>
          <w:p w14:paraId="19BD997E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B6369D" w14:textId="225A82B7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631</w:t>
            </w:r>
            <w:r w:rsidR="0046014D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443</w:t>
            </w:r>
          </w:p>
        </w:tc>
        <w:tc>
          <w:tcPr>
            <w:tcW w:w="236" w:type="dxa"/>
          </w:tcPr>
          <w:p w14:paraId="7E59F594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F3915" w14:textId="1C2DA0C6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46</w:t>
            </w:r>
            <w:r w:rsidR="0046014D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716</w:t>
            </w:r>
          </w:p>
        </w:tc>
        <w:tc>
          <w:tcPr>
            <w:tcW w:w="263" w:type="dxa"/>
          </w:tcPr>
          <w:p w14:paraId="1AADC076" w14:textId="77777777" w:rsidR="0046014D" w:rsidRPr="00553AB0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D1C94" w14:textId="627F9ECA" w:rsidR="0046014D" w:rsidRPr="00553AB0" w:rsidRDefault="00012299" w:rsidP="004601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</w:t>
            </w:r>
            <w:r w:rsidR="0046014D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985</w:t>
            </w:r>
            <w:r w:rsidR="0046014D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618</w:t>
            </w:r>
          </w:p>
        </w:tc>
      </w:tr>
    </w:tbl>
    <w:p w14:paraId="0686D676" w14:textId="65121CC3" w:rsidR="000E4CBF" w:rsidRPr="00553AB0" w:rsidRDefault="000E4CBF" w:rsidP="00B5106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71735" w14:textId="6C76D247" w:rsidR="00861D94" w:rsidRPr="00553AB0" w:rsidRDefault="0095166B" w:rsidP="0095166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4"/>
        <w:gridCol w:w="992"/>
        <w:gridCol w:w="272"/>
        <w:gridCol w:w="1078"/>
        <w:gridCol w:w="272"/>
        <w:gridCol w:w="1024"/>
        <w:gridCol w:w="236"/>
        <w:gridCol w:w="934"/>
        <w:gridCol w:w="263"/>
        <w:gridCol w:w="1006"/>
      </w:tblGrid>
      <w:tr w:rsidR="00861D94" w:rsidRPr="00553AB0" w14:paraId="07131CCB" w14:textId="77777777" w:rsidTr="00861D94">
        <w:tc>
          <w:tcPr>
            <w:tcW w:w="3094" w:type="dxa"/>
          </w:tcPr>
          <w:p w14:paraId="28F3136B" w14:textId="77777777" w:rsidR="00861D94" w:rsidRPr="00553AB0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</w:tcPr>
          <w:p w14:paraId="103CC9B7" w14:textId="7E7F4F76" w:rsidR="00861D94" w:rsidRPr="00553AB0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</w:t>
            </w:r>
            <w:r w:rsidRPr="00553A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861D94" w:rsidRPr="00553AB0" w14:paraId="7CA71363" w14:textId="77777777" w:rsidTr="00861D94">
        <w:tc>
          <w:tcPr>
            <w:tcW w:w="3094" w:type="dxa"/>
          </w:tcPr>
          <w:p w14:paraId="03444AC7" w14:textId="77777777" w:rsidR="00861D94" w:rsidRPr="00553AB0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</w:tcPr>
          <w:p w14:paraId="6DF55C27" w14:textId="77777777" w:rsidR="00861D94" w:rsidRPr="00553AB0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78DD3648" w14:textId="77777777" w:rsidR="00861D94" w:rsidRPr="00553AB0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13" w:type="dxa"/>
            <w:gridSpan w:val="7"/>
            <w:tcBorders>
              <w:bottom w:val="single" w:sz="4" w:space="0" w:color="auto"/>
            </w:tcBorders>
            <w:vAlign w:val="bottom"/>
          </w:tcPr>
          <w:p w14:paraId="59787180" w14:textId="75184D50" w:rsidR="00861D94" w:rsidRPr="00553AB0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861D94" w:rsidRPr="00553AB0" w14:paraId="2F2492E3" w14:textId="77777777" w:rsidTr="00861D94">
        <w:tc>
          <w:tcPr>
            <w:tcW w:w="3094" w:type="dxa"/>
            <w:vAlign w:val="bottom"/>
          </w:tcPr>
          <w:p w14:paraId="309FBFA4" w14:textId="09850366" w:rsidR="00861D94" w:rsidRPr="00553AB0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992" w:type="dxa"/>
            <w:vAlign w:val="bottom"/>
          </w:tcPr>
          <w:p w14:paraId="79A4031B" w14:textId="77777777" w:rsidR="00861D94" w:rsidRPr="00553AB0" w:rsidRDefault="00861D94" w:rsidP="00861D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23117908" w14:textId="24182170" w:rsidR="00861D94" w:rsidRPr="00553AB0" w:rsidRDefault="00861D94" w:rsidP="00861D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05CDC47" w14:textId="77777777" w:rsidR="00861D94" w:rsidRPr="00553AB0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357B8EB9" w14:textId="367A59F9" w:rsidR="00861D94" w:rsidRPr="00553AB0" w:rsidRDefault="00861D94" w:rsidP="00861D94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2" w:type="dxa"/>
          </w:tcPr>
          <w:p w14:paraId="601F1DA8" w14:textId="77777777" w:rsidR="00861D94" w:rsidRPr="00553AB0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24C196B1" w14:textId="5E59F8B9" w:rsidR="00861D94" w:rsidRPr="00553AB0" w:rsidRDefault="00861D94" w:rsidP="00861D94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31BEC3EB" w14:textId="77777777" w:rsidR="00861D94" w:rsidRPr="00553AB0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7E6ECA03" w14:textId="0A9597CA" w:rsidR="00861D94" w:rsidRPr="00553AB0" w:rsidRDefault="00861D94" w:rsidP="00861D9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012299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7B48C567" w14:textId="77777777" w:rsidR="00861D94" w:rsidRPr="00553AB0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31CA0B69" w14:textId="73660ECD" w:rsidR="00861D94" w:rsidRPr="00553AB0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61D94" w:rsidRPr="00553AB0" w14:paraId="15A43ED9" w14:textId="77777777" w:rsidTr="001F2279">
        <w:tc>
          <w:tcPr>
            <w:tcW w:w="3094" w:type="dxa"/>
            <w:vAlign w:val="bottom"/>
          </w:tcPr>
          <w:p w14:paraId="2923DCD7" w14:textId="77777777" w:rsidR="00861D94" w:rsidRPr="00553AB0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  <w:vAlign w:val="bottom"/>
          </w:tcPr>
          <w:p w14:paraId="5FDBFDCB" w14:textId="2D52C47C" w:rsidR="00861D94" w:rsidRPr="00553AB0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861D94" w:rsidRPr="00553AB0" w14:paraId="7DFBB7CA" w14:textId="77777777" w:rsidTr="001F2279">
        <w:tc>
          <w:tcPr>
            <w:tcW w:w="3094" w:type="dxa"/>
            <w:vAlign w:val="bottom"/>
          </w:tcPr>
          <w:p w14:paraId="37004523" w14:textId="79F5590C" w:rsidR="00861D94" w:rsidRPr="00553AB0" w:rsidRDefault="00012299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6077" w:type="dxa"/>
            <w:gridSpan w:val="9"/>
            <w:vAlign w:val="bottom"/>
          </w:tcPr>
          <w:p w14:paraId="20692D4D" w14:textId="77777777" w:rsidR="00861D94" w:rsidRPr="00553AB0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861D94" w:rsidRPr="00553AB0" w14:paraId="32C93AB2" w14:textId="77777777" w:rsidTr="00861D94">
        <w:tc>
          <w:tcPr>
            <w:tcW w:w="4086" w:type="dxa"/>
            <w:gridSpan w:val="2"/>
          </w:tcPr>
          <w:p w14:paraId="590BC619" w14:textId="4C86546D" w:rsidR="00861D94" w:rsidRPr="00553AB0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272" w:type="dxa"/>
          </w:tcPr>
          <w:p w14:paraId="33BBA0EC" w14:textId="77777777" w:rsidR="00861D94" w:rsidRPr="00553AB0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0195088" w14:textId="77777777" w:rsidR="00861D94" w:rsidRPr="00553AB0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633403C" w14:textId="77777777" w:rsidR="00861D94" w:rsidRPr="00553AB0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1733F493" w14:textId="77777777" w:rsidR="00861D94" w:rsidRPr="00553AB0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3F3A5669" w14:textId="77777777" w:rsidR="00861D94" w:rsidRPr="00553AB0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3C11DE06" w14:textId="77777777" w:rsidR="00861D94" w:rsidRPr="00553AB0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47F6AE4" w14:textId="77777777" w:rsidR="00861D94" w:rsidRPr="00553AB0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77347714" w14:textId="77777777" w:rsidR="00861D94" w:rsidRPr="00553AB0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8A5C72" w:rsidRPr="00553AB0" w14:paraId="5B54566E" w14:textId="77777777" w:rsidTr="00861D94">
        <w:tc>
          <w:tcPr>
            <w:tcW w:w="3094" w:type="dxa"/>
          </w:tcPr>
          <w:p w14:paraId="69E8A8F9" w14:textId="0A76F96A" w:rsidR="008A5C72" w:rsidRPr="00553AB0" w:rsidRDefault="008A5C72" w:rsidP="008A5C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1DA7379E" w14:textId="7DE0C197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850</w:t>
            </w:r>
            <w:r w:rsidR="008A5C72" w:rsidRPr="00553AB0">
              <w:rPr>
                <w:rFonts w:asciiTheme="majorBidi" w:hAnsi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72" w:type="dxa"/>
          </w:tcPr>
          <w:p w14:paraId="330D761A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267884C9" w14:textId="04D80BD2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850</w:t>
            </w:r>
            <w:r w:rsidR="008A5C72" w:rsidRPr="00553AB0">
              <w:rPr>
                <w:rFonts w:asciiTheme="majorBidi" w:hAnsi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72" w:type="dxa"/>
          </w:tcPr>
          <w:p w14:paraId="788AD57A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012CADF3" w14:textId="76EFA6EE" w:rsidR="008A5C72" w:rsidRPr="00553AB0" w:rsidRDefault="008A5C72" w:rsidP="008A5C7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A19E3DF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3E47BC60" w14:textId="62E3F1D8" w:rsidR="008A5C72" w:rsidRPr="00553AB0" w:rsidRDefault="008A5C72" w:rsidP="008A5C7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63" w:type="dxa"/>
          </w:tcPr>
          <w:p w14:paraId="61129676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21231E76" w14:textId="09B6A5A2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850</w:t>
            </w:r>
            <w:r w:rsidR="008A5C72" w:rsidRPr="00553AB0">
              <w:rPr>
                <w:rFonts w:asciiTheme="majorBidi" w:hAnsi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000</w:t>
            </w:r>
          </w:p>
        </w:tc>
      </w:tr>
      <w:tr w:rsidR="008A5C72" w:rsidRPr="00553AB0" w14:paraId="76158D0C" w14:textId="77777777" w:rsidTr="00861D94">
        <w:tc>
          <w:tcPr>
            <w:tcW w:w="3094" w:type="dxa"/>
          </w:tcPr>
          <w:p w14:paraId="6CDD7F06" w14:textId="5861A92C" w:rsidR="008A5C72" w:rsidRPr="00553AB0" w:rsidRDefault="008A5C72" w:rsidP="008A5C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085F0A82" w14:textId="5431FF57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352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492</w:t>
            </w:r>
          </w:p>
        </w:tc>
        <w:tc>
          <w:tcPr>
            <w:tcW w:w="272" w:type="dxa"/>
          </w:tcPr>
          <w:p w14:paraId="4122E47C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72A438EB" w14:textId="0F45E5E7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352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492</w:t>
            </w:r>
          </w:p>
        </w:tc>
        <w:tc>
          <w:tcPr>
            <w:tcW w:w="272" w:type="dxa"/>
          </w:tcPr>
          <w:p w14:paraId="21288157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29F6A4B9" w14:textId="78FA6065" w:rsidR="008A5C72" w:rsidRPr="00553AB0" w:rsidRDefault="008A5C72" w:rsidP="008A5C7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61A16EF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1EEC4D6" w14:textId="7391C2AF" w:rsidR="008A5C72" w:rsidRPr="00553AB0" w:rsidRDefault="008A5C72" w:rsidP="008A5C7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63" w:type="dxa"/>
          </w:tcPr>
          <w:p w14:paraId="200222E1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0D00E31D" w14:textId="73FF3177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352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492</w:t>
            </w:r>
          </w:p>
        </w:tc>
      </w:tr>
      <w:tr w:rsidR="008A5C72" w:rsidRPr="00553AB0" w14:paraId="3F218889" w14:textId="77777777" w:rsidTr="001F2279">
        <w:tc>
          <w:tcPr>
            <w:tcW w:w="3094" w:type="dxa"/>
          </w:tcPr>
          <w:p w14:paraId="51F980CF" w14:textId="35A3D314" w:rsidR="008A5C72" w:rsidRPr="00553AB0" w:rsidRDefault="008A5C72" w:rsidP="008A5C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6BCF7870" w14:textId="5F404513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544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661</w:t>
            </w:r>
          </w:p>
        </w:tc>
        <w:tc>
          <w:tcPr>
            <w:tcW w:w="272" w:type="dxa"/>
          </w:tcPr>
          <w:p w14:paraId="114C4877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3684C6BC" w14:textId="18BE6543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544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661</w:t>
            </w:r>
          </w:p>
        </w:tc>
        <w:tc>
          <w:tcPr>
            <w:tcW w:w="272" w:type="dxa"/>
          </w:tcPr>
          <w:p w14:paraId="1EC8FB68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1F6187D8" w14:textId="7856C662" w:rsidR="008A5C72" w:rsidRPr="00553AB0" w:rsidRDefault="008A5C72" w:rsidP="008A5C7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BA532BF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0B98BBF5" w14:textId="5F99C095" w:rsidR="008A5C72" w:rsidRPr="00553AB0" w:rsidRDefault="008A5C72" w:rsidP="008A5C7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63" w:type="dxa"/>
          </w:tcPr>
          <w:p w14:paraId="7D6F4F23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323BE734" w14:textId="4EEA3C5B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544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661</w:t>
            </w:r>
          </w:p>
        </w:tc>
      </w:tr>
      <w:tr w:rsidR="008A5C72" w:rsidRPr="00553AB0" w14:paraId="58B8CD0E" w14:textId="77777777" w:rsidTr="001F2279">
        <w:tc>
          <w:tcPr>
            <w:tcW w:w="3094" w:type="dxa"/>
          </w:tcPr>
          <w:p w14:paraId="23283E13" w14:textId="68E574CA" w:rsidR="008A5C72" w:rsidRPr="00553AB0" w:rsidRDefault="008A5C72" w:rsidP="008A5C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14:paraId="59E2270F" w14:textId="055EA3E7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177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780</w:t>
            </w:r>
          </w:p>
        </w:tc>
        <w:tc>
          <w:tcPr>
            <w:tcW w:w="272" w:type="dxa"/>
          </w:tcPr>
          <w:p w14:paraId="54015838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52A23A27" w14:textId="3305E73A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177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780</w:t>
            </w:r>
          </w:p>
        </w:tc>
        <w:tc>
          <w:tcPr>
            <w:tcW w:w="272" w:type="dxa"/>
          </w:tcPr>
          <w:p w14:paraId="349DD3E5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25D6B6FC" w14:textId="07921733" w:rsidR="008A5C72" w:rsidRPr="00553AB0" w:rsidRDefault="008A5C72" w:rsidP="008A5C7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9369D44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7F3C0A9F" w14:textId="5E20A9F3" w:rsidR="008A5C72" w:rsidRPr="00553AB0" w:rsidRDefault="008A5C72" w:rsidP="008A5C7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63" w:type="dxa"/>
          </w:tcPr>
          <w:p w14:paraId="3D707C8F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1F674B19" w14:textId="68BD7C8A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177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780</w:t>
            </w:r>
          </w:p>
        </w:tc>
      </w:tr>
      <w:tr w:rsidR="008A5C72" w:rsidRPr="00553AB0" w14:paraId="37C84A14" w14:textId="77777777" w:rsidTr="00F32369">
        <w:trPr>
          <w:trHeight w:val="119"/>
        </w:trPr>
        <w:tc>
          <w:tcPr>
            <w:tcW w:w="3094" w:type="dxa"/>
          </w:tcPr>
          <w:p w14:paraId="76295E15" w14:textId="46ABDE01" w:rsidR="008A5C72" w:rsidRPr="00553AB0" w:rsidRDefault="008A5C72" w:rsidP="008A5C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2C0B47DD" w14:textId="0A827032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153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44</w:t>
            </w:r>
            <w:r w:rsidRPr="00553AB0">
              <w:rPr>
                <w:rFonts w:asciiTheme="majorBidi" w:hAnsiTheme="majorBidi" w:hint="cs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272" w:type="dxa"/>
            <w:vAlign w:val="bottom"/>
          </w:tcPr>
          <w:p w14:paraId="47D0A30E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2A0C2BA6" w14:textId="221CF018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31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352</w:t>
            </w:r>
          </w:p>
        </w:tc>
        <w:tc>
          <w:tcPr>
            <w:tcW w:w="272" w:type="dxa"/>
            <w:vAlign w:val="bottom"/>
          </w:tcPr>
          <w:p w14:paraId="2FF357CC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257BF471" w14:textId="7EFA963D" w:rsidR="008A5C72" w:rsidRPr="00553AB0" w:rsidRDefault="00EA744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A7442">
              <w:rPr>
                <w:rFonts w:asciiTheme="majorBidi" w:hAnsiTheme="majorBidi"/>
                <w:sz w:val="26"/>
                <w:szCs w:val="26"/>
                <w:lang w:eastAsia="en-GB"/>
              </w:rPr>
              <w:t>76,950</w:t>
            </w:r>
          </w:p>
        </w:tc>
        <w:tc>
          <w:tcPr>
            <w:tcW w:w="236" w:type="dxa"/>
            <w:vAlign w:val="bottom"/>
          </w:tcPr>
          <w:p w14:paraId="1F5D69E5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DB43DAC" w14:textId="12A44CCE" w:rsidR="008A5C72" w:rsidRPr="00EA7442" w:rsidRDefault="00EA7442" w:rsidP="00EA74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EA7442">
              <w:rPr>
                <w:rFonts w:asciiTheme="majorBidi" w:hAnsiTheme="majorBidi"/>
                <w:sz w:val="26"/>
                <w:szCs w:val="26"/>
                <w:lang w:eastAsia="en-GB"/>
              </w:rPr>
              <w:t>81,573</w:t>
            </w:r>
          </w:p>
        </w:tc>
        <w:tc>
          <w:tcPr>
            <w:tcW w:w="263" w:type="dxa"/>
            <w:vAlign w:val="bottom"/>
          </w:tcPr>
          <w:p w14:paraId="66AED443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5C11F3F1" w14:textId="51055F1B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189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87</w:t>
            </w:r>
            <w:r w:rsidR="00EA7442">
              <w:rPr>
                <w:rFonts w:asciiTheme="majorBidi" w:hAnsiTheme="majorBidi"/>
                <w:sz w:val="26"/>
                <w:szCs w:val="26"/>
                <w:lang w:eastAsia="en-GB"/>
              </w:rPr>
              <w:t>5</w:t>
            </w:r>
          </w:p>
        </w:tc>
      </w:tr>
      <w:tr w:rsidR="008A5C72" w:rsidRPr="00553AB0" w14:paraId="44565065" w14:textId="77777777" w:rsidTr="001F2279">
        <w:tc>
          <w:tcPr>
            <w:tcW w:w="3094" w:type="dxa"/>
          </w:tcPr>
          <w:p w14:paraId="19CEBFD4" w14:textId="77777777" w:rsidR="008A5C72" w:rsidRPr="00553AB0" w:rsidRDefault="008A5C72" w:rsidP="008A5C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1E456" w14:textId="2529FCA6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  <w:r w:rsidR="008A5C7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078</w:t>
            </w:r>
            <w:r w:rsidR="008A5C7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379</w:t>
            </w:r>
          </w:p>
        </w:tc>
        <w:tc>
          <w:tcPr>
            <w:tcW w:w="272" w:type="dxa"/>
          </w:tcPr>
          <w:p w14:paraId="7CC1732E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6CB7E7" w14:textId="3CC5ABE8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</w:t>
            </w:r>
            <w:r w:rsidR="008A5C7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956</w:t>
            </w:r>
            <w:r w:rsidR="008A5C7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285</w:t>
            </w:r>
          </w:p>
        </w:tc>
        <w:tc>
          <w:tcPr>
            <w:tcW w:w="272" w:type="dxa"/>
          </w:tcPr>
          <w:p w14:paraId="79D7ED0F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E57FA" w14:textId="1FBAB533" w:rsidR="008A5C72" w:rsidRPr="00553AB0" w:rsidRDefault="00EA744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A744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76,950</w:t>
            </w:r>
          </w:p>
        </w:tc>
        <w:tc>
          <w:tcPr>
            <w:tcW w:w="236" w:type="dxa"/>
          </w:tcPr>
          <w:p w14:paraId="1A71F1A8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079CC" w14:textId="147B0753" w:rsidR="008A5C72" w:rsidRPr="00EA7442" w:rsidRDefault="00EA7442" w:rsidP="00EA74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A744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81,573</w:t>
            </w:r>
          </w:p>
        </w:tc>
        <w:tc>
          <w:tcPr>
            <w:tcW w:w="263" w:type="dxa"/>
          </w:tcPr>
          <w:p w14:paraId="4A5D50B0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ED5802" w14:textId="6A535AF0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  <w:r w:rsidR="008A5C7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114</w:t>
            </w:r>
            <w:r w:rsidR="008A5C7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80</w:t>
            </w:r>
            <w:r w:rsidR="00EA744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</w:t>
            </w:r>
          </w:p>
        </w:tc>
      </w:tr>
      <w:tr w:rsidR="008A5C72" w:rsidRPr="00553AB0" w14:paraId="212C3EDC" w14:textId="77777777" w:rsidTr="001F2279">
        <w:tc>
          <w:tcPr>
            <w:tcW w:w="3094" w:type="dxa"/>
          </w:tcPr>
          <w:p w14:paraId="6975C4EC" w14:textId="77777777" w:rsidR="008A5C72" w:rsidRPr="00553AB0" w:rsidRDefault="008A5C72" w:rsidP="008A5C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</w:tcPr>
          <w:p w14:paraId="66107A2F" w14:textId="77777777" w:rsidR="008A5C72" w:rsidRPr="00553AB0" w:rsidRDefault="008A5C72" w:rsidP="008A5C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8A5C72" w:rsidRPr="00553AB0" w14:paraId="6D741DCF" w14:textId="77777777" w:rsidTr="001F2279">
        <w:tc>
          <w:tcPr>
            <w:tcW w:w="3094" w:type="dxa"/>
            <w:vAlign w:val="bottom"/>
          </w:tcPr>
          <w:p w14:paraId="0ABEB673" w14:textId="25B3D552" w:rsidR="008A5C72" w:rsidRPr="00553AB0" w:rsidRDefault="00012299" w:rsidP="008A5C7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6077" w:type="dxa"/>
            <w:gridSpan w:val="9"/>
            <w:vAlign w:val="bottom"/>
          </w:tcPr>
          <w:p w14:paraId="516A1352" w14:textId="77777777" w:rsidR="008A5C72" w:rsidRPr="00553AB0" w:rsidRDefault="008A5C72" w:rsidP="008A5C7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8A5C72" w:rsidRPr="00553AB0" w14:paraId="6E1A4A81" w14:textId="77777777" w:rsidTr="00754385">
        <w:tc>
          <w:tcPr>
            <w:tcW w:w="4086" w:type="dxa"/>
            <w:gridSpan w:val="2"/>
          </w:tcPr>
          <w:p w14:paraId="125BD97E" w14:textId="466FE7B2" w:rsidR="008A5C72" w:rsidRPr="00553AB0" w:rsidRDefault="008A5C72" w:rsidP="008A5C7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272" w:type="dxa"/>
          </w:tcPr>
          <w:p w14:paraId="68B376E9" w14:textId="77777777" w:rsidR="008A5C72" w:rsidRPr="00553AB0" w:rsidRDefault="008A5C72" w:rsidP="008A5C7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7E5B511" w14:textId="77777777" w:rsidR="008A5C72" w:rsidRPr="00553AB0" w:rsidRDefault="008A5C72" w:rsidP="008A5C7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26020A5" w14:textId="77777777" w:rsidR="008A5C72" w:rsidRPr="00553AB0" w:rsidRDefault="008A5C72" w:rsidP="008A5C7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4CD1411E" w14:textId="77777777" w:rsidR="008A5C72" w:rsidRPr="00553AB0" w:rsidRDefault="008A5C72" w:rsidP="008A5C7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12BBFA50" w14:textId="77777777" w:rsidR="008A5C72" w:rsidRPr="00553AB0" w:rsidRDefault="008A5C72" w:rsidP="008A5C7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07E7D71" w14:textId="77777777" w:rsidR="008A5C72" w:rsidRPr="00553AB0" w:rsidRDefault="008A5C72" w:rsidP="008A5C7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F9F429A" w14:textId="77777777" w:rsidR="008A5C72" w:rsidRPr="00553AB0" w:rsidRDefault="008A5C72" w:rsidP="008A5C7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3BCACCA9" w14:textId="77777777" w:rsidR="008A5C72" w:rsidRPr="00553AB0" w:rsidRDefault="008A5C72" w:rsidP="008A5C7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8A5C72" w:rsidRPr="00553AB0" w14:paraId="1358BD10" w14:textId="77777777" w:rsidTr="00754385">
        <w:tc>
          <w:tcPr>
            <w:tcW w:w="3094" w:type="dxa"/>
          </w:tcPr>
          <w:p w14:paraId="01A93246" w14:textId="4E185FD2" w:rsidR="008A5C72" w:rsidRPr="00553AB0" w:rsidRDefault="008A5C72" w:rsidP="008A5C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52FA6133" w14:textId="17DB2122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463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394</w:t>
            </w:r>
          </w:p>
        </w:tc>
        <w:tc>
          <w:tcPr>
            <w:tcW w:w="272" w:type="dxa"/>
          </w:tcPr>
          <w:p w14:paraId="6A6FBD17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5BB5FF4F" w14:textId="3A53EEF8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463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394</w:t>
            </w:r>
          </w:p>
        </w:tc>
        <w:tc>
          <w:tcPr>
            <w:tcW w:w="272" w:type="dxa"/>
          </w:tcPr>
          <w:p w14:paraId="70105F60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3F27D25F" w14:textId="7A90ADCC" w:rsidR="008A5C72" w:rsidRPr="00553AB0" w:rsidRDefault="008A5C72" w:rsidP="008A5C7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5BE60F2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239A2D56" w14:textId="0C63166C" w:rsidR="008A5C72" w:rsidRPr="00553AB0" w:rsidRDefault="008A5C72" w:rsidP="008A5C7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6CC9F4D0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1AC1AEB9" w14:textId="39AC6290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463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394</w:t>
            </w:r>
          </w:p>
        </w:tc>
      </w:tr>
      <w:tr w:rsidR="008A5C72" w:rsidRPr="00553AB0" w14:paraId="066DE5A4" w14:textId="77777777" w:rsidTr="001F2279">
        <w:tc>
          <w:tcPr>
            <w:tcW w:w="3094" w:type="dxa"/>
          </w:tcPr>
          <w:p w14:paraId="47DF2029" w14:textId="1820D20F" w:rsidR="008A5C72" w:rsidRPr="00553AB0" w:rsidRDefault="008A5C72" w:rsidP="008A5C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55E19CB6" w14:textId="3C3A01BF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463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955</w:t>
            </w:r>
          </w:p>
        </w:tc>
        <w:tc>
          <w:tcPr>
            <w:tcW w:w="272" w:type="dxa"/>
          </w:tcPr>
          <w:p w14:paraId="4B45C776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F01CF6F" w14:textId="7D8C536B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463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955</w:t>
            </w:r>
          </w:p>
        </w:tc>
        <w:tc>
          <w:tcPr>
            <w:tcW w:w="272" w:type="dxa"/>
          </w:tcPr>
          <w:p w14:paraId="137FBFCD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26EDD339" w14:textId="1852BA77" w:rsidR="008A5C72" w:rsidRPr="00553AB0" w:rsidRDefault="008A5C72" w:rsidP="008A5C7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CCCEA95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2C500470" w14:textId="72BAA0A2" w:rsidR="008A5C72" w:rsidRPr="00553AB0" w:rsidRDefault="008A5C72" w:rsidP="008A5C7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4C6F9E8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306DFC1E" w14:textId="5CF5FF9E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463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/>
                <w:sz w:val="26"/>
                <w:szCs w:val="26"/>
                <w:lang w:eastAsia="en-GB"/>
              </w:rPr>
              <w:t>955</w:t>
            </w:r>
          </w:p>
        </w:tc>
      </w:tr>
      <w:tr w:rsidR="008A5C72" w:rsidRPr="00553AB0" w14:paraId="64290AD7" w14:textId="77777777" w:rsidTr="00754385">
        <w:tc>
          <w:tcPr>
            <w:tcW w:w="3094" w:type="dxa"/>
          </w:tcPr>
          <w:p w14:paraId="4E59B7B9" w14:textId="3E2749F7" w:rsidR="008A5C72" w:rsidRPr="00553AB0" w:rsidRDefault="008A5C72" w:rsidP="008A5C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14:paraId="62EA14CA" w14:textId="3FD2CC10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902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377</w:t>
            </w:r>
          </w:p>
        </w:tc>
        <w:tc>
          <w:tcPr>
            <w:tcW w:w="272" w:type="dxa"/>
          </w:tcPr>
          <w:p w14:paraId="492C6864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7ADAA75" w14:textId="2561393F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902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377</w:t>
            </w:r>
          </w:p>
        </w:tc>
        <w:tc>
          <w:tcPr>
            <w:tcW w:w="272" w:type="dxa"/>
          </w:tcPr>
          <w:p w14:paraId="6C711415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491C51B4" w14:textId="0D01E00D" w:rsidR="008A5C72" w:rsidRPr="00553AB0" w:rsidRDefault="008A5C72" w:rsidP="008A5C7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E774BC4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21A29531" w14:textId="53CCD0BE" w:rsidR="008A5C72" w:rsidRPr="00553AB0" w:rsidRDefault="008A5C72" w:rsidP="008A5C7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5423D5B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0938D3FB" w14:textId="6483A3F6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902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377</w:t>
            </w:r>
          </w:p>
        </w:tc>
      </w:tr>
      <w:tr w:rsidR="008A5C72" w:rsidRPr="00553AB0" w14:paraId="5B60EAFF" w14:textId="77777777" w:rsidTr="00754385">
        <w:trPr>
          <w:trHeight w:val="119"/>
        </w:trPr>
        <w:tc>
          <w:tcPr>
            <w:tcW w:w="3094" w:type="dxa"/>
          </w:tcPr>
          <w:p w14:paraId="1591BEF6" w14:textId="044D4B45" w:rsidR="008A5C72" w:rsidRPr="00553AB0" w:rsidRDefault="008A5C72" w:rsidP="008A5C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1357A994" w14:textId="68B7936C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78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650</w:t>
            </w:r>
          </w:p>
        </w:tc>
        <w:tc>
          <w:tcPr>
            <w:tcW w:w="272" w:type="dxa"/>
            <w:vAlign w:val="bottom"/>
          </w:tcPr>
          <w:p w14:paraId="25114DD0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23E2DD23" w14:textId="093E365F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016</w:t>
            </w:r>
          </w:p>
        </w:tc>
        <w:tc>
          <w:tcPr>
            <w:tcW w:w="272" w:type="dxa"/>
            <w:vAlign w:val="bottom"/>
          </w:tcPr>
          <w:p w14:paraId="514A4082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2899AF4B" w14:textId="7066CF66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887</w:t>
            </w:r>
          </w:p>
        </w:tc>
        <w:tc>
          <w:tcPr>
            <w:tcW w:w="236" w:type="dxa"/>
            <w:vAlign w:val="bottom"/>
          </w:tcPr>
          <w:p w14:paraId="2AE69196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6A6BE9F4" w14:textId="4F7D8BAF" w:rsidR="008A5C72" w:rsidRPr="00553AB0" w:rsidRDefault="008A5C72" w:rsidP="008A5C7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48FB13E6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63374BB9" w14:textId="189AEF6A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83</w:t>
            </w:r>
            <w:r w:rsidR="008A5C72" w:rsidRPr="00553AB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903</w:t>
            </w:r>
          </w:p>
        </w:tc>
      </w:tr>
      <w:tr w:rsidR="008A5C72" w:rsidRPr="00553AB0" w14:paraId="4925A724" w14:textId="77777777" w:rsidTr="001F2279">
        <w:tc>
          <w:tcPr>
            <w:tcW w:w="3094" w:type="dxa"/>
          </w:tcPr>
          <w:p w14:paraId="30241CF8" w14:textId="77777777" w:rsidR="008A5C72" w:rsidRPr="00553AB0" w:rsidRDefault="008A5C72" w:rsidP="008A5C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811E2" w14:textId="3AB3DBB9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  <w:r w:rsidR="008A5C7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908</w:t>
            </w:r>
            <w:r w:rsidR="008A5C7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376</w:t>
            </w:r>
          </w:p>
        </w:tc>
        <w:tc>
          <w:tcPr>
            <w:tcW w:w="272" w:type="dxa"/>
          </w:tcPr>
          <w:p w14:paraId="3D53095B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AC472" w14:textId="339A4E2D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  <w:r w:rsidR="008A5C7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866</w:t>
            </w:r>
            <w:r w:rsidR="008A5C7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742</w:t>
            </w:r>
          </w:p>
        </w:tc>
        <w:tc>
          <w:tcPr>
            <w:tcW w:w="272" w:type="dxa"/>
          </w:tcPr>
          <w:p w14:paraId="0D6F21D5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1A8BD" w14:textId="361D3931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46</w:t>
            </w:r>
            <w:r w:rsidR="008A5C7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887</w:t>
            </w:r>
          </w:p>
        </w:tc>
        <w:tc>
          <w:tcPr>
            <w:tcW w:w="236" w:type="dxa"/>
          </w:tcPr>
          <w:p w14:paraId="52635BFC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CC02B" w14:textId="3D0B021F" w:rsidR="008A5C72" w:rsidRPr="00553AB0" w:rsidRDefault="008A5C72" w:rsidP="008A5C7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1F5017E" w14:textId="77777777" w:rsidR="008A5C72" w:rsidRPr="00553AB0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730BD" w14:textId="1606E713" w:rsidR="008A5C72" w:rsidRPr="00553AB0" w:rsidRDefault="00012299" w:rsidP="008A5C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  <w:r w:rsidR="008A5C7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913</w:t>
            </w:r>
            <w:r w:rsidR="008A5C72"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629</w:t>
            </w:r>
          </w:p>
        </w:tc>
      </w:tr>
    </w:tbl>
    <w:p w14:paraId="5CF47F08" w14:textId="77777777" w:rsidR="00755B97" w:rsidRPr="00553AB0" w:rsidRDefault="00755B97" w:rsidP="00DB6F15">
      <w:pPr>
        <w:spacing w:line="240" w:lineRule="auto"/>
        <w:ind w:right="-7"/>
        <w:jc w:val="thaiDistribute"/>
        <w:rPr>
          <w:rFonts w:asciiTheme="majorBidi" w:hAnsiTheme="majorBidi"/>
          <w:sz w:val="30"/>
          <w:szCs w:val="30"/>
        </w:rPr>
      </w:pPr>
    </w:p>
    <w:p w14:paraId="41B150CA" w14:textId="66DD9044" w:rsidR="00B5106F" w:rsidRPr="00553AB0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</w:rPr>
        <w:t>กระแสเงินสดเข้า/กระแสเงิน</w:t>
      </w:r>
      <w:r w:rsidR="009307B6" w:rsidRPr="00553AB0">
        <w:rPr>
          <w:rFonts w:asciiTheme="majorBidi" w:hAnsiTheme="majorBidi"/>
          <w:sz w:val="30"/>
          <w:szCs w:val="30"/>
          <w:cs/>
        </w:rPr>
        <w:t>สดออก</w:t>
      </w:r>
      <w:r w:rsidRPr="00553AB0">
        <w:rPr>
          <w:rFonts w:asciiTheme="majorBidi" w:hAnsiTheme="majorBidi"/>
          <w:sz w:val="30"/>
          <w:szCs w:val="30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55152B2" w14:textId="509DEA31" w:rsidR="002B560D" w:rsidRPr="00553AB0" w:rsidRDefault="007E31D4" w:rsidP="007E31D4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</w:rPr>
        <w:br w:type="page"/>
      </w:r>
    </w:p>
    <w:p w14:paraId="3A26F4E7" w14:textId="0FCC8C63" w:rsidR="00092727" w:rsidRPr="00553AB0" w:rsidRDefault="00092727" w:rsidP="00707AEE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  <w:cs/>
        </w:rPr>
      </w:pPr>
      <w:r w:rsidRPr="00553AB0">
        <w:rPr>
          <w:i/>
          <w:iCs/>
          <w:sz w:val="30"/>
          <w:szCs w:val="30"/>
          <w:cs/>
        </w:rPr>
        <w:lastRenderedPageBreak/>
        <w:t>ความเสี่ยงด้าน</w:t>
      </w:r>
      <w:r w:rsidR="00F04A9A" w:rsidRPr="00553AB0">
        <w:rPr>
          <w:rFonts w:hint="cs"/>
          <w:i/>
          <w:iCs/>
          <w:sz w:val="30"/>
          <w:szCs w:val="30"/>
          <w:cs/>
        </w:rPr>
        <w:t>ตลาด</w:t>
      </w:r>
    </w:p>
    <w:p w14:paraId="7D163A95" w14:textId="7473EFFF" w:rsidR="00F04A9A" w:rsidRPr="00553AB0" w:rsidRDefault="00F04A9A" w:rsidP="00F04A9A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 w:rsidRPr="00553AB0">
        <w:rPr>
          <w:rFonts w:hint="cs"/>
          <w:sz w:val="30"/>
          <w:szCs w:val="30"/>
          <w:cs/>
        </w:rPr>
        <w:t>กลุ่มบริษัท</w:t>
      </w:r>
      <w:r w:rsidR="001F2279" w:rsidRPr="00553AB0">
        <w:rPr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</w:t>
      </w:r>
      <w:r w:rsidR="00922CC3" w:rsidRPr="00553AB0">
        <w:rPr>
          <w:sz w:val="30"/>
          <w:szCs w:val="30"/>
        </w:rPr>
        <w:t xml:space="preserve"> </w:t>
      </w:r>
      <w:r w:rsidR="001F2279" w:rsidRPr="00553AB0">
        <w:rPr>
          <w:sz w:val="30"/>
          <w:szCs w:val="30"/>
          <w:cs/>
        </w:rPr>
        <w:t>มีดังนี้</w:t>
      </w:r>
    </w:p>
    <w:p w14:paraId="65CDB10C" w14:textId="319F9721" w:rsidR="00653C42" w:rsidRPr="00553AB0" w:rsidRDefault="00653C42" w:rsidP="00092727">
      <w:pPr>
        <w:spacing w:line="240" w:lineRule="auto"/>
        <w:ind w:firstLine="540"/>
        <w:rPr>
          <w:sz w:val="30"/>
          <w:szCs w:val="30"/>
        </w:rPr>
      </w:pPr>
    </w:p>
    <w:p w14:paraId="1B0DB278" w14:textId="69BEF36A" w:rsidR="00092727" w:rsidRPr="00553AB0" w:rsidRDefault="00092727" w:rsidP="009218F3">
      <w:pPr>
        <w:pStyle w:val="ListParagraph"/>
        <w:numPr>
          <w:ilvl w:val="0"/>
          <w:numId w:val="33"/>
        </w:numPr>
        <w:ind w:left="990"/>
        <w:rPr>
          <w:b w:val="0"/>
          <w:bCs w:val="0"/>
          <w:cs/>
        </w:rPr>
      </w:pPr>
      <w:r w:rsidRPr="00553AB0">
        <w:rPr>
          <w:b w:val="0"/>
          <w:bCs w:val="0"/>
          <w:cs/>
        </w:rPr>
        <w:t>ความเสี่ยง</w:t>
      </w:r>
      <w:r w:rsidR="00F04A9A" w:rsidRPr="00553AB0">
        <w:rPr>
          <w:rFonts w:hint="cs"/>
          <w:b w:val="0"/>
          <w:bCs w:val="0"/>
          <w:cs/>
        </w:rPr>
        <w:t>ด้านอัตราแลกเปลี่ยน</w:t>
      </w:r>
    </w:p>
    <w:p w14:paraId="24DBB615" w14:textId="4A0660E1" w:rsidR="00F04A9A" w:rsidRPr="00553AB0" w:rsidRDefault="00F04A9A" w:rsidP="00FA6CC2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 w:rsidRPr="00553AB0">
        <w:rPr>
          <w:rFonts w:hint="cs"/>
          <w:sz w:val="30"/>
          <w:szCs w:val="30"/>
          <w:cs/>
        </w:rPr>
        <w:t>กลุ่มบริษัท</w:t>
      </w:r>
      <w:r w:rsidRPr="00553AB0">
        <w:rPr>
          <w:sz w:val="30"/>
          <w:szCs w:val="30"/>
          <w:cs/>
        </w:rPr>
        <w:t>มีความเสี่ยงด้านอัตราแลกเปลี่ยนที่เกี่ยวข้องกับ</w:t>
      </w:r>
      <w:r w:rsidRPr="00553AB0">
        <w:rPr>
          <w:rFonts w:hint="cs"/>
          <w:sz w:val="30"/>
          <w:szCs w:val="30"/>
          <w:cs/>
        </w:rPr>
        <w:t xml:space="preserve">การซื้อและการขายที่เป็นสกุลเงินตราต่างประเทศ </w:t>
      </w:r>
      <w:r w:rsidR="00415E27" w:rsidRPr="00553AB0">
        <w:rPr>
          <w:sz w:val="30"/>
          <w:szCs w:val="30"/>
        </w:rPr>
        <w:br/>
      </w:r>
      <w:r w:rsidRPr="00553AB0">
        <w:rPr>
          <w:rFonts w:hint="cs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734806F" w14:textId="77777777" w:rsidR="000E0225" w:rsidRPr="00553AB0" w:rsidRDefault="000E0225" w:rsidP="00092727">
      <w:pPr>
        <w:tabs>
          <w:tab w:val="left" w:pos="540"/>
        </w:tabs>
        <w:ind w:left="540"/>
        <w:jc w:val="thaiDistribute"/>
        <w:rPr>
          <w:sz w:val="30"/>
          <w:szCs w:val="30"/>
        </w:rPr>
        <w:sectPr w:rsidR="000E0225" w:rsidRPr="00553AB0" w:rsidSect="0030647D">
          <w:headerReference w:type="default" r:id="rId38"/>
          <w:pgSz w:w="11909" w:h="16834" w:code="9"/>
          <w:pgMar w:top="1151" w:right="1134" w:bottom="1151" w:left="1145" w:header="720" w:footer="652" w:gutter="0"/>
          <w:cols w:space="737"/>
          <w:docGrid w:linePitch="299"/>
        </w:sectPr>
      </w:pPr>
    </w:p>
    <w:tbl>
      <w:tblPr>
        <w:tblpPr w:leftFromText="180" w:rightFromText="180" w:vertAnchor="text" w:horzAnchor="margin" w:tblpX="-38" w:tblpY="197"/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26"/>
        <w:gridCol w:w="178"/>
        <w:gridCol w:w="1080"/>
        <w:gridCol w:w="178"/>
        <w:gridCol w:w="877"/>
        <w:gridCol w:w="181"/>
        <w:gridCol w:w="900"/>
        <w:gridCol w:w="180"/>
        <w:gridCol w:w="899"/>
        <w:gridCol w:w="181"/>
        <w:gridCol w:w="900"/>
        <w:gridCol w:w="180"/>
        <w:gridCol w:w="1080"/>
        <w:gridCol w:w="180"/>
        <w:gridCol w:w="990"/>
        <w:gridCol w:w="180"/>
        <w:gridCol w:w="900"/>
        <w:gridCol w:w="180"/>
        <w:gridCol w:w="1080"/>
      </w:tblGrid>
      <w:tr w:rsidR="005C3102" w:rsidRPr="00553AB0" w14:paraId="46309FA2" w14:textId="77777777" w:rsidTr="00371489">
        <w:trPr>
          <w:cantSplit/>
          <w:tblHeader/>
        </w:trPr>
        <w:tc>
          <w:tcPr>
            <w:tcW w:w="3240" w:type="dxa"/>
            <w:shd w:val="clear" w:color="auto" w:fill="auto"/>
          </w:tcPr>
          <w:p w14:paraId="1DB62CEE" w14:textId="01496C87" w:rsidR="005C3102" w:rsidRPr="00553AB0" w:rsidRDefault="005C3102" w:rsidP="005E3541">
            <w:pPr>
              <w:ind w:left="205" w:right="-59" w:hanging="205"/>
              <w:outlineLvl w:val="0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1250" w:type="dxa"/>
            <w:gridSpan w:val="19"/>
            <w:shd w:val="clear" w:color="auto" w:fill="auto"/>
            <w:vAlign w:val="bottom"/>
          </w:tcPr>
          <w:p w14:paraId="43F26C46" w14:textId="270C59C2" w:rsidR="005C3102" w:rsidRPr="00553AB0" w:rsidRDefault="005C3102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Cs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C3102" w:rsidRPr="00553AB0" w14:paraId="249AE2CC" w14:textId="77777777" w:rsidTr="00371489">
        <w:trPr>
          <w:cantSplit/>
          <w:tblHeader/>
        </w:trPr>
        <w:tc>
          <w:tcPr>
            <w:tcW w:w="3240" w:type="dxa"/>
            <w:shd w:val="clear" w:color="auto" w:fill="auto"/>
          </w:tcPr>
          <w:p w14:paraId="702659B1" w14:textId="77777777" w:rsidR="005C3102" w:rsidRPr="00553AB0" w:rsidRDefault="005C3102" w:rsidP="005C3102">
            <w:pPr>
              <w:ind w:left="205" w:right="-59" w:hanging="205"/>
              <w:outlineLvl w:val="0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5399" w:type="dxa"/>
            <w:gridSpan w:val="9"/>
            <w:shd w:val="clear" w:color="auto" w:fill="auto"/>
            <w:vAlign w:val="bottom"/>
          </w:tcPr>
          <w:p w14:paraId="4280400E" w14:textId="08BC90FE" w:rsidR="005C3102" w:rsidRPr="00553AB0" w:rsidRDefault="00012299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553AB0">
              <w:rPr>
                <w:rFonts w:asciiTheme="majorBidi" w:hAnsiTheme="majorBidi" w:cstheme="majorBidi"/>
                <w:b w:val="0"/>
                <w:szCs w:val="24"/>
                <w:lang w:bidi="th-TH"/>
              </w:rPr>
              <w:t>2565</w:t>
            </w:r>
          </w:p>
        </w:tc>
        <w:tc>
          <w:tcPr>
            <w:tcW w:w="181" w:type="dxa"/>
            <w:vAlign w:val="bottom"/>
          </w:tcPr>
          <w:p w14:paraId="4D263985" w14:textId="77777777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5B92AA44" w14:textId="09A42A82" w:rsidR="005C3102" w:rsidRPr="00553AB0" w:rsidRDefault="00012299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 w:val="0"/>
                <w:szCs w:val="24"/>
                <w:lang w:bidi="th-TH"/>
              </w:rPr>
              <w:t>2564</w:t>
            </w:r>
          </w:p>
        </w:tc>
      </w:tr>
      <w:tr w:rsidR="00371489" w:rsidRPr="00553AB0" w14:paraId="6BA27F7B" w14:textId="77777777" w:rsidTr="000A1E5C">
        <w:trPr>
          <w:cantSplit/>
          <w:tblHeader/>
        </w:trPr>
        <w:tc>
          <w:tcPr>
            <w:tcW w:w="3240" w:type="dxa"/>
            <w:shd w:val="clear" w:color="auto" w:fill="auto"/>
          </w:tcPr>
          <w:p w14:paraId="547132F7" w14:textId="71ADBA15" w:rsidR="005C3102" w:rsidRPr="00553AB0" w:rsidRDefault="005C3102" w:rsidP="005C3102">
            <w:pPr>
              <w:ind w:left="205" w:right="-59" w:hanging="205"/>
              <w:outlineLvl w:val="0"/>
              <w:rPr>
                <w:rFonts w:asciiTheme="majorBidi" w:hAnsiTheme="majorBidi" w:cstheme="majorBidi"/>
                <w:i/>
                <w:iCs/>
                <w:color w:val="0000FF"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ฐานะเปิดต่อความเสี่ยงจาก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เงินตราต่างประเทศ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rtl/>
                <w:cs/>
              </w:rPr>
              <w:br/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D0D1E" w14:textId="73B04794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10ACF425" w14:textId="77777777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EE46A" w14:textId="4CB6F66C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DA074" w14:textId="77777777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17C33" w14:textId="2218583D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553AB0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73B68651" w14:textId="77777777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C4BD0CE" w14:textId="1AFDEF2F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เงินอื่น</w:t>
            </w:r>
            <w:r w:rsidRPr="00553AB0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 xml:space="preserve"> </w:t>
            </w:r>
            <w:r w:rsidRPr="00553AB0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3964095" w14:textId="77777777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8747C" w14:textId="1ACD9B71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553AB0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  <w:vAlign w:val="bottom"/>
          </w:tcPr>
          <w:p w14:paraId="6ED9A983" w14:textId="77777777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F48F928" w14:textId="5CD10ED2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553AB0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D8B4308" w14:textId="77777777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975909" w14:textId="5B328726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553AB0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33F5A8E" w14:textId="77777777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81BA7A" w14:textId="3C77961F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553AB0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BDBB054" w14:textId="77777777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EFB511" w14:textId="341FC031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553AB0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เงินอื่น</w:t>
            </w:r>
            <w:r w:rsidRPr="00553AB0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 xml:space="preserve"> </w:t>
            </w:r>
            <w:r w:rsidRPr="00553AB0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90208BF" w14:textId="77777777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166160" w14:textId="411CE367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รวม</w:t>
            </w:r>
          </w:p>
        </w:tc>
      </w:tr>
      <w:tr w:rsidR="005C3102" w:rsidRPr="00553AB0" w14:paraId="383D4DAE" w14:textId="77777777" w:rsidTr="00371489">
        <w:trPr>
          <w:cantSplit/>
          <w:tblHeader/>
        </w:trPr>
        <w:tc>
          <w:tcPr>
            <w:tcW w:w="3240" w:type="dxa"/>
            <w:shd w:val="clear" w:color="auto" w:fill="auto"/>
          </w:tcPr>
          <w:p w14:paraId="4B51C896" w14:textId="404EF0E7" w:rsidR="005C3102" w:rsidRPr="00553AB0" w:rsidRDefault="005C3102" w:rsidP="005C3102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250" w:type="dxa"/>
            <w:gridSpan w:val="19"/>
            <w:shd w:val="clear" w:color="auto" w:fill="auto"/>
            <w:vAlign w:val="bottom"/>
          </w:tcPr>
          <w:p w14:paraId="2AF5F178" w14:textId="1DE27B21" w:rsidR="005C3102" w:rsidRPr="00553AB0" w:rsidRDefault="005C3102" w:rsidP="005C31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 w:val="0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EE0553" w:rsidRPr="00553AB0" w14:paraId="04AAB7C3" w14:textId="77777777" w:rsidTr="000A1E5C">
        <w:trPr>
          <w:cantSplit/>
          <w:tblHeader/>
        </w:trPr>
        <w:tc>
          <w:tcPr>
            <w:tcW w:w="3240" w:type="dxa"/>
            <w:shd w:val="clear" w:color="auto" w:fill="auto"/>
          </w:tcPr>
          <w:p w14:paraId="42081CEA" w14:textId="77777777" w:rsidR="00EE0553" w:rsidRPr="00553AB0" w:rsidRDefault="00EE0553" w:rsidP="00EE0553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4C4A1772" w14:textId="67F1AC98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199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294</w:t>
            </w:r>
          </w:p>
        </w:tc>
        <w:tc>
          <w:tcPr>
            <w:tcW w:w="178" w:type="dxa"/>
          </w:tcPr>
          <w:p w14:paraId="51725378" w14:textId="77777777" w:rsidR="00EE0553" w:rsidRPr="00553AB0" w:rsidRDefault="00EE0553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90161" w14:textId="0AA51A88" w:rsidR="00EE0553" w:rsidRPr="00553AB0" w:rsidRDefault="00012299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177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B6B776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CA8FFD0" w14:textId="32380CC5" w:rsidR="00EE0553" w:rsidRPr="00553AB0" w:rsidRDefault="00EE0553" w:rsidP="004B03E4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A6A8F26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2C4CC2" w14:textId="4F610002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240</w:t>
            </w:r>
          </w:p>
        </w:tc>
        <w:tc>
          <w:tcPr>
            <w:tcW w:w="180" w:type="dxa"/>
          </w:tcPr>
          <w:p w14:paraId="1289A04C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4D733B7" w14:textId="56F17CE5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379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960</w:t>
            </w:r>
          </w:p>
        </w:tc>
        <w:tc>
          <w:tcPr>
            <w:tcW w:w="181" w:type="dxa"/>
          </w:tcPr>
          <w:p w14:paraId="0EE7BE7D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836E11" w14:textId="0A8E0D08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88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769</w:t>
            </w:r>
          </w:p>
        </w:tc>
        <w:tc>
          <w:tcPr>
            <w:tcW w:w="180" w:type="dxa"/>
          </w:tcPr>
          <w:p w14:paraId="2C2265E8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AC4621" w14:textId="571D4AB0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152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861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0B3973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A7EC56" w14:textId="4D33B70F" w:rsidR="00EE0553" w:rsidRPr="00553AB0" w:rsidRDefault="00EE0553" w:rsidP="004B03E4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C2266F3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ACC3A29" w14:textId="4A906E85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  <w:r w:rsidR="00EE0553" w:rsidRPr="00553AB0">
              <w:rPr>
                <w:rFonts w:asciiTheme="majorBidi" w:hAnsiTheme="majorBidi" w:cstheme="majorBidi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617</w:t>
            </w:r>
          </w:p>
        </w:tc>
        <w:tc>
          <w:tcPr>
            <w:tcW w:w="180" w:type="dxa"/>
          </w:tcPr>
          <w:p w14:paraId="67E025C9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1689A1" w14:textId="1302ADCD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245</w:t>
            </w:r>
            <w:r w:rsidR="00EE0553" w:rsidRPr="00553AB0">
              <w:rPr>
                <w:rFonts w:asciiTheme="majorBidi" w:hAnsiTheme="majorBidi" w:cstheme="majorBidi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247</w:t>
            </w:r>
          </w:p>
        </w:tc>
      </w:tr>
      <w:tr w:rsidR="00EE0553" w:rsidRPr="00553AB0" w14:paraId="726669FD" w14:textId="77777777" w:rsidTr="00494B86">
        <w:trPr>
          <w:cantSplit/>
          <w:tblHeader/>
        </w:trPr>
        <w:tc>
          <w:tcPr>
            <w:tcW w:w="3240" w:type="dxa"/>
            <w:shd w:val="clear" w:color="auto" w:fill="auto"/>
          </w:tcPr>
          <w:p w14:paraId="24587840" w14:textId="77777777" w:rsidR="00EE0553" w:rsidRPr="00553AB0" w:rsidRDefault="00EE0553" w:rsidP="00EE0553">
            <w:pPr>
              <w:pStyle w:val="acctfourfigures"/>
              <w:spacing w:line="240" w:lineRule="atLeast"/>
              <w:ind w:left="156" w:hanging="156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710A02DE" w14:textId="65B48F8F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61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075</w:t>
            </w:r>
          </w:p>
        </w:tc>
        <w:tc>
          <w:tcPr>
            <w:tcW w:w="178" w:type="dxa"/>
          </w:tcPr>
          <w:p w14:paraId="281CF3C3" w14:textId="77777777" w:rsidR="00EE0553" w:rsidRPr="00553AB0" w:rsidRDefault="00EE0553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C05614" w14:textId="27DA9925" w:rsidR="00EE0553" w:rsidRPr="00553AB0" w:rsidRDefault="00012299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90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589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B34017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1AE91E4" w14:textId="6E2C66EC" w:rsidR="00EE0553" w:rsidRPr="00553AB0" w:rsidRDefault="00EE0553" w:rsidP="004B03E4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11FA201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336B511" w14:textId="38754EF1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4CD4909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2779B7D" w14:textId="6200A074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151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664</w:t>
            </w:r>
          </w:p>
        </w:tc>
        <w:tc>
          <w:tcPr>
            <w:tcW w:w="181" w:type="dxa"/>
          </w:tcPr>
          <w:p w14:paraId="6194CD3F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92C4A0" w14:textId="3729161A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30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100</w:t>
            </w:r>
          </w:p>
        </w:tc>
        <w:tc>
          <w:tcPr>
            <w:tcW w:w="180" w:type="dxa"/>
          </w:tcPr>
          <w:p w14:paraId="2D8E06B1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A3829A" w14:textId="6A545CF4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63</w:t>
            </w:r>
            <w:r w:rsidR="00EE0553" w:rsidRPr="00553AB0">
              <w:rPr>
                <w:rFonts w:asciiTheme="majorBidi" w:hAnsiTheme="majorBidi" w:cstheme="majorBidi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703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D620AA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B007FB" w14:textId="71AC1529" w:rsidR="00EE0553" w:rsidRPr="00553AB0" w:rsidRDefault="00EE0553" w:rsidP="004B03E4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82EE314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774C5A" w14:textId="571B0233" w:rsidR="00EE0553" w:rsidRPr="00553AB0" w:rsidRDefault="00EE0553" w:rsidP="004B03E4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EB8DADC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0EC4E" w14:textId="7B36E90E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93</w:t>
            </w:r>
            <w:r w:rsidR="00EE0553" w:rsidRPr="00553AB0">
              <w:rPr>
                <w:rFonts w:asciiTheme="majorBidi" w:hAnsiTheme="majorBidi" w:cstheme="majorBidi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803</w:t>
            </w:r>
          </w:p>
        </w:tc>
      </w:tr>
      <w:tr w:rsidR="00EE0553" w:rsidRPr="00553AB0" w14:paraId="7A407EE7" w14:textId="77777777" w:rsidTr="00494B86">
        <w:trPr>
          <w:cantSplit/>
          <w:tblHeader/>
        </w:trPr>
        <w:tc>
          <w:tcPr>
            <w:tcW w:w="3240" w:type="dxa"/>
            <w:shd w:val="clear" w:color="auto" w:fill="auto"/>
          </w:tcPr>
          <w:p w14:paraId="5DFD0033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</w:t>
            </w:r>
            <w:r w:rsidRPr="00553AB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926" w:type="dxa"/>
            <w:shd w:val="clear" w:color="auto" w:fill="auto"/>
          </w:tcPr>
          <w:p w14:paraId="4DFD96F1" w14:textId="73B04066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14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929</w:t>
            </w:r>
          </w:p>
        </w:tc>
        <w:tc>
          <w:tcPr>
            <w:tcW w:w="178" w:type="dxa"/>
          </w:tcPr>
          <w:p w14:paraId="14948368" w14:textId="77777777" w:rsidR="00EE0553" w:rsidRPr="00553AB0" w:rsidRDefault="00EE0553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1D6D1" w14:textId="34B9D9FD" w:rsidR="00EE0553" w:rsidRPr="00553AB0" w:rsidRDefault="00012299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20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512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1AE5F2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2F43C79" w14:textId="677969D5" w:rsidR="00EE0553" w:rsidRPr="00553AB0" w:rsidRDefault="00EE0553" w:rsidP="004B03E4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EC0B357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F9BDBB3" w14:textId="37DDFD67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9485D6F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8354B74" w14:textId="060EE20C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35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441</w:t>
            </w:r>
          </w:p>
        </w:tc>
        <w:tc>
          <w:tcPr>
            <w:tcW w:w="181" w:type="dxa"/>
          </w:tcPr>
          <w:p w14:paraId="2F9CA311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7289BD1" w14:textId="1C25D91C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7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732</w:t>
            </w:r>
          </w:p>
        </w:tc>
        <w:tc>
          <w:tcPr>
            <w:tcW w:w="180" w:type="dxa"/>
          </w:tcPr>
          <w:p w14:paraId="5BEE7631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392AC3" w14:textId="5ADB65E6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47</w:t>
            </w:r>
            <w:r w:rsidR="00EE0553" w:rsidRPr="00553AB0">
              <w:rPr>
                <w:rFonts w:asciiTheme="majorBidi" w:hAnsiTheme="majorBidi" w:cstheme="majorBidi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359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2A696F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1BA510" w14:textId="2F373580" w:rsidR="00EE0553" w:rsidRPr="00553AB0" w:rsidRDefault="00EE0553" w:rsidP="004B03E4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7981335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C80ED62" w14:textId="52D792D0" w:rsidR="00EE0553" w:rsidRPr="00553AB0" w:rsidRDefault="00EE0553" w:rsidP="004B03E4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91F7BDB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DF3D53" w14:textId="2E113840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55</w:t>
            </w:r>
            <w:r w:rsidR="00EE0553" w:rsidRPr="00553AB0">
              <w:rPr>
                <w:rFonts w:asciiTheme="majorBidi" w:hAnsiTheme="majorBidi" w:cstheme="majorBidi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091</w:t>
            </w:r>
          </w:p>
        </w:tc>
      </w:tr>
      <w:tr w:rsidR="00EE0553" w:rsidRPr="00553AB0" w14:paraId="59201CD1" w14:textId="77777777" w:rsidTr="00494B86">
        <w:trPr>
          <w:cantSplit/>
          <w:tblHeader/>
        </w:trPr>
        <w:tc>
          <w:tcPr>
            <w:tcW w:w="3240" w:type="dxa"/>
            <w:shd w:val="clear" w:color="auto" w:fill="auto"/>
          </w:tcPr>
          <w:p w14:paraId="4AFF8811" w14:textId="55408EEB" w:rsidR="00EE0553" w:rsidRPr="00553AB0" w:rsidRDefault="00EE0553" w:rsidP="00EE0553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4813E1A5" w14:textId="272EAEDB" w:rsidR="00EE0553" w:rsidRPr="00553AB0" w:rsidRDefault="00EE0553" w:rsidP="004B03E4">
            <w:pPr>
              <w:pStyle w:val="acctfourfigures"/>
              <w:tabs>
                <w:tab w:val="clear" w:pos="765"/>
              </w:tabs>
              <w:spacing w:line="240" w:lineRule="atLeast"/>
              <w:ind w:right="-23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DC45F3E" w14:textId="77777777" w:rsidR="00EE0553" w:rsidRPr="00553AB0" w:rsidRDefault="00EE0553" w:rsidP="00EE055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86A15F" w14:textId="366209A9" w:rsidR="00EE0553" w:rsidRPr="00553AB0" w:rsidRDefault="00EE0553" w:rsidP="00EE055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198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198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E976CE" w14:textId="1D3CEE62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B7F86A4" w14:textId="49946CE1" w:rsidR="00EE0553" w:rsidRPr="00553AB0" w:rsidRDefault="00EE0553" w:rsidP="004B03E4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65D1832" w14:textId="4591D674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2CA81DE" w14:textId="5E21D2E5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E51677" w14:textId="0BAB21E6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89B8D87" w14:textId="7AA8055E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198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198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729133A8" w14:textId="3F40221D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77960A" w14:textId="123ED022" w:rsidR="00EE0553" w:rsidRPr="00553AB0" w:rsidRDefault="00EE0553" w:rsidP="004B03E4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173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1C3C796" w14:textId="1A6976CC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CCAA0B" w14:textId="763F374B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207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244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A45F0E" w14:textId="5AFF35CB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DF8DF9" w14:textId="1EED0B3E" w:rsidR="00EE0553" w:rsidRPr="00553AB0" w:rsidRDefault="00EE0553" w:rsidP="004B03E4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568D42" w14:textId="0BBF83BE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3CE558" w14:textId="265ECC00" w:rsidR="00EE0553" w:rsidRPr="00553AB0" w:rsidRDefault="00EE0553" w:rsidP="004B03E4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371426" w14:textId="2A5E24D4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0CAB9B" w14:textId="145A9204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207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244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EE0553" w:rsidRPr="00553AB0" w14:paraId="00D4A8A5" w14:textId="77777777" w:rsidTr="00494B86">
        <w:trPr>
          <w:cantSplit/>
          <w:tblHeader/>
        </w:trPr>
        <w:tc>
          <w:tcPr>
            <w:tcW w:w="3240" w:type="dxa"/>
            <w:shd w:val="clear" w:color="auto" w:fill="auto"/>
          </w:tcPr>
          <w:p w14:paraId="17515763" w14:textId="77777777" w:rsidR="00EE0553" w:rsidRPr="00553AB0" w:rsidRDefault="00EE0553" w:rsidP="00EE0553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เจ้าหนี้การค้า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69220FF" w14:textId="1DA3FA3C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562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F089AAC" w14:textId="77777777" w:rsidR="00EE0553" w:rsidRPr="00553AB0" w:rsidRDefault="00EE0553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228FA1" w14:textId="020D4C9F" w:rsidR="00EE0553" w:rsidRPr="00553AB0" w:rsidRDefault="00EE0553" w:rsidP="00EE055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200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836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0ECD07C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806D2FB" w14:textId="737CAAF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35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177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58D8A7EC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23AD05" w14:textId="38948561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0B141CD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B363D06" w14:textId="72909F78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236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575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2ACFF589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0B40E5" w14:textId="64F833F6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7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431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55C5468A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300290" w14:textId="70595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174</w:t>
            </w:r>
            <w:r w:rsidRPr="00553AB0">
              <w:rPr>
                <w:rFonts w:asciiTheme="majorBidi" w:hAnsiTheme="majorBidi" w:cstheme="majorBidi"/>
                <w:szCs w:val="24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042</w:t>
            </w:r>
            <w:r w:rsidRPr="00553AB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DF0D67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120003" w14:textId="0ED21966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="Angsana New"/>
                <w:szCs w:val="24"/>
                <w:cs/>
                <w:lang w:bidi="th-TH"/>
              </w:rPr>
              <w:t>(</w:t>
            </w:r>
            <w:r w:rsidR="00012299" w:rsidRPr="00553AB0">
              <w:rPr>
                <w:rFonts w:asciiTheme="majorBidi" w:hAnsiTheme="majorBidi" w:cs="Angsana New"/>
                <w:szCs w:val="24"/>
                <w:lang w:bidi="th-TH"/>
              </w:rPr>
              <w:t>26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="Angsana New"/>
                <w:szCs w:val="24"/>
                <w:lang w:bidi="th-TH"/>
              </w:rPr>
              <w:t>169</w:t>
            </w:r>
            <w:r w:rsidRPr="00553AB0">
              <w:rPr>
                <w:rFonts w:asciiTheme="majorBidi" w:hAnsiTheme="majorBidi" w:cs="Angsana New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D973388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37465C0F" w14:textId="264C1F79" w:rsidR="00EE0553" w:rsidRPr="00553AB0" w:rsidRDefault="00EE0553" w:rsidP="004B03E4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1467721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4F200" w14:textId="1A5B2603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207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642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EE0553" w:rsidRPr="00553AB0" w14:paraId="5AA58A60" w14:textId="77777777" w:rsidTr="00494B86">
        <w:trPr>
          <w:cantSplit/>
          <w:tblHeader/>
        </w:trPr>
        <w:tc>
          <w:tcPr>
            <w:tcW w:w="3240" w:type="dxa"/>
            <w:shd w:val="clear" w:color="auto" w:fill="auto"/>
          </w:tcPr>
          <w:p w14:paraId="79566FB8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เจ้าหนี้อื่น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8E560" w14:textId="62C7F6CA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24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601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645458BB" w14:textId="77777777" w:rsidR="00EE0553" w:rsidRPr="00553AB0" w:rsidRDefault="00EE0553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CFB5E" w14:textId="02A74739" w:rsidR="00EE0553" w:rsidRPr="00553AB0" w:rsidRDefault="00EE0553" w:rsidP="00EE055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155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078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2A3FB2C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79F67" w14:textId="1CA3E69A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261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7BDAF2C7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9CA8A52" w14:textId="23E422BB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638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4A2954EA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B68C7" w14:textId="225099A1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180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578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00DF76FC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E4491D" w14:textId="09F06896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16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118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2BD58D6B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3A9F0379" w14:textId="4154E09B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131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733</w:t>
            </w:r>
            <w:r w:rsidRPr="00553AB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5500A1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DD2E" w14:textId="7C9B9305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444</w:t>
            </w:r>
            <w:r w:rsidRPr="00553AB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</w:tcPr>
          <w:p w14:paraId="3D030C7F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B3B967" w14:textId="106DB113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854</w:t>
            </w:r>
            <w:r w:rsidRPr="00553AB0">
              <w:rPr>
                <w:rFonts w:asciiTheme="majorBidi" w:hAnsiTheme="majorBidi" w:cstheme="majorBidi"/>
                <w:szCs w:val="24"/>
              </w:rPr>
              <w:t xml:space="preserve">) </w:t>
            </w:r>
          </w:p>
        </w:tc>
        <w:tc>
          <w:tcPr>
            <w:tcW w:w="180" w:type="dxa"/>
          </w:tcPr>
          <w:p w14:paraId="00DC91AB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CFA28" w14:textId="24CD0CD3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149</w:t>
            </w:r>
            <w:r w:rsidRPr="00553AB0">
              <w:rPr>
                <w:rFonts w:asciiTheme="majorBidi" w:hAnsiTheme="majorBidi" w:cstheme="majorBidi"/>
                <w:szCs w:val="24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149</w:t>
            </w:r>
            <w:r w:rsidRPr="00553AB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E0553" w:rsidRPr="00553AB0" w14:paraId="66E74F3B" w14:textId="77777777" w:rsidTr="00494B86">
        <w:trPr>
          <w:cantSplit/>
          <w:tblHeader/>
        </w:trPr>
        <w:tc>
          <w:tcPr>
            <w:tcW w:w="3240" w:type="dxa"/>
            <w:shd w:val="clear" w:color="auto" w:fill="auto"/>
          </w:tcPr>
          <w:p w14:paraId="1BBA72E9" w14:textId="77777777" w:rsidR="00EE0553" w:rsidRPr="00553AB0" w:rsidRDefault="00EE0553" w:rsidP="00EE0553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ยอดบัญชีในงบแสด</w:t>
            </w:r>
            <w:r w:rsidRPr="00553AB0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ง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ฐานะการเงินที่มีความเสี่ยง</w:t>
            </w: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D71156" w14:textId="12CBE713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250</w:t>
            </w:r>
            <w:r w:rsidR="00EE0553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135</w:t>
            </w:r>
          </w:p>
        </w:tc>
        <w:tc>
          <w:tcPr>
            <w:tcW w:w="178" w:type="dxa"/>
          </w:tcPr>
          <w:p w14:paraId="07C0EF08" w14:textId="77777777" w:rsidR="00EE0553" w:rsidRPr="00553AB0" w:rsidRDefault="00EE0553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9EB0C5" w14:textId="2E7E999C" w:rsidR="00EE0553" w:rsidRPr="00553AB0" w:rsidRDefault="00EE0553" w:rsidP="00EE055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265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585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55F02525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DE364" w14:textId="7782C349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35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438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0D996333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FA7AE" w14:textId="38C76AA8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</w:t>
            </w:r>
            <w:r w:rsidR="00EE0553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602</w:t>
            </w:r>
          </w:p>
        </w:tc>
        <w:tc>
          <w:tcPr>
            <w:tcW w:w="180" w:type="dxa"/>
          </w:tcPr>
          <w:p w14:paraId="0C1071C4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91E7A" w14:textId="05C82801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48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286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234329F4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D4463" w14:textId="23C565A7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103</w:t>
            </w:r>
            <w:r w:rsidR="00EE0553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052</w:t>
            </w:r>
          </w:p>
        </w:tc>
        <w:tc>
          <w:tcPr>
            <w:tcW w:w="180" w:type="dxa"/>
          </w:tcPr>
          <w:p w14:paraId="2C25867F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6A58BA1" w14:textId="25F10ECD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249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096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EA82FF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02C81" w14:textId="28473774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26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613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180" w:type="dxa"/>
          </w:tcPr>
          <w:p w14:paraId="63A82FB8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6103F" w14:textId="67A2620B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</w:t>
            </w:r>
            <w:r w:rsidR="00EE0553" w:rsidRPr="00553AB0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763</w:t>
            </w:r>
          </w:p>
        </w:tc>
        <w:tc>
          <w:tcPr>
            <w:tcW w:w="180" w:type="dxa"/>
          </w:tcPr>
          <w:p w14:paraId="4E2A2836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58BF7" w14:textId="3308520C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169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894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</w:tr>
      <w:tr w:rsidR="00EE0553" w:rsidRPr="00553AB0" w14:paraId="1FEC134F" w14:textId="77777777" w:rsidTr="00432951">
        <w:trPr>
          <w:cantSplit/>
          <w:tblHeader/>
        </w:trPr>
        <w:tc>
          <w:tcPr>
            <w:tcW w:w="3240" w:type="dxa"/>
            <w:shd w:val="clear" w:color="auto" w:fill="auto"/>
          </w:tcPr>
          <w:p w14:paraId="7B9F6379" w14:textId="3F701C52" w:rsidR="00EE0553" w:rsidRPr="00553AB0" w:rsidRDefault="00EE0553" w:rsidP="00EE0553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81724" w14:textId="5105C50F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D5C8623" w14:textId="77777777" w:rsidR="00EE0553" w:rsidRPr="00553AB0" w:rsidRDefault="00EE0553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2C02F" w14:textId="1A11078D" w:rsidR="00EE0553" w:rsidRPr="00553AB0" w:rsidRDefault="00EE0553" w:rsidP="00EE055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5E3B241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A1FAA" w14:textId="14D06721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FDD6B23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640842" w14:textId="51A3D28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9DD76C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DFF0F" w14:textId="4ABD0CE0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F0EBE75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90CE" w14:textId="3C314F54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9903E1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6AECD" w14:textId="788FB575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DC9CB5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48200" w14:textId="4FB89DEF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FAC2752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A067569" w14:textId="3644404D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D30E5E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B0217" w14:textId="5AC0ECAB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EE0553" w:rsidRPr="00553AB0" w14:paraId="669DC14B" w14:textId="77777777" w:rsidTr="00371489">
        <w:trPr>
          <w:cantSplit/>
          <w:tblHeader/>
        </w:trPr>
        <w:tc>
          <w:tcPr>
            <w:tcW w:w="3240" w:type="dxa"/>
            <w:shd w:val="clear" w:color="auto" w:fill="auto"/>
          </w:tcPr>
          <w:p w14:paraId="1CB73F78" w14:textId="77777777" w:rsidR="00EE0553" w:rsidRPr="00553AB0" w:rsidRDefault="00EE0553" w:rsidP="00EE0553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0" w:type="dxa"/>
            <w:gridSpan w:val="19"/>
            <w:shd w:val="clear" w:color="auto" w:fill="auto"/>
            <w:vAlign w:val="bottom"/>
          </w:tcPr>
          <w:p w14:paraId="5FE81C97" w14:textId="6F04F65C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Cs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E0553" w:rsidRPr="00553AB0" w14:paraId="4216482C" w14:textId="77777777" w:rsidTr="00371489">
        <w:trPr>
          <w:cantSplit/>
          <w:tblHeader/>
        </w:trPr>
        <w:tc>
          <w:tcPr>
            <w:tcW w:w="3240" w:type="dxa"/>
            <w:shd w:val="clear" w:color="auto" w:fill="auto"/>
          </w:tcPr>
          <w:p w14:paraId="7EA7966D" w14:textId="77777777" w:rsidR="00EE0553" w:rsidRPr="00553AB0" w:rsidRDefault="00EE0553" w:rsidP="00EE0553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399" w:type="dxa"/>
            <w:gridSpan w:val="9"/>
            <w:shd w:val="clear" w:color="auto" w:fill="auto"/>
            <w:vAlign w:val="bottom"/>
          </w:tcPr>
          <w:p w14:paraId="62775D30" w14:textId="48157632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2565</w:t>
            </w:r>
          </w:p>
        </w:tc>
        <w:tc>
          <w:tcPr>
            <w:tcW w:w="181" w:type="dxa"/>
            <w:vAlign w:val="bottom"/>
          </w:tcPr>
          <w:p w14:paraId="183ED7F3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670" w:type="dxa"/>
            <w:gridSpan w:val="9"/>
            <w:shd w:val="clear" w:color="auto" w:fill="auto"/>
            <w:vAlign w:val="bottom"/>
          </w:tcPr>
          <w:p w14:paraId="25442398" w14:textId="72C60708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2564</w:t>
            </w:r>
          </w:p>
        </w:tc>
      </w:tr>
      <w:tr w:rsidR="00EE0553" w:rsidRPr="00553AB0" w14:paraId="3AC56F11" w14:textId="77777777" w:rsidTr="000A1E5C">
        <w:trPr>
          <w:cantSplit/>
          <w:tblHeader/>
        </w:trPr>
        <w:tc>
          <w:tcPr>
            <w:tcW w:w="3240" w:type="dxa"/>
            <w:shd w:val="clear" w:color="auto" w:fill="auto"/>
          </w:tcPr>
          <w:p w14:paraId="4374A9EE" w14:textId="6F493396" w:rsidR="00EE0553" w:rsidRPr="00553AB0" w:rsidRDefault="00EE0553" w:rsidP="00EE0553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ฐานะเปิดต่อความเสี่ยงจาก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เงินตราต่างประเทศ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rtl/>
                <w:cs/>
              </w:rPr>
              <w:br/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7D644" w14:textId="16665BF2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5AD3E17E" w14:textId="77777777" w:rsidR="00EE0553" w:rsidRPr="00553AB0" w:rsidRDefault="00EE0553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831B" w14:textId="6FE22170" w:rsidR="00EE0553" w:rsidRPr="00553AB0" w:rsidRDefault="00EE0553" w:rsidP="00EE055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85E9A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211D6" w14:textId="5129AD50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7B031B0D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131B989" w14:textId="46EAB7FE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เงินอื่น</w:t>
            </w:r>
            <w:r w:rsidRPr="00553AB0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BA78155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95512" w14:textId="35A174A0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  <w:vAlign w:val="bottom"/>
          </w:tcPr>
          <w:p w14:paraId="6AE18068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8130F" w14:textId="0E03E071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8D01B44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2BA00" w14:textId="45C5F903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6519E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5D60C" w14:textId="56EEB723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2B144F5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4A67B0C" w14:textId="2B6DF67D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เงินอื่น</w:t>
            </w:r>
            <w:r w:rsidRPr="00553AB0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1CB48C2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32CAA" w14:textId="3495D80D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>รวม</w:t>
            </w:r>
          </w:p>
        </w:tc>
      </w:tr>
      <w:tr w:rsidR="00EE0553" w:rsidRPr="00553AB0" w14:paraId="4382A9C6" w14:textId="77777777" w:rsidTr="00371489">
        <w:trPr>
          <w:cantSplit/>
          <w:tblHeader/>
        </w:trPr>
        <w:tc>
          <w:tcPr>
            <w:tcW w:w="3240" w:type="dxa"/>
            <w:shd w:val="clear" w:color="auto" w:fill="auto"/>
          </w:tcPr>
          <w:p w14:paraId="05ACD489" w14:textId="77777777" w:rsidR="00EE0553" w:rsidRPr="00553AB0" w:rsidRDefault="00EE0553" w:rsidP="00EE0553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250" w:type="dxa"/>
            <w:gridSpan w:val="19"/>
            <w:shd w:val="clear" w:color="auto" w:fill="auto"/>
            <w:vAlign w:val="bottom"/>
          </w:tcPr>
          <w:p w14:paraId="2F61518F" w14:textId="4AC45FD1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 w:hint="cs"/>
                <w:b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EE0553" w:rsidRPr="00553AB0" w14:paraId="08E7C8D3" w14:textId="77777777" w:rsidTr="00494B86">
        <w:trPr>
          <w:cantSplit/>
          <w:tblHeader/>
        </w:trPr>
        <w:tc>
          <w:tcPr>
            <w:tcW w:w="3240" w:type="dxa"/>
            <w:shd w:val="clear" w:color="auto" w:fill="auto"/>
          </w:tcPr>
          <w:p w14:paraId="3DB6B518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54E25EC" w14:textId="7BD3898B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199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294</w:t>
            </w:r>
          </w:p>
        </w:tc>
        <w:tc>
          <w:tcPr>
            <w:tcW w:w="178" w:type="dxa"/>
          </w:tcPr>
          <w:p w14:paraId="42119E29" w14:textId="77777777" w:rsidR="00EE0553" w:rsidRPr="00553AB0" w:rsidRDefault="00EE0553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ED530D" w14:textId="182259FB" w:rsidR="00EE0553" w:rsidRPr="00553AB0" w:rsidRDefault="00012299" w:rsidP="00EE055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69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97F07E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6F1D249" w14:textId="5C2CF41E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61D236C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6E4A51A" w14:textId="439E183C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C9E9921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B657A27" w14:textId="18BB118F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268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527</w:t>
            </w:r>
          </w:p>
        </w:tc>
        <w:tc>
          <w:tcPr>
            <w:tcW w:w="181" w:type="dxa"/>
          </w:tcPr>
          <w:p w14:paraId="0F0C0AFB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0DE65F" w14:textId="2CA0778C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88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769</w:t>
            </w:r>
          </w:p>
        </w:tc>
        <w:tc>
          <w:tcPr>
            <w:tcW w:w="180" w:type="dxa"/>
            <w:vAlign w:val="bottom"/>
          </w:tcPr>
          <w:p w14:paraId="1C4BA447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EA0280" w14:textId="02F1FB4F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70</w:t>
            </w:r>
            <w:r w:rsidR="00EE0553" w:rsidRPr="00553AB0">
              <w:rPr>
                <w:rFonts w:asciiTheme="majorBidi" w:hAnsiTheme="majorBidi" w:cstheme="majorBidi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581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6E9FA5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EF7128" w14:textId="384C31F7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AD4DACE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CCC1DD" w14:textId="77777777" w:rsidR="00EE0553" w:rsidRPr="006F3CD7" w:rsidRDefault="00EE0553" w:rsidP="00F14BE7">
            <w:pPr>
              <w:pStyle w:val="acctfourfigures"/>
              <w:tabs>
                <w:tab w:val="clear" w:pos="765"/>
                <w:tab w:val="left" w:pos="554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D362B3A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253826" w14:textId="44B12F7F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159</w:t>
            </w:r>
            <w:r w:rsidR="00EE0553" w:rsidRPr="00553AB0">
              <w:rPr>
                <w:rFonts w:asciiTheme="majorBidi" w:hAnsiTheme="majorBidi" w:cstheme="majorBidi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350</w:t>
            </w:r>
          </w:p>
        </w:tc>
      </w:tr>
      <w:tr w:rsidR="00EE0553" w:rsidRPr="00553AB0" w14:paraId="5576728F" w14:textId="77777777" w:rsidTr="00494B86">
        <w:trPr>
          <w:cantSplit/>
          <w:tblHeader/>
        </w:trPr>
        <w:tc>
          <w:tcPr>
            <w:tcW w:w="3240" w:type="dxa"/>
            <w:shd w:val="clear" w:color="auto" w:fill="auto"/>
          </w:tcPr>
          <w:p w14:paraId="3F0FF0EA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619A0591" w14:textId="0FF4FE92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61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075</w:t>
            </w:r>
          </w:p>
        </w:tc>
        <w:tc>
          <w:tcPr>
            <w:tcW w:w="178" w:type="dxa"/>
          </w:tcPr>
          <w:p w14:paraId="6CD46D3B" w14:textId="77777777" w:rsidR="00EE0553" w:rsidRPr="00553AB0" w:rsidRDefault="00EE0553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6F5D4E" w14:textId="7F93BCC9" w:rsidR="00EE0553" w:rsidRPr="00553AB0" w:rsidRDefault="00012299" w:rsidP="00EE055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239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667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5B5054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5257BF0" w14:textId="13B4706C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A105C5C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0B41BC6" w14:textId="0C49A6CB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89A596A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4651339" w14:textId="5E67C8B2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300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742</w:t>
            </w:r>
          </w:p>
        </w:tc>
        <w:tc>
          <w:tcPr>
            <w:tcW w:w="181" w:type="dxa"/>
          </w:tcPr>
          <w:p w14:paraId="249F31C6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453806" w14:textId="582ED421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30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099</w:t>
            </w:r>
          </w:p>
        </w:tc>
        <w:tc>
          <w:tcPr>
            <w:tcW w:w="180" w:type="dxa"/>
            <w:vAlign w:val="bottom"/>
          </w:tcPr>
          <w:p w14:paraId="1C82EF69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274F95" w14:textId="1C3D9566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455</w:t>
            </w:r>
            <w:r w:rsidR="00EE0553" w:rsidRPr="00553AB0">
              <w:rPr>
                <w:rFonts w:asciiTheme="majorBidi" w:hAnsiTheme="majorBidi" w:cstheme="majorBidi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24E910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0DCDCC" w14:textId="241E172E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89CF3C9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6A947F" w14:textId="77777777" w:rsidR="00EE0553" w:rsidRPr="006F3CD7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8CF9125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001D72" w14:textId="4FB32875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485</w:t>
            </w:r>
            <w:r w:rsidR="00EE0553" w:rsidRPr="00553AB0">
              <w:rPr>
                <w:rFonts w:asciiTheme="majorBidi" w:hAnsiTheme="majorBidi" w:cstheme="majorBidi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514</w:t>
            </w:r>
          </w:p>
        </w:tc>
      </w:tr>
      <w:tr w:rsidR="00EE0553" w:rsidRPr="00553AB0" w14:paraId="3D318EA0" w14:textId="77777777" w:rsidTr="00494B86">
        <w:trPr>
          <w:cantSplit/>
          <w:tblHeader/>
        </w:trPr>
        <w:tc>
          <w:tcPr>
            <w:tcW w:w="3240" w:type="dxa"/>
            <w:shd w:val="clear" w:color="auto" w:fill="auto"/>
          </w:tcPr>
          <w:p w14:paraId="3C15B11D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</w:t>
            </w:r>
            <w:r w:rsidRPr="00553AB0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926" w:type="dxa"/>
            <w:shd w:val="clear" w:color="auto" w:fill="auto"/>
          </w:tcPr>
          <w:p w14:paraId="27388538" w14:textId="4F497F00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14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929</w:t>
            </w:r>
          </w:p>
        </w:tc>
        <w:tc>
          <w:tcPr>
            <w:tcW w:w="178" w:type="dxa"/>
          </w:tcPr>
          <w:p w14:paraId="3E5B8D76" w14:textId="77777777" w:rsidR="00EE0553" w:rsidRPr="00553AB0" w:rsidRDefault="00EE0553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4EB2B8" w14:textId="2801A238" w:rsidR="00EE0553" w:rsidRPr="00553AB0" w:rsidRDefault="00012299" w:rsidP="00EE055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55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680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2B284B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1B58ADC" w14:textId="748DD1A3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C9CC395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50804AC" w14:textId="7FB046A2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FA80749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C2C5C54" w14:textId="19D3894F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70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609</w:t>
            </w:r>
          </w:p>
        </w:tc>
        <w:tc>
          <w:tcPr>
            <w:tcW w:w="181" w:type="dxa"/>
          </w:tcPr>
          <w:p w14:paraId="6CDED010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E0F5F1" w14:textId="3C232F60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7</w:t>
            </w:r>
            <w:r w:rsidR="00EE0553"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732</w:t>
            </w:r>
          </w:p>
        </w:tc>
        <w:tc>
          <w:tcPr>
            <w:tcW w:w="180" w:type="dxa"/>
            <w:vAlign w:val="bottom"/>
          </w:tcPr>
          <w:p w14:paraId="6347E967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D1FFDD" w14:textId="42E8D52F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53</w:t>
            </w:r>
            <w:r w:rsidR="00EE0553" w:rsidRPr="00553AB0">
              <w:rPr>
                <w:rFonts w:asciiTheme="majorBidi" w:hAnsiTheme="majorBidi" w:cstheme="majorBidi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397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51AD43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708D00" w14:textId="1BDD2115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3DE128B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3F50FD" w14:textId="77777777" w:rsidR="00EE0553" w:rsidRPr="006F3CD7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612D3C1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523E6D" w14:textId="3B69752D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61</w:t>
            </w:r>
            <w:r w:rsidR="00EE0553" w:rsidRPr="00553AB0">
              <w:rPr>
                <w:rFonts w:asciiTheme="majorBidi" w:hAnsiTheme="majorBidi" w:cstheme="majorBidi"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129</w:t>
            </w:r>
          </w:p>
        </w:tc>
      </w:tr>
      <w:tr w:rsidR="00EE0553" w:rsidRPr="00553AB0" w14:paraId="255F3E76" w14:textId="77777777" w:rsidTr="00494B86">
        <w:trPr>
          <w:cantSplit/>
          <w:tblHeader/>
        </w:trPr>
        <w:tc>
          <w:tcPr>
            <w:tcW w:w="3240" w:type="dxa"/>
            <w:shd w:val="clear" w:color="auto" w:fill="auto"/>
          </w:tcPr>
          <w:p w14:paraId="31395E5A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เจ้าหนี้การค้า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00E56E74" w14:textId="4DB0C96B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257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7CCAFDC0" w14:textId="77777777" w:rsidR="00EE0553" w:rsidRPr="00553AB0" w:rsidRDefault="00EE0553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75B600" w14:textId="7485BD93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322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8D3D7C5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2097C22" w14:textId="0EE26AE1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35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177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40EBD67B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28FF405" w14:textId="16386656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7912B4C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736E763" w14:textId="4B0F3D58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35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756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1057A692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9DEE35" w14:textId="24DC248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6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889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EC81F72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6B6175" w14:textId="22DFFCC8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18</w:t>
            </w:r>
            <w:r w:rsidRPr="00553AB0">
              <w:rPr>
                <w:rFonts w:asciiTheme="majorBidi" w:hAnsiTheme="majorBidi" w:cstheme="majorBidi"/>
                <w:szCs w:val="24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617</w:t>
            </w:r>
            <w:r w:rsidRPr="00553AB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886A7E2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E375E6" w14:textId="2E922613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26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169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712EC880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61A48D" w14:textId="77777777" w:rsidR="00EE0553" w:rsidRPr="006F3CD7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6F27D3B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BB0943" w14:textId="30C623E5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51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675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EE0553" w:rsidRPr="00553AB0" w14:paraId="45FCAC63" w14:textId="77777777" w:rsidTr="00494B86">
        <w:trPr>
          <w:cantSplit/>
          <w:tblHeader/>
        </w:trPr>
        <w:tc>
          <w:tcPr>
            <w:tcW w:w="3240" w:type="dxa"/>
            <w:shd w:val="clear" w:color="auto" w:fill="auto"/>
          </w:tcPr>
          <w:p w14:paraId="51EBF6A7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เจ้าหนี้อื่น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250F0" w14:textId="285D8839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10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047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2AC7F316" w14:textId="77777777" w:rsidR="00EE0553" w:rsidRPr="00553AB0" w:rsidRDefault="00EE0553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55C0C" w14:textId="1405CAE1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110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082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55691605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E999B" w14:textId="5CE1AA15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261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02D79658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AF68F0" w14:textId="1D9BBA40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B599729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8AD73" w14:textId="11E66F6D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120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390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02F2FF68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CD81A" w14:textId="45AC35BA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8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339</w:t>
            </w: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C3B3471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7991C" w14:textId="64FF7379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155</w:t>
            </w:r>
            <w:r w:rsidRPr="00553AB0">
              <w:rPr>
                <w:rFonts w:asciiTheme="majorBidi" w:hAnsiTheme="majorBidi" w:cstheme="majorBidi"/>
                <w:szCs w:val="24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791</w:t>
            </w:r>
            <w:r w:rsidRPr="00553AB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999AA5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E6CC1" w14:textId="78CD1372" w:rsidR="00EE0553" w:rsidRPr="00553AB0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E2F0685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EA01BC" w14:textId="77777777" w:rsidR="00EE0553" w:rsidRPr="006F3CD7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B51647D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8C510" w14:textId="3027EB5C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553AB0">
              <w:rPr>
                <w:rFonts w:asciiTheme="majorBidi" w:hAnsiTheme="majorBidi" w:cstheme="majorBidi"/>
                <w:szCs w:val="24"/>
              </w:rPr>
              <w:t>(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164</w:t>
            </w:r>
            <w:r w:rsidRPr="00553AB0">
              <w:rPr>
                <w:rFonts w:asciiTheme="majorBidi" w:hAnsiTheme="majorBidi" w:cstheme="majorBidi"/>
                <w:szCs w:val="24"/>
              </w:rPr>
              <w:t>,</w:t>
            </w:r>
            <w:r w:rsidR="00012299" w:rsidRPr="00553AB0">
              <w:rPr>
                <w:rFonts w:asciiTheme="majorBidi" w:hAnsiTheme="majorBidi" w:cstheme="majorBidi"/>
                <w:szCs w:val="24"/>
                <w:lang w:bidi="th-TH"/>
              </w:rPr>
              <w:t>130</w:t>
            </w:r>
            <w:r w:rsidRPr="00553AB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E0553" w:rsidRPr="00553AB0" w14:paraId="436C64FC" w14:textId="77777777" w:rsidTr="00494B86">
        <w:trPr>
          <w:cantSplit/>
          <w:tblHeader/>
        </w:trPr>
        <w:tc>
          <w:tcPr>
            <w:tcW w:w="3240" w:type="dxa"/>
            <w:shd w:val="clear" w:color="auto" w:fill="auto"/>
          </w:tcPr>
          <w:p w14:paraId="096E26F0" w14:textId="77777777" w:rsidR="00EE0553" w:rsidRPr="00553AB0" w:rsidRDefault="00EE0553" w:rsidP="00EE0553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ยอดบัญชีในงบแสด</w:t>
            </w:r>
            <w:r w:rsidRPr="00553AB0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ง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ฐานะการเงินที่มีความเสี่ยง</w:t>
            </w: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877EA" w14:textId="6458CAD6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264</w:t>
            </w:r>
            <w:r w:rsidR="00EE0553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994</w:t>
            </w:r>
          </w:p>
        </w:tc>
        <w:tc>
          <w:tcPr>
            <w:tcW w:w="178" w:type="dxa"/>
          </w:tcPr>
          <w:p w14:paraId="487D24B9" w14:textId="77777777" w:rsidR="00EE0553" w:rsidRPr="00553AB0" w:rsidRDefault="00EE0553" w:rsidP="00EE05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6A973" w14:textId="5139EE89" w:rsidR="00EE0553" w:rsidRPr="00553AB0" w:rsidRDefault="00012299" w:rsidP="00EE055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254</w:t>
            </w:r>
            <w:r w:rsidR="00EE0553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176</w:t>
            </w:r>
          </w:p>
        </w:tc>
        <w:tc>
          <w:tcPr>
            <w:tcW w:w="178" w:type="dxa"/>
            <w:shd w:val="clear" w:color="auto" w:fill="auto"/>
          </w:tcPr>
          <w:p w14:paraId="28CF44E5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2CDCC" w14:textId="6B82ACBB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35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438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44EDE553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36F4D" w14:textId="44832818" w:rsidR="00EE0553" w:rsidRPr="006F3CD7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6F3CD7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E51C81F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71D83" w14:textId="46050F60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483</w:t>
            </w:r>
            <w:r w:rsidR="00EE0553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732</w:t>
            </w:r>
          </w:p>
        </w:tc>
        <w:tc>
          <w:tcPr>
            <w:tcW w:w="181" w:type="dxa"/>
          </w:tcPr>
          <w:p w14:paraId="1EB3F2AC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18048" w14:textId="1F114181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111</w:t>
            </w:r>
            <w:r w:rsidR="00EE0553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372</w:t>
            </w:r>
          </w:p>
        </w:tc>
        <w:tc>
          <w:tcPr>
            <w:tcW w:w="180" w:type="dxa"/>
            <w:vAlign w:val="bottom"/>
          </w:tcPr>
          <w:p w14:paraId="35533528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2B01B1" w14:textId="3581F885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404</w:t>
            </w:r>
            <w:r w:rsidR="00EE0553" w:rsidRPr="00553AB0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985</w:t>
            </w:r>
          </w:p>
        </w:tc>
        <w:tc>
          <w:tcPr>
            <w:tcW w:w="180" w:type="dxa"/>
            <w:shd w:val="clear" w:color="auto" w:fill="auto"/>
          </w:tcPr>
          <w:p w14:paraId="10ECCC0E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5CE603" w14:textId="53E8E38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26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169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180" w:type="dxa"/>
          </w:tcPr>
          <w:p w14:paraId="71F0F261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66195" w14:textId="77777777" w:rsidR="00EE0553" w:rsidRPr="006F3CD7" w:rsidRDefault="00EE0553" w:rsidP="006F3CD7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6F3CD7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BBA898A" w14:textId="77777777" w:rsidR="00EE0553" w:rsidRPr="00553AB0" w:rsidRDefault="00EE0553" w:rsidP="00EE05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B48FF" w14:textId="10429041" w:rsidR="00EE0553" w:rsidRPr="00553AB0" w:rsidRDefault="00012299" w:rsidP="00EE0553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490</w:t>
            </w:r>
            <w:r w:rsidR="00EE0553" w:rsidRPr="00553AB0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188</w:t>
            </w:r>
          </w:p>
        </w:tc>
      </w:tr>
    </w:tbl>
    <w:p w14:paraId="254A8AFC" w14:textId="77777777" w:rsidR="000E0225" w:rsidRPr="00553AB0" w:rsidRDefault="000E0225" w:rsidP="009C1D0C">
      <w:pPr>
        <w:outlineLvl w:val="0"/>
        <w:rPr>
          <w:rFonts w:asciiTheme="majorBidi" w:hAnsiTheme="majorBidi" w:cstheme="majorBidi"/>
          <w:b/>
          <w:bCs/>
          <w:i/>
          <w:iCs/>
        </w:rPr>
        <w:sectPr w:rsidR="000E0225" w:rsidRPr="00553AB0" w:rsidSect="000E0225">
          <w:pgSz w:w="16834" w:h="11909" w:orient="landscape" w:code="9"/>
          <w:pgMar w:top="1145" w:right="1151" w:bottom="1134" w:left="1151" w:header="720" w:footer="652" w:gutter="0"/>
          <w:cols w:space="737"/>
          <w:docGrid w:linePitch="299"/>
        </w:sectPr>
      </w:pPr>
    </w:p>
    <w:p w14:paraId="2BE48A07" w14:textId="3B6EFB4D" w:rsidR="00FA5600" w:rsidRPr="00553AB0" w:rsidRDefault="00FA5600" w:rsidP="001F227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</w:t>
      </w:r>
      <w:r w:rsidRPr="00553AB0">
        <w:rPr>
          <w:rFonts w:asciiTheme="majorBidi" w:hAnsiTheme="majorBidi" w:cstheme="majorBidi" w:hint="cs"/>
          <w:i/>
          <w:iCs/>
          <w:sz w:val="30"/>
          <w:szCs w:val="30"/>
          <w:cs/>
        </w:rPr>
        <w:t>ว</w:t>
      </w:r>
    </w:p>
    <w:p w14:paraId="798FF905" w14:textId="61F2EEAB" w:rsidR="00FA5600" w:rsidRPr="00553AB0" w:rsidRDefault="00FA5600" w:rsidP="00FA5600">
      <w:pPr>
        <w:tabs>
          <w:tab w:val="left" w:pos="540"/>
        </w:tabs>
        <w:ind w:left="540"/>
        <w:jc w:val="thaiDistribute"/>
        <w:rPr>
          <w:rFonts w:asciiTheme="majorBidi" w:hAnsiTheme="majorBidi"/>
          <w:i/>
          <w:iCs/>
          <w:color w:val="0000FF"/>
          <w:sz w:val="30"/>
          <w:szCs w:val="30"/>
          <w:shd w:val="clear" w:color="auto" w:fill="E6E6E6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การแข็งค่า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(การอ่อนค่า) ที่เป็นไปได้อย่างสมเหตุสมผลขอ</w:t>
      </w:r>
      <w:r w:rsidR="001F2279" w:rsidRPr="00553AB0">
        <w:rPr>
          <w:rFonts w:asciiTheme="majorBidi" w:hAnsiTheme="majorBidi" w:cstheme="majorBidi" w:hint="cs"/>
          <w:sz w:val="30"/>
          <w:szCs w:val="30"/>
          <w:cs/>
        </w:rPr>
        <w:t>งเงินบาท</w:t>
      </w:r>
      <w:r w:rsidRPr="00553AB0">
        <w:rPr>
          <w:rFonts w:asciiTheme="majorBidi" w:hAnsiTheme="majorBidi" w:cstheme="majorBidi"/>
          <w:sz w:val="30"/>
          <w:szCs w:val="30"/>
          <w:cs/>
        </w:rPr>
        <w:t>ที่มีต่อ</w:t>
      </w:r>
      <w:r w:rsidR="001F2279" w:rsidRPr="00553AB0">
        <w:rPr>
          <w:rFonts w:asciiTheme="majorBidi" w:hAnsiTheme="majorBidi" w:cstheme="majorBidi" w:hint="cs"/>
          <w:sz w:val="30"/>
          <w:szCs w:val="30"/>
          <w:cs/>
        </w:rPr>
        <w:t>สกุลเงินตราต่างประเทศ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1F2279" w:rsidRPr="00553AB0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1F2279" w:rsidRPr="00553AB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ตั้งอยู่บนข้อสมมติที่ว่า</w:t>
      </w:r>
      <w:r w:rsidR="001F2279" w:rsidRPr="00553AB0">
        <w:rPr>
          <w:rFonts w:asciiTheme="majorBidi" w:hAnsiTheme="majorBidi" w:cstheme="majorBidi"/>
          <w:sz w:val="30"/>
          <w:szCs w:val="30"/>
          <w:cs/>
        </w:rPr>
        <w:br/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235123CA" w14:textId="77777777" w:rsidR="00FA5600" w:rsidRPr="00553AB0" w:rsidRDefault="00FA5600" w:rsidP="00FA56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9"/>
        <w:gridCol w:w="1171"/>
        <w:gridCol w:w="1080"/>
        <w:gridCol w:w="180"/>
        <w:gridCol w:w="1260"/>
        <w:gridCol w:w="180"/>
        <w:gridCol w:w="1350"/>
        <w:gridCol w:w="180"/>
        <w:gridCol w:w="1170"/>
      </w:tblGrid>
      <w:tr w:rsidR="001F2279" w:rsidRPr="00553AB0" w14:paraId="67F79DF3" w14:textId="77777777" w:rsidTr="00FA5600">
        <w:trPr>
          <w:trHeight w:val="218"/>
          <w:tblHeader/>
        </w:trPr>
        <w:tc>
          <w:tcPr>
            <w:tcW w:w="2699" w:type="dxa"/>
            <w:hideMark/>
          </w:tcPr>
          <w:p w14:paraId="7BA07185" w14:textId="652A0F53" w:rsidR="001F2279" w:rsidRPr="00553AB0" w:rsidRDefault="001F2279" w:rsidP="001F227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1" w:type="dxa"/>
            <w:hideMark/>
          </w:tcPr>
          <w:p w14:paraId="552FE51D" w14:textId="77777777" w:rsidR="001F2279" w:rsidRPr="00553AB0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520" w:type="dxa"/>
            <w:gridSpan w:val="3"/>
            <w:hideMark/>
          </w:tcPr>
          <w:p w14:paraId="297575A9" w14:textId="7397C266" w:rsidR="001F2279" w:rsidRPr="00553AB0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A2F8BFE" w14:textId="77777777" w:rsidR="001F2279" w:rsidRPr="00553AB0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00" w:type="dxa"/>
            <w:gridSpan w:val="3"/>
            <w:hideMark/>
          </w:tcPr>
          <w:p w14:paraId="2D1A6092" w14:textId="2EC8E3EE" w:rsidR="001F2279" w:rsidRPr="00553AB0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Pr="00553AB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เฉพาะกิจการ</w:t>
            </w:r>
          </w:p>
        </w:tc>
      </w:tr>
      <w:tr w:rsidR="00FA5600" w:rsidRPr="00553AB0" w14:paraId="11E5AFAC" w14:textId="77777777" w:rsidTr="00FA5600">
        <w:trPr>
          <w:tblHeader/>
        </w:trPr>
        <w:tc>
          <w:tcPr>
            <w:tcW w:w="2699" w:type="dxa"/>
          </w:tcPr>
          <w:p w14:paraId="2173561C" w14:textId="77777777" w:rsidR="00FA5600" w:rsidRPr="00553AB0" w:rsidRDefault="00FA56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hideMark/>
          </w:tcPr>
          <w:p w14:paraId="60BB3A0D" w14:textId="77777777" w:rsidR="00FA5600" w:rsidRPr="00553AB0" w:rsidRDefault="00FA560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09AEE250" w14:textId="77777777" w:rsidR="00FA5600" w:rsidRPr="00553AB0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152CC585" w14:textId="77777777" w:rsidR="00FA5600" w:rsidRPr="00553AB0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260" w:type="dxa"/>
            <w:hideMark/>
          </w:tcPr>
          <w:p w14:paraId="71A24A77" w14:textId="77777777" w:rsidR="00FA5600" w:rsidRPr="00553AB0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7A0FBE8C" w14:textId="77777777" w:rsidR="00FA5600" w:rsidRPr="00553AB0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490E02DC" w14:textId="77777777" w:rsidR="00FA5600" w:rsidRPr="00553AB0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39909175" w14:textId="77777777" w:rsidR="00FA5600" w:rsidRPr="00553AB0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A28FFAE" w14:textId="77777777" w:rsidR="00FA5600" w:rsidRPr="00553AB0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FA5600" w:rsidRPr="00553AB0" w14:paraId="4A437A3B" w14:textId="77777777" w:rsidTr="00FA5600">
        <w:trPr>
          <w:tblHeader/>
        </w:trPr>
        <w:tc>
          <w:tcPr>
            <w:tcW w:w="2699" w:type="dxa"/>
          </w:tcPr>
          <w:p w14:paraId="33911DE5" w14:textId="77777777" w:rsidR="00FA5600" w:rsidRPr="00553AB0" w:rsidRDefault="00FA56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  <w:hideMark/>
          </w:tcPr>
          <w:p w14:paraId="6134ADCF" w14:textId="77777777" w:rsidR="00FA5600" w:rsidRPr="00553AB0" w:rsidRDefault="00FA56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 w:bidi="th-TH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5400" w:type="dxa"/>
            <w:gridSpan w:val="7"/>
            <w:hideMark/>
          </w:tcPr>
          <w:p w14:paraId="3CFCD350" w14:textId="49726D2C" w:rsidR="00FA5600" w:rsidRPr="00553AB0" w:rsidRDefault="00912E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</w:t>
            </w:r>
            <w:r w:rsidR="00FA5600" w:rsidRPr="00553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3E4D61" w:rsidRPr="00553AB0" w14:paraId="5B958776" w14:textId="77777777" w:rsidTr="00EC59A1">
        <w:tc>
          <w:tcPr>
            <w:tcW w:w="2699" w:type="dxa"/>
          </w:tcPr>
          <w:p w14:paraId="19B4FEEE" w14:textId="400369FB" w:rsidR="003E4D61" w:rsidRPr="00553AB0" w:rsidRDefault="00012299" w:rsidP="003E4D6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171" w:type="dxa"/>
          </w:tcPr>
          <w:p w14:paraId="4FA4AD9A" w14:textId="496B8533" w:rsidR="003E4D61" w:rsidRPr="00553AB0" w:rsidRDefault="003E4D61" w:rsidP="003E4D6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7BA4CF2C" w14:textId="5E8C5A27" w:rsidR="003E4D61" w:rsidRPr="00553AB0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7CACD034" w14:textId="77777777" w:rsidR="003E4D61" w:rsidRPr="00553AB0" w:rsidRDefault="003E4D61" w:rsidP="003E4D6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CBC5999" w14:textId="338A5FDC" w:rsidR="003E4D61" w:rsidRPr="00553AB0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0C5FC0E" w14:textId="77777777" w:rsidR="003E4D61" w:rsidRPr="00553AB0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366364C7" w14:textId="12DFECC1" w:rsidR="003E4D61" w:rsidRPr="00553AB0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E1DE8E8" w14:textId="77777777" w:rsidR="003E4D61" w:rsidRPr="00553AB0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C7CD21C" w14:textId="5B4F78F3" w:rsidR="003E4D61" w:rsidRPr="00553AB0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A32B5" w:rsidRPr="00553AB0" w14:paraId="73DD5CF9" w14:textId="77777777" w:rsidTr="00EC59A1">
        <w:tc>
          <w:tcPr>
            <w:tcW w:w="2699" w:type="dxa"/>
          </w:tcPr>
          <w:p w14:paraId="5626A7AE" w14:textId="4B76DF0C" w:rsidR="00AA32B5" w:rsidRPr="00553AB0" w:rsidRDefault="00AA32B5" w:rsidP="00AA32B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ยูโร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171" w:type="dxa"/>
          </w:tcPr>
          <w:p w14:paraId="23FB932F" w14:textId="0AC80304" w:rsidR="00AA32B5" w:rsidRPr="00553AB0" w:rsidRDefault="00012299" w:rsidP="00AA32B5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054A3045" w14:textId="7D02DE81" w:rsidR="00AA32B5" w:rsidRPr="00553AB0" w:rsidRDefault="00012299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</w:t>
            </w:r>
            <w:r w:rsidR="00AA32B5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011</w:t>
            </w:r>
          </w:p>
        </w:tc>
        <w:tc>
          <w:tcPr>
            <w:tcW w:w="180" w:type="dxa"/>
          </w:tcPr>
          <w:p w14:paraId="0A2A7168" w14:textId="77777777" w:rsidR="00AA32B5" w:rsidRPr="00553AB0" w:rsidRDefault="00AA32B5" w:rsidP="00AA32B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</w:tcPr>
          <w:p w14:paraId="194D47F3" w14:textId="271469A2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011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44CDEC5A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2AF0FF94" w14:textId="7C380215" w:rsidR="00AA32B5" w:rsidRPr="00553AB0" w:rsidRDefault="00012299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21</w:t>
            </w:r>
            <w:r w:rsidR="00AA32B5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200</w:t>
            </w:r>
          </w:p>
        </w:tc>
        <w:tc>
          <w:tcPr>
            <w:tcW w:w="180" w:type="dxa"/>
          </w:tcPr>
          <w:p w14:paraId="7A89A428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0D6B991B" w14:textId="6B7C4F73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21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200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AA32B5" w:rsidRPr="00553AB0" w14:paraId="34CEFE66" w14:textId="77777777" w:rsidTr="007D48A6">
        <w:tc>
          <w:tcPr>
            <w:tcW w:w="2699" w:type="dxa"/>
          </w:tcPr>
          <w:p w14:paraId="4A0A5DAB" w14:textId="06493ECC" w:rsidR="00AA32B5" w:rsidRPr="00553AB0" w:rsidRDefault="00AA32B5" w:rsidP="00AA32B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1" w:type="dxa"/>
          </w:tcPr>
          <w:p w14:paraId="0AB847AF" w14:textId="0D8B6FBE" w:rsidR="00AA32B5" w:rsidRPr="00553AB0" w:rsidRDefault="00012299" w:rsidP="00AA32B5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5AA2C0E4" w14:textId="5747CE58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21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247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30CECD23" w14:textId="77777777" w:rsidR="00AA32B5" w:rsidRPr="00553AB0" w:rsidRDefault="00AA32B5" w:rsidP="00AA32B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</w:tcPr>
          <w:p w14:paraId="08A0772F" w14:textId="11842ACD" w:rsidR="00AA32B5" w:rsidRPr="00553AB0" w:rsidRDefault="00012299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21</w:t>
            </w:r>
            <w:r w:rsidR="00AA32B5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247</w:t>
            </w:r>
          </w:p>
        </w:tc>
        <w:tc>
          <w:tcPr>
            <w:tcW w:w="180" w:type="dxa"/>
          </w:tcPr>
          <w:p w14:paraId="0F08F3C9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657D11DA" w14:textId="03E679AD" w:rsidR="00AA32B5" w:rsidRPr="00553AB0" w:rsidRDefault="00012299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</w:t>
            </w:r>
            <w:r w:rsidR="00AA32B5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334</w:t>
            </w:r>
          </w:p>
        </w:tc>
        <w:tc>
          <w:tcPr>
            <w:tcW w:w="180" w:type="dxa"/>
          </w:tcPr>
          <w:p w14:paraId="0A22BC01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719323BD" w14:textId="301A7A9F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334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AA32B5" w:rsidRPr="00553AB0" w14:paraId="188DAF99" w14:textId="77777777" w:rsidTr="007D48A6">
        <w:tc>
          <w:tcPr>
            <w:tcW w:w="2699" w:type="dxa"/>
            <w:hideMark/>
          </w:tcPr>
          <w:p w14:paraId="127AAD7C" w14:textId="66B4B884" w:rsidR="00AA32B5" w:rsidRPr="00553AB0" w:rsidRDefault="00AA32B5" w:rsidP="00AA32B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เงินเยน</w:t>
            </w:r>
          </w:p>
        </w:tc>
        <w:tc>
          <w:tcPr>
            <w:tcW w:w="1171" w:type="dxa"/>
          </w:tcPr>
          <w:p w14:paraId="075E2BF1" w14:textId="6441F423" w:rsidR="00AA32B5" w:rsidRPr="00553AB0" w:rsidRDefault="00012299" w:rsidP="00AA32B5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</w:p>
        </w:tc>
        <w:tc>
          <w:tcPr>
            <w:tcW w:w="1080" w:type="dxa"/>
          </w:tcPr>
          <w:p w14:paraId="42C87160" w14:textId="7EDCFFB5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835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1EB24BE4" w14:textId="77777777" w:rsidR="00AA32B5" w:rsidRPr="00553AB0" w:rsidRDefault="00AA32B5" w:rsidP="00AA32B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</w:tcPr>
          <w:p w14:paraId="39161F67" w14:textId="7242C174" w:rsidR="00AA32B5" w:rsidRPr="00553AB0" w:rsidRDefault="00012299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  <w:r w:rsidR="00AA32B5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835</w:t>
            </w:r>
          </w:p>
        </w:tc>
        <w:tc>
          <w:tcPr>
            <w:tcW w:w="180" w:type="dxa"/>
          </w:tcPr>
          <w:p w14:paraId="20BF8764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6EB9BA0D" w14:textId="7625DE3F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835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662383CD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7B842BB5" w14:textId="20768C5A" w:rsidR="00AA32B5" w:rsidRPr="00553AB0" w:rsidRDefault="00012299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  <w:r w:rsidR="00AA32B5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835</w:t>
            </w:r>
          </w:p>
        </w:tc>
      </w:tr>
      <w:tr w:rsidR="00AA32B5" w:rsidRPr="00553AB0" w14:paraId="67E5D4F7" w14:textId="77777777" w:rsidTr="00FA5600">
        <w:tc>
          <w:tcPr>
            <w:tcW w:w="2699" w:type="dxa"/>
          </w:tcPr>
          <w:p w14:paraId="7EE1D155" w14:textId="77777777" w:rsidR="00AA32B5" w:rsidRPr="00553AB0" w:rsidRDefault="00AA32B5" w:rsidP="00AA32B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1" w:type="dxa"/>
          </w:tcPr>
          <w:p w14:paraId="38289939" w14:textId="77777777" w:rsidR="00AA32B5" w:rsidRPr="00553AB0" w:rsidRDefault="00AA32B5" w:rsidP="00AA32B5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088AF68D" w14:textId="77777777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2146B4" w14:textId="77777777" w:rsidR="00AA32B5" w:rsidRPr="00553AB0" w:rsidRDefault="00AA32B5" w:rsidP="00AA32B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5A24C2B" w14:textId="77777777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50F339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28FB73D" w14:textId="77777777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75575C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6A520BD" w14:textId="77777777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32B5" w:rsidRPr="00553AB0" w14:paraId="3F41B464" w14:textId="77777777" w:rsidTr="00FA5600">
        <w:tc>
          <w:tcPr>
            <w:tcW w:w="2699" w:type="dxa"/>
          </w:tcPr>
          <w:p w14:paraId="1E80264A" w14:textId="16F4D2BA" w:rsidR="00AA32B5" w:rsidRPr="00553AB0" w:rsidRDefault="00012299" w:rsidP="00AA32B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171" w:type="dxa"/>
          </w:tcPr>
          <w:p w14:paraId="3549B223" w14:textId="77777777" w:rsidR="00AA32B5" w:rsidRPr="00553AB0" w:rsidRDefault="00AA32B5" w:rsidP="00AA32B5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6743A69B" w14:textId="77777777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5B637F" w14:textId="77777777" w:rsidR="00AA32B5" w:rsidRPr="00553AB0" w:rsidRDefault="00AA32B5" w:rsidP="00AA32B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204DB26" w14:textId="77777777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581CBD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725379FD" w14:textId="77777777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7BDE84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6142E51" w14:textId="77777777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32B5" w:rsidRPr="00553AB0" w14:paraId="022733FE" w14:textId="77777777" w:rsidTr="00FA5600">
        <w:tc>
          <w:tcPr>
            <w:tcW w:w="2699" w:type="dxa"/>
          </w:tcPr>
          <w:p w14:paraId="556D3CCE" w14:textId="6387BDCF" w:rsidR="00AA32B5" w:rsidRPr="00553AB0" w:rsidRDefault="00AA32B5" w:rsidP="00AA32B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ยูโร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171" w:type="dxa"/>
          </w:tcPr>
          <w:p w14:paraId="5AC28C2B" w14:textId="1692F55B" w:rsidR="00AA32B5" w:rsidRPr="00553AB0" w:rsidRDefault="00012299" w:rsidP="00AA32B5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74882596" w14:textId="4D74622A" w:rsidR="00AA32B5" w:rsidRPr="00553AB0" w:rsidRDefault="00012299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</w:t>
            </w:r>
            <w:r w:rsidR="00AA32B5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244</w:t>
            </w:r>
          </w:p>
        </w:tc>
        <w:tc>
          <w:tcPr>
            <w:tcW w:w="180" w:type="dxa"/>
          </w:tcPr>
          <w:p w14:paraId="2616CEC6" w14:textId="77777777" w:rsidR="00AA32B5" w:rsidRPr="00553AB0" w:rsidRDefault="00AA32B5" w:rsidP="00AA32B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4074F54" w14:textId="23C22DCF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244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377B3BB5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0DAE61B4" w14:textId="233976DF" w:rsidR="00AA32B5" w:rsidRPr="00553AB0" w:rsidRDefault="00012299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</w:t>
            </w:r>
            <w:r w:rsidR="00AA32B5"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910</w:t>
            </w:r>
          </w:p>
        </w:tc>
        <w:tc>
          <w:tcPr>
            <w:tcW w:w="180" w:type="dxa"/>
          </w:tcPr>
          <w:p w14:paraId="75E6ECC9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716D647" w14:textId="71621B26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910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AA32B5" w:rsidRPr="00553AB0" w14:paraId="756C2FE4" w14:textId="77777777" w:rsidTr="00FA5600">
        <w:tc>
          <w:tcPr>
            <w:tcW w:w="2699" w:type="dxa"/>
          </w:tcPr>
          <w:p w14:paraId="6A1B9823" w14:textId="5F372DA6" w:rsidR="00AA32B5" w:rsidRPr="00553AB0" w:rsidRDefault="00AA32B5" w:rsidP="00AA32B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1" w:type="dxa"/>
          </w:tcPr>
          <w:p w14:paraId="3FA858A5" w14:textId="44E56C77" w:rsidR="00AA32B5" w:rsidRPr="00553AB0" w:rsidRDefault="00012299" w:rsidP="00AA32B5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</w:p>
        </w:tc>
        <w:tc>
          <w:tcPr>
            <w:tcW w:w="1080" w:type="dxa"/>
          </w:tcPr>
          <w:p w14:paraId="385D9B4B" w14:textId="385F5C85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19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928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7A1B4E8E" w14:textId="77777777" w:rsidR="00AA32B5" w:rsidRPr="00553AB0" w:rsidRDefault="00AA32B5" w:rsidP="00AA32B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4A19447" w14:textId="38E7281B" w:rsidR="00AA32B5" w:rsidRPr="00553AB0" w:rsidRDefault="00012299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19</w:t>
            </w:r>
            <w:r w:rsidR="00AA32B5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928</w:t>
            </w:r>
          </w:p>
        </w:tc>
        <w:tc>
          <w:tcPr>
            <w:tcW w:w="180" w:type="dxa"/>
          </w:tcPr>
          <w:p w14:paraId="45C2107B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40FF0A5D" w14:textId="6127D4B0" w:rsidR="00AA32B5" w:rsidRPr="00553AB0" w:rsidRDefault="00012299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32</w:t>
            </w:r>
            <w:r w:rsidR="00AA32B5"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399</w:t>
            </w:r>
          </w:p>
        </w:tc>
        <w:tc>
          <w:tcPr>
            <w:tcW w:w="180" w:type="dxa"/>
          </w:tcPr>
          <w:p w14:paraId="133D56CC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3378EC0" w14:textId="4CF33F40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32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399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AA32B5" w:rsidRPr="00553AB0" w14:paraId="72C2CEB5" w14:textId="77777777" w:rsidTr="00FA5600">
        <w:tc>
          <w:tcPr>
            <w:tcW w:w="2699" w:type="dxa"/>
          </w:tcPr>
          <w:p w14:paraId="7B8D6121" w14:textId="22B7A693" w:rsidR="00AA32B5" w:rsidRPr="00553AB0" w:rsidRDefault="00AA32B5" w:rsidP="00AA32B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เงินเยน</w:t>
            </w:r>
          </w:p>
        </w:tc>
        <w:tc>
          <w:tcPr>
            <w:tcW w:w="1171" w:type="dxa"/>
          </w:tcPr>
          <w:p w14:paraId="79D41FD4" w14:textId="0DFE9198" w:rsidR="00AA32B5" w:rsidRPr="00553AB0" w:rsidRDefault="00012299" w:rsidP="00AA32B5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59D5F722" w14:textId="4BE98095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129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076BB95" w14:textId="77777777" w:rsidR="00AA32B5" w:rsidRPr="00553AB0" w:rsidRDefault="00AA32B5" w:rsidP="00AA32B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6606E9A4" w14:textId="2EC765E5" w:rsidR="00AA32B5" w:rsidRPr="00553AB0" w:rsidRDefault="00012299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AA32B5"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129</w:t>
            </w:r>
          </w:p>
        </w:tc>
        <w:tc>
          <w:tcPr>
            <w:tcW w:w="180" w:type="dxa"/>
          </w:tcPr>
          <w:p w14:paraId="323E205B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46C17F5" w14:textId="449868C3" w:rsidR="00AA32B5" w:rsidRPr="00553AB0" w:rsidRDefault="00AA32B5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094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11DFBDC4" w14:textId="77777777" w:rsidR="00AA32B5" w:rsidRPr="00553AB0" w:rsidRDefault="00AA32B5" w:rsidP="00AA32B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F7FBEAD" w14:textId="30FD31D7" w:rsidR="00AA32B5" w:rsidRPr="00553AB0" w:rsidRDefault="00012299" w:rsidP="00AA32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  <w:r w:rsidR="00AA32B5"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094</w:t>
            </w:r>
          </w:p>
        </w:tc>
      </w:tr>
    </w:tbl>
    <w:p w14:paraId="09EB5434" w14:textId="240A0810" w:rsidR="002E581F" w:rsidRPr="00553AB0" w:rsidRDefault="002E581F" w:rsidP="00FA56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15F51" w14:textId="4CF7135F" w:rsidR="002429D6" w:rsidRPr="00553AB0" w:rsidRDefault="002429D6" w:rsidP="002C0C24">
      <w:pPr>
        <w:pStyle w:val="ListParagraph"/>
        <w:numPr>
          <w:ilvl w:val="0"/>
          <w:numId w:val="33"/>
        </w:numPr>
        <w:ind w:left="900"/>
        <w:rPr>
          <w:b w:val="0"/>
          <w:bCs w:val="0"/>
          <w:cs/>
        </w:rPr>
      </w:pPr>
      <w:r w:rsidRPr="00553AB0">
        <w:rPr>
          <w:rFonts w:hint="cs"/>
          <w:b w:val="0"/>
          <w:bCs w:val="0"/>
          <w:cs/>
        </w:rPr>
        <w:t>ความเสี่ยงด้านอัตราดอกเบี้ย</w:t>
      </w:r>
    </w:p>
    <w:p w14:paraId="6432623E" w14:textId="18866036" w:rsidR="002429D6" w:rsidRPr="00553AB0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ความเสี่ยงด้านอัตราดอกเบี้ย</w:t>
      </w:r>
      <w:r w:rsidRPr="00553AB0">
        <w:rPr>
          <w:rFonts w:hint="cs"/>
          <w:sz w:val="30"/>
          <w:szCs w:val="30"/>
          <w:cs/>
        </w:rPr>
        <w:t>เป็น</w:t>
      </w:r>
      <w:r w:rsidRPr="00553AB0">
        <w:rPr>
          <w:sz w:val="30"/>
          <w:szCs w:val="30"/>
          <w:cs/>
        </w:rPr>
        <w:t>ความ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กลุ่มบริษัท</w:t>
      </w:r>
      <w:r w:rsidR="00834460" w:rsidRPr="00553AB0">
        <w:rPr>
          <w:sz w:val="30"/>
          <w:szCs w:val="30"/>
        </w:rPr>
        <w:t xml:space="preserve"> </w:t>
      </w:r>
      <w:r w:rsidRPr="00553AB0">
        <w:rPr>
          <w:rFonts w:hint="cs"/>
          <w:spacing w:val="2"/>
          <w:sz w:val="30"/>
          <w:szCs w:val="30"/>
          <w:cs/>
        </w:rPr>
        <w:t>ซึ่ง</w:t>
      </w:r>
      <w:r w:rsidRPr="00553AB0">
        <w:rPr>
          <w:sz w:val="30"/>
          <w:szCs w:val="30"/>
          <w:cs/>
        </w:rPr>
        <w:t>กลุ่มบริษัทบริหารหนี้สินโดยการกู้ยืมที่มีทั้งอัตราดอกเบี้ยคงที่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  <w:r w:rsidR="001F2279" w:rsidRPr="00553AB0">
        <w:rPr>
          <w:sz w:val="30"/>
          <w:szCs w:val="30"/>
        </w:rPr>
        <w:t xml:space="preserve"> </w:t>
      </w:r>
    </w:p>
    <w:p w14:paraId="7625A4CC" w14:textId="1D302215" w:rsidR="00813B12" w:rsidRPr="00553AB0" w:rsidRDefault="00813B12" w:rsidP="002429D6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</w:p>
    <w:tbl>
      <w:tblPr>
        <w:tblStyle w:val="TableGrid"/>
        <w:tblW w:w="916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170"/>
        <w:gridCol w:w="270"/>
        <w:gridCol w:w="1260"/>
        <w:gridCol w:w="270"/>
        <w:gridCol w:w="1170"/>
        <w:gridCol w:w="268"/>
        <w:gridCol w:w="1080"/>
      </w:tblGrid>
      <w:tr w:rsidR="00813B12" w:rsidRPr="00553AB0" w14:paraId="0EBCC1B2" w14:textId="77777777" w:rsidTr="00851751">
        <w:trPr>
          <w:tblHeader/>
        </w:trPr>
        <w:tc>
          <w:tcPr>
            <w:tcW w:w="3672" w:type="dxa"/>
            <w:hideMark/>
          </w:tcPr>
          <w:p w14:paraId="1C15A2AC" w14:textId="77777777" w:rsidR="00813B12" w:rsidRPr="00553AB0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700" w:type="dxa"/>
            <w:gridSpan w:val="3"/>
            <w:hideMark/>
          </w:tcPr>
          <w:p w14:paraId="050E668C" w14:textId="77777777" w:rsidR="00813B12" w:rsidRPr="00553AB0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480B5F8" w14:textId="77777777" w:rsidR="00813B12" w:rsidRPr="00553AB0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518" w:type="dxa"/>
            <w:gridSpan w:val="3"/>
            <w:hideMark/>
          </w:tcPr>
          <w:p w14:paraId="28D1ABE9" w14:textId="77777777" w:rsidR="00813B12" w:rsidRPr="00553AB0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13B12" w:rsidRPr="00553AB0" w14:paraId="50AF4E1F" w14:textId="77777777" w:rsidTr="00851751">
        <w:trPr>
          <w:tblHeader/>
        </w:trPr>
        <w:tc>
          <w:tcPr>
            <w:tcW w:w="3672" w:type="dxa"/>
            <w:hideMark/>
          </w:tcPr>
          <w:p w14:paraId="7A5F780B" w14:textId="041A8411" w:rsidR="00813B12" w:rsidRPr="00553AB0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ณ วันที่ </w:t>
            </w:r>
            <w:r w:rsidR="00012299" w:rsidRPr="00553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  <w:t>31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  <w:t xml:space="preserve"> </w:t>
            </w: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ธันวาคม</w:t>
            </w:r>
          </w:p>
        </w:tc>
        <w:tc>
          <w:tcPr>
            <w:tcW w:w="1170" w:type="dxa"/>
            <w:hideMark/>
          </w:tcPr>
          <w:p w14:paraId="3B8D288B" w14:textId="73D7F065" w:rsidR="00813B12" w:rsidRPr="00553AB0" w:rsidRDefault="00012299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2565</w:t>
            </w:r>
          </w:p>
        </w:tc>
        <w:tc>
          <w:tcPr>
            <w:tcW w:w="270" w:type="dxa"/>
          </w:tcPr>
          <w:p w14:paraId="315941BA" w14:textId="77777777" w:rsidR="00813B12" w:rsidRPr="00553AB0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hideMark/>
          </w:tcPr>
          <w:p w14:paraId="483B3F42" w14:textId="1345C052" w:rsidR="00813B12" w:rsidRPr="00553AB0" w:rsidRDefault="00012299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2564</w:t>
            </w:r>
          </w:p>
        </w:tc>
        <w:tc>
          <w:tcPr>
            <w:tcW w:w="270" w:type="dxa"/>
          </w:tcPr>
          <w:p w14:paraId="23F693C8" w14:textId="77777777" w:rsidR="00813B12" w:rsidRPr="00553AB0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hideMark/>
          </w:tcPr>
          <w:p w14:paraId="45901A1A" w14:textId="0C8125BF" w:rsidR="00813B12" w:rsidRPr="00553AB0" w:rsidRDefault="00012299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2565</w:t>
            </w:r>
          </w:p>
        </w:tc>
        <w:tc>
          <w:tcPr>
            <w:tcW w:w="268" w:type="dxa"/>
          </w:tcPr>
          <w:p w14:paraId="444624FF" w14:textId="77777777" w:rsidR="00813B12" w:rsidRPr="00553AB0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52062466" w14:textId="5E8718CD" w:rsidR="00813B12" w:rsidRPr="00553AB0" w:rsidRDefault="00012299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2564</w:t>
            </w:r>
          </w:p>
        </w:tc>
      </w:tr>
      <w:tr w:rsidR="00813B12" w:rsidRPr="00553AB0" w14:paraId="45A45501" w14:textId="77777777" w:rsidTr="00851751">
        <w:trPr>
          <w:tblHeader/>
        </w:trPr>
        <w:tc>
          <w:tcPr>
            <w:tcW w:w="3672" w:type="dxa"/>
            <w:hideMark/>
          </w:tcPr>
          <w:p w14:paraId="7054D8C5" w14:textId="77777777" w:rsidR="00813B12" w:rsidRPr="00553AB0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488" w:type="dxa"/>
            <w:gridSpan w:val="7"/>
            <w:hideMark/>
          </w:tcPr>
          <w:p w14:paraId="020CF1C9" w14:textId="77777777" w:rsidR="00813B12" w:rsidRPr="00553AB0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</w:t>
            </w:r>
            <w:r w:rsidRPr="00553AB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553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</w:tr>
      <w:tr w:rsidR="00813B12" w:rsidRPr="00553AB0" w14:paraId="3DA67922" w14:textId="77777777" w:rsidTr="00851751">
        <w:tc>
          <w:tcPr>
            <w:tcW w:w="3672" w:type="dxa"/>
            <w:hideMark/>
          </w:tcPr>
          <w:p w14:paraId="4C5DEEEB" w14:textId="77777777" w:rsidR="00813B12" w:rsidRPr="00553AB0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</w:tcPr>
          <w:p w14:paraId="4AA378E6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C61ECFD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53CD9328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0933914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7B017C0B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0300B2A7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CD25F7F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3E3CE1" w:rsidRPr="00553AB0" w14:paraId="35ED8291" w14:textId="77777777" w:rsidTr="00851751">
        <w:tc>
          <w:tcPr>
            <w:tcW w:w="3672" w:type="dxa"/>
            <w:hideMark/>
          </w:tcPr>
          <w:p w14:paraId="3681F0B5" w14:textId="77777777" w:rsidR="003E3CE1" w:rsidRPr="00553AB0" w:rsidRDefault="003E3CE1" w:rsidP="003E3CE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1FC240D" w14:textId="53F86020" w:rsidR="003E3CE1" w:rsidRPr="00553AB0" w:rsidRDefault="003E3CE1" w:rsidP="00E63A0E">
            <w:pPr>
              <w:pStyle w:val="acctfourfigures"/>
              <w:tabs>
                <w:tab w:val="clear" w:pos="765"/>
              </w:tabs>
              <w:spacing w:line="240" w:lineRule="atLeast"/>
              <w:ind w:right="-28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0FFC776" w14:textId="77777777" w:rsidR="003E3CE1" w:rsidRPr="00553AB0" w:rsidRDefault="003E3CE1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5F93D14F" w14:textId="28BFEDFE" w:rsidR="003E3CE1" w:rsidRPr="00553AB0" w:rsidRDefault="00012299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254</w:t>
            </w:r>
            <w:r w:rsidR="003E3CE1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677</w:t>
            </w:r>
          </w:p>
        </w:tc>
        <w:tc>
          <w:tcPr>
            <w:tcW w:w="270" w:type="dxa"/>
          </w:tcPr>
          <w:p w14:paraId="44D19C90" w14:textId="77777777" w:rsidR="003E3CE1" w:rsidRPr="00553AB0" w:rsidRDefault="003E3CE1" w:rsidP="003E3CE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8702A7D" w14:textId="62456365" w:rsidR="003E3CE1" w:rsidRPr="00553AB0" w:rsidRDefault="003E3CE1" w:rsidP="00E63A0E">
            <w:pPr>
              <w:pStyle w:val="acctfourfigures"/>
              <w:tabs>
                <w:tab w:val="clear" w:pos="765"/>
              </w:tabs>
              <w:spacing w:line="240" w:lineRule="atLeast"/>
              <w:ind w:right="-283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53AB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68" w:type="dxa"/>
          </w:tcPr>
          <w:p w14:paraId="421ABFA6" w14:textId="77777777" w:rsidR="003E3CE1" w:rsidRPr="00553AB0" w:rsidRDefault="003E3CE1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7370CAA" w14:textId="3624A05B" w:rsidR="003E3CE1" w:rsidRPr="00553AB0" w:rsidRDefault="00012299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</w:t>
            </w:r>
            <w:r w:rsidR="003E3CE1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028</w:t>
            </w:r>
          </w:p>
        </w:tc>
      </w:tr>
      <w:tr w:rsidR="003E3CE1" w:rsidRPr="00553AB0" w14:paraId="43BFE0A9" w14:textId="77777777" w:rsidTr="003E3CE1">
        <w:tc>
          <w:tcPr>
            <w:tcW w:w="3672" w:type="dxa"/>
            <w:hideMark/>
          </w:tcPr>
          <w:p w14:paraId="73B6BFFA" w14:textId="77777777" w:rsidR="003E3CE1" w:rsidRPr="00553AB0" w:rsidRDefault="003E3CE1" w:rsidP="003E3CE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FC8B7" w14:textId="1CE6A8E9" w:rsidR="003E3CE1" w:rsidRPr="00553AB0" w:rsidRDefault="003E3CE1" w:rsidP="003E3CE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375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890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3DF3E7BA" w14:textId="77777777" w:rsidR="003E3CE1" w:rsidRPr="00553AB0" w:rsidRDefault="003E3CE1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D9CD7" w14:textId="60444150" w:rsidR="003E3CE1" w:rsidRPr="00553AB0" w:rsidRDefault="003E3CE1" w:rsidP="003E3CE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329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828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1246CEE2" w14:textId="77777777" w:rsidR="003E3CE1" w:rsidRPr="00553AB0" w:rsidRDefault="003E3CE1" w:rsidP="003E3CE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B615C" w14:textId="23404342" w:rsidR="003E3CE1" w:rsidRPr="00553AB0" w:rsidRDefault="003E3CE1" w:rsidP="003E3CE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153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446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68" w:type="dxa"/>
          </w:tcPr>
          <w:p w14:paraId="3552D52C" w14:textId="77777777" w:rsidR="003E3CE1" w:rsidRPr="00553AB0" w:rsidRDefault="003E3CE1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8CF27" w14:textId="49D2B367" w:rsidR="003E3CE1" w:rsidRPr="00553AB0" w:rsidRDefault="003E3CE1" w:rsidP="003E3CE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78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650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3E3CE1" w:rsidRPr="00553AB0" w14:paraId="1D940328" w14:textId="77777777" w:rsidTr="003E3CE1">
        <w:tc>
          <w:tcPr>
            <w:tcW w:w="3672" w:type="dxa"/>
          </w:tcPr>
          <w:p w14:paraId="331A96E7" w14:textId="77777777" w:rsidR="003E3CE1" w:rsidRPr="00553AB0" w:rsidRDefault="003E3CE1" w:rsidP="003E3CE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1BD7CA" w14:textId="1B7077E3" w:rsidR="003E3CE1" w:rsidRPr="00553AB0" w:rsidRDefault="003E3CE1" w:rsidP="003E3CE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375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890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2D3218E1" w14:textId="77777777" w:rsidR="003E3CE1" w:rsidRPr="00553AB0" w:rsidRDefault="003E3CE1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F147ED" w14:textId="716E06B4" w:rsidR="003E3CE1" w:rsidRPr="00553AB0" w:rsidRDefault="003E3CE1" w:rsidP="003E3CE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75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151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44614748" w14:textId="77777777" w:rsidR="003E3CE1" w:rsidRPr="00553AB0" w:rsidRDefault="003E3CE1" w:rsidP="003E3CE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F87C7B" w14:textId="56C3DBF0" w:rsidR="003E3CE1" w:rsidRPr="00553AB0" w:rsidRDefault="003E3CE1" w:rsidP="003E3CE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153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446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68" w:type="dxa"/>
          </w:tcPr>
          <w:p w14:paraId="71CC6707" w14:textId="77777777" w:rsidR="003E3CE1" w:rsidRPr="00553AB0" w:rsidRDefault="003E3CE1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96A68" w14:textId="28116AC4" w:rsidR="003E3CE1" w:rsidRPr="00553AB0" w:rsidRDefault="003E3CE1" w:rsidP="003E3CE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74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622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</w:tr>
      <w:tr w:rsidR="00813B12" w:rsidRPr="00553AB0" w14:paraId="4E9C245F" w14:textId="77777777" w:rsidTr="00851751">
        <w:tc>
          <w:tcPr>
            <w:tcW w:w="3672" w:type="dxa"/>
          </w:tcPr>
          <w:p w14:paraId="5249D42C" w14:textId="77777777" w:rsidR="00813B12" w:rsidRPr="00553AB0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5D7020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CA37B28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B86700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B54510E" w14:textId="77777777" w:rsidR="00813B12" w:rsidRPr="00553AB0" w:rsidRDefault="00813B12" w:rsidP="0085175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B648B2" w14:textId="77777777" w:rsidR="00813B12" w:rsidRPr="00553AB0" w:rsidRDefault="00813B12" w:rsidP="0085175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580FC0DC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669CD9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13B12" w:rsidRPr="00553AB0" w14:paraId="35426D53" w14:textId="77777777" w:rsidTr="00851751">
        <w:tc>
          <w:tcPr>
            <w:tcW w:w="3672" w:type="dxa"/>
          </w:tcPr>
          <w:p w14:paraId="572C2DF2" w14:textId="77777777" w:rsidR="00813B12" w:rsidRPr="00553AB0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4EB8A29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B201A4A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499D6917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6D579E3" w14:textId="77777777" w:rsidR="00813B12" w:rsidRPr="00553AB0" w:rsidRDefault="00813B12" w:rsidP="0085175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36B1CDD6" w14:textId="77777777" w:rsidR="00813B12" w:rsidRPr="00553AB0" w:rsidRDefault="00813B12" w:rsidP="0085175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5E325272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B91D919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4A6E0E" w:rsidRPr="00553AB0" w14:paraId="40506459" w14:textId="77777777" w:rsidTr="00851751">
        <w:tc>
          <w:tcPr>
            <w:tcW w:w="3672" w:type="dxa"/>
          </w:tcPr>
          <w:p w14:paraId="61567AD2" w14:textId="77777777" w:rsidR="004A6E0E" w:rsidRPr="00553AB0" w:rsidRDefault="004A6E0E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DB2AE9E" w14:textId="77777777" w:rsidR="004A6E0E" w:rsidRPr="00553AB0" w:rsidRDefault="004A6E0E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AE1C58E" w14:textId="77777777" w:rsidR="004A6E0E" w:rsidRPr="00553AB0" w:rsidRDefault="004A6E0E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2264B07B" w14:textId="77777777" w:rsidR="004A6E0E" w:rsidRPr="00553AB0" w:rsidRDefault="004A6E0E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BD314A3" w14:textId="77777777" w:rsidR="004A6E0E" w:rsidRPr="00553AB0" w:rsidRDefault="004A6E0E" w:rsidP="0085175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3BCB5C4D" w14:textId="77777777" w:rsidR="004A6E0E" w:rsidRPr="00553AB0" w:rsidRDefault="004A6E0E" w:rsidP="0085175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03A0BA76" w14:textId="77777777" w:rsidR="004A6E0E" w:rsidRPr="00553AB0" w:rsidRDefault="004A6E0E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81DF518" w14:textId="77777777" w:rsidR="004A6E0E" w:rsidRPr="00553AB0" w:rsidRDefault="004A6E0E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13B12" w:rsidRPr="00553AB0" w14:paraId="3EB05D83" w14:textId="77777777" w:rsidTr="00851751">
        <w:tc>
          <w:tcPr>
            <w:tcW w:w="3672" w:type="dxa"/>
            <w:hideMark/>
          </w:tcPr>
          <w:p w14:paraId="5068C971" w14:textId="77777777" w:rsidR="00813B12" w:rsidRPr="00553AB0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lastRenderedPageBreak/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vAlign w:val="bottom"/>
          </w:tcPr>
          <w:p w14:paraId="5F04C80B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57B3F96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7443456A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3CAF13D" w14:textId="77777777" w:rsidR="00813B12" w:rsidRPr="00553AB0" w:rsidRDefault="00813B12" w:rsidP="0085175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B958335" w14:textId="77777777" w:rsidR="00813B12" w:rsidRPr="00553AB0" w:rsidRDefault="00813B12" w:rsidP="0085175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21D75E20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E42AB3E" w14:textId="77777777" w:rsidR="00813B12" w:rsidRPr="00553AB0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3E3CE1" w:rsidRPr="00553AB0" w14:paraId="512006C9" w14:textId="77777777" w:rsidTr="003E3CE1">
        <w:tc>
          <w:tcPr>
            <w:tcW w:w="3672" w:type="dxa"/>
            <w:hideMark/>
          </w:tcPr>
          <w:p w14:paraId="0F004B53" w14:textId="77777777" w:rsidR="003E3CE1" w:rsidRPr="00553AB0" w:rsidRDefault="003E3CE1" w:rsidP="003E3CE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95675BD" w14:textId="46D7D516" w:rsidR="003E3CE1" w:rsidRPr="00553AB0" w:rsidRDefault="003E3CE1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sz w:val="28"/>
                <w:szCs w:val="28"/>
              </w:rPr>
              <w:t xml:space="preserve"> 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938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rFonts w:cs="Angsana New"/>
                <w:sz w:val="28"/>
                <w:szCs w:val="28"/>
                <w:lang w:bidi="th-TH"/>
              </w:rPr>
              <w:t>457</w:t>
            </w:r>
            <w:r w:rsidRPr="00553AB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4EF8B2F" w14:textId="77777777" w:rsidR="003E3CE1" w:rsidRPr="00553AB0" w:rsidRDefault="003E3CE1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14BB5468" w14:textId="25B7A366" w:rsidR="003E3CE1" w:rsidRPr="00553AB0" w:rsidRDefault="00012299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</w:t>
            </w:r>
            <w:r w:rsidR="003E3CE1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046</w:t>
            </w:r>
            <w:r w:rsidR="003E3CE1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584</w:t>
            </w:r>
          </w:p>
        </w:tc>
        <w:tc>
          <w:tcPr>
            <w:tcW w:w="270" w:type="dxa"/>
            <w:vAlign w:val="center"/>
          </w:tcPr>
          <w:p w14:paraId="71A1D473" w14:textId="77777777" w:rsidR="003E3CE1" w:rsidRPr="00553AB0" w:rsidRDefault="003E3CE1" w:rsidP="003E3CE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860223B" w14:textId="7BF3371F" w:rsidR="003E3CE1" w:rsidRPr="00553AB0" w:rsidRDefault="00012299" w:rsidP="003E3CE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cs="Angsana New"/>
                <w:sz w:val="28"/>
                <w:szCs w:val="28"/>
                <w:lang w:bidi="th-TH"/>
              </w:rPr>
              <w:t>1</w:t>
            </w:r>
            <w:r w:rsidR="003C5C7E" w:rsidRPr="00553AB0">
              <w:rPr>
                <w:sz w:val="28"/>
                <w:szCs w:val="28"/>
              </w:rPr>
              <w:t>,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301</w:t>
            </w:r>
            <w:r w:rsidR="003E3CE1" w:rsidRPr="00553AB0">
              <w:rPr>
                <w:sz w:val="28"/>
                <w:szCs w:val="28"/>
              </w:rPr>
              <w:t>,</w:t>
            </w:r>
            <w:r w:rsidRPr="00553AB0">
              <w:rPr>
                <w:rFonts w:cs="Angsana New"/>
                <w:sz w:val="28"/>
                <w:szCs w:val="28"/>
                <w:lang w:bidi="th-TH"/>
              </w:rPr>
              <w:t>996</w:t>
            </w:r>
          </w:p>
        </w:tc>
        <w:tc>
          <w:tcPr>
            <w:tcW w:w="268" w:type="dxa"/>
          </w:tcPr>
          <w:p w14:paraId="4B0E2559" w14:textId="77777777" w:rsidR="003E3CE1" w:rsidRPr="00553AB0" w:rsidRDefault="003E3CE1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8BBA118" w14:textId="782117C9" w:rsidR="003E3CE1" w:rsidRPr="00553AB0" w:rsidRDefault="00012299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</w:t>
            </w:r>
            <w:r w:rsidR="003E3CE1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594</w:t>
            </w:r>
            <w:r w:rsidR="003E3CE1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027</w:t>
            </w:r>
          </w:p>
        </w:tc>
      </w:tr>
      <w:tr w:rsidR="003E3CE1" w:rsidRPr="00553AB0" w14:paraId="2020656A" w14:textId="77777777" w:rsidTr="003E3CE1">
        <w:tc>
          <w:tcPr>
            <w:tcW w:w="3672" w:type="dxa"/>
            <w:hideMark/>
          </w:tcPr>
          <w:p w14:paraId="54B12A9B" w14:textId="77777777" w:rsidR="003E3CE1" w:rsidRPr="00553AB0" w:rsidRDefault="003E3CE1" w:rsidP="003E3CE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C5121" w14:textId="4A160575" w:rsidR="003E3CE1" w:rsidRPr="00553AB0" w:rsidRDefault="003E3CE1" w:rsidP="003E3CE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sz w:val="28"/>
                <w:szCs w:val="28"/>
              </w:rPr>
              <w:t xml:space="preserve"> (</w:t>
            </w:r>
            <w:r w:rsidR="00012299" w:rsidRPr="00553AB0">
              <w:rPr>
                <w:sz w:val="28"/>
                <w:szCs w:val="28"/>
              </w:rPr>
              <w:t>1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sz w:val="28"/>
                <w:szCs w:val="28"/>
              </w:rPr>
              <w:t>507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sz w:val="28"/>
                <w:szCs w:val="28"/>
              </w:rPr>
              <w:t>709</w:t>
            </w:r>
            <w:r w:rsidRPr="00553AB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2812A23" w14:textId="77777777" w:rsidR="003E3CE1" w:rsidRPr="00553AB0" w:rsidRDefault="003E3CE1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A8809" w14:textId="6B6A40DB" w:rsidR="003E3CE1" w:rsidRPr="00553AB0" w:rsidRDefault="003E3CE1" w:rsidP="003E3CE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780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221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40819CE8" w14:textId="77777777" w:rsidR="003E3CE1" w:rsidRPr="00553AB0" w:rsidRDefault="003E3CE1" w:rsidP="003E3CE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D4FBD" w14:textId="4FBD94CC" w:rsidR="003E3CE1" w:rsidRPr="00553AB0" w:rsidRDefault="003E3CE1" w:rsidP="003E3CE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sz w:val="28"/>
                <w:szCs w:val="28"/>
              </w:rPr>
              <w:t>(</w:t>
            </w:r>
            <w:r w:rsidR="00012299" w:rsidRPr="00553AB0">
              <w:rPr>
                <w:sz w:val="28"/>
                <w:szCs w:val="28"/>
              </w:rPr>
              <w:t>3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sz w:val="28"/>
                <w:szCs w:val="28"/>
              </w:rPr>
              <w:t>027</w:t>
            </w:r>
            <w:r w:rsidRPr="00553AB0">
              <w:rPr>
                <w:sz w:val="28"/>
                <w:szCs w:val="28"/>
              </w:rPr>
              <w:t>,</w:t>
            </w:r>
            <w:r w:rsidR="00012299" w:rsidRPr="00553AB0">
              <w:rPr>
                <w:sz w:val="28"/>
                <w:szCs w:val="28"/>
              </w:rPr>
              <w:t>780</w:t>
            </w:r>
            <w:r w:rsidRPr="00553AB0">
              <w:rPr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4798EF3C" w14:textId="77777777" w:rsidR="003E3CE1" w:rsidRPr="00553AB0" w:rsidRDefault="003E3CE1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EA803" w14:textId="1D3AC4B5" w:rsidR="003E3CE1" w:rsidRPr="00553AB0" w:rsidRDefault="003E3CE1" w:rsidP="003E3CE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902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012299"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377</w:t>
            </w:r>
            <w:r w:rsidRPr="00553AB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3E3CE1" w:rsidRPr="00553AB0" w14:paraId="3E8B75E2" w14:textId="77777777" w:rsidTr="003E3CE1">
        <w:tc>
          <w:tcPr>
            <w:tcW w:w="3672" w:type="dxa"/>
          </w:tcPr>
          <w:p w14:paraId="15DF63AF" w14:textId="77777777" w:rsidR="003E3CE1" w:rsidRPr="00553AB0" w:rsidRDefault="003E3CE1" w:rsidP="003E3CE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FFF1B0" w14:textId="756F0051" w:rsidR="003E3CE1" w:rsidRPr="00553AB0" w:rsidRDefault="003E3CE1" w:rsidP="007A5163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b/>
                <w:bCs/>
                <w:sz w:val="28"/>
                <w:szCs w:val="28"/>
              </w:rPr>
            </w:pPr>
            <w:r w:rsidRPr="00553AB0">
              <w:rPr>
                <w:b/>
                <w:bCs/>
                <w:sz w:val="28"/>
                <w:szCs w:val="28"/>
              </w:rPr>
              <w:t xml:space="preserve"> (</w:t>
            </w:r>
            <w:r w:rsidR="00012299" w:rsidRPr="00553AB0">
              <w:rPr>
                <w:b/>
                <w:bCs/>
                <w:sz w:val="28"/>
                <w:szCs w:val="28"/>
              </w:rPr>
              <w:t>569</w:t>
            </w:r>
            <w:r w:rsidRPr="00553AB0">
              <w:rPr>
                <w:b/>
                <w:bCs/>
                <w:sz w:val="28"/>
                <w:szCs w:val="28"/>
              </w:rPr>
              <w:t>,</w:t>
            </w:r>
            <w:r w:rsidR="00012299" w:rsidRPr="00553AB0">
              <w:rPr>
                <w:b/>
                <w:bCs/>
                <w:sz w:val="28"/>
                <w:szCs w:val="28"/>
              </w:rPr>
              <w:t>252</w:t>
            </w:r>
            <w:r w:rsidRPr="00553AB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36E7C0DC" w14:textId="77777777" w:rsidR="003E3CE1" w:rsidRPr="00553AB0" w:rsidRDefault="003E3CE1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DE7C2E" w14:textId="02C36F79" w:rsidR="003E3CE1" w:rsidRPr="00553AB0" w:rsidRDefault="00012299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1</w:t>
            </w:r>
            <w:r w:rsidR="003E3CE1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266</w:t>
            </w:r>
            <w:r w:rsidR="003E3CE1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363</w:t>
            </w:r>
          </w:p>
        </w:tc>
        <w:tc>
          <w:tcPr>
            <w:tcW w:w="270" w:type="dxa"/>
            <w:vAlign w:val="center"/>
          </w:tcPr>
          <w:p w14:paraId="394EDCC2" w14:textId="77777777" w:rsidR="003E3CE1" w:rsidRPr="00553AB0" w:rsidRDefault="003E3CE1" w:rsidP="003E3CE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77D59F" w14:textId="686C80AA" w:rsidR="003E3CE1" w:rsidRPr="00553AB0" w:rsidRDefault="003E3CE1" w:rsidP="003E3CE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53AB0">
              <w:rPr>
                <w:b/>
                <w:bCs/>
                <w:sz w:val="28"/>
                <w:szCs w:val="28"/>
              </w:rPr>
              <w:t>(</w:t>
            </w:r>
            <w:r w:rsidR="00012299" w:rsidRPr="00553AB0">
              <w:rPr>
                <w:b/>
                <w:bCs/>
                <w:sz w:val="28"/>
                <w:szCs w:val="28"/>
              </w:rPr>
              <w:t>1</w:t>
            </w:r>
            <w:r w:rsidRPr="00553AB0">
              <w:rPr>
                <w:b/>
                <w:bCs/>
                <w:sz w:val="28"/>
                <w:szCs w:val="28"/>
              </w:rPr>
              <w:t>,</w:t>
            </w:r>
            <w:r w:rsidR="00012299" w:rsidRPr="00553AB0">
              <w:rPr>
                <w:b/>
                <w:bCs/>
                <w:sz w:val="28"/>
                <w:szCs w:val="28"/>
              </w:rPr>
              <w:t>725</w:t>
            </w:r>
            <w:r w:rsidRPr="00553AB0">
              <w:rPr>
                <w:b/>
                <w:bCs/>
                <w:sz w:val="28"/>
                <w:szCs w:val="28"/>
              </w:rPr>
              <w:t>,</w:t>
            </w:r>
            <w:r w:rsidR="00012299" w:rsidRPr="00553AB0">
              <w:rPr>
                <w:b/>
                <w:bCs/>
                <w:sz w:val="28"/>
                <w:szCs w:val="28"/>
              </w:rPr>
              <w:t>784</w:t>
            </w:r>
            <w:r w:rsidRPr="00553AB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0D4AF1C2" w14:textId="77777777" w:rsidR="003E3CE1" w:rsidRPr="00553AB0" w:rsidRDefault="003E3CE1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294D69" w14:textId="531046B8" w:rsidR="003E3CE1" w:rsidRPr="00553AB0" w:rsidRDefault="00012299" w:rsidP="003E3CE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691</w:t>
            </w:r>
            <w:r w:rsidR="003E3CE1"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650</w:t>
            </w:r>
          </w:p>
        </w:tc>
      </w:tr>
    </w:tbl>
    <w:p w14:paraId="5A983427" w14:textId="77777777" w:rsidR="00813B12" w:rsidRPr="00553AB0" w:rsidRDefault="00813B12" w:rsidP="002429D6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</w:p>
    <w:p w14:paraId="0B8AE8E1" w14:textId="61DF9074" w:rsidR="002429D6" w:rsidRPr="00553AB0" w:rsidRDefault="002429D6" w:rsidP="00834460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53AB0">
        <w:rPr>
          <w:i/>
          <w:iCs/>
          <w:sz w:val="30"/>
          <w:szCs w:val="30"/>
          <w:cs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B14B742" w14:textId="09910C61" w:rsidR="002429D6" w:rsidRPr="00553AB0" w:rsidRDefault="00D772FD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429D6" w:rsidRPr="00553AB0">
        <w:rPr>
          <w:rFonts w:asciiTheme="majorBidi" w:hAnsiTheme="majorBidi" w:cstheme="majorBidi"/>
          <w:sz w:val="30"/>
          <w:szCs w:val="30"/>
          <w:cs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  <w:r w:rsidR="002429D6" w:rsidRPr="00553AB0">
        <w:rPr>
          <w:rFonts w:asciiTheme="majorBidi" w:hAnsiTheme="majorBidi" w:cstheme="majorBidi"/>
          <w:sz w:val="30"/>
          <w:szCs w:val="30"/>
        </w:rPr>
        <w:t xml:space="preserve"> </w:t>
      </w:r>
    </w:p>
    <w:p w14:paraId="67ED3AB7" w14:textId="77777777" w:rsidR="00FA6CC2" w:rsidRPr="00553AB0" w:rsidRDefault="00FA6CC2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17057" w14:textId="7999A2C2" w:rsidR="002429D6" w:rsidRPr="00553AB0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กา</w:t>
      </w:r>
      <w:r w:rsidR="004648E4" w:rsidRPr="00553AB0">
        <w:rPr>
          <w:rFonts w:asciiTheme="majorBidi" w:hAnsiTheme="majorBidi" w:cstheme="majorBidi"/>
          <w:sz w:val="30"/>
          <w:szCs w:val="30"/>
          <w:cs/>
        </w:rPr>
        <w:t>รเปลี่ยนแปลงของอัตราดอกเบี้ยที่</w:t>
      </w:r>
      <w:r w:rsidR="004648E4" w:rsidRPr="00553AB0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012299" w:rsidRPr="00553AB0">
        <w:rPr>
          <w:rFonts w:asciiTheme="majorBidi" w:hAnsiTheme="majorBidi" w:cstheme="majorBidi"/>
          <w:sz w:val="30"/>
          <w:szCs w:val="30"/>
        </w:rPr>
        <w:t>1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="004648E4" w:rsidRPr="00553AB0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ทำให้เกิดการเพิ่มขึ้</w:t>
      </w:r>
      <w:r w:rsidR="00466D69" w:rsidRPr="00553AB0">
        <w:rPr>
          <w:rFonts w:asciiTheme="majorBidi" w:hAnsiTheme="majorBidi" w:cstheme="majorBidi" w:hint="cs"/>
          <w:sz w:val="30"/>
          <w:szCs w:val="30"/>
          <w:cs/>
        </w:rPr>
        <w:t>นหรือลดลง</w:t>
      </w:r>
      <w:r w:rsidR="004648E4" w:rsidRPr="00553AB0">
        <w:rPr>
          <w:rFonts w:asciiTheme="majorBidi" w:hAnsiTheme="majorBidi" w:cstheme="majorBidi" w:hint="cs"/>
          <w:sz w:val="30"/>
          <w:szCs w:val="30"/>
          <w:cs/>
        </w:rPr>
        <w:t>อย่างมี</w:t>
      </w:r>
      <w:r w:rsidR="00E5390F" w:rsidRPr="00553AB0">
        <w:rPr>
          <w:rFonts w:asciiTheme="majorBidi" w:hAnsiTheme="majorBidi" w:cstheme="majorBidi" w:hint="cs"/>
          <w:sz w:val="30"/>
          <w:szCs w:val="30"/>
          <w:cs/>
        </w:rPr>
        <w:t>นัย</w:t>
      </w:r>
      <w:r w:rsidR="004648E4" w:rsidRPr="00553AB0">
        <w:rPr>
          <w:rFonts w:asciiTheme="majorBidi" w:hAnsiTheme="majorBidi" w:cstheme="majorBidi" w:hint="cs"/>
          <w:sz w:val="30"/>
          <w:szCs w:val="30"/>
          <w:cs/>
        </w:rPr>
        <w:t>สำคัญ</w:t>
      </w:r>
      <w:r w:rsidR="00466D69" w:rsidRPr="00553AB0">
        <w:rPr>
          <w:rFonts w:asciiTheme="majorBidi" w:hAnsiTheme="majorBidi" w:cstheme="majorBidi" w:hint="cs"/>
          <w:sz w:val="30"/>
          <w:szCs w:val="30"/>
          <w:cs/>
        </w:rPr>
        <w:t>ในส่วนของ</w:t>
      </w:r>
      <w:r w:rsidR="00A24CDA" w:rsidRPr="00553AB0">
        <w:rPr>
          <w:rFonts w:asciiTheme="majorBidi" w:hAnsiTheme="majorBidi" w:cstheme="majorBidi"/>
          <w:sz w:val="30"/>
          <w:szCs w:val="30"/>
        </w:rPr>
        <w:br/>
      </w:r>
      <w:r w:rsidR="00466D69" w:rsidRPr="00553AB0">
        <w:rPr>
          <w:rFonts w:asciiTheme="majorBidi" w:hAnsiTheme="majorBidi" w:cstheme="majorBidi" w:hint="cs"/>
          <w:sz w:val="30"/>
          <w:szCs w:val="30"/>
          <w:cs/>
        </w:rPr>
        <w:t>ผู้ถือหุ้</w:t>
      </w:r>
      <w:r w:rsidR="00A677C5" w:rsidRPr="00553AB0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Pr="00553AB0">
        <w:rPr>
          <w:rFonts w:asciiTheme="majorBidi" w:hAnsiTheme="majorBidi" w:cstheme="majorBidi"/>
          <w:sz w:val="30"/>
          <w:szCs w:val="30"/>
          <w:cs/>
        </w:rPr>
        <w:t>การวิเคราะห์ข้างต้นสมมติว่าตัวแปรอื่นโดยเฉพาะอัตราแลกเปลี่ยนเงินตราต่างประเทศให้คงที่</w:t>
      </w:r>
    </w:p>
    <w:p w14:paraId="1E0D7F3E" w14:textId="77777777" w:rsidR="00C11B4B" w:rsidRPr="00553AB0" w:rsidRDefault="00C11B4B" w:rsidP="002429D6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0A4AC8" w14:textId="7551EA4F" w:rsidR="002429D6" w:rsidRPr="00553AB0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553AB0">
        <w:rPr>
          <w:i/>
          <w:iCs/>
          <w:sz w:val="30"/>
          <w:szCs w:val="30"/>
          <w:cs/>
        </w:rPr>
        <w:t>วิเคราะห์</w:t>
      </w:r>
      <w:r w:rsidRPr="00553AB0">
        <w:rPr>
          <w:rFonts w:asciiTheme="majorBidi" w:hAnsiTheme="majorBidi" w:cstheme="majorBidi"/>
          <w:i/>
          <w:iCs/>
          <w:sz w:val="30"/>
          <w:szCs w:val="30"/>
          <w:cs/>
        </w:rPr>
        <w:t>ความอ่อนไหวในกระแสเงินสดของเครื่องมือที่มีอัตราดอกเบี้ยผันแปร</w:t>
      </w:r>
    </w:p>
    <w:p w14:paraId="68BFD103" w14:textId="78DD68FE" w:rsidR="00082F92" w:rsidRPr="00553AB0" w:rsidRDefault="00466D69" w:rsidP="00483E00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กา</w:t>
      </w:r>
      <w:r w:rsidR="00912E5B" w:rsidRPr="00553AB0">
        <w:rPr>
          <w:rFonts w:asciiTheme="majorBidi" w:hAnsiTheme="majorBidi" w:cstheme="majorBidi"/>
          <w:sz w:val="30"/>
          <w:szCs w:val="30"/>
          <w:cs/>
        </w:rPr>
        <w:t>รเปลี่ยนแปลงของอัตราดอกเบี้ยที่</w:t>
      </w:r>
      <w:r w:rsidR="00912E5B" w:rsidRPr="00553AB0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012299" w:rsidRPr="00553AB0">
        <w:rPr>
          <w:rFonts w:asciiTheme="majorBidi" w:hAnsiTheme="majorBidi" w:cstheme="majorBidi"/>
          <w:sz w:val="30"/>
          <w:szCs w:val="30"/>
        </w:rPr>
        <w:t>1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 xml:space="preserve">ซึ่งเป็นไปได้อย่างสมเหตุสมผล ณ วันที่รายงาน </w:t>
      </w:r>
      <w:r w:rsidR="004648E4" w:rsidRPr="00553AB0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ทำให้เกิดการเพิ่มขึ้นหรือลดลง</w:t>
      </w:r>
      <w:r w:rsidR="004648E4" w:rsidRPr="00553AB0">
        <w:rPr>
          <w:rFonts w:asciiTheme="majorBidi" w:hAnsiTheme="majorBidi" w:cstheme="majorBidi" w:hint="cs"/>
          <w:sz w:val="30"/>
          <w:szCs w:val="30"/>
          <w:cs/>
        </w:rPr>
        <w:t>อย่างมีสาระสำคัญ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ในส่วนของผู้ถือหุ้น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</w:rPr>
        <w:t>และกำไรหรือขาดทุน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การวิเคราะห์ข้างต้นสมมติว่าตัวแปรอื่นโดยเฉพาะอัตราแลกเปลี่ยนเงินตราต่างประเทศให้คงที่ </w:t>
      </w:r>
    </w:p>
    <w:p w14:paraId="21C24672" w14:textId="77777777" w:rsidR="00082F92" w:rsidRPr="00553AB0" w:rsidRDefault="00082F92" w:rsidP="002429D6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369B14F7" w14:textId="7E130827" w:rsidR="002429D6" w:rsidRPr="00553AB0" w:rsidRDefault="002429D6" w:rsidP="002429D6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t>การบริหารจัดการทุน</w:t>
      </w:r>
    </w:p>
    <w:p w14:paraId="23B53708" w14:textId="7A0CFB01" w:rsidR="00FA5600" w:rsidRPr="00553AB0" w:rsidRDefault="00FA5600" w:rsidP="00092727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5F06520B" w14:textId="4ADB8522" w:rsidR="00FA5600" w:rsidRPr="00553AB0" w:rsidRDefault="002429D6" w:rsidP="00092727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</w:t>
      </w:r>
      <w:r w:rsidRPr="00553AB0">
        <w:rPr>
          <w:rFonts w:hint="cs"/>
          <w:sz w:val="30"/>
          <w:szCs w:val="30"/>
          <w:cs/>
        </w:rPr>
        <w:t>น</w:t>
      </w:r>
      <w:r w:rsidR="00834460" w:rsidRPr="00553AB0">
        <w:rPr>
          <w:rFonts w:hint="cs"/>
          <w:sz w:val="30"/>
          <w:szCs w:val="30"/>
          <w:cs/>
        </w:rPr>
        <w:t>อย่างสม่ำเสมอโดย</w:t>
      </w:r>
      <w:r w:rsidRPr="00553AB0">
        <w:rPr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DC8EB06" w14:textId="2FED1521" w:rsidR="00092727" w:rsidRPr="00553AB0" w:rsidRDefault="00834460" w:rsidP="0009272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553AB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416FC1E" w14:textId="708D4F8E" w:rsidR="00092727" w:rsidRPr="00553AB0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53AB0">
        <w:rPr>
          <w:rFonts w:asciiTheme="majorBidi" w:hAnsiTheme="majorBidi" w:cstheme="majorBidi"/>
          <w:i w:val="0"/>
          <w:iCs w:val="0"/>
          <w:cs/>
        </w:rPr>
        <w:lastRenderedPageBreak/>
        <w:t xml:space="preserve">ภาระผูกพัน </w:t>
      </w:r>
    </w:p>
    <w:p w14:paraId="70D2CC15" w14:textId="77777777" w:rsidR="00092727" w:rsidRPr="00553AB0" w:rsidRDefault="00092727" w:rsidP="00092727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66"/>
        <w:gridCol w:w="236"/>
        <w:gridCol w:w="1124"/>
        <w:gridCol w:w="236"/>
        <w:gridCol w:w="1257"/>
        <w:gridCol w:w="236"/>
        <w:gridCol w:w="1248"/>
      </w:tblGrid>
      <w:tr w:rsidR="00092727" w:rsidRPr="00553AB0" w14:paraId="1DEAD80A" w14:textId="77777777" w:rsidTr="008C5D69">
        <w:trPr>
          <w:tblHeader/>
        </w:trPr>
        <w:tc>
          <w:tcPr>
            <w:tcW w:w="1997" w:type="pct"/>
          </w:tcPr>
          <w:p w14:paraId="61EC42E1" w14:textId="77777777" w:rsidR="00092727" w:rsidRPr="00553AB0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3FCE9851" w14:textId="77777777" w:rsidR="00092727" w:rsidRPr="00553AB0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3B62873" w14:textId="77777777" w:rsidR="00092727" w:rsidRPr="00553AB0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2E3AB97E" w14:textId="77777777" w:rsidR="00092727" w:rsidRPr="00553AB0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553AB0" w14:paraId="1F34E4C6" w14:textId="77777777" w:rsidTr="006B2D79">
        <w:trPr>
          <w:tblHeader/>
        </w:trPr>
        <w:tc>
          <w:tcPr>
            <w:tcW w:w="1997" w:type="pct"/>
          </w:tcPr>
          <w:p w14:paraId="556EB320" w14:textId="77777777" w:rsidR="00092727" w:rsidRPr="00553AB0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2DAB502" w14:textId="14E967A2" w:rsidR="00092727" w:rsidRPr="00553AB0" w:rsidRDefault="00012299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6B5ED428" w14:textId="77777777" w:rsidR="00092727" w:rsidRPr="00553AB0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FFDF8D8" w14:textId="0A5B7468" w:rsidR="00092727" w:rsidRPr="00553AB0" w:rsidRDefault="00012299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3D40491D" w14:textId="77777777" w:rsidR="00092727" w:rsidRPr="00553AB0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641C4C9" w14:textId="59B96DBE" w:rsidR="00092727" w:rsidRPr="00553AB0" w:rsidRDefault="00012299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04273867" w14:textId="77777777" w:rsidR="00092727" w:rsidRPr="00553AB0" w:rsidRDefault="00092727" w:rsidP="0009272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FAB71AD" w14:textId="47CAFF2E" w:rsidR="00092727" w:rsidRPr="00553AB0" w:rsidRDefault="00012299" w:rsidP="0009272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92727" w:rsidRPr="00553AB0" w14:paraId="4FE4B629" w14:textId="77777777" w:rsidTr="008C5D69">
        <w:trPr>
          <w:tblHeader/>
        </w:trPr>
        <w:tc>
          <w:tcPr>
            <w:tcW w:w="1997" w:type="pct"/>
          </w:tcPr>
          <w:p w14:paraId="4B393B33" w14:textId="77777777" w:rsidR="00092727" w:rsidRPr="00553AB0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6DA0E100" w14:textId="77777777" w:rsidR="00092727" w:rsidRPr="00553AB0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727" w:rsidRPr="00553AB0" w14:paraId="0B09682E" w14:textId="77777777" w:rsidTr="006B2D79">
        <w:tc>
          <w:tcPr>
            <w:tcW w:w="1997" w:type="pct"/>
          </w:tcPr>
          <w:p w14:paraId="142D11CC" w14:textId="77777777" w:rsidR="00092727" w:rsidRPr="00553AB0" w:rsidRDefault="00092727" w:rsidP="0009272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6" w:type="pct"/>
          </w:tcPr>
          <w:p w14:paraId="20107CDA" w14:textId="77777777" w:rsidR="00092727" w:rsidRPr="00553AB0" w:rsidRDefault="00092727" w:rsidP="00092727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3928473" w14:textId="77777777" w:rsidR="00092727" w:rsidRPr="00553AB0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EFEDAC" w14:textId="77777777" w:rsidR="00092727" w:rsidRPr="00553AB0" w:rsidRDefault="00092727" w:rsidP="0009272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7D9450" w14:textId="77777777" w:rsidR="00092727" w:rsidRPr="00553AB0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5AF76B7" w14:textId="77777777" w:rsidR="00092727" w:rsidRPr="00553AB0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76A000E" w14:textId="77777777" w:rsidR="00092727" w:rsidRPr="00553AB0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890EE0F" w14:textId="77777777" w:rsidR="00092727" w:rsidRPr="00553AB0" w:rsidRDefault="00092727" w:rsidP="0009272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1ED" w:rsidRPr="00553AB0" w14:paraId="104AD821" w14:textId="77777777" w:rsidTr="006B2D79">
        <w:tc>
          <w:tcPr>
            <w:tcW w:w="1997" w:type="pct"/>
          </w:tcPr>
          <w:p w14:paraId="02EE5F11" w14:textId="77777777" w:rsidR="007C71ED" w:rsidRPr="00553AB0" w:rsidRDefault="007C71ED" w:rsidP="007C71E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6" w:type="pct"/>
          </w:tcPr>
          <w:p w14:paraId="0DC1C50D" w14:textId="0BA9A1FD" w:rsidR="007C71ED" w:rsidRPr="00553AB0" w:rsidRDefault="00012299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430</w:t>
            </w:r>
            <w:r w:rsidR="005831DE"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271</w:t>
            </w:r>
          </w:p>
        </w:tc>
        <w:tc>
          <w:tcPr>
            <w:tcW w:w="129" w:type="pct"/>
          </w:tcPr>
          <w:p w14:paraId="5DB14E34" w14:textId="77777777" w:rsidR="007C71ED" w:rsidRPr="00553AB0" w:rsidRDefault="007C71ED" w:rsidP="007C71E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612007F" w14:textId="0229C188" w:rsidR="007C71ED" w:rsidRPr="00553AB0" w:rsidRDefault="00012299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673</w:t>
            </w:r>
            <w:r w:rsidR="007C71ED"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600</w:t>
            </w:r>
          </w:p>
        </w:tc>
        <w:tc>
          <w:tcPr>
            <w:tcW w:w="129" w:type="pct"/>
          </w:tcPr>
          <w:p w14:paraId="2BA9FFA6" w14:textId="77777777" w:rsidR="007C71ED" w:rsidRPr="00553AB0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3C1525B" w14:textId="359E6DC2" w:rsidR="007C71ED" w:rsidRPr="00553AB0" w:rsidRDefault="00012299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429</w:t>
            </w:r>
            <w:r w:rsidR="005831DE"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971</w:t>
            </w:r>
          </w:p>
        </w:tc>
        <w:tc>
          <w:tcPr>
            <w:tcW w:w="129" w:type="pct"/>
          </w:tcPr>
          <w:p w14:paraId="1A8138BD" w14:textId="77777777" w:rsidR="007C71ED" w:rsidRPr="00553AB0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A6A6FAB" w14:textId="44201791" w:rsidR="007C71ED" w:rsidRPr="00553AB0" w:rsidRDefault="00012299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665</w:t>
            </w:r>
            <w:r w:rsidR="007C71ED" w:rsidRPr="00553AB0">
              <w:rPr>
                <w:rFonts w:asciiTheme="majorBidi" w:hAnsi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/>
                <w:sz w:val="30"/>
                <w:szCs w:val="30"/>
              </w:rPr>
              <w:t>686</w:t>
            </w:r>
          </w:p>
        </w:tc>
      </w:tr>
      <w:tr w:rsidR="007C71ED" w:rsidRPr="00553AB0" w14:paraId="38567BA1" w14:textId="77777777" w:rsidTr="006B2D79">
        <w:tc>
          <w:tcPr>
            <w:tcW w:w="1997" w:type="pct"/>
          </w:tcPr>
          <w:p w14:paraId="225217C6" w14:textId="77777777" w:rsidR="007C71ED" w:rsidRPr="00553AB0" w:rsidRDefault="007C71ED" w:rsidP="007C71E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6" w:type="pct"/>
          </w:tcPr>
          <w:p w14:paraId="4266B9BB" w14:textId="7108FEC9" w:rsidR="007C71ED" w:rsidRPr="00553AB0" w:rsidRDefault="00012299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108</w:t>
            </w:r>
            <w:r w:rsidR="005831DE"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335</w:t>
            </w:r>
          </w:p>
        </w:tc>
        <w:tc>
          <w:tcPr>
            <w:tcW w:w="129" w:type="pct"/>
          </w:tcPr>
          <w:p w14:paraId="79F01A9D" w14:textId="77777777" w:rsidR="007C71ED" w:rsidRPr="00553AB0" w:rsidRDefault="007C71ED" w:rsidP="007C71E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B39F785" w14:textId="2756C94A" w:rsidR="007C71ED" w:rsidRPr="00553AB0" w:rsidRDefault="00012299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79</w:t>
            </w:r>
            <w:r w:rsidR="007C71ED"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699</w:t>
            </w:r>
          </w:p>
        </w:tc>
        <w:tc>
          <w:tcPr>
            <w:tcW w:w="129" w:type="pct"/>
          </w:tcPr>
          <w:p w14:paraId="49D94DCE" w14:textId="77777777" w:rsidR="007C71ED" w:rsidRPr="00553AB0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08AC349" w14:textId="6D28EA32" w:rsidR="007C71ED" w:rsidRPr="00553AB0" w:rsidRDefault="00012299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38</w:t>
            </w:r>
            <w:r w:rsidR="005831DE"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392</w:t>
            </w:r>
          </w:p>
        </w:tc>
        <w:tc>
          <w:tcPr>
            <w:tcW w:w="129" w:type="pct"/>
          </w:tcPr>
          <w:p w14:paraId="56728D20" w14:textId="77777777" w:rsidR="007C71ED" w:rsidRPr="00553AB0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39CFB04" w14:textId="79C9A2FF" w:rsidR="007C71ED" w:rsidRPr="00553AB0" w:rsidRDefault="00012299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46</w:t>
            </w:r>
            <w:r w:rsidR="007C71ED" w:rsidRPr="00553AB0">
              <w:rPr>
                <w:rFonts w:asciiTheme="majorBidi" w:hAnsi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/>
                <w:sz w:val="30"/>
                <w:szCs w:val="30"/>
              </w:rPr>
              <w:t>569</w:t>
            </w:r>
          </w:p>
        </w:tc>
      </w:tr>
      <w:tr w:rsidR="005831DE" w:rsidRPr="00553AB0" w14:paraId="6F6849DB" w14:textId="77777777" w:rsidTr="006B2D79">
        <w:tc>
          <w:tcPr>
            <w:tcW w:w="1997" w:type="pct"/>
          </w:tcPr>
          <w:p w14:paraId="6F4829D2" w14:textId="0EE65A10" w:rsidR="005831DE" w:rsidRPr="00553AB0" w:rsidRDefault="005831DE" w:rsidP="005831DE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6" w:type="pct"/>
          </w:tcPr>
          <w:p w14:paraId="3E79455D" w14:textId="6198334D" w:rsidR="005831DE" w:rsidRPr="00553AB0" w:rsidRDefault="00012299" w:rsidP="005831D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129" w:type="pct"/>
          </w:tcPr>
          <w:p w14:paraId="4D66E62A" w14:textId="77777777" w:rsidR="005831DE" w:rsidRPr="00553AB0" w:rsidRDefault="005831DE" w:rsidP="005831D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F98A9E1" w14:textId="4076DE78" w:rsidR="005831DE" w:rsidRPr="00553AB0" w:rsidRDefault="00012299" w:rsidP="005831D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1</w:t>
            </w:r>
            <w:r w:rsidR="005831DE"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723</w:t>
            </w:r>
          </w:p>
        </w:tc>
        <w:tc>
          <w:tcPr>
            <w:tcW w:w="129" w:type="pct"/>
          </w:tcPr>
          <w:p w14:paraId="1EBA07AA" w14:textId="77777777" w:rsidR="005831DE" w:rsidRPr="00553AB0" w:rsidRDefault="005831DE" w:rsidP="005831D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1C4C006" w14:textId="48FFA484" w:rsidR="005831DE" w:rsidRPr="00553AB0" w:rsidRDefault="005831DE" w:rsidP="00CF2436">
            <w:pPr>
              <w:pStyle w:val="BodyText"/>
              <w:tabs>
                <w:tab w:val="decimal" w:pos="653"/>
              </w:tabs>
              <w:spacing w:after="0"/>
              <w:ind w:left="-108" w:right="260"/>
              <w:jc w:val="both"/>
              <w:rPr>
                <w:rFonts w:asciiTheme="majorBidi" w:hAnsiTheme="majorBidi"/>
                <w:sz w:val="30"/>
                <w:szCs w:val="30"/>
                <w:rtl/>
                <w:cs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4079A05" w14:textId="77777777" w:rsidR="005831DE" w:rsidRPr="00553AB0" w:rsidRDefault="005831DE" w:rsidP="005831D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2AC849D" w14:textId="46B8A4A9" w:rsidR="005831DE" w:rsidRPr="00553AB0" w:rsidRDefault="00012299" w:rsidP="005831D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850</w:t>
            </w:r>
          </w:p>
        </w:tc>
      </w:tr>
      <w:tr w:rsidR="007C71ED" w:rsidRPr="00553AB0" w14:paraId="5E7A49D5" w14:textId="77777777" w:rsidTr="006B2D79">
        <w:tc>
          <w:tcPr>
            <w:tcW w:w="1997" w:type="pct"/>
          </w:tcPr>
          <w:p w14:paraId="2A41A56E" w14:textId="3A08CAE8" w:rsidR="007C71ED" w:rsidRPr="00553AB0" w:rsidRDefault="007C71ED" w:rsidP="007C71E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374417B" w14:textId="6F9386FD" w:rsidR="007C71ED" w:rsidRPr="00553AB0" w:rsidRDefault="00012299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13</w:t>
            </w:r>
            <w:r w:rsidR="005831DE"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859</w:t>
            </w:r>
          </w:p>
        </w:tc>
        <w:tc>
          <w:tcPr>
            <w:tcW w:w="129" w:type="pct"/>
          </w:tcPr>
          <w:p w14:paraId="0E00E154" w14:textId="77777777" w:rsidR="007C71ED" w:rsidRPr="00553AB0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2D11E98" w14:textId="13092920" w:rsidR="007C71ED" w:rsidRPr="00553AB0" w:rsidRDefault="00012299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152</w:t>
            </w:r>
          </w:p>
        </w:tc>
        <w:tc>
          <w:tcPr>
            <w:tcW w:w="129" w:type="pct"/>
          </w:tcPr>
          <w:p w14:paraId="3B8F8735" w14:textId="77777777" w:rsidR="007C71ED" w:rsidRPr="00553AB0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C42DBDE" w14:textId="277176DD" w:rsidR="007C71ED" w:rsidRPr="00553AB0" w:rsidRDefault="00012299" w:rsidP="005831D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10</w:t>
            </w:r>
            <w:r w:rsidR="005831DE"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083</w:t>
            </w:r>
          </w:p>
        </w:tc>
        <w:tc>
          <w:tcPr>
            <w:tcW w:w="129" w:type="pct"/>
          </w:tcPr>
          <w:p w14:paraId="7BF97E6E" w14:textId="77777777" w:rsidR="007C71ED" w:rsidRPr="00553AB0" w:rsidRDefault="007C71ED" w:rsidP="007C71ED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2D74374D" w14:textId="3E1EA010" w:rsidR="007C71ED" w:rsidRPr="00553AB0" w:rsidRDefault="007C71ED" w:rsidP="00CF2436">
            <w:pPr>
              <w:pStyle w:val="BodyText"/>
              <w:tabs>
                <w:tab w:val="decimal" w:pos="754"/>
              </w:tabs>
              <w:spacing w:after="0"/>
              <w:ind w:left="-108" w:right="2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7C71ED" w:rsidRPr="00553AB0" w14:paraId="26C7C466" w14:textId="77777777" w:rsidTr="006B2D79">
        <w:tc>
          <w:tcPr>
            <w:tcW w:w="1997" w:type="pct"/>
          </w:tcPr>
          <w:p w14:paraId="146F4773" w14:textId="77777777" w:rsidR="007C71ED" w:rsidRPr="00553AB0" w:rsidRDefault="007C71ED" w:rsidP="007C71ED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C14BCCE" w14:textId="0576B741" w:rsidR="007C71ED" w:rsidRPr="00553AB0" w:rsidRDefault="00012299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552</w:t>
            </w:r>
            <w:r w:rsidR="005831DE"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495</w:t>
            </w:r>
          </w:p>
        </w:tc>
        <w:tc>
          <w:tcPr>
            <w:tcW w:w="129" w:type="pct"/>
          </w:tcPr>
          <w:p w14:paraId="129BDCE4" w14:textId="77777777" w:rsidR="007C71ED" w:rsidRPr="00553AB0" w:rsidRDefault="007C71ED" w:rsidP="007C71E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075D732" w14:textId="293C8BB3" w:rsidR="007C71ED" w:rsidRPr="00553AB0" w:rsidRDefault="00012299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755</w:t>
            </w:r>
            <w:r w:rsidR="007C71ED"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174</w:t>
            </w:r>
          </w:p>
        </w:tc>
        <w:tc>
          <w:tcPr>
            <w:tcW w:w="129" w:type="pct"/>
          </w:tcPr>
          <w:p w14:paraId="43CD4DC4" w14:textId="77777777" w:rsidR="007C71ED" w:rsidRPr="00553AB0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62D1F50" w14:textId="0E8717D3" w:rsidR="007C71ED" w:rsidRPr="00553AB0" w:rsidRDefault="00012299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478</w:t>
            </w:r>
            <w:r w:rsidR="005831DE"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446</w:t>
            </w:r>
          </w:p>
        </w:tc>
        <w:tc>
          <w:tcPr>
            <w:tcW w:w="129" w:type="pct"/>
          </w:tcPr>
          <w:p w14:paraId="7C170D76" w14:textId="77777777" w:rsidR="007C71ED" w:rsidRPr="00553AB0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1B6C5A0F" w14:textId="2515171F" w:rsidR="007C71ED" w:rsidRPr="00553AB0" w:rsidRDefault="00012299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713</w:t>
            </w:r>
            <w:r w:rsidR="007C71ED"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105</w:t>
            </w:r>
          </w:p>
        </w:tc>
      </w:tr>
      <w:tr w:rsidR="007C71ED" w:rsidRPr="00553AB0" w14:paraId="775775F5" w14:textId="77777777" w:rsidTr="006B2D79">
        <w:trPr>
          <w:trHeight w:val="427"/>
        </w:trPr>
        <w:tc>
          <w:tcPr>
            <w:tcW w:w="1997" w:type="pct"/>
          </w:tcPr>
          <w:p w14:paraId="58C63374" w14:textId="77777777" w:rsidR="007C71ED" w:rsidRPr="00553AB0" w:rsidRDefault="007C71ED" w:rsidP="007C71ED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6B0BE09" w14:textId="77777777" w:rsidR="007C71ED" w:rsidRPr="00553AB0" w:rsidRDefault="007C71ED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05773165" w14:textId="77777777" w:rsidR="007C71ED" w:rsidRPr="00553AB0" w:rsidRDefault="007C71ED" w:rsidP="007C71E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AEA62A" w14:textId="77777777" w:rsidR="007C71ED" w:rsidRPr="00553AB0" w:rsidRDefault="007C71ED" w:rsidP="007C71ED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F29751E" w14:textId="77777777" w:rsidR="007C71ED" w:rsidRPr="00553AB0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47EF444" w14:textId="77777777" w:rsidR="007C71ED" w:rsidRPr="00553AB0" w:rsidRDefault="007C71ED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356D8BA0" w14:textId="77777777" w:rsidR="007C71ED" w:rsidRPr="00553AB0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692586F" w14:textId="77777777" w:rsidR="007C71ED" w:rsidRPr="00553AB0" w:rsidRDefault="007C71ED" w:rsidP="007C71ED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1ED" w:rsidRPr="00553AB0" w14:paraId="7B95D9AB" w14:textId="77777777" w:rsidTr="006B2D79">
        <w:tc>
          <w:tcPr>
            <w:tcW w:w="1997" w:type="pct"/>
          </w:tcPr>
          <w:p w14:paraId="40421F07" w14:textId="539D2C9A" w:rsidR="007C71ED" w:rsidRPr="00553AB0" w:rsidRDefault="007C71ED" w:rsidP="007C71ED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553A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553A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6" w:type="pct"/>
          </w:tcPr>
          <w:p w14:paraId="43AD1B85" w14:textId="77777777" w:rsidR="007C71ED" w:rsidRPr="00553AB0" w:rsidRDefault="007C71ED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63059E32" w14:textId="77777777" w:rsidR="007C71ED" w:rsidRPr="00553AB0" w:rsidRDefault="007C71ED" w:rsidP="007C71E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992DF0B" w14:textId="77777777" w:rsidR="007C71ED" w:rsidRPr="00553AB0" w:rsidRDefault="007C71ED" w:rsidP="007C71ED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283A501" w14:textId="77777777" w:rsidR="007C71ED" w:rsidRPr="00553AB0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4F5DE271" w14:textId="77777777" w:rsidR="007C71ED" w:rsidRPr="00553AB0" w:rsidRDefault="007C71ED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5FC4E30A" w14:textId="77777777" w:rsidR="007C71ED" w:rsidRPr="00553AB0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F46D63E" w14:textId="77777777" w:rsidR="007C71ED" w:rsidRPr="00553AB0" w:rsidRDefault="007C71ED" w:rsidP="007C71ED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1DE" w:rsidRPr="00553AB0" w14:paraId="0FFAC6CA" w14:textId="77777777" w:rsidTr="006B2D79">
        <w:tc>
          <w:tcPr>
            <w:tcW w:w="1997" w:type="pct"/>
          </w:tcPr>
          <w:p w14:paraId="3ECC6A76" w14:textId="77777777" w:rsidR="005831DE" w:rsidRPr="00553AB0" w:rsidRDefault="005831DE" w:rsidP="005831DE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6" w:type="pct"/>
          </w:tcPr>
          <w:p w14:paraId="431CF5BA" w14:textId="180F8250" w:rsidR="005831DE" w:rsidRPr="00553AB0" w:rsidRDefault="005831DE" w:rsidP="00CF2436">
            <w:pPr>
              <w:pStyle w:val="BodyText"/>
              <w:tabs>
                <w:tab w:val="decimal" w:pos="638"/>
              </w:tabs>
              <w:spacing w:after="0"/>
              <w:ind w:left="-108" w:right="260"/>
              <w:jc w:val="both"/>
              <w:rPr>
                <w:rFonts w:asciiTheme="majorBidi" w:hAnsiTheme="majorBidi"/>
                <w:sz w:val="30"/>
                <w:szCs w:val="30"/>
                <w:rtl/>
                <w:cs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90BB7A3" w14:textId="77777777" w:rsidR="005831DE" w:rsidRPr="00553AB0" w:rsidRDefault="005831DE" w:rsidP="005831D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190C49A" w14:textId="4F185C93" w:rsidR="005831DE" w:rsidRPr="00553AB0" w:rsidRDefault="00012299" w:rsidP="005831D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51</w:t>
            </w:r>
            <w:r w:rsidR="005831DE" w:rsidRPr="00553AB0">
              <w:rPr>
                <w:rFonts w:asciiTheme="majorBidi" w:hAnsi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/>
                <w:sz w:val="30"/>
                <w:szCs w:val="30"/>
              </w:rPr>
              <w:t>561</w:t>
            </w:r>
          </w:p>
        </w:tc>
        <w:tc>
          <w:tcPr>
            <w:tcW w:w="129" w:type="pct"/>
          </w:tcPr>
          <w:p w14:paraId="09D3205D" w14:textId="77777777" w:rsidR="005831DE" w:rsidRPr="00553AB0" w:rsidRDefault="005831DE" w:rsidP="005831D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038D5027" w14:textId="5826EAFE" w:rsidR="005831DE" w:rsidRPr="00553AB0" w:rsidRDefault="005831DE" w:rsidP="00CF2436">
            <w:pPr>
              <w:pStyle w:val="BodyText"/>
              <w:tabs>
                <w:tab w:val="decimal" w:pos="653"/>
              </w:tabs>
              <w:spacing w:after="0"/>
              <w:ind w:left="-108" w:right="260"/>
              <w:jc w:val="both"/>
              <w:rPr>
                <w:rFonts w:asciiTheme="majorBidi" w:hAnsiTheme="majorBidi"/>
                <w:sz w:val="30"/>
                <w:szCs w:val="30"/>
                <w:rtl/>
                <w:cs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F489CC4" w14:textId="77777777" w:rsidR="005831DE" w:rsidRPr="00553AB0" w:rsidRDefault="005831DE" w:rsidP="005831D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FB2F8AB" w14:textId="40F48D04" w:rsidR="005831DE" w:rsidRPr="00553AB0" w:rsidRDefault="00012299" w:rsidP="005831D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9</w:t>
            </w:r>
            <w:r w:rsidR="005831DE" w:rsidRPr="00553AB0">
              <w:rPr>
                <w:rFonts w:asciiTheme="majorBidi" w:hAnsi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/>
                <w:sz w:val="30"/>
                <w:szCs w:val="30"/>
              </w:rPr>
              <w:t>184</w:t>
            </w:r>
          </w:p>
        </w:tc>
      </w:tr>
      <w:tr w:rsidR="005831DE" w:rsidRPr="00553AB0" w14:paraId="0681C4F6" w14:textId="77777777" w:rsidTr="006B2D79">
        <w:tc>
          <w:tcPr>
            <w:tcW w:w="1997" w:type="pct"/>
          </w:tcPr>
          <w:p w14:paraId="22A8E0DE" w14:textId="77777777" w:rsidR="005831DE" w:rsidRPr="00553AB0" w:rsidRDefault="005831DE" w:rsidP="005831DE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6" w:type="pct"/>
          </w:tcPr>
          <w:p w14:paraId="43C761F1" w14:textId="2E4ADDDC" w:rsidR="005831DE" w:rsidRPr="00553AB0" w:rsidRDefault="00012299" w:rsidP="005831D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133</w:t>
            </w:r>
            <w:r w:rsidR="005831DE"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968</w:t>
            </w:r>
          </w:p>
        </w:tc>
        <w:tc>
          <w:tcPr>
            <w:tcW w:w="129" w:type="pct"/>
          </w:tcPr>
          <w:p w14:paraId="5305245B" w14:textId="77777777" w:rsidR="005831DE" w:rsidRPr="00553AB0" w:rsidRDefault="005831DE" w:rsidP="005831D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7508DAE" w14:textId="20E53E96" w:rsidR="005831DE" w:rsidRPr="00553AB0" w:rsidRDefault="00012299" w:rsidP="005831D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114</w:t>
            </w:r>
            <w:r w:rsidR="005831DE" w:rsidRPr="00553AB0">
              <w:rPr>
                <w:rFonts w:asciiTheme="majorBidi" w:hAnsi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/>
                <w:sz w:val="30"/>
                <w:szCs w:val="30"/>
              </w:rPr>
              <w:t>602</w:t>
            </w:r>
          </w:p>
        </w:tc>
        <w:tc>
          <w:tcPr>
            <w:tcW w:w="129" w:type="pct"/>
          </w:tcPr>
          <w:p w14:paraId="3857FECA" w14:textId="77777777" w:rsidR="005831DE" w:rsidRPr="00553AB0" w:rsidRDefault="005831DE" w:rsidP="005831D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2D6562A" w14:textId="60A731B3" w:rsidR="005831DE" w:rsidRPr="00553AB0" w:rsidRDefault="00012299" w:rsidP="005831D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rtl/>
                <w:cs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35</w:t>
            </w:r>
            <w:r w:rsidR="005831DE" w:rsidRPr="00553AB0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002</w:t>
            </w:r>
          </w:p>
        </w:tc>
        <w:tc>
          <w:tcPr>
            <w:tcW w:w="129" w:type="pct"/>
          </w:tcPr>
          <w:p w14:paraId="13B44760" w14:textId="77777777" w:rsidR="005831DE" w:rsidRPr="00553AB0" w:rsidRDefault="005831DE" w:rsidP="005831D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622F79C" w14:textId="4B8A7E05" w:rsidR="005831DE" w:rsidRPr="00553AB0" w:rsidRDefault="00012299" w:rsidP="005831D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32</w:t>
            </w:r>
            <w:r w:rsidR="005831DE" w:rsidRPr="00553AB0">
              <w:rPr>
                <w:rFonts w:asciiTheme="majorBidi" w:hAnsi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/>
                <w:sz w:val="30"/>
                <w:szCs w:val="30"/>
              </w:rPr>
              <w:t>865</w:t>
            </w:r>
          </w:p>
        </w:tc>
      </w:tr>
      <w:tr w:rsidR="005831DE" w:rsidRPr="00553AB0" w14:paraId="1ADC6994" w14:textId="77777777" w:rsidTr="006B2D79">
        <w:tc>
          <w:tcPr>
            <w:tcW w:w="1997" w:type="pct"/>
          </w:tcPr>
          <w:p w14:paraId="3B6DC811" w14:textId="77777777" w:rsidR="005831DE" w:rsidRPr="00553AB0" w:rsidRDefault="005831DE" w:rsidP="005831DE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DA0FE93" w14:textId="43D1E10C" w:rsidR="005831DE" w:rsidRPr="00553AB0" w:rsidRDefault="00012299" w:rsidP="005831D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133</w:t>
            </w:r>
            <w:r w:rsidR="005831DE"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968</w:t>
            </w:r>
          </w:p>
        </w:tc>
        <w:tc>
          <w:tcPr>
            <w:tcW w:w="129" w:type="pct"/>
          </w:tcPr>
          <w:p w14:paraId="24535BC5" w14:textId="77777777" w:rsidR="005831DE" w:rsidRPr="00553AB0" w:rsidRDefault="005831DE" w:rsidP="005831D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CF44C8A" w14:textId="19EE98F2" w:rsidR="005831DE" w:rsidRPr="00553AB0" w:rsidRDefault="00012299" w:rsidP="005831D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166</w:t>
            </w:r>
            <w:r w:rsidR="005831DE"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129" w:type="pct"/>
          </w:tcPr>
          <w:p w14:paraId="332917E9" w14:textId="77777777" w:rsidR="005831DE" w:rsidRPr="00553AB0" w:rsidRDefault="005831DE" w:rsidP="005831D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A870DF3" w14:textId="458C26F7" w:rsidR="005831DE" w:rsidRPr="00553AB0" w:rsidRDefault="00012299" w:rsidP="005831D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35</w:t>
            </w:r>
            <w:r w:rsidR="005831DE"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002</w:t>
            </w:r>
          </w:p>
        </w:tc>
        <w:tc>
          <w:tcPr>
            <w:tcW w:w="129" w:type="pct"/>
          </w:tcPr>
          <w:p w14:paraId="3A2F07FB" w14:textId="77777777" w:rsidR="005831DE" w:rsidRPr="00553AB0" w:rsidRDefault="005831DE" w:rsidP="005831D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395206D2" w14:textId="2C776E2B" w:rsidR="005831DE" w:rsidRPr="00553AB0" w:rsidRDefault="00012299" w:rsidP="005831D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42</w:t>
            </w:r>
            <w:r w:rsidR="005831DE"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049</w:t>
            </w:r>
          </w:p>
        </w:tc>
      </w:tr>
    </w:tbl>
    <w:p w14:paraId="14CB0A97" w14:textId="77777777" w:rsidR="00092727" w:rsidRPr="00553AB0" w:rsidRDefault="00092727" w:rsidP="00092727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  <w:r w:rsidRPr="00553AB0">
        <w:rPr>
          <w:b/>
          <w:bCs/>
          <w:i/>
          <w:iCs/>
          <w:sz w:val="30"/>
          <w:szCs w:val="30"/>
        </w:rPr>
        <w:tab/>
      </w:r>
    </w:p>
    <w:p w14:paraId="5C8858C5" w14:textId="2BCA49A2" w:rsidR="005831DE" w:rsidRPr="00553AB0" w:rsidRDefault="00092727" w:rsidP="005831DE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 xml:space="preserve">ณ วันที่ </w:t>
      </w:r>
      <w:r w:rsidR="00012299" w:rsidRPr="00553AB0">
        <w:rPr>
          <w:sz w:val="30"/>
          <w:szCs w:val="30"/>
        </w:rPr>
        <w:t>31</w:t>
      </w:r>
      <w:r w:rsidRPr="00553AB0">
        <w:rPr>
          <w:sz w:val="30"/>
          <w:szCs w:val="30"/>
          <w:cs/>
        </w:rPr>
        <w:t xml:space="preserve"> </w:t>
      </w:r>
      <w:r w:rsidR="001A50A0" w:rsidRPr="00553AB0">
        <w:rPr>
          <w:rFonts w:hint="cs"/>
          <w:sz w:val="30"/>
          <w:szCs w:val="30"/>
          <w:cs/>
        </w:rPr>
        <w:t>ธันวาคม</w:t>
      </w:r>
      <w:r w:rsidRPr="00553AB0">
        <w:rPr>
          <w:sz w:val="30"/>
          <w:szCs w:val="30"/>
          <w:cs/>
        </w:rPr>
        <w:t xml:space="preserve"> </w:t>
      </w:r>
      <w:r w:rsidR="00012299" w:rsidRPr="00553AB0">
        <w:rPr>
          <w:sz w:val="30"/>
          <w:szCs w:val="30"/>
        </w:rPr>
        <w:t>2565</w:t>
      </w:r>
      <w:r w:rsidRPr="00553AB0">
        <w:rPr>
          <w:sz w:val="30"/>
          <w:szCs w:val="30"/>
          <w:cs/>
        </w:rPr>
        <w:t xml:space="preserve"> </w:t>
      </w:r>
      <w:r w:rsidR="005831DE" w:rsidRPr="00553AB0">
        <w:rPr>
          <w:sz w:val="30"/>
          <w:szCs w:val="30"/>
          <w:cs/>
        </w:rPr>
        <w:t>กลุ่มบริษัท</w:t>
      </w:r>
      <w:r w:rsidR="005831DE" w:rsidRPr="00553AB0">
        <w:rPr>
          <w:rFonts w:hint="cs"/>
          <w:sz w:val="30"/>
          <w:szCs w:val="30"/>
          <w:cs/>
        </w:rPr>
        <w:t>ไม่</w:t>
      </w:r>
      <w:r w:rsidR="005831DE" w:rsidRPr="00553AB0">
        <w:rPr>
          <w:sz w:val="30"/>
          <w:szCs w:val="30"/>
          <w:cs/>
        </w:rPr>
        <w:t xml:space="preserve">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</w:t>
      </w:r>
      <w:r w:rsidR="005831DE" w:rsidRPr="00553AB0">
        <w:rPr>
          <w:i/>
          <w:iCs/>
          <w:sz w:val="30"/>
          <w:szCs w:val="30"/>
          <w:cs/>
        </w:rPr>
        <w:t>(</w:t>
      </w:r>
      <w:r w:rsidR="00012299" w:rsidRPr="00553AB0">
        <w:rPr>
          <w:i/>
          <w:iCs/>
          <w:sz w:val="30"/>
          <w:szCs w:val="30"/>
        </w:rPr>
        <w:t>31</w:t>
      </w:r>
      <w:r w:rsidR="005831DE" w:rsidRPr="00553AB0">
        <w:rPr>
          <w:i/>
          <w:iCs/>
          <w:sz w:val="30"/>
          <w:szCs w:val="30"/>
          <w:cs/>
        </w:rPr>
        <w:t xml:space="preserve"> ธันวาคม </w:t>
      </w:r>
      <w:r w:rsidR="00012299" w:rsidRPr="00553AB0">
        <w:rPr>
          <w:i/>
          <w:iCs/>
          <w:sz w:val="30"/>
          <w:szCs w:val="30"/>
        </w:rPr>
        <w:t>2564</w:t>
      </w:r>
      <w:r w:rsidR="005831DE" w:rsidRPr="00553AB0">
        <w:rPr>
          <w:i/>
          <w:iCs/>
          <w:sz w:val="30"/>
          <w:szCs w:val="30"/>
        </w:rPr>
        <w:t xml:space="preserve">: </w:t>
      </w:r>
      <w:r w:rsidR="00012299" w:rsidRPr="00553AB0">
        <w:rPr>
          <w:i/>
          <w:iCs/>
          <w:sz w:val="30"/>
          <w:szCs w:val="30"/>
        </w:rPr>
        <w:t>51</w:t>
      </w:r>
      <w:r w:rsidR="005831DE" w:rsidRPr="00553AB0">
        <w:rPr>
          <w:i/>
          <w:iCs/>
          <w:sz w:val="30"/>
          <w:szCs w:val="30"/>
        </w:rPr>
        <w:t>.</w:t>
      </w:r>
      <w:r w:rsidR="00012299" w:rsidRPr="00553AB0">
        <w:rPr>
          <w:i/>
          <w:iCs/>
          <w:sz w:val="30"/>
          <w:szCs w:val="30"/>
        </w:rPr>
        <w:t>6</w:t>
      </w:r>
      <w:r w:rsidR="005831DE" w:rsidRPr="00553AB0">
        <w:rPr>
          <w:i/>
          <w:iCs/>
          <w:sz w:val="30"/>
          <w:szCs w:val="30"/>
          <w:cs/>
        </w:rPr>
        <w:t xml:space="preserve"> ล้านบาท </w:t>
      </w:r>
      <w:r w:rsidR="005831DE" w:rsidRPr="00553AB0">
        <w:rPr>
          <w:rFonts w:hint="cs"/>
          <w:i/>
          <w:iCs/>
          <w:sz w:val="30"/>
          <w:szCs w:val="30"/>
          <w:cs/>
        </w:rPr>
        <w:t>ในงบการเงินรวม และ</w:t>
      </w:r>
      <w:r w:rsidR="005831DE" w:rsidRPr="00553AB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012299" w:rsidRPr="00553AB0">
        <w:rPr>
          <w:i/>
          <w:iCs/>
          <w:sz w:val="30"/>
          <w:szCs w:val="30"/>
        </w:rPr>
        <w:t>9</w:t>
      </w:r>
      <w:r w:rsidR="005831DE" w:rsidRPr="00553AB0">
        <w:rPr>
          <w:i/>
          <w:iCs/>
          <w:sz w:val="30"/>
          <w:szCs w:val="30"/>
        </w:rPr>
        <w:t>.</w:t>
      </w:r>
      <w:r w:rsidR="00012299" w:rsidRPr="00553AB0">
        <w:rPr>
          <w:i/>
          <w:iCs/>
          <w:sz w:val="30"/>
          <w:szCs w:val="30"/>
        </w:rPr>
        <w:t>2</w:t>
      </w:r>
      <w:r w:rsidR="005831DE" w:rsidRPr="00553AB0">
        <w:rPr>
          <w:rFonts w:hint="cs"/>
          <w:i/>
          <w:iCs/>
          <w:sz w:val="30"/>
          <w:szCs w:val="30"/>
          <w:cs/>
        </w:rPr>
        <w:t xml:space="preserve"> </w:t>
      </w:r>
      <w:r w:rsidR="005831DE" w:rsidRPr="00553AB0">
        <w:rPr>
          <w:i/>
          <w:iCs/>
          <w:sz w:val="30"/>
          <w:szCs w:val="30"/>
          <w:cs/>
        </w:rPr>
        <w:t>ล้านบาท</w:t>
      </w:r>
      <w:r w:rsidR="005831DE" w:rsidRPr="00553AB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C21825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5831DE" w:rsidRPr="00553AB0">
        <w:rPr>
          <w:rFonts w:asciiTheme="majorBidi" w:hAnsiTheme="majorBidi" w:cstheme="majorBidi" w:hint="cs"/>
          <w:i/>
          <w:iCs/>
          <w:sz w:val="30"/>
          <w:szCs w:val="30"/>
          <w:cs/>
        </w:rPr>
        <w:t>ในงบการเงินเฉพาะกิจการ)</w:t>
      </w:r>
    </w:p>
    <w:p w14:paraId="4C6202B2" w14:textId="0D3C474F" w:rsidR="00092727" w:rsidRPr="00553AB0" w:rsidRDefault="00092727" w:rsidP="00D4452A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2768F693" w14:textId="3C14D1AF" w:rsidR="00092727" w:rsidRPr="00553AB0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553AB0">
        <w:rPr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00C824B9" w14:textId="77777777" w:rsidR="00092727" w:rsidRPr="00553AB0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19356CFB" w14:textId="4666C4EE" w:rsidR="00092727" w:rsidRPr="00553AB0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 xml:space="preserve">กลุ่มบริษัทได้ทำสัญญาซื้อวัตถุดิบ พัสดุบรรจุ และสินค้าสำเร็จรูปกับบริษัทหลายแห่ง โดย ณ วันที่ </w:t>
      </w:r>
      <w:r w:rsidR="00012299" w:rsidRPr="00553AB0">
        <w:rPr>
          <w:sz w:val="30"/>
          <w:szCs w:val="30"/>
        </w:rPr>
        <w:t>31</w:t>
      </w:r>
      <w:r w:rsidRPr="00553AB0">
        <w:rPr>
          <w:sz w:val="30"/>
          <w:szCs w:val="30"/>
          <w:cs/>
        </w:rPr>
        <w:t xml:space="preserve"> </w:t>
      </w:r>
      <w:r w:rsidR="001A50A0" w:rsidRPr="00553AB0">
        <w:rPr>
          <w:rFonts w:hint="cs"/>
          <w:sz w:val="30"/>
          <w:szCs w:val="30"/>
          <w:cs/>
        </w:rPr>
        <w:t>ธันวาคม</w:t>
      </w:r>
      <w:r w:rsidRPr="00553AB0">
        <w:rPr>
          <w:sz w:val="30"/>
          <w:szCs w:val="30"/>
          <w:cs/>
        </w:rPr>
        <w:t xml:space="preserve"> </w:t>
      </w:r>
      <w:r w:rsidR="00012299" w:rsidRPr="00553AB0">
        <w:rPr>
          <w:sz w:val="30"/>
          <w:szCs w:val="30"/>
        </w:rPr>
        <w:t>2565</w:t>
      </w:r>
      <w:r w:rsidRPr="00553AB0">
        <w:rPr>
          <w:sz w:val="30"/>
          <w:szCs w:val="30"/>
          <w:cs/>
        </w:rPr>
        <w:t>กลุ่มบริษัทมียอดภาระผูกพันคงเหลือ</w:t>
      </w:r>
      <w:r w:rsidR="00D4452A" w:rsidRPr="00553AB0">
        <w:rPr>
          <w:sz w:val="30"/>
          <w:szCs w:val="30"/>
          <w:cs/>
        </w:rPr>
        <w:t>จำนวนรวม</w:t>
      </w:r>
      <w:r w:rsidR="00D4452A" w:rsidRPr="00553AB0">
        <w:rPr>
          <w:rFonts w:hint="cs"/>
          <w:sz w:val="30"/>
          <w:szCs w:val="30"/>
          <w:cs/>
        </w:rPr>
        <w:t xml:space="preserve"> </w:t>
      </w:r>
      <w:r w:rsidR="00012299" w:rsidRPr="00553AB0">
        <w:rPr>
          <w:sz w:val="30"/>
          <w:szCs w:val="30"/>
        </w:rPr>
        <w:t>3</w:t>
      </w:r>
      <w:r w:rsidR="00C73831" w:rsidRPr="00553AB0">
        <w:rPr>
          <w:sz w:val="30"/>
          <w:szCs w:val="30"/>
        </w:rPr>
        <w:t>,</w:t>
      </w:r>
      <w:r w:rsidR="00012299" w:rsidRPr="00553AB0">
        <w:rPr>
          <w:sz w:val="30"/>
          <w:szCs w:val="30"/>
        </w:rPr>
        <w:t>404</w:t>
      </w:r>
      <w:r w:rsidRPr="00553AB0">
        <w:rPr>
          <w:sz w:val="30"/>
          <w:szCs w:val="30"/>
          <w:cs/>
        </w:rPr>
        <w:t xml:space="preserve"> ล้านบาท </w:t>
      </w:r>
      <w:r w:rsidRPr="00553AB0">
        <w:rPr>
          <w:i/>
          <w:iCs/>
          <w:sz w:val="30"/>
          <w:szCs w:val="30"/>
          <w:cs/>
        </w:rPr>
        <w:t>(</w:t>
      </w:r>
      <w:r w:rsidR="00012299" w:rsidRPr="00553AB0">
        <w:rPr>
          <w:i/>
          <w:iCs/>
          <w:sz w:val="30"/>
          <w:szCs w:val="30"/>
        </w:rPr>
        <w:t>2564</w:t>
      </w:r>
      <w:r w:rsidRPr="00553AB0">
        <w:rPr>
          <w:i/>
          <w:iCs/>
          <w:sz w:val="30"/>
          <w:szCs w:val="30"/>
          <w:cs/>
        </w:rPr>
        <w:t xml:space="preserve">: </w:t>
      </w:r>
      <w:r w:rsidR="00012299" w:rsidRPr="00553AB0">
        <w:rPr>
          <w:i/>
          <w:iCs/>
          <w:sz w:val="30"/>
          <w:szCs w:val="30"/>
        </w:rPr>
        <w:t>7</w:t>
      </w:r>
      <w:r w:rsidR="007C71ED" w:rsidRPr="00553AB0">
        <w:rPr>
          <w:i/>
          <w:iCs/>
          <w:sz w:val="30"/>
          <w:szCs w:val="30"/>
        </w:rPr>
        <w:t>,</w:t>
      </w:r>
      <w:r w:rsidR="00012299" w:rsidRPr="00553AB0">
        <w:rPr>
          <w:i/>
          <w:iCs/>
          <w:sz w:val="30"/>
          <w:szCs w:val="30"/>
        </w:rPr>
        <w:t>234</w:t>
      </w:r>
      <w:r w:rsidR="007C71ED" w:rsidRPr="00553AB0">
        <w:rPr>
          <w:i/>
          <w:iCs/>
          <w:sz w:val="30"/>
          <w:szCs w:val="30"/>
        </w:rPr>
        <w:t>.</w:t>
      </w:r>
      <w:r w:rsidR="00012299" w:rsidRPr="00553AB0">
        <w:rPr>
          <w:i/>
          <w:iCs/>
          <w:sz w:val="30"/>
          <w:szCs w:val="30"/>
        </w:rPr>
        <w:t>2</w:t>
      </w:r>
      <w:r w:rsidR="007C71ED" w:rsidRPr="00553AB0">
        <w:rPr>
          <w:i/>
          <w:iCs/>
          <w:sz w:val="30"/>
          <w:szCs w:val="30"/>
        </w:rPr>
        <w:t xml:space="preserve"> </w:t>
      </w:r>
      <w:r w:rsidRPr="00553AB0">
        <w:rPr>
          <w:i/>
          <w:iCs/>
          <w:sz w:val="30"/>
          <w:szCs w:val="30"/>
          <w:cs/>
        </w:rPr>
        <w:t>ล้านบาท)</w:t>
      </w:r>
      <w:r w:rsidRPr="00553AB0">
        <w:rPr>
          <w:sz w:val="30"/>
          <w:szCs w:val="30"/>
          <w:cs/>
        </w:rPr>
        <w:t xml:space="preserve"> ในงบการเงินรวม และจำนวนรวม</w:t>
      </w:r>
      <w:r w:rsidR="008C5D69" w:rsidRPr="00553AB0">
        <w:rPr>
          <w:rFonts w:hint="cs"/>
          <w:sz w:val="30"/>
          <w:szCs w:val="30"/>
          <w:cs/>
        </w:rPr>
        <w:t xml:space="preserve"> </w:t>
      </w:r>
      <w:r w:rsidR="00012299" w:rsidRPr="00553AB0">
        <w:rPr>
          <w:sz w:val="30"/>
          <w:szCs w:val="30"/>
        </w:rPr>
        <w:t>8</w:t>
      </w:r>
      <w:r w:rsidR="00C73831" w:rsidRPr="00553AB0">
        <w:rPr>
          <w:sz w:val="30"/>
          <w:szCs w:val="30"/>
        </w:rPr>
        <w:t>,</w:t>
      </w:r>
      <w:r w:rsidR="00012299" w:rsidRPr="00553AB0">
        <w:rPr>
          <w:sz w:val="30"/>
          <w:szCs w:val="30"/>
        </w:rPr>
        <w:t>281</w:t>
      </w:r>
      <w:r w:rsidR="00CF5BEA" w:rsidRPr="00553AB0">
        <w:rPr>
          <w:sz w:val="30"/>
          <w:szCs w:val="30"/>
        </w:rPr>
        <w:t>.</w:t>
      </w:r>
      <w:r w:rsidR="00012299" w:rsidRPr="00553AB0">
        <w:rPr>
          <w:sz w:val="30"/>
          <w:szCs w:val="30"/>
        </w:rPr>
        <w:t>4</w:t>
      </w:r>
      <w:r w:rsidR="00C73831"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 xml:space="preserve">ล้านบาท </w:t>
      </w:r>
      <w:r w:rsidRPr="00553AB0">
        <w:rPr>
          <w:i/>
          <w:iCs/>
          <w:sz w:val="30"/>
          <w:szCs w:val="30"/>
          <w:cs/>
        </w:rPr>
        <w:t>(</w:t>
      </w:r>
      <w:r w:rsidR="00012299" w:rsidRPr="00553AB0">
        <w:rPr>
          <w:i/>
          <w:iCs/>
          <w:sz w:val="30"/>
          <w:szCs w:val="30"/>
        </w:rPr>
        <w:t>2564</w:t>
      </w:r>
      <w:r w:rsidRPr="00553AB0">
        <w:rPr>
          <w:i/>
          <w:iCs/>
          <w:sz w:val="30"/>
          <w:szCs w:val="30"/>
          <w:cs/>
        </w:rPr>
        <w:t xml:space="preserve">: </w:t>
      </w:r>
      <w:r w:rsidR="00012299" w:rsidRPr="00553AB0">
        <w:rPr>
          <w:i/>
          <w:iCs/>
          <w:sz w:val="30"/>
          <w:szCs w:val="30"/>
        </w:rPr>
        <w:t>7</w:t>
      </w:r>
      <w:r w:rsidR="007C71ED" w:rsidRPr="00553AB0">
        <w:rPr>
          <w:i/>
          <w:iCs/>
          <w:sz w:val="30"/>
          <w:szCs w:val="30"/>
        </w:rPr>
        <w:t>,</w:t>
      </w:r>
      <w:r w:rsidR="00012299" w:rsidRPr="00553AB0">
        <w:rPr>
          <w:i/>
          <w:iCs/>
          <w:sz w:val="30"/>
          <w:szCs w:val="30"/>
        </w:rPr>
        <w:t>326</w:t>
      </w:r>
      <w:r w:rsidR="007C71ED" w:rsidRPr="00553AB0">
        <w:rPr>
          <w:i/>
          <w:iCs/>
          <w:sz w:val="30"/>
          <w:szCs w:val="30"/>
        </w:rPr>
        <w:t>.</w:t>
      </w:r>
      <w:r w:rsidR="00012299" w:rsidRPr="00553AB0">
        <w:rPr>
          <w:i/>
          <w:iCs/>
          <w:sz w:val="30"/>
          <w:szCs w:val="30"/>
        </w:rPr>
        <w:t>7</w:t>
      </w:r>
      <w:r w:rsidR="007C71ED" w:rsidRPr="00553AB0">
        <w:rPr>
          <w:i/>
          <w:iCs/>
          <w:sz w:val="30"/>
          <w:szCs w:val="30"/>
        </w:rPr>
        <w:t xml:space="preserve"> </w:t>
      </w:r>
      <w:r w:rsidRPr="00553AB0">
        <w:rPr>
          <w:i/>
          <w:iCs/>
          <w:sz w:val="30"/>
          <w:szCs w:val="30"/>
          <w:cs/>
        </w:rPr>
        <w:t>ล้านบาท)</w:t>
      </w:r>
      <w:r w:rsidRPr="00553AB0">
        <w:rPr>
          <w:sz w:val="30"/>
          <w:szCs w:val="30"/>
          <w:cs/>
        </w:rPr>
        <w:t xml:space="preserve"> ในงบการเงินเฉพาะกิจการ</w:t>
      </w:r>
    </w:p>
    <w:p w14:paraId="6854FF3B" w14:textId="1FD063EF" w:rsidR="00092727" w:rsidRPr="00553AB0" w:rsidRDefault="00834460" w:rsidP="00834460">
      <w:pPr>
        <w:spacing w:line="240" w:lineRule="auto"/>
        <w:rPr>
          <w:sz w:val="30"/>
          <w:szCs w:val="30"/>
        </w:rPr>
      </w:pPr>
      <w:r w:rsidRPr="00553AB0">
        <w:rPr>
          <w:sz w:val="30"/>
          <w:szCs w:val="30"/>
          <w:cs/>
        </w:rPr>
        <w:br w:type="page"/>
      </w:r>
    </w:p>
    <w:p w14:paraId="2D22B220" w14:textId="77777777" w:rsidR="008204F1" w:rsidRPr="00553AB0" w:rsidRDefault="008204F1" w:rsidP="008204F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  <w:cs/>
        </w:rPr>
      </w:pPr>
      <w:r w:rsidRPr="00553AB0">
        <w:rPr>
          <w:b/>
          <w:bCs/>
          <w:i/>
          <w:iCs/>
          <w:sz w:val="30"/>
          <w:szCs w:val="30"/>
          <w:cs/>
        </w:rPr>
        <w:lastRenderedPageBreak/>
        <w:t>สัญญา</w:t>
      </w:r>
      <w:r w:rsidRPr="00553AB0">
        <w:rPr>
          <w:rFonts w:hint="cs"/>
          <w:b/>
          <w:bCs/>
          <w:i/>
          <w:iCs/>
          <w:sz w:val="30"/>
          <w:szCs w:val="30"/>
          <w:cs/>
        </w:rPr>
        <w:t>รับ</w:t>
      </w:r>
      <w:r w:rsidRPr="00553AB0">
        <w:rPr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271841AE" w14:textId="77777777" w:rsidR="008204F1" w:rsidRPr="00553AB0" w:rsidRDefault="008204F1" w:rsidP="008204F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89C71B2" w14:textId="1A477035" w:rsidR="008204F1" w:rsidRPr="00553AB0" w:rsidRDefault="008204F1" w:rsidP="008204F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553AB0">
        <w:rPr>
          <w:rFonts w:asciiTheme="majorBidi" w:hAnsiTheme="majorBidi" w:cstheme="majorBidi" w:hint="cs"/>
          <w:sz w:val="30"/>
          <w:szCs w:val="30"/>
          <w:cs/>
        </w:rPr>
        <w:t>จนกว่าจะมีการบอกเลิก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="00012299" w:rsidRPr="00553AB0">
        <w:rPr>
          <w:rFonts w:asciiTheme="majorBidi" w:hAnsiTheme="majorBidi" w:cstheme="majorBidi"/>
          <w:sz w:val="30"/>
          <w:szCs w:val="30"/>
        </w:rPr>
        <w:t>25</w:t>
      </w:r>
      <w:r w:rsidRPr="00553AB0">
        <w:rPr>
          <w:rFonts w:asciiTheme="majorBidi" w:hAnsiTheme="majorBidi" w:cstheme="majorBidi"/>
          <w:sz w:val="30"/>
          <w:szCs w:val="30"/>
        </w:rPr>
        <w:t>.</w:t>
      </w:r>
      <w:r w:rsidR="00012299" w:rsidRPr="00553AB0">
        <w:rPr>
          <w:rFonts w:asciiTheme="majorBidi" w:hAnsiTheme="majorBidi" w:cstheme="majorBidi"/>
          <w:sz w:val="30"/>
          <w:szCs w:val="30"/>
        </w:rPr>
        <w:t>0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ล้านเยนต่อปีในงบการเงินรวม และจำนวน </w:t>
      </w:r>
      <w:r w:rsidR="00012299" w:rsidRPr="00553AB0">
        <w:rPr>
          <w:rFonts w:asciiTheme="majorBidi" w:hAnsiTheme="majorBidi" w:cstheme="majorBidi"/>
          <w:sz w:val="30"/>
          <w:szCs w:val="30"/>
        </w:rPr>
        <w:t>9</w:t>
      </w:r>
      <w:r w:rsidRPr="00553AB0">
        <w:rPr>
          <w:rFonts w:asciiTheme="majorBidi" w:hAnsiTheme="majorBidi" w:cstheme="majorBidi"/>
          <w:sz w:val="30"/>
          <w:szCs w:val="30"/>
        </w:rPr>
        <w:t>.</w:t>
      </w:r>
      <w:r w:rsidR="00012299" w:rsidRPr="00553AB0">
        <w:rPr>
          <w:rFonts w:asciiTheme="majorBidi" w:hAnsiTheme="majorBidi" w:cstheme="majorBidi"/>
          <w:sz w:val="30"/>
          <w:szCs w:val="30"/>
        </w:rPr>
        <w:t>5</w:t>
      </w:r>
      <w:r w:rsidRPr="00553AB0">
        <w:rPr>
          <w:rFonts w:asciiTheme="majorBidi" w:hAnsiTheme="majorBidi" w:cstheme="majorBidi"/>
          <w:sz w:val="30"/>
          <w:szCs w:val="30"/>
        </w:rPr>
        <w:t xml:space="preserve"> </w:t>
      </w:r>
      <w:r w:rsidRPr="00553AB0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305D5746" w14:textId="77777777" w:rsidR="008204F1" w:rsidRPr="00553AB0" w:rsidRDefault="008204F1" w:rsidP="008204F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7DD65" w14:textId="77777777" w:rsidR="00092727" w:rsidRPr="00553AB0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553AB0">
        <w:rPr>
          <w:b/>
          <w:bCs/>
          <w:i/>
          <w:iCs/>
          <w:sz w:val="30"/>
          <w:szCs w:val="30"/>
          <w:cs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4C154754" w14:textId="77777777" w:rsidR="00092727" w:rsidRPr="00553AB0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 xml:space="preserve"> </w:t>
      </w:r>
    </w:p>
    <w:p w14:paraId="5F9A1820" w14:textId="12D37B34" w:rsidR="00CF0235" w:rsidRPr="00553AB0" w:rsidRDefault="00092727" w:rsidP="00CF0235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 xml:space="preserve"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ซึ่งเป็นส่วนหนึ่งของสัญญาเช่าช่วงที่ดินระยะยาว โดยสัญญามีอายุ </w:t>
      </w:r>
      <w:r w:rsidR="00012299" w:rsidRPr="00553AB0">
        <w:rPr>
          <w:sz w:val="30"/>
          <w:szCs w:val="30"/>
        </w:rPr>
        <w:t>48</w:t>
      </w:r>
      <w:r w:rsidRPr="00553AB0">
        <w:rPr>
          <w:sz w:val="30"/>
          <w:szCs w:val="30"/>
          <w:cs/>
        </w:rPr>
        <w:t xml:space="preserve"> ปี </w:t>
      </w:r>
      <w:r w:rsidR="00012299" w:rsidRPr="00553AB0">
        <w:rPr>
          <w:sz w:val="30"/>
          <w:szCs w:val="30"/>
        </w:rPr>
        <w:t>7</w:t>
      </w:r>
      <w:r w:rsidRPr="00553AB0">
        <w:rPr>
          <w:sz w:val="30"/>
          <w:szCs w:val="30"/>
          <w:cs/>
        </w:rPr>
        <w:t xml:space="preserve"> เดือน สัญญามีผลบังคับใช้และจะทยอยสิ้นสุดในเดือนกุมภาพันธ์ </w:t>
      </w:r>
      <w:r w:rsidR="00012299" w:rsidRPr="00553AB0">
        <w:rPr>
          <w:sz w:val="30"/>
          <w:szCs w:val="30"/>
        </w:rPr>
        <w:t>2610</w:t>
      </w:r>
      <w:r w:rsidRPr="00553AB0">
        <w:rPr>
          <w:sz w:val="30"/>
          <w:szCs w:val="30"/>
          <w:cs/>
        </w:rPr>
        <w:t xml:space="preserve"> โดยบริษัทย่อยผูกพันที่จะจ่ายค่าบำรุงรักษาและค่าบริหารส่วนกลางเป็นจำนวนเงิน </w:t>
      </w:r>
      <w:r w:rsidR="00012299" w:rsidRPr="00553AB0">
        <w:rPr>
          <w:sz w:val="30"/>
          <w:szCs w:val="30"/>
        </w:rPr>
        <w:t>0</w:t>
      </w:r>
      <w:r w:rsidRPr="00553AB0">
        <w:rPr>
          <w:sz w:val="30"/>
          <w:szCs w:val="30"/>
          <w:cs/>
        </w:rPr>
        <w:t>.</w:t>
      </w:r>
      <w:r w:rsidR="00012299" w:rsidRPr="00553AB0">
        <w:rPr>
          <w:sz w:val="30"/>
          <w:szCs w:val="30"/>
        </w:rPr>
        <w:t>01</w:t>
      </w:r>
      <w:r w:rsidRPr="00553AB0">
        <w:rPr>
          <w:sz w:val="30"/>
          <w:szCs w:val="30"/>
          <w:cs/>
        </w:rPr>
        <w:t xml:space="preserve"> ล้านเหรียญสหรัฐอเมริกาต่อเดือน</w:t>
      </w:r>
    </w:p>
    <w:p w14:paraId="4EC54158" w14:textId="77777777" w:rsidR="00CF0235" w:rsidRPr="00553AB0" w:rsidRDefault="00CF0235" w:rsidP="00CF0235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57B0A1EB" w14:textId="359C7870" w:rsidR="003062B2" w:rsidRPr="00553AB0" w:rsidRDefault="003062B2" w:rsidP="00CF0235">
      <w:pPr>
        <w:spacing w:line="240" w:lineRule="auto"/>
        <w:ind w:left="540" w:right="-45"/>
        <w:jc w:val="thaiDistribute"/>
        <w:rPr>
          <w:sz w:val="30"/>
          <w:szCs w:val="30"/>
          <w:cs/>
        </w:rPr>
      </w:pPr>
      <w:r w:rsidRPr="00553AB0">
        <w:rPr>
          <w:b/>
          <w:bCs/>
          <w:i/>
          <w:iCs/>
          <w:sz w:val="30"/>
          <w:szCs w:val="30"/>
          <w:cs/>
        </w:rPr>
        <w:t>สัญญาบริหารจัดการคลังสินค้า</w:t>
      </w:r>
    </w:p>
    <w:p w14:paraId="2E409AB9" w14:textId="77777777" w:rsidR="003062B2" w:rsidRPr="00553AB0" w:rsidRDefault="003062B2" w:rsidP="003062B2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7F7C89B0" w14:textId="2F0F134D" w:rsidR="003062B2" w:rsidRPr="00553AB0" w:rsidRDefault="003062B2" w:rsidP="003062B2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="00012299" w:rsidRPr="00553AB0">
        <w:rPr>
          <w:rFonts w:asciiTheme="majorBidi" w:hAnsiTheme="majorBidi"/>
          <w:snapToGrid w:val="0"/>
          <w:sz w:val="30"/>
          <w:szCs w:val="30"/>
          <w:lang w:eastAsia="th-TH"/>
        </w:rPr>
        <w:t>3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="00012299" w:rsidRPr="00553AB0">
        <w:rPr>
          <w:rFonts w:asciiTheme="majorBidi" w:hAnsiTheme="majorBidi"/>
          <w:snapToGrid w:val="0"/>
          <w:sz w:val="30"/>
          <w:szCs w:val="30"/>
          <w:lang w:eastAsia="th-TH"/>
        </w:rPr>
        <w:t>2566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="00012299" w:rsidRPr="00553AB0">
        <w:rPr>
          <w:rFonts w:asciiTheme="majorBidi" w:hAnsiTheme="majorBidi"/>
          <w:snapToGrid w:val="0"/>
          <w:sz w:val="30"/>
          <w:szCs w:val="30"/>
          <w:lang w:eastAsia="th-TH"/>
        </w:rPr>
        <w:t>0</w:t>
      </w:r>
      <w:r w:rsidRPr="00553AB0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012299" w:rsidRPr="00553AB0">
        <w:rPr>
          <w:rFonts w:asciiTheme="majorBidi" w:hAnsiTheme="majorBidi"/>
          <w:snapToGrid w:val="0"/>
          <w:sz w:val="30"/>
          <w:szCs w:val="30"/>
          <w:lang w:eastAsia="th-TH"/>
        </w:rPr>
        <w:t>8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67BB2703" w14:textId="77777777" w:rsidR="003062B2" w:rsidRPr="00553AB0" w:rsidRDefault="003062B2" w:rsidP="003062B2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  <w:sz w:val="30"/>
          <w:szCs w:val="30"/>
        </w:rPr>
      </w:pPr>
      <w:r w:rsidRPr="00553AB0">
        <w:rPr>
          <w:b/>
          <w:bCs/>
          <w:i/>
          <w:iCs/>
          <w:sz w:val="30"/>
          <w:szCs w:val="30"/>
        </w:rPr>
        <w:t xml:space="preserve"> </w:t>
      </w:r>
    </w:p>
    <w:p w14:paraId="11D48485" w14:textId="3A95A77E" w:rsidR="003062B2" w:rsidRPr="00553AB0" w:rsidRDefault="003062B2" w:rsidP="003062B2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บริษัทย่อยได้ทำสัญญาบริหารจัดการคลังสินค้าในสาธารณรัฐแห่งสหภาพเมียนมาร์ ซึ่งเป็นสัญญาระยะยาว </w:t>
      </w:r>
      <w:r w:rsidR="00012299" w:rsidRPr="00553AB0">
        <w:rPr>
          <w:rFonts w:asciiTheme="majorBidi" w:hAnsiTheme="majorBidi"/>
          <w:snapToGrid w:val="0"/>
          <w:sz w:val="30"/>
          <w:szCs w:val="30"/>
          <w:lang w:eastAsia="th-TH"/>
        </w:rPr>
        <w:t>2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</w:t>
      </w:r>
      <w:r w:rsidR="001A7181" w:rsidRPr="00553AB0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กันยา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ยน </w:t>
      </w:r>
      <w:r w:rsidR="00012299" w:rsidRPr="00553AB0">
        <w:rPr>
          <w:rFonts w:asciiTheme="majorBidi" w:hAnsiTheme="majorBidi"/>
          <w:snapToGrid w:val="0"/>
          <w:sz w:val="30"/>
          <w:szCs w:val="30"/>
          <w:lang w:eastAsia="th-TH"/>
        </w:rPr>
        <w:t>2567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โดยบริษัทย่อยผูกพันที่จะจ่ายค่าบริการขั้นต่ำในปีแรกเป็นจำนวนเงิน </w:t>
      </w:r>
      <w:r w:rsidR="00012299" w:rsidRPr="00553AB0">
        <w:rPr>
          <w:rFonts w:asciiTheme="majorBidi" w:hAnsiTheme="majorBidi"/>
          <w:snapToGrid w:val="0"/>
          <w:sz w:val="30"/>
          <w:szCs w:val="30"/>
          <w:lang w:eastAsia="th-TH"/>
        </w:rPr>
        <w:t>21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ล้านเมียนมาร์จัตต่อเดือน สำหรับค่าบริการในปีที่สองนั้นจะได้รับส่วนลดเท่ากับร้อยละ </w:t>
      </w:r>
      <w:r w:rsidR="00012299" w:rsidRPr="00553AB0">
        <w:rPr>
          <w:rFonts w:asciiTheme="majorBidi" w:hAnsiTheme="majorBidi"/>
          <w:snapToGrid w:val="0"/>
          <w:sz w:val="30"/>
          <w:szCs w:val="30"/>
          <w:lang w:eastAsia="th-TH"/>
        </w:rPr>
        <w:t>2</w:t>
      </w:r>
      <w:r w:rsidR="00362A8A" w:rsidRPr="00553AB0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012299" w:rsidRPr="00553AB0">
        <w:rPr>
          <w:rFonts w:asciiTheme="majorBidi" w:hAnsiTheme="majorBidi"/>
          <w:snapToGrid w:val="0"/>
          <w:sz w:val="30"/>
          <w:szCs w:val="30"/>
          <w:lang w:eastAsia="th-TH"/>
        </w:rPr>
        <w:t>5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C21825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ของค่าบริการในปีแรก </w:t>
      </w:r>
    </w:p>
    <w:p w14:paraId="17E59FB8" w14:textId="77777777" w:rsidR="009A0A2C" w:rsidRPr="00553AB0" w:rsidRDefault="009A0A2C" w:rsidP="003062B2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6FF6C941" w14:textId="77777777" w:rsidR="00A5574D" w:rsidRPr="00553AB0" w:rsidRDefault="00A5574D" w:rsidP="00A5574D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553AB0">
        <w:rPr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6993A90A" w14:textId="77777777" w:rsidR="00A5574D" w:rsidRPr="00553AB0" w:rsidRDefault="00A5574D" w:rsidP="00A5574D">
      <w:pPr>
        <w:spacing w:line="240" w:lineRule="auto"/>
        <w:ind w:left="540"/>
        <w:jc w:val="thaiDistribute"/>
        <w:rPr>
          <w:rFonts w:asciiTheme="majorBidi" w:hAnsiTheme="majorBidi"/>
        </w:rPr>
      </w:pPr>
    </w:p>
    <w:p w14:paraId="3A8533D3" w14:textId="21A25623" w:rsidR="00A5574D" w:rsidRPr="00553AB0" w:rsidRDefault="00A5574D" w:rsidP="00A5574D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53AB0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Pr="00553AB0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="00012299" w:rsidRPr="00553AB0">
        <w:rPr>
          <w:rFonts w:asciiTheme="majorBidi" w:hAnsiTheme="majorBidi"/>
          <w:snapToGrid w:val="0"/>
          <w:sz w:val="30"/>
          <w:szCs w:val="30"/>
          <w:lang w:eastAsia="th-TH"/>
        </w:rPr>
        <w:t>5</w:t>
      </w:r>
      <w:r w:rsidRPr="00553AB0">
        <w:rPr>
          <w:rFonts w:asciiTheme="majorBidi" w:hAnsiTheme="majorBidi"/>
          <w:snapToGrid w:val="0"/>
          <w:sz w:val="30"/>
          <w:szCs w:val="30"/>
          <w:lang w:eastAsia="th-TH"/>
        </w:rPr>
        <w:t xml:space="preserve"> - </w:t>
      </w:r>
      <w:r w:rsidR="00012299" w:rsidRPr="00553AB0">
        <w:rPr>
          <w:rFonts w:asciiTheme="majorBidi" w:hAnsiTheme="majorBidi"/>
          <w:snapToGrid w:val="0"/>
          <w:sz w:val="30"/>
          <w:szCs w:val="30"/>
          <w:lang w:eastAsia="th-TH"/>
        </w:rPr>
        <w:t>7</w:t>
      </w:r>
      <w:r w:rsidRPr="00553AB0">
        <w:rPr>
          <w:rFonts w:hint="cs"/>
          <w:sz w:val="30"/>
          <w:szCs w:val="30"/>
          <w:cs/>
        </w:rPr>
        <w:t xml:space="preserve"> ปี</w:t>
      </w:r>
      <w:r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 xml:space="preserve">สัญญามีผลบังคับใช้และจะทยอยสิ้นสุดภายในเดือนกันยายน </w:t>
      </w:r>
      <w:r w:rsidR="00012299" w:rsidRPr="00553AB0">
        <w:rPr>
          <w:rFonts w:asciiTheme="majorBidi" w:hAnsiTheme="majorBidi"/>
          <w:snapToGrid w:val="0"/>
          <w:sz w:val="30"/>
          <w:szCs w:val="30"/>
          <w:lang w:eastAsia="th-TH"/>
        </w:rPr>
        <w:t>2571</w:t>
      </w:r>
      <w:r w:rsidRPr="00553AB0">
        <w:rPr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>โดย</w:t>
      </w:r>
      <w:r w:rsidRPr="00553AB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53AB0">
        <w:rPr>
          <w:sz w:val="30"/>
          <w:szCs w:val="30"/>
          <w:cs/>
        </w:rPr>
        <w:t>ตกลงซื้อก๊าซธรรมชาติตามระยะเวลาและเงื่อนไขต่าง</w:t>
      </w:r>
      <w:r w:rsidR="00432951"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sz w:val="30"/>
          <w:szCs w:val="30"/>
          <w:cs/>
        </w:rPr>
        <w:t>ๆ ที่ระบุในสัญญา</w:t>
      </w:r>
    </w:p>
    <w:p w14:paraId="6621C0B0" w14:textId="33833B67" w:rsidR="00507811" w:rsidRPr="00553AB0" w:rsidRDefault="00A5574D" w:rsidP="007F1393">
      <w:pPr>
        <w:spacing w:line="240" w:lineRule="auto"/>
        <w:rPr>
          <w:sz w:val="30"/>
          <w:szCs w:val="30"/>
          <w:cs/>
        </w:rPr>
      </w:pPr>
      <w:r w:rsidRPr="00553AB0">
        <w:rPr>
          <w:sz w:val="30"/>
          <w:szCs w:val="30"/>
        </w:rPr>
        <w:br w:type="page"/>
      </w:r>
    </w:p>
    <w:p w14:paraId="25EF7A08" w14:textId="77777777" w:rsidR="00092727" w:rsidRPr="00553AB0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lastRenderedPageBreak/>
        <w:t>หนี้สินที่อาจเกิดขึ้น</w:t>
      </w:r>
    </w:p>
    <w:p w14:paraId="6F295C1F" w14:textId="47483870" w:rsidR="00092727" w:rsidRPr="00553AB0" w:rsidRDefault="00092727" w:rsidP="00092727">
      <w:pPr>
        <w:spacing w:line="240" w:lineRule="auto"/>
        <w:ind w:right="45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B4E366F" w14:textId="77777777" w:rsidR="003062B2" w:rsidRPr="00553AB0" w:rsidRDefault="003062B2" w:rsidP="003062B2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53AB0">
        <w:rPr>
          <w:rFonts w:asciiTheme="majorBidi" w:hAnsiTheme="majorBidi"/>
          <w:i/>
          <w:iCs/>
          <w:sz w:val="30"/>
          <w:szCs w:val="30"/>
          <w:cs/>
        </w:rPr>
        <w:t>การค้ำประกัน</w:t>
      </w:r>
    </w:p>
    <w:p w14:paraId="43F6AC09" w14:textId="6932B3D4" w:rsidR="008A0791" w:rsidRPr="00553AB0" w:rsidRDefault="008A0791" w:rsidP="00AF02D2">
      <w:pPr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AEDC82C" w14:textId="4DD9D5CF" w:rsidR="008A0791" w:rsidRPr="00553AB0" w:rsidRDefault="008A0791" w:rsidP="008A0791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53AB0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012299" w:rsidRPr="00553AB0">
        <w:rPr>
          <w:sz w:val="30"/>
          <w:szCs w:val="30"/>
        </w:rPr>
        <w:t>31</w:t>
      </w:r>
      <w:r w:rsidRPr="00553AB0">
        <w:rPr>
          <w:sz w:val="30"/>
          <w:szCs w:val="30"/>
        </w:rPr>
        <w:t xml:space="preserve"> </w:t>
      </w:r>
      <w:r w:rsidRPr="00553AB0">
        <w:rPr>
          <w:rFonts w:hint="cs"/>
          <w:sz w:val="30"/>
          <w:szCs w:val="30"/>
          <w:cs/>
        </w:rPr>
        <w:t xml:space="preserve">ธันวาคม </w:t>
      </w:r>
      <w:r w:rsidR="00012299" w:rsidRPr="00553AB0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553A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553AB0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Pr="00553AB0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553AB0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จากการค้ำประกันการใช้วงเงินสินเชื่อของ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553AB0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ที่เกี่ยวข้องกันหลายแห่งเป็นจำนวนเงิน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 </w:t>
      </w:r>
      <w:r w:rsidR="009E5005" w:rsidRPr="00553A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12299" w:rsidRPr="00553AB0">
        <w:rPr>
          <w:rFonts w:asciiTheme="majorBidi" w:hAnsiTheme="majorBidi" w:cstheme="majorBidi"/>
          <w:spacing w:val="-4"/>
          <w:sz w:val="30"/>
          <w:szCs w:val="30"/>
        </w:rPr>
        <w:t>52</w:t>
      </w:r>
      <w:r w:rsidR="009E5005" w:rsidRPr="00553AB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012299" w:rsidRPr="00553AB0">
        <w:rPr>
          <w:rFonts w:asciiTheme="majorBidi" w:hAnsiTheme="majorBidi" w:cstheme="majorBidi"/>
          <w:spacing w:val="-4"/>
          <w:sz w:val="30"/>
          <w:szCs w:val="30"/>
        </w:rPr>
        <w:t>777</w:t>
      </w:r>
      <w:r w:rsidR="009E5005" w:rsidRPr="00553AB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012299" w:rsidRPr="00553AB0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9E5005" w:rsidRPr="00553A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53AB0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="009E5005" w:rsidRPr="00553A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12299" w:rsidRPr="00553AB0">
        <w:rPr>
          <w:rFonts w:asciiTheme="majorBidi" w:hAnsiTheme="majorBidi" w:cstheme="majorBidi"/>
          <w:spacing w:val="-4"/>
          <w:sz w:val="30"/>
          <w:szCs w:val="30"/>
        </w:rPr>
        <w:t>65</w:t>
      </w:r>
      <w:r w:rsidR="009E5005" w:rsidRPr="00553AB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012299" w:rsidRPr="00553AB0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9E5005" w:rsidRPr="00553A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553A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3AB0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012299" w:rsidRPr="00553AB0">
        <w:rPr>
          <w:rFonts w:asciiTheme="majorBidi" w:hAnsiTheme="majorBidi" w:cstheme="majorBidi"/>
          <w:i/>
          <w:iCs/>
          <w:spacing w:val="-4"/>
          <w:sz w:val="30"/>
          <w:szCs w:val="30"/>
        </w:rPr>
        <w:t>2564</w:t>
      </w:r>
      <w:r w:rsidRPr="00553A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012299" w:rsidRPr="00553AB0">
        <w:rPr>
          <w:rFonts w:asciiTheme="majorBidi" w:hAnsiTheme="majorBidi" w:cstheme="majorBidi"/>
          <w:i/>
          <w:iCs/>
          <w:spacing w:val="-4"/>
          <w:sz w:val="30"/>
          <w:szCs w:val="30"/>
        </w:rPr>
        <w:t>44</w:t>
      </w:r>
      <w:r w:rsidR="007C71ED" w:rsidRPr="00553AB0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012299" w:rsidRPr="00553AB0">
        <w:rPr>
          <w:rFonts w:asciiTheme="majorBidi" w:hAnsiTheme="majorBidi" w:cstheme="majorBidi"/>
          <w:i/>
          <w:iCs/>
          <w:spacing w:val="-4"/>
          <w:sz w:val="30"/>
          <w:szCs w:val="30"/>
        </w:rPr>
        <w:t>877</w:t>
      </w:r>
      <w:r w:rsidR="007C71ED" w:rsidRPr="00553AB0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012299" w:rsidRPr="00553AB0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7C71ED" w:rsidRPr="00553A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ล้านเมียนมาร์จัต และ </w:t>
      </w:r>
      <w:r w:rsidR="00012299" w:rsidRPr="00553AB0">
        <w:rPr>
          <w:rFonts w:asciiTheme="majorBidi" w:hAnsiTheme="majorBidi" w:cstheme="majorBidi"/>
          <w:i/>
          <w:iCs/>
          <w:spacing w:val="-4"/>
          <w:sz w:val="30"/>
          <w:szCs w:val="30"/>
        </w:rPr>
        <w:t>62</w:t>
      </w:r>
      <w:r w:rsidR="007C71ED" w:rsidRPr="00553AB0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012299" w:rsidRPr="00553AB0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553A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ล้านเหรียญสหรัฐอเมริกา</w:t>
      </w:r>
      <w:r w:rsidRPr="00553AB0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553A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และจากการค้ำประกัน</w:t>
      </w:r>
      <w:r w:rsidR="004C25A2" w:rsidRPr="00553AB0">
        <w:rPr>
          <w:rFonts w:asciiTheme="majorBidi" w:hAnsiTheme="majorBidi" w:cstheme="majorBidi"/>
          <w:spacing w:val="-4"/>
          <w:sz w:val="30"/>
          <w:szCs w:val="30"/>
        </w:rPr>
        <w:br/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>การเช่าสินทรัพย์</w:t>
      </w:r>
      <w:r w:rsidRPr="00553AB0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553AB0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คิดเป็นร้อยละ </w:t>
      </w:r>
      <w:r w:rsidR="00012299" w:rsidRPr="00553AB0">
        <w:rPr>
          <w:rFonts w:asciiTheme="majorBidi" w:hAnsiTheme="majorBidi" w:cstheme="majorBidi"/>
          <w:spacing w:val="-4"/>
          <w:sz w:val="30"/>
          <w:szCs w:val="30"/>
        </w:rPr>
        <w:t>51</w:t>
      </w:r>
      <w:r w:rsidRPr="00553A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53AB0">
        <w:rPr>
          <w:rFonts w:asciiTheme="majorBidi" w:hAnsiTheme="majorBidi" w:cstheme="majorBidi" w:hint="cs"/>
          <w:spacing w:val="-4"/>
          <w:sz w:val="30"/>
          <w:szCs w:val="30"/>
          <w:cs/>
        </w:rPr>
        <w:t>ของหนี้สินตามสัญญาเช่าสำหรับสินทรัพย์ที่ได้ระบุไว้ในสัญญาเช่าส่วนที่มีการค้ำประกัน</w:t>
      </w:r>
    </w:p>
    <w:p w14:paraId="22A0896C" w14:textId="194C0C93" w:rsidR="005A00DE" w:rsidRPr="00553AB0" w:rsidRDefault="005A00DE" w:rsidP="00F106F9">
      <w:pPr>
        <w:spacing w:line="240" w:lineRule="auto"/>
        <w:ind w:right="-45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</w:p>
    <w:p w14:paraId="6900E6C0" w14:textId="77777777" w:rsidR="00F106F9" w:rsidRPr="00553AB0" w:rsidRDefault="00F106F9" w:rsidP="00F106F9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553AB0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คดีความ</w:t>
      </w:r>
    </w:p>
    <w:p w14:paraId="62A137A1" w14:textId="77777777" w:rsidR="00F106F9" w:rsidRPr="00553AB0" w:rsidRDefault="00F106F9" w:rsidP="00F106F9">
      <w:pPr>
        <w:spacing w:line="240" w:lineRule="auto"/>
        <w:ind w:left="540"/>
        <w:jc w:val="thaiDistribute"/>
        <w:rPr>
          <w:rFonts w:asciiTheme="majorBidi" w:hAnsiTheme="majorBidi"/>
          <w:cs/>
        </w:rPr>
      </w:pPr>
    </w:p>
    <w:p w14:paraId="5DDFFA32" w14:textId="6437099D" w:rsidR="00F106F9" w:rsidRPr="00553AB0" w:rsidRDefault="00F106F9" w:rsidP="00F106F9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53AB0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012299" w:rsidRPr="00553AB0">
        <w:rPr>
          <w:rFonts w:asciiTheme="majorBidi" w:hAnsiTheme="majorBidi"/>
          <w:sz w:val="30"/>
          <w:szCs w:val="30"/>
        </w:rPr>
        <w:t>28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>กรกฎาคม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012299" w:rsidRPr="00553AB0">
        <w:rPr>
          <w:rFonts w:asciiTheme="majorBidi" w:hAnsiTheme="majorBidi" w:hint="cs"/>
          <w:sz w:val="30"/>
          <w:szCs w:val="30"/>
        </w:rPr>
        <w:t>2560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</w:t>
      </w:r>
      <w:r w:rsidR="00E619AC">
        <w:rPr>
          <w:rFonts w:asciiTheme="majorBidi" w:hAnsiTheme="majorBidi"/>
          <w:sz w:val="30"/>
          <w:szCs w:val="30"/>
          <w:cs/>
          <w:lang w:val="th-TH"/>
        </w:rPr>
        <w:br/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และเรียกค่าเสียหาย 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012299" w:rsidRPr="00553AB0">
        <w:rPr>
          <w:rFonts w:asciiTheme="majorBidi" w:hAnsiTheme="majorBidi"/>
          <w:sz w:val="30"/>
          <w:szCs w:val="30"/>
        </w:rPr>
        <w:t>2561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="000457F4">
        <w:rPr>
          <w:rFonts w:asciiTheme="majorBidi" w:hAnsiTheme="majorBidi"/>
          <w:sz w:val="30"/>
          <w:szCs w:val="30"/>
          <w:cs/>
          <w:lang w:val="th-TH"/>
        </w:rPr>
        <w:br/>
      </w:r>
      <w:r w:rsidRPr="00553AB0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="00012299" w:rsidRPr="00553AB0">
        <w:rPr>
          <w:rFonts w:asciiTheme="majorBidi" w:hAnsiTheme="majorBidi"/>
          <w:sz w:val="30"/>
          <w:szCs w:val="30"/>
        </w:rPr>
        <w:t>11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0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012299" w:rsidRPr="00553AB0">
        <w:rPr>
          <w:rFonts w:asciiTheme="majorBidi" w:hAnsiTheme="majorBidi"/>
          <w:sz w:val="30"/>
          <w:szCs w:val="30"/>
        </w:rPr>
        <w:t>1</w:t>
      </w:r>
      <w:r w:rsidRPr="00553AB0">
        <w:rPr>
          <w:rFonts w:asciiTheme="majorBidi" w:hAnsiTheme="majorBidi"/>
          <w:sz w:val="30"/>
          <w:szCs w:val="30"/>
        </w:rPr>
        <w:t>.</w:t>
      </w:r>
      <w:r w:rsidR="00012299" w:rsidRPr="00553AB0">
        <w:rPr>
          <w:rFonts w:asciiTheme="majorBidi" w:hAnsiTheme="majorBidi"/>
          <w:sz w:val="30"/>
          <w:szCs w:val="30"/>
        </w:rPr>
        <w:t>5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ล้านเหรียญสหรัฐอเมริกา หรือเทียบเท่า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012299" w:rsidRPr="00553AB0">
        <w:rPr>
          <w:rFonts w:asciiTheme="majorBidi" w:hAnsiTheme="majorBidi" w:hint="cs"/>
          <w:sz w:val="30"/>
          <w:szCs w:val="30"/>
        </w:rPr>
        <w:t>49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="00012299" w:rsidRPr="00553AB0">
        <w:rPr>
          <w:rFonts w:asciiTheme="majorBidi" w:hAnsiTheme="majorBidi" w:hint="cs"/>
          <w:sz w:val="30"/>
          <w:szCs w:val="30"/>
        </w:rPr>
        <w:t>3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br/>
        <w:t>ฝ่ายบริหารของบริษัท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553AB0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553AB0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="00012299" w:rsidRPr="00553AB0">
        <w:rPr>
          <w:rFonts w:asciiTheme="majorBidi" w:hAnsiTheme="majorBidi"/>
          <w:spacing w:val="-4"/>
          <w:sz w:val="30"/>
          <w:szCs w:val="30"/>
        </w:rPr>
        <w:t>22</w:t>
      </w:r>
      <w:r w:rsidRPr="00553AB0">
        <w:rPr>
          <w:rFonts w:asciiTheme="majorBidi" w:hAnsiTheme="majorBidi"/>
          <w:spacing w:val="-4"/>
          <w:sz w:val="30"/>
          <w:szCs w:val="30"/>
        </w:rPr>
        <w:t>.</w:t>
      </w:r>
      <w:r w:rsidR="00012299" w:rsidRPr="00553AB0">
        <w:rPr>
          <w:rFonts w:asciiTheme="majorBidi" w:hAnsiTheme="majorBidi"/>
          <w:spacing w:val="-4"/>
          <w:sz w:val="30"/>
          <w:szCs w:val="30"/>
        </w:rPr>
        <w:t>0</w:t>
      </w:r>
      <w:r w:rsidRPr="00553AB0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553AB0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0D79BF48" w14:textId="77777777" w:rsidR="00F106F9" w:rsidRPr="00553AB0" w:rsidRDefault="00F106F9" w:rsidP="00F106F9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775AE81" w14:textId="61F3AD0C" w:rsidR="00F106F9" w:rsidRPr="00553AB0" w:rsidRDefault="00F106F9" w:rsidP="00F106F9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ในเดือนสิงหาคม </w:t>
      </w:r>
      <w:r w:rsidR="00012299" w:rsidRPr="00553AB0">
        <w:rPr>
          <w:rFonts w:asciiTheme="majorBidi" w:hAnsiTheme="majorBidi"/>
          <w:sz w:val="30"/>
          <w:szCs w:val="30"/>
        </w:rPr>
        <w:t>2561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บริษัทแห่งหนึ่งในประเทศไทยที่เคยซื้อสินค้าจากบริษัท เอ็ม-</w:t>
      </w:r>
      <w:r w:rsidR="00012299" w:rsidRPr="00553AB0">
        <w:rPr>
          <w:rFonts w:asciiTheme="majorBidi" w:hAnsiTheme="majorBidi"/>
          <w:sz w:val="30"/>
          <w:szCs w:val="30"/>
        </w:rPr>
        <w:t>150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และเรียกร้องให้บริษัทชดใช้ค่าเสียหายในฐานละเมิดและผิดสัญญาเป็นจำนวน </w:t>
      </w:r>
      <w:r w:rsidR="00012299" w:rsidRPr="00553AB0">
        <w:rPr>
          <w:rFonts w:asciiTheme="majorBidi" w:hAnsiTheme="majorBidi"/>
          <w:sz w:val="30"/>
          <w:szCs w:val="30"/>
        </w:rPr>
        <w:t>2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ล้านบาทต่อเดือนนับแต่เดือนมิถุนายน </w:t>
      </w:r>
      <w:r w:rsidR="00012299" w:rsidRPr="00553AB0">
        <w:rPr>
          <w:rFonts w:asciiTheme="majorBidi" w:hAnsiTheme="majorBidi"/>
          <w:sz w:val="30"/>
          <w:szCs w:val="30"/>
        </w:rPr>
        <w:t>2561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เป็นต้นมา หากบริษัทไม่สามารถดำเนินการตามที่ร้องขอได้ ก็ขอให้บริษัทชดใช้ค่าเสียหายประมาณ </w:t>
      </w:r>
      <w:r w:rsidR="00012299" w:rsidRPr="00553AB0">
        <w:rPr>
          <w:rFonts w:asciiTheme="majorBidi" w:hAnsiTheme="majorBidi"/>
          <w:sz w:val="30"/>
          <w:szCs w:val="30"/>
        </w:rPr>
        <w:t>228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โดยศาลชั้นต้นและศาลอุทธรณ์ได้พิพากษายกฟ้องแล้ว ในเดือนมิถุนายน </w:t>
      </w:r>
      <w:r w:rsidR="00012299" w:rsidRPr="00553AB0">
        <w:rPr>
          <w:rFonts w:asciiTheme="majorBidi" w:hAnsiTheme="majorBidi"/>
          <w:sz w:val="30"/>
          <w:szCs w:val="30"/>
        </w:rPr>
        <w:t>2565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ศาลฎีกามีคำสั่งไม่อนุญาตให้โจทก์ยื่นฎีกา และไม่รับฎีกาของโจทก์ คดีจึงเป็นอันยุติตามคำพิพากษาของศาลอุทธรณ์ 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ส่งผลให้บริษัท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>ไม่ได้รับผลเสียหายที่มีสาระสำคัญเกี่ยวกับคดีฟ้องร้องดังกล่าวข้างต้น</w:t>
      </w:r>
      <w:r w:rsidRPr="00553AB0">
        <w:rPr>
          <w:rFonts w:asciiTheme="majorBidi" w:hAnsiTheme="majorBidi"/>
          <w:sz w:val="30"/>
          <w:szCs w:val="30"/>
        </w:rPr>
        <w:br w:type="page"/>
      </w:r>
    </w:p>
    <w:p w14:paraId="4608D1E7" w14:textId="77777777" w:rsidR="00092727" w:rsidRPr="00553AB0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lastRenderedPageBreak/>
        <w:t>เหตุการณ์ภายหลังรอบระยะเวลารายงาน</w:t>
      </w:r>
    </w:p>
    <w:p w14:paraId="5D479DE7" w14:textId="54734C4B" w:rsidR="00507811" w:rsidRPr="00553AB0" w:rsidRDefault="00507811" w:rsidP="00092727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p w14:paraId="02369DFF" w14:textId="7E7AC4F8" w:rsidR="00834460" w:rsidRPr="00553AB0" w:rsidRDefault="004C0B4E" w:rsidP="00513B36">
      <w:pPr>
        <w:spacing w:line="240" w:lineRule="auto"/>
        <w:ind w:left="567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53AB0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553AB0">
        <w:rPr>
          <w:rFonts w:asciiTheme="majorBidi" w:hAnsiTheme="majorBidi" w:cstheme="majorBidi"/>
          <w:sz w:val="30"/>
          <w:szCs w:val="30"/>
        </w:rPr>
        <w:t xml:space="preserve">22 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553AB0">
        <w:rPr>
          <w:rFonts w:asciiTheme="majorBidi" w:hAnsiTheme="majorBidi" w:cstheme="majorBidi"/>
          <w:sz w:val="30"/>
          <w:szCs w:val="30"/>
        </w:rPr>
        <w:t xml:space="preserve">2566 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คณะกรรมการของบริษัทได้มีมติเห็นชอบให้เสนอที่ประชุมสามัญผู้ถือหุ้นเพื่อพิจารณาอนุมัติการจ่ายเงินปันผลสำหรับปี </w:t>
      </w:r>
      <w:r w:rsidRPr="00553AB0">
        <w:rPr>
          <w:rFonts w:asciiTheme="majorBidi" w:hAnsiTheme="majorBidi" w:cstheme="majorBidi"/>
          <w:sz w:val="30"/>
          <w:szCs w:val="30"/>
        </w:rPr>
        <w:t xml:space="preserve">2565 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183848">
        <w:rPr>
          <w:rFonts w:asciiTheme="majorBidi" w:hAnsiTheme="majorBidi" w:cstheme="majorBidi"/>
          <w:sz w:val="30"/>
          <w:szCs w:val="30"/>
        </w:rPr>
        <w:t xml:space="preserve">0.90 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เป็นจำนวนเงินรวมประมาณ </w:t>
      </w:r>
      <w:r w:rsidR="00183848">
        <w:rPr>
          <w:rFonts w:asciiTheme="majorBidi" w:hAnsiTheme="majorBidi" w:cstheme="majorBidi"/>
          <w:sz w:val="30"/>
          <w:szCs w:val="30"/>
        </w:rPr>
        <w:t xml:space="preserve">2,703.37 </w:t>
      </w:r>
      <w:r w:rsidRPr="00553AB0">
        <w:rPr>
          <w:rFonts w:asciiTheme="majorBidi" w:hAnsiTheme="majorBidi" w:cstheme="majorBidi"/>
          <w:sz w:val="30"/>
          <w:szCs w:val="30"/>
          <w:cs/>
        </w:rPr>
        <w:t>ล้านบาท ทั้งนี้บริษัทได้จ่ายเงินปันผลระหว่างกาลให้แก่ผู้ถือหุ้นแล้วใน</w:t>
      </w:r>
      <w:r w:rsidRPr="00553AB0">
        <w:rPr>
          <w:rFonts w:asciiTheme="majorBidi" w:hAnsiTheme="majorBidi" w:cstheme="majorBidi"/>
          <w:sz w:val="30"/>
          <w:szCs w:val="30"/>
        </w:rPr>
        <w:br/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เดือนกันยายน </w:t>
      </w:r>
      <w:r w:rsidRPr="00553AB0">
        <w:rPr>
          <w:rFonts w:asciiTheme="majorBidi" w:hAnsiTheme="majorBidi" w:cstheme="majorBidi"/>
          <w:sz w:val="30"/>
          <w:szCs w:val="30"/>
        </w:rPr>
        <w:t xml:space="preserve">2565 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553AB0">
        <w:rPr>
          <w:rFonts w:asciiTheme="majorBidi" w:hAnsiTheme="majorBidi" w:cstheme="majorBidi"/>
          <w:sz w:val="30"/>
          <w:szCs w:val="30"/>
        </w:rPr>
        <w:t xml:space="preserve">0.45 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บาท รวมเป็นจำนวนเงินทั้งสิ้น </w:t>
      </w:r>
      <w:r w:rsidRPr="00553AB0">
        <w:rPr>
          <w:rFonts w:asciiTheme="majorBidi" w:hAnsiTheme="majorBidi" w:cstheme="majorBidi"/>
          <w:sz w:val="30"/>
          <w:szCs w:val="30"/>
        </w:rPr>
        <w:t xml:space="preserve">1,351.68 </w:t>
      </w:r>
      <w:r w:rsidRPr="00553AB0">
        <w:rPr>
          <w:rFonts w:asciiTheme="majorBidi" w:hAnsiTheme="majorBidi" w:cstheme="majorBidi"/>
          <w:sz w:val="30"/>
          <w:szCs w:val="30"/>
          <w:cs/>
        </w:rPr>
        <w:t>ล้านบาท คงเหลือเงินปันผล</w:t>
      </w:r>
      <w:r w:rsidRPr="00553AB0">
        <w:rPr>
          <w:rFonts w:asciiTheme="majorBidi" w:hAnsiTheme="majorBidi" w:cstheme="majorBidi"/>
          <w:sz w:val="30"/>
          <w:szCs w:val="30"/>
        </w:rPr>
        <w:br/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ที่จะต้องจ่ายเพิ่มอีกอัตราหุ้นละ </w:t>
      </w:r>
      <w:r w:rsidR="00183848">
        <w:rPr>
          <w:rFonts w:asciiTheme="majorBidi" w:hAnsiTheme="majorBidi" w:cstheme="majorBidi"/>
          <w:sz w:val="30"/>
          <w:szCs w:val="30"/>
        </w:rPr>
        <w:t>0.45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 บาท รวมเป็นจำนวนเงินทั้งสิ้นประมาณ </w:t>
      </w:r>
      <w:r w:rsidR="00183848">
        <w:rPr>
          <w:rFonts w:asciiTheme="majorBidi" w:hAnsiTheme="majorBidi" w:cstheme="majorBidi"/>
          <w:sz w:val="30"/>
          <w:szCs w:val="30"/>
        </w:rPr>
        <w:t>1,351.69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โดยมีกำหนดการจ่ายเงินปันผลให้กับผู้ถือหุ้นใน</w:t>
      </w:r>
      <w:r w:rsidR="00183848" w:rsidRPr="00183848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183848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183848">
        <w:rPr>
          <w:rFonts w:asciiTheme="majorBidi" w:hAnsiTheme="majorBidi" w:cstheme="majorBidi"/>
          <w:sz w:val="30"/>
          <w:szCs w:val="30"/>
        </w:rPr>
        <w:t xml:space="preserve"> 2566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 ทั้งนี้การจ่ายเงินปันผลดังกล่าวขึ้นอยู่กับการอนุมัติจาก</w:t>
      </w:r>
      <w:r w:rsidRPr="00553AB0">
        <w:rPr>
          <w:rFonts w:asciiTheme="majorBidi" w:hAnsiTheme="majorBidi" w:cstheme="majorBidi"/>
          <w:sz w:val="30"/>
          <w:szCs w:val="30"/>
        </w:rPr>
        <w:br/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ที่ประชุมสามัญผู้ถือหุ้นประจำปี </w:t>
      </w:r>
      <w:r w:rsidRPr="00553AB0">
        <w:rPr>
          <w:rFonts w:asciiTheme="majorBidi" w:hAnsiTheme="majorBidi" w:cstheme="majorBidi"/>
          <w:sz w:val="30"/>
          <w:szCs w:val="30"/>
        </w:rPr>
        <w:t xml:space="preserve">2566 </w:t>
      </w:r>
      <w:r w:rsidRPr="00553AB0">
        <w:rPr>
          <w:rFonts w:asciiTheme="majorBidi" w:hAnsiTheme="majorBidi" w:cstheme="majorBidi"/>
          <w:sz w:val="30"/>
          <w:szCs w:val="30"/>
          <w:cs/>
        </w:rPr>
        <w:t xml:space="preserve">ของบริษัทในวันที่ </w:t>
      </w:r>
      <w:r w:rsidR="00183848">
        <w:rPr>
          <w:rFonts w:asciiTheme="majorBidi" w:hAnsiTheme="majorBidi" w:cstheme="majorBidi"/>
          <w:sz w:val="30"/>
          <w:szCs w:val="30"/>
        </w:rPr>
        <w:t xml:space="preserve">26 </w:t>
      </w:r>
      <w:r w:rsidRPr="00553AB0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553AB0">
        <w:rPr>
          <w:rFonts w:asciiTheme="majorBidi" w:hAnsiTheme="majorBidi" w:cstheme="majorBidi"/>
          <w:sz w:val="30"/>
          <w:szCs w:val="30"/>
        </w:rPr>
        <w:t xml:space="preserve"> 2566</w:t>
      </w:r>
    </w:p>
    <w:sectPr w:rsidR="00834460" w:rsidRPr="00553AB0" w:rsidSect="0030647D">
      <w:pgSz w:w="11909" w:h="16834" w:code="9"/>
      <w:pgMar w:top="1151" w:right="1134" w:bottom="1151" w:left="1145" w:header="720" w:footer="652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0D980" w14:textId="77777777" w:rsidR="005A6100" w:rsidRDefault="005A6100">
      <w:r>
        <w:separator/>
      </w:r>
    </w:p>
  </w:endnote>
  <w:endnote w:type="continuationSeparator" w:id="0">
    <w:p w14:paraId="6895DDC1" w14:textId="77777777" w:rsidR="005A6100" w:rsidRDefault="005A6100">
      <w:r>
        <w:continuationSeparator/>
      </w:r>
    </w:p>
  </w:endnote>
  <w:endnote w:type="continuationNotice" w:id="1">
    <w:p w14:paraId="524CCE5B" w14:textId="77777777" w:rsidR="005A6100" w:rsidRDefault="005A61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105580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5665DE66" w14:textId="7B5EFED4" w:rsidR="00CF1901" w:rsidRPr="008B3B01" w:rsidRDefault="00CF1901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47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4754424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4F96BC61" w14:textId="513A909B" w:rsidR="00CF1901" w:rsidRPr="008B3B01" w:rsidRDefault="00CF1901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55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16BFF" w14:textId="77777777" w:rsidR="00CF1901" w:rsidRPr="00FB5D89" w:rsidRDefault="00CF1901" w:rsidP="00787E85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 w:rsidRPr="00FB5D89">
      <w:rPr>
        <w:rStyle w:val="PageNumber"/>
        <w:rFonts w:cs="Angsana New"/>
        <w:sz w:val="30"/>
        <w:szCs w:val="30"/>
      </w:rPr>
      <w:fldChar w:fldCharType="begin"/>
    </w:r>
    <w:r w:rsidRPr="00FB5D89">
      <w:rPr>
        <w:rStyle w:val="PageNumber"/>
        <w:rFonts w:cs="Angsana New"/>
        <w:sz w:val="30"/>
        <w:szCs w:val="30"/>
      </w:rPr>
      <w:instrText xml:space="preserve">PAGE  </w:instrText>
    </w:r>
    <w:r w:rsidRPr="00FB5D89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91</w:t>
    </w:r>
    <w:r w:rsidRPr="00FB5D89">
      <w:rPr>
        <w:rStyle w:val="PageNumber"/>
        <w:rFonts w:cs="Angsana New"/>
        <w:sz w:val="30"/>
        <w:szCs w:val="30"/>
      </w:rPr>
      <w:fldChar w:fldCharType="end"/>
    </w:r>
  </w:p>
  <w:p w14:paraId="28C90668" w14:textId="35259E46" w:rsidR="00CF1901" w:rsidRPr="00960645" w:rsidRDefault="00CF1901" w:rsidP="00787E85">
    <w:pPr>
      <w:ind w:right="360"/>
      <w:rPr>
        <w:i/>
        <w:iCs/>
        <w:color w:val="0000FF"/>
        <w:sz w:val="30"/>
        <w:szCs w:val="30"/>
        <w:lang w:val="fr-FR"/>
      </w:rPr>
    </w:pPr>
    <w:r>
      <w:rPr>
        <w:i/>
        <w:iCs/>
        <w:noProof/>
        <w:sz w:val="30"/>
        <w:szCs w:val="30"/>
        <w:lang w:val="fr-FR"/>
      </w:rPr>
      <w:fldChar w:fldCharType="begin"/>
    </w:r>
    <w:r>
      <w:rPr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i/>
        <w:iCs/>
        <w:noProof/>
        <w:sz w:val="30"/>
        <w:szCs w:val="30"/>
        <w:lang w:val="fr-FR"/>
      </w:rPr>
      <w:fldChar w:fldCharType="separate"/>
    </w:r>
    <w:r w:rsidR="003B7F04">
      <w:rPr>
        <w:i/>
        <w:iCs/>
        <w:noProof/>
        <w:sz w:val="30"/>
        <w:szCs w:val="30"/>
        <w:lang w:val="fr-FR"/>
      </w:rPr>
      <w:t>Draft FS OSP YE22_TH_08.02.23</w:t>
    </w:r>
    <w:r>
      <w:rPr>
        <w:noProof/>
      </w:rPr>
      <w:fldChar w:fldCharType="end"/>
    </w:r>
  </w:p>
  <w:p w14:paraId="4307856B" w14:textId="77777777" w:rsidR="00CF1901" w:rsidRPr="004E4BE4" w:rsidRDefault="00CF1901" w:rsidP="00787E85">
    <w:pPr>
      <w:tabs>
        <w:tab w:val="left" w:pos="9000"/>
      </w:tabs>
      <w:rPr>
        <w:rFonts w:cs="Cordia New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27F71708" w14:textId="3BAFE613" w:rsidR="00CF1901" w:rsidRPr="00B248A7" w:rsidRDefault="00CF1901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57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34344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2859838A" w14:textId="21AC1F26" w:rsidR="00CF1901" w:rsidRDefault="00CF1901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61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45183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306540C" w14:textId="29AF2BEC" w:rsidR="00CF1901" w:rsidRDefault="00CF1901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66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15512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5CF31473" w14:textId="3F52D7D3" w:rsidR="00CF1901" w:rsidRDefault="00CF1901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68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6A431" w14:textId="77777777" w:rsidR="00CF1901" w:rsidRPr="00BD4322" w:rsidRDefault="00CF1901" w:rsidP="007D6C10">
    <w:pPr>
      <w:pStyle w:val="Footer"/>
      <w:framePr w:wrap="around" w:vAnchor="text" w:hAnchor="page" w:x="8716" w:y="17"/>
      <w:rPr>
        <w:rStyle w:val="PageNumber"/>
        <w:rFonts w:cs="Angsana New"/>
        <w:sz w:val="30"/>
        <w:szCs w:val="30"/>
        <w:cs/>
      </w:rPr>
    </w:pPr>
    <w:r w:rsidRPr="00BD4322">
      <w:rPr>
        <w:rStyle w:val="PageNumber"/>
        <w:rFonts w:cs="Angsana New" w:hint="cs"/>
        <w:sz w:val="30"/>
        <w:szCs w:val="30"/>
        <w:cs/>
      </w:rPr>
      <w:fldChar w:fldCharType="begin"/>
    </w:r>
    <w:r w:rsidRPr="00BD4322">
      <w:rPr>
        <w:rStyle w:val="PageNumber"/>
        <w:rFonts w:cs="Angsana New" w:hint="cs"/>
        <w:sz w:val="30"/>
        <w:szCs w:val="30"/>
        <w:cs/>
      </w:rPr>
      <w:instrText xml:space="preserve">PAGE  </w:instrText>
    </w:r>
    <w:r w:rsidRPr="00BD4322">
      <w:rPr>
        <w:rStyle w:val="PageNumber"/>
        <w:rFonts w:cs="Angsana New" w:hint="cs"/>
        <w:sz w:val="30"/>
        <w:szCs w:val="30"/>
        <w:cs/>
      </w:rPr>
      <w:fldChar w:fldCharType="separate"/>
    </w:r>
    <w:r>
      <w:rPr>
        <w:rStyle w:val="PageNumber"/>
        <w:rFonts w:cs="Angsana New"/>
        <w:noProof/>
        <w:sz w:val="30"/>
        <w:szCs w:val="30"/>
        <w:cs/>
      </w:rPr>
      <w:t>76</w:t>
    </w:r>
    <w:r w:rsidRPr="00BD4322">
      <w:rPr>
        <w:rStyle w:val="PageNumber"/>
        <w:rFonts w:cs="Angsana New" w:hint="cs"/>
        <w:sz w:val="30"/>
        <w:szCs w:val="30"/>
        <w:cs/>
      </w:rPr>
      <w:fldChar w:fldCharType="end"/>
    </w:r>
  </w:p>
  <w:p w14:paraId="1345D959" w14:textId="77777777" w:rsidR="00CF1901" w:rsidRDefault="00CF1901" w:rsidP="007D6C10">
    <w:pPr>
      <w:pStyle w:val="Footer"/>
      <w:ind w:right="360"/>
      <w:rPr>
        <w:rFonts w:cs="Cordia New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35CC4" w14:textId="77777777" w:rsidR="00CF1901" w:rsidRPr="00173BD7" w:rsidRDefault="00CF1901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78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60CA89B1" w14:textId="77777777" w:rsidR="00CF1901" w:rsidRPr="00175C2C" w:rsidRDefault="00CF1901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C6F0C" w14:textId="77777777" w:rsidR="005A6100" w:rsidRDefault="005A6100">
      <w:r>
        <w:separator/>
      </w:r>
    </w:p>
  </w:footnote>
  <w:footnote w:type="continuationSeparator" w:id="0">
    <w:p w14:paraId="4B525A56" w14:textId="77777777" w:rsidR="005A6100" w:rsidRDefault="005A6100">
      <w:r>
        <w:continuationSeparator/>
      </w:r>
    </w:p>
  </w:footnote>
  <w:footnote w:type="continuationNotice" w:id="1">
    <w:p w14:paraId="597E823A" w14:textId="77777777" w:rsidR="005A6100" w:rsidRDefault="005A61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DC460" w14:textId="77777777" w:rsidR="00CF1901" w:rsidRDefault="00CF1901" w:rsidP="0079564F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B0390DC" w14:textId="77777777" w:rsidR="00CF1901" w:rsidRDefault="00CF1901" w:rsidP="0079564F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42D916AC" w14:textId="621A891F" w:rsidR="00CF1901" w:rsidRDefault="00CF1901" w:rsidP="0079564F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2565</w:t>
    </w:r>
  </w:p>
  <w:p w14:paraId="1D479AA8" w14:textId="77777777" w:rsidR="00CF1901" w:rsidRPr="007720F6" w:rsidRDefault="00CF1901" w:rsidP="0079564F">
    <w:pPr>
      <w:spacing w:line="240" w:lineRule="atLeast"/>
      <w:ind w:right="360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6BCCD" w14:textId="77777777" w:rsidR="00CF1901" w:rsidRDefault="00CF1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8B4FE" w14:textId="77777777" w:rsidR="00CF1901" w:rsidRPr="003C763B" w:rsidRDefault="00CF1901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</w:p>
  <w:p w14:paraId="52B455E8" w14:textId="77777777" w:rsidR="00CF1901" w:rsidRPr="003C763B" w:rsidRDefault="00CF1901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>หมายเหตุประกอ</w:t>
    </w:r>
    <w:r>
      <w:rPr>
        <w:rFonts w:cs="Angsana New" w:hint="cs"/>
        <w:b/>
        <w:bCs/>
        <w:sz w:val="32"/>
        <w:szCs w:val="32"/>
        <w:cs/>
      </w:rPr>
      <w:t>บ</w:t>
    </w:r>
    <w:r w:rsidRPr="003C763B">
      <w:rPr>
        <w:rFonts w:cs="Angsana New" w:hint="cs"/>
        <w:b/>
        <w:bCs/>
        <w:sz w:val="32"/>
        <w:szCs w:val="32"/>
        <w:cs/>
      </w:rPr>
      <w:t>งบการเงิน</w:t>
    </w:r>
  </w:p>
  <w:p w14:paraId="6B5089C2" w14:textId="77777777" w:rsidR="00CF1901" w:rsidRDefault="00CF1901" w:rsidP="00787E85">
    <w:pPr>
      <w:pStyle w:val="Header"/>
      <w:rPr>
        <w:rFonts w:cs="Angsana New"/>
        <w:b/>
        <w:bCs/>
        <w:sz w:val="32"/>
        <w:szCs w:val="32"/>
      </w:rPr>
    </w:pPr>
  </w:p>
  <w:p w14:paraId="0BC1C793" w14:textId="77777777" w:rsidR="00CF1901" w:rsidRDefault="00CF19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8F480" w14:textId="3710E281" w:rsidR="00CF1901" w:rsidRDefault="00CF1901" w:rsidP="00CF4B4A">
    <w:pPr>
      <w:tabs>
        <w:tab w:val="left" w:pos="720"/>
      </w:tabs>
      <w:ind w:left="810" w:hanging="81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51C87ABC" w14:textId="77777777" w:rsidR="00CF1901" w:rsidRDefault="00CF1901" w:rsidP="00C41EFD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13196CE5" w14:textId="2229014B" w:rsidR="00CF1901" w:rsidRDefault="00CF1901" w:rsidP="00E34260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2565</w:t>
    </w:r>
  </w:p>
  <w:p w14:paraId="51734490" w14:textId="77777777" w:rsidR="00CF1901" w:rsidRDefault="00CF1901" w:rsidP="00E34260">
    <w:pPr>
      <w:spacing w:line="240" w:lineRule="atLeast"/>
      <w:ind w:right="360"/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CA67E" w14:textId="77777777" w:rsidR="00CF1901" w:rsidRDefault="00CF1901" w:rsidP="00C37C95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7C8BFE85" w14:textId="77777777" w:rsidR="00CF1901" w:rsidRDefault="00CF1901" w:rsidP="00C37C95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21B030D9" w14:textId="4FFE933E" w:rsidR="00CF1901" w:rsidRDefault="00CF1901" w:rsidP="004A13B6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2565</w:t>
    </w:r>
  </w:p>
  <w:p w14:paraId="7F4ECA79" w14:textId="77777777" w:rsidR="00CF1901" w:rsidRPr="004A13B6" w:rsidRDefault="00CF1901" w:rsidP="004A13B6">
    <w:pPr>
      <w:spacing w:line="240" w:lineRule="auto"/>
      <w:ind w:right="360"/>
      <w:rPr>
        <w:b/>
        <w:bCs/>
        <w:sz w:val="26"/>
        <w:szCs w:val="2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49D22" w14:textId="3EB818C8" w:rsidR="00CF1901" w:rsidRDefault="00CF1901" w:rsidP="00CF4B4A">
    <w:pPr>
      <w:tabs>
        <w:tab w:val="left" w:pos="720"/>
      </w:tabs>
      <w:ind w:left="810" w:hanging="81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48CE7B6" w14:textId="77777777" w:rsidR="00CF1901" w:rsidRDefault="00CF1901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4CA1FA19" w14:textId="04AC7785" w:rsidR="00CF1901" w:rsidRPr="008445C4" w:rsidRDefault="00CF1901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2565</w:t>
    </w:r>
  </w:p>
  <w:p w14:paraId="7D0467C5" w14:textId="77777777" w:rsidR="00CF1901" w:rsidRPr="002E7AE7" w:rsidRDefault="00CF1901" w:rsidP="00495BE1">
    <w:pPr>
      <w:rPr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45960" w14:textId="77777777" w:rsidR="00CF1901" w:rsidRDefault="00CF1901" w:rsidP="006D3FBB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49EB8BEE" w14:textId="77777777" w:rsidR="00CF1901" w:rsidRDefault="00CF1901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6C6409F7" w14:textId="50CBAF4F" w:rsidR="00CF1901" w:rsidRPr="008445C4" w:rsidRDefault="00CF1901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2565</w:t>
    </w:r>
  </w:p>
  <w:p w14:paraId="1C6E2FF4" w14:textId="77777777" w:rsidR="00CF1901" w:rsidRPr="002E7AE7" w:rsidRDefault="00CF1901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E7B81362"/>
    <w:lvl w:ilvl="0" w:tplc="E7E876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191"/>
    <w:multiLevelType w:val="hybridMultilevel"/>
    <w:tmpl w:val="5E22D4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E489C"/>
    <w:multiLevelType w:val="hybridMultilevel"/>
    <w:tmpl w:val="95127532"/>
    <w:lvl w:ilvl="0" w:tplc="DC207A7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6973A22"/>
    <w:multiLevelType w:val="hybridMultilevel"/>
    <w:tmpl w:val="B02ADECC"/>
    <w:lvl w:ilvl="0" w:tplc="DCCE44A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8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2"/>
  </w:num>
  <w:num w:numId="5">
    <w:abstractNumId w:val="34"/>
  </w:num>
  <w:num w:numId="6">
    <w:abstractNumId w:val="15"/>
  </w:num>
  <w:num w:numId="7">
    <w:abstractNumId w:val="8"/>
  </w:num>
  <w:num w:numId="8">
    <w:abstractNumId w:val="10"/>
  </w:num>
  <w:num w:numId="9">
    <w:abstractNumId w:val="28"/>
  </w:num>
  <w:num w:numId="10">
    <w:abstractNumId w:val="20"/>
  </w:num>
  <w:num w:numId="11">
    <w:abstractNumId w:val="27"/>
  </w:num>
  <w:num w:numId="12">
    <w:abstractNumId w:val="14"/>
  </w:num>
  <w:num w:numId="13">
    <w:abstractNumId w:val="17"/>
  </w:num>
  <w:num w:numId="14">
    <w:abstractNumId w:val="30"/>
  </w:num>
  <w:num w:numId="15">
    <w:abstractNumId w:val="32"/>
  </w:num>
  <w:num w:numId="16">
    <w:abstractNumId w:val="3"/>
  </w:num>
  <w:num w:numId="17">
    <w:abstractNumId w:val="21"/>
  </w:num>
  <w:num w:numId="18">
    <w:abstractNumId w:val="23"/>
  </w:num>
  <w:num w:numId="19">
    <w:abstractNumId w:val="35"/>
  </w:num>
  <w:num w:numId="20">
    <w:abstractNumId w:val="5"/>
  </w:num>
  <w:num w:numId="21">
    <w:abstractNumId w:val="31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9"/>
  </w:num>
  <w:num w:numId="26">
    <w:abstractNumId w:val="11"/>
  </w:num>
  <w:num w:numId="27">
    <w:abstractNumId w:val="36"/>
  </w:num>
  <w:num w:numId="28">
    <w:abstractNumId w:val="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35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4"/>
  </w:num>
  <w:num w:numId="35">
    <w:abstractNumId w:val="9"/>
  </w:num>
  <w:num w:numId="36">
    <w:abstractNumId w:val="18"/>
  </w:num>
  <w:num w:numId="37">
    <w:abstractNumId w:val="33"/>
  </w:num>
  <w:num w:numId="38">
    <w:abstractNumId w:val="16"/>
  </w:num>
  <w:num w:numId="39">
    <w:abstractNumId w:val="4"/>
  </w:num>
  <w:num w:numId="40">
    <w:abstractNumId w:val="1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4BF"/>
    <w:rsid w:val="000006FC"/>
    <w:rsid w:val="00000861"/>
    <w:rsid w:val="00000E9F"/>
    <w:rsid w:val="0000112E"/>
    <w:rsid w:val="00001535"/>
    <w:rsid w:val="00001972"/>
    <w:rsid w:val="000020DA"/>
    <w:rsid w:val="0000241A"/>
    <w:rsid w:val="000028B3"/>
    <w:rsid w:val="00002989"/>
    <w:rsid w:val="00002B6A"/>
    <w:rsid w:val="00002C48"/>
    <w:rsid w:val="00002E73"/>
    <w:rsid w:val="0000320B"/>
    <w:rsid w:val="00003219"/>
    <w:rsid w:val="0000366A"/>
    <w:rsid w:val="000037FF"/>
    <w:rsid w:val="00003B8A"/>
    <w:rsid w:val="00003BC8"/>
    <w:rsid w:val="00004421"/>
    <w:rsid w:val="00004B38"/>
    <w:rsid w:val="00005266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A83"/>
    <w:rsid w:val="00006B50"/>
    <w:rsid w:val="000073DF"/>
    <w:rsid w:val="00007471"/>
    <w:rsid w:val="000079CB"/>
    <w:rsid w:val="00007A88"/>
    <w:rsid w:val="00007AA1"/>
    <w:rsid w:val="00007B72"/>
    <w:rsid w:val="00007EA1"/>
    <w:rsid w:val="00007EC2"/>
    <w:rsid w:val="00010028"/>
    <w:rsid w:val="0001084E"/>
    <w:rsid w:val="00010FF6"/>
    <w:rsid w:val="00011788"/>
    <w:rsid w:val="00011CA8"/>
    <w:rsid w:val="00012299"/>
    <w:rsid w:val="000128E6"/>
    <w:rsid w:val="00012928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B2"/>
    <w:rsid w:val="00014313"/>
    <w:rsid w:val="00014399"/>
    <w:rsid w:val="0001507E"/>
    <w:rsid w:val="000150A1"/>
    <w:rsid w:val="0001540E"/>
    <w:rsid w:val="0001549D"/>
    <w:rsid w:val="00015637"/>
    <w:rsid w:val="00015835"/>
    <w:rsid w:val="00015918"/>
    <w:rsid w:val="00015A9C"/>
    <w:rsid w:val="00015C09"/>
    <w:rsid w:val="00015D06"/>
    <w:rsid w:val="00015D0D"/>
    <w:rsid w:val="00015F55"/>
    <w:rsid w:val="000163C5"/>
    <w:rsid w:val="00016A5F"/>
    <w:rsid w:val="00016AF4"/>
    <w:rsid w:val="00016C51"/>
    <w:rsid w:val="0001736A"/>
    <w:rsid w:val="00017470"/>
    <w:rsid w:val="00017888"/>
    <w:rsid w:val="000178B8"/>
    <w:rsid w:val="00017979"/>
    <w:rsid w:val="00017F9C"/>
    <w:rsid w:val="00020051"/>
    <w:rsid w:val="00020342"/>
    <w:rsid w:val="0002056C"/>
    <w:rsid w:val="0002065D"/>
    <w:rsid w:val="000206B6"/>
    <w:rsid w:val="000206E6"/>
    <w:rsid w:val="00020DF4"/>
    <w:rsid w:val="00020EE0"/>
    <w:rsid w:val="00020FEE"/>
    <w:rsid w:val="00021072"/>
    <w:rsid w:val="000213D6"/>
    <w:rsid w:val="000213F8"/>
    <w:rsid w:val="000216B4"/>
    <w:rsid w:val="000216E7"/>
    <w:rsid w:val="00021798"/>
    <w:rsid w:val="000218A5"/>
    <w:rsid w:val="00021A78"/>
    <w:rsid w:val="00021C38"/>
    <w:rsid w:val="000223FF"/>
    <w:rsid w:val="000225AF"/>
    <w:rsid w:val="0002304E"/>
    <w:rsid w:val="000232DC"/>
    <w:rsid w:val="0002343B"/>
    <w:rsid w:val="00023528"/>
    <w:rsid w:val="0002363A"/>
    <w:rsid w:val="00023A36"/>
    <w:rsid w:val="00023ED2"/>
    <w:rsid w:val="000245E1"/>
    <w:rsid w:val="00024834"/>
    <w:rsid w:val="000249E5"/>
    <w:rsid w:val="00024CEF"/>
    <w:rsid w:val="00024DB0"/>
    <w:rsid w:val="00024F20"/>
    <w:rsid w:val="000250F6"/>
    <w:rsid w:val="00025322"/>
    <w:rsid w:val="000258DC"/>
    <w:rsid w:val="000259E2"/>
    <w:rsid w:val="00026202"/>
    <w:rsid w:val="00026272"/>
    <w:rsid w:val="000269A4"/>
    <w:rsid w:val="00026A33"/>
    <w:rsid w:val="00026CAE"/>
    <w:rsid w:val="00026DC7"/>
    <w:rsid w:val="00027120"/>
    <w:rsid w:val="00027187"/>
    <w:rsid w:val="0002743B"/>
    <w:rsid w:val="0002747C"/>
    <w:rsid w:val="0002751B"/>
    <w:rsid w:val="00027629"/>
    <w:rsid w:val="000277D8"/>
    <w:rsid w:val="000301C0"/>
    <w:rsid w:val="00030DFC"/>
    <w:rsid w:val="00030E7C"/>
    <w:rsid w:val="00030FC6"/>
    <w:rsid w:val="0003112B"/>
    <w:rsid w:val="0003164F"/>
    <w:rsid w:val="0003207B"/>
    <w:rsid w:val="000322E7"/>
    <w:rsid w:val="00032D4C"/>
    <w:rsid w:val="00033089"/>
    <w:rsid w:val="000330A9"/>
    <w:rsid w:val="000334CC"/>
    <w:rsid w:val="000334EE"/>
    <w:rsid w:val="000338F5"/>
    <w:rsid w:val="00033B9A"/>
    <w:rsid w:val="00033BAA"/>
    <w:rsid w:val="00033D94"/>
    <w:rsid w:val="00033DEA"/>
    <w:rsid w:val="00033E92"/>
    <w:rsid w:val="00034425"/>
    <w:rsid w:val="00034593"/>
    <w:rsid w:val="000347EA"/>
    <w:rsid w:val="000348D3"/>
    <w:rsid w:val="00034C88"/>
    <w:rsid w:val="00034D45"/>
    <w:rsid w:val="00034E4F"/>
    <w:rsid w:val="000352F7"/>
    <w:rsid w:val="0003537A"/>
    <w:rsid w:val="0003543A"/>
    <w:rsid w:val="0003563C"/>
    <w:rsid w:val="0003567D"/>
    <w:rsid w:val="00035936"/>
    <w:rsid w:val="00035C04"/>
    <w:rsid w:val="00035EC2"/>
    <w:rsid w:val="00036B0B"/>
    <w:rsid w:val="00036C37"/>
    <w:rsid w:val="00036F90"/>
    <w:rsid w:val="000371AE"/>
    <w:rsid w:val="00037649"/>
    <w:rsid w:val="0003780C"/>
    <w:rsid w:val="00037DCA"/>
    <w:rsid w:val="00037FD0"/>
    <w:rsid w:val="0004008B"/>
    <w:rsid w:val="00040169"/>
    <w:rsid w:val="000402C4"/>
    <w:rsid w:val="000404DA"/>
    <w:rsid w:val="000407AA"/>
    <w:rsid w:val="00040A61"/>
    <w:rsid w:val="00040EB5"/>
    <w:rsid w:val="000414C1"/>
    <w:rsid w:val="000414F5"/>
    <w:rsid w:val="0004152A"/>
    <w:rsid w:val="0004157D"/>
    <w:rsid w:val="000416F8"/>
    <w:rsid w:val="0004173C"/>
    <w:rsid w:val="00041824"/>
    <w:rsid w:val="00041A0D"/>
    <w:rsid w:val="00041A6C"/>
    <w:rsid w:val="00042152"/>
    <w:rsid w:val="0004220D"/>
    <w:rsid w:val="00042261"/>
    <w:rsid w:val="00042507"/>
    <w:rsid w:val="00042A7B"/>
    <w:rsid w:val="00042B47"/>
    <w:rsid w:val="00042C1F"/>
    <w:rsid w:val="00042C24"/>
    <w:rsid w:val="00042C9C"/>
    <w:rsid w:val="00042F65"/>
    <w:rsid w:val="00043011"/>
    <w:rsid w:val="00043119"/>
    <w:rsid w:val="00043179"/>
    <w:rsid w:val="00043295"/>
    <w:rsid w:val="00043AE6"/>
    <w:rsid w:val="00043B58"/>
    <w:rsid w:val="00043C9F"/>
    <w:rsid w:val="00043CB6"/>
    <w:rsid w:val="00043D45"/>
    <w:rsid w:val="00043EA8"/>
    <w:rsid w:val="000440F0"/>
    <w:rsid w:val="00044809"/>
    <w:rsid w:val="000449E0"/>
    <w:rsid w:val="00044A6D"/>
    <w:rsid w:val="00044E16"/>
    <w:rsid w:val="0004506B"/>
    <w:rsid w:val="00045667"/>
    <w:rsid w:val="00045791"/>
    <w:rsid w:val="000457F4"/>
    <w:rsid w:val="0004582F"/>
    <w:rsid w:val="00045930"/>
    <w:rsid w:val="00046345"/>
    <w:rsid w:val="0004634C"/>
    <w:rsid w:val="000463FC"/>
    <w:rsid w:val="000464E3"/>
    <w:rsid w:val="00046701"/>
    <w:rsid w:val="0004699B"/>
    <w:rsid w:val="00046B1B"/>
    <w:rsid w:val="00046F7C"/>
    <w:rsid w:val="000470C8"/>
    <w:rsid w:val="000471A3"/>
    <w:rsid w:val="000471F9"/>
    <w:rsid w:val="0004723D"/>
    <w:rsid w:val="00047404"/>
    <w:rsid w:val="000474F7"/>
    <w:rsid w:val="000477B1"/>
    <w:rsid w:val="00047913"/>
    <w:rsid w:val="000479EE"/>
    <w:rsid w:val="00047DAF"/>
    <w:rsid w:val="000504F2"/>
    <w:rsid w:val="0005055D"/>
    <w:rsid w:val="000507FE"/>
    <w:rsid w:val="00050971"/>
    <w:rsid w:val="00050995"/>
    <w:rsid w:val="000510F1"/>
    <w:rsid w:val="0005135B"/>
    <w:rsid w:val="000513F6"/>
    <w:rsid w:val="0005141C"/>
    <w:rsid w:val="0005143F"/>
    <w:rsid w:val="00051631"/>
    <w:rsid w:val="00051668"/>
    <w:rsid w:val="0005172F"/>
    <w:rsid w:val="00051840"/>
    <w:rsid w:val="00051881"/>
    <w:rsid w:val="00051894"/>
    <w:rsid w:val="00051895"/>
    <w:rsid w:val="00051B33"/>
    <w:rsid w:val="00051DA9"/>
    <w:rsid w:val="00051E7F"/>
    <w:rsid w:val="00051FC8"/>
    <w:rsid w:val="000523C2"/>
    <w:rsid w:val="000524FC"/>
    <w:rsid w:val="000525DE"/>
    <w:rsid w:val="00052B75"/>
    <w:rsid w:val="00052C0D"/>
    <w:rsid w:val="00052C5E"/>
    <w:rsid w:val="00052E1F"/>
    <w:rsid w:val="00052F21"/>
    <w:rsid w:val="000530DC"/>
    <w:rsid w:val="00053285"/>
    <w:rsid w:val="0005332F"/>
    <w:rsid w:val="0005352E"/>
    <w:rsid w:val="0005362F"/>
    <w:rsid w:val="00053780"/>
    <w:rsid w:val="000539E6"/>
    <w:rsid w:val="00053F56"/>
    <w:rsid w:val="0005458D"/>
    <w:rsid w:val="000549AA"/>
    <w:rsid w:val="000549AB"/>
    <w:rsid w:val="00054E2F"/>
    <w:rsid w:val="00055163"/>
    <w:rsid w:val="000552A3"/>
    <w:rsid w:val="00055431"/>
    <w:rsid w:val="00055606"/>
    <w:rsid w:val="0005565B"/>
    <w:rsid w:val="00055AC2"/>
    <w:rsid w:val="00056079"/>
    <w:rsid w:val="000562AD"/>
    <w:rsid w:val="000562E3"/>
    <w:rsid w:val="000564DB"/>
    <w:rsid w:val="0005690A"/>
    <w:rsid w:val="00056A52"/>
    <w:rsid w:val="00056C1A"/>
    <w:rsid w:val="00056DB5"/>
    <w:rsid w:val="000570EC"/>
    <w:rsid w:val="000572FD"/>
    <w:rsid w:val="00057DAA"/>
    <w:rsid w:val="00060038"/>
    <w:rsid w:val="000603FD"/>
    <w:rsid w:val="000604F6"/>
    <w:rsid w:val="00060B09"/>
    <w:rsid w:val="00060CB6"/>
    <w:rsid w:val="00061067"/>
    <w:rsid w:val="0006162C"/>
    <w:rsid w:val="000618AB"/>
    <w:rsid w:val="000618DF"/>
    <w:rsid w:val="00061A08"/>
    <w:rsid w:val="00061BDA"/>
    <w:rsid w:val="00061D18"/>
    <w:rsid w:val="00062010"/>
    <w:rsid w:val="00062517"/>
    <w:rsid w:val="00062AD2"/>
    <w:rsid w:val="00062E20"/>
    <w:rsid w:val="00063625"/>
    <w:rsid w:val="00063857"/>
    <w:rsid w:val="00063951"/>
    <w:rsid w:val="00064138"/>
    <w:rsid w:val="00064564"/>
    <w:rsid w:val="00065020"/>
    <w:rsid w:val="00065290"/>
    <w:rsid w:val="0006562E"/>
    <w:rsid w:val="00065E44"/>
    <w:rsid w:val="0006601B"/>
    <w:rsid w:val="000664BF"/>
    <w:rsid w:val="00066560"/>
    <w:rsid w:val="0006659C"/>
    <w:rsid w:val="00066B2A"/>
    <w:rsid w:val="0006705C"/>
    <w:rsid w:val="00067076"/>
    <w:rsid w:val="00067234"/>
    <w:rsid w:val="0006784C"/>
    <w:rsid w:val="00067EBE"/>
    <w:rsid w:val="000706F9"/>
    <w:rsid w:val="0007099B"/>
    <w:rsid w:val="00070CB7"/>
    <w:rsid w:val="00070F62"/>
    <w:rsid w:val="00070F64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1FD4"/>
    <w:rsid w:val="000723D6"/>
    <w:rsid w:val="000723DC"/>
    <w:rsid w:val="00072734"/>
    <w:rsid w:val="00072859"/>
    <w:rsid w:val="00072AA3"/>
    <w:rsid w:val="00072FFC"/>
    <w:rsid w:val="000731C7"/>
    <w:rsid w:val="000735C6"/>
    <w:rsid w:val="00073761"/>
    <w:rsid w:val="00073786"/>
    <w:rsid w:val="00073A83"/>
    <w:rsid w:val="00073F88"/>
    <w:rsid w:val="000741F8"/>
    <w:rsid w:val="00074323"/>
    <w:rsid w:val="000743F4"/>
    <w:rsid w:val="0007440B"/>
    <w:rsid w:val="00074A4B"/>
    <w:rsid w:val="0007511E"/>
    <w:rsid w:val="000751AB"/>
    <w:rsid w:val="000751F3"/>
    <w:rsid w:val="000753D4"/>
    <w:rsid w:val="00075500"/>
    <w:rsid w:val="00075A3E"/>
    <w:rsid w:val="00075D62"/>
    <w:rsid w:val="00076141"/>
    <w:rsid w:val="000761E6"/>
    <w:rsid w:val="00076449"/>
    <w:rsid w:val="000764AC"/>
    <w:rsid w:val="00076573"/>
    <w:rsid w:val="00076628"/>
    <w:rsid w:val="0007666F"/>
    <w:rsid w:val="00076B7E"/>
    <w:rsid w:val="00076BA1"/>
    <w:rsid w:val="00077472"/>
    <w:rsid w:val="000775F0"/>
    <w:rsid w:val="00077A6A"/>
    <w:rsid w:val="00077ABF"/>
    <w:rsid w:val="00077CE8"/>
    <w:rsid w:val="000800A6"/>
    <w:rsid w:val="00080259"/>
    <w:rsid w:val="00080896"/>
    <w:rsid w:val="00080C1C"/>
    <w:rsid w:val="00080CFC"/>
    <w:rsid w:val="00080E53"/>
    <w:rsid w:val="00080FAA"/>
    <w:rsid w:val="00081069"/>
    <w:rsid w:val="000812E8"/>
    <w:rsid w:val="0008133B"/>
    <w:rsid w:val="000815DA"/>
    <w:rsid w:val="00081813"/>
    <w:rsid w:val="00081DBE"/>
    <w:rsid w:val="00081E91"/>
    <w:rsid w:val="00081EF3"/>
    <w:rsid w:val="0008200A"/>
    <w:rsid w:val="000820A0"/>
    <w:rsid w:val="00082EB4"/>
    <w:rsid w:val="00082F05"/>
    <w:rsid w:val="00082F92"/>
    <w:rsid w:val="00083266"/>
    <w:rsid w:val="000833D7"/>
    <w:rsid w:val="000834D2"/>
    <w:rsid w:val="0008386D"/>
    <w:rsid w:val="00083875"/>
    <w:rsid w:val="00083DFB"/>
    <w:rsid w:val="00083DFC"/>
    <w:rsid w:val="00083FAD"/>
    <w:rsid w:val="00083FDC"/>
    <w:rsid w:val="0008489A"/>
    <w:rsid w:val="00084F42"/>
    <w:rsid w:val="00084FB4"/>
    <w:rsid w:val="000851CA"/>
    <w:rsid w:val="0008521D"/>
    <w:rsid w:val="0008533F"/>
    <w:rsid w:val="000853FC"/>
    <w:rsid w:val="0008560A"/>
    <w:rsid w:val="00085A86"/>
    <w:rsid w:val="00085B9E"/>
    <w:rsid w:val="00085E1F"/>
    <w:rsid w:val="00086373"/>
    <w:rsid w:val="00086899"/>
    <w:rsid w:val="00086C40"/>
    <w:rsid w:val="00086CE9"/>
    <w:rsid w:val="00086EB7"/>
    <w:rsid w:val="0008717A"/>
    <w:rsid w:val="000878EA"/>
    <w:rsid w:val="00087AAD"/>
    <w:rsid w:val="00087EBE"/>
    <w:rsid w:val="000903FD"/>
    <w:rsid w:val="00090489"/>
    <w:rsid w:val="00090A6D"/>
    <w:rsid w:val="00090C14"/>
    <w:rsid w:val="00090FA0"/>
    <w:rsid w:val="00090FEF"/>
    <w:rsid w:val="0009124D"/>
    <w:rsid w:val="00091545"/>
    <w:rsid w:val="00091561"/>
    <w:rsid w:val="000917A2"/>
    <w:rsid w:val="000917D3"/>
    <w:rsid w:val="000917F6"/>
    <w:rsid w:val="0009191A"/>
    <w:rsid w:val="00091AAF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2EDD"/>
    <w:rsid w:val="0009306A"/>
    <w:rsid w:val="00093130"/>
    <w:rsid w:val="00093269"/>
    <w:rsid w:val="00093F4A"/>
    <w:rsid w:val="0009417A"/>
    <w:rsid w:val="0009420B"/>
    <w:rsid w:val="00094302"/>
    <w:rsid w:val="0009446C"/>
    <w:rsid w:val="000946E7"/>
    <w:rsid w:val="0009489B"/>
    <w:rsid w:val="000954B8"/>
    <w:rsid w:val="000959B0"/>
    <w:rsid w:val="00095AFE"/>
    <w:rsid w:val="00095DC5"/>
    <w:rsid w:val="0009641D"/>
    <w:rsid w:val="00096796"/>
    <w:rsid w:val="00097044"/>
    <w:rsid w:val="0009707A"/>
    <w:rsid w:val="00097183"/>
    <w:rsid w:val="000976A3"/>
    <w:rsid w:val="00097977"/>
    <w:rsid w:val="00097A04"/>
    <w:rsid w:val="00097A97"/>
    <w:rsid w:val="00097C4B"/>
    <w:rsid w:val="000A04D4"/>
    <w:rsid w:val="000A0878"/>
    <w:rsid w:val="000A0896"/>
    <w:rsid w:val="000A0CD0"/>
    <w:rsid w:val="000A0D0F"/>
    <w:rsid w:val="000A1175"/>
    <w:rsid w:val="000A11B4"/>
    <w:rsid w:val="000A1275"/>
    <w:rsid w:val="000A12A6"/>
    <w:rsid w:val="000A1655"/>
    <w:rsid w:val="000A19A7"/>
    <w:rsid w:val="000A1D3C"/>
    <w:rsid w:val="000A1E14"/>
    <w:rsid w:val="000A1E2D"/>
    <w:rsid w:val="000A1E5C"/>
    <w:rsid w:val="000A20D1"/>
    <w:rsid w:val="000A25D2"/>
    <w:rsid w:val="000A2871"/>
    <w:rsid w:val="000A2A02"/>
    <w:rsid w:val="000A2A6F"/>
    <w:rsid w:val="000A2B30"/>
    <w:rsid w:val="000A2C3A"/>
    <w:rsid w:val="000A2CC0"/>
    <w:rsid w:val="000A2DD3"/>
    <w:rsid w:val="000A2E2F"/>
    <w:rsid w:val="000A2EDA"/>
    <w:rsid w:val="000A3136"/>
    <w:rsid w:val="000A3191"/>
    <w:rsid w:val="000A3897"/>
    <w:rsid w:val="000A390C"/>
    <w:rsid w:val="000A3B69"/>
    <w:rsid w:val="000A3C25"/>
    <w:rsid w:val="000A4494"/>
    <w:rsid w:val="000A44EF"/>
    <w:rsid w:val="000A4B75"/>
    <w:rsid w:val="000A4C01"/>
    <w:rsid w:val="000A5066"/>
    <w:rsid w:val="000A5812"/>
    <w:rsid w:val="000A5A30"/>
    <w:rsid w:val="000A5D3B"/>
    <w:rsid w:val="000A5E3A"/>
    <w:rsid w:val="000A5EC6"/>
    <w:rsid w:val="000A61AC"/>
    <w:rsid w:val="000A6333"/>
    <w:rsid w:val="000A676A"/>
    <w:rsid w:val="000A6BCB"/>
    <w:rsid w:val="000A72A6"/>
    <w:rsid w:val="000A760A"/>
    <w:rsid w:val="000A761C"/>
    <w:rsid w:val="000A7669"/>
    <w:rsid w:val="000A7BE8"/>
    <w:rsid w:val="000A7C96"/>
    <w:rsid w:val="000A7D08"/>
    <w:rsid w:val="000B0262"/>
    <w:rsid w:val="000B09F5"/>
    <w:rsid w:val="000B0A69"/>
    <w:rsid w:val="000B0C5F"/>
    <w:rsid w:val="000B0DA9"/>
    <w:rsid w:val="000B133D"/>
    <w:rsid w:val="000B18EB"/>
    <w:rsid w:val="000B1CAB"/>
    <w:rsid w:val="000B20E5"/>
    <w:rsid w:val="000B2254"/>
    <w:rsid w:val="000B238C"/>
    <w:rsid w:val="000B27D3"/>
    <w:rsid w:val="000B295E"/>
    <w:rsid w:val="000B2A8E"/>
    <w:rsid w:val="000B2E84"/>
    <w:rsid w:val="000B3121"/>
    <w:rsid w:val="000B325F"/>
    <w:rsid w:val="000B33EA"/>
    <w:rsid w:val="000B37E4"/>
    <w:rsid w:val="000B4100"/>
    <w:rsid w:val="000B4153"/>
    <w:rsid w:val="000B448E"/>
    <w:rsid w:val="000B44D5"/>
    <w:rsid w:val="000B459C"/>
    <w:rsid w:val="000B4D46"/>
    <w:rsid w:val="000B4D7F"/>
    <w:rsid w:val="000B5084"/>
    <w:rsid w:val="000B50DD"/>
    <w:rsid w:val="000B581E"/>
    <w:rsid w:val="000B5A63"/>
    <w:rsid w:val="000B5A9B"/>
    <w:rsid w:val="000B5B40"/>
    <w:rsid w:val="000B5CF7"/>
    <w:rsid w:val="000B5E52"/>
    <w:rsid w:val="000B5F92"/>
    <w:rsid w:val="000B60E2"/>
    <w:rsid w:val="000B6129"/>
    <w:rsid w:val="000B6145"/>
    <w:rsid w:val="000B639A"/>
    <w:rsid w:val="000B6747"/>
    <w:rsid w:val="000B6A8D"/>
    <w:rsid w:val="000B6E3F"/>
    <w:rsid w:val="000B6E87"/>
    <w:rsid w:val="000B7105"/>
    <w:rsid w:val="000B7506"/>
    <w:rsid w:val="000B78C3"/>
    <w:rsid w:val="000B79E8"/>
    <w:rsid w:val="000B7B12"/>
    <w:rsid w:val="000B7F05"/>
    <w:rsid w:val="000B7F40"/>
    <w:rsid w:val="000C029A"/>
    <w:rsid w:val="000C0575"/>
    <w:rsid w:val="000C057E"/>
    <w:rsid w:val="000C07AF"/>
    <w:rsid w:val="000C0A98"/>
    <w:rsid w:val="000C0AE8"/>
    <w:rsid w:val="000C0CAE"/>
    <w:rsid w:val="000C0E24"/>
    <w:rsid w:val="000C0EF1"/>
    <w:rsid w:val="000C12D1"/>
    <w:rsid w:val="000C170D"/>
    <w:rsid w:val="000C1987"/>
    <w:rsid w:val="000C198A"/>
    <w:rsid w:val="000C1B57"/>
    <w:rsid w:val="000C28A5"/>
    <w:rsid w:val="000C2A0E"/>
    <w:rsid w:val="000C2DF2"/>
    <w:rsid w:val="000C3111"/>
    <w:rsid w:val="000C32E0"/>
    <w:rsid w:val="000C33FE"/>
    <w:rsid w:val="000C37C1"/>
    <w:rsid w:val="000C3C78"/>
    <w:rsid w:val="000C3D7F"/>
    <w:rsid w:val="000C3F95"/>
    <w:rsid w:val="000C3FCC"/>
    <w:rsid w:val="000C42C6"/>
    <w:rsid w:val="000C4934"/>
    <w:rsid w:val="000C51DD"/>
    <w:rsid w:val="000C5201"/>
    <w:rsid w:val="000C5AA4"/>
    <w:rsid w:val="000C62BA"/>
    <w:rsid w:val="000C6474"/>
    <w:rsid w:val="000C6769"/>
    <w:rsid w:val="000C67ED"/>
    <w:rsid w:val="000C6927"/>
    <w:rsid w:val="000C6F5E"/>
    <w:rsid w:val="000C72C5"/>
    <w:rsid w:val="000C765B"/>
    <w:rsid w:val="000C7943"/>
    <w:rsid w:val="000C7AE8"/>
    <w:rsid w:val="000C7C77"/>
    <w:rsid w:val="000C7CA0"/>
    <w:rsid w:val="000C7DB1"/>
    <w:rsid w:val="000C7DE3"/>
    <w:rsid w:val="000C7F22"/>
    <w:rsid w:val="000D022F"/>
    <w:rsid w:val="000D03D5"/>
    <w:rsid w:val="000D045F"/>
    <w:rsid w:val="000D0550"/>
    <w:rsid w:val="000D061B"/>
    <w:rsid w:val="000D06FF"/>
    <w:rsid w:val="000D0A86"/>
    <w:rsid w:val="000D0B68"/>
    <w:rsid w:val="000D0C69"/>
    <w:rsid w:val="000D0D2C"/>
    <w:rsid w:val="000D10B7"/>
    <w:rsid w:val="000D1347"/>
    <w:rsid w:val="000D17AF"/>
    <w:rsid w:val="000D19B7"/>
    <w:rsid w:val="000D1A97"/>
    <w:rsid w:val="000D1B75"/>
    <w:rsid w:val="000D1DD0"/>
    <w:rsid w:val="000D1E32"/>
    <w:rsid w:val="000D21AA"/>
    <w:rsid w:val="000D2349"/>
    <w:rsid w:val="000D25F2"/>
    <w:rsid w:val="000D2649"/>
    <w:rsid w:val="000D2AB0"/>
    <w:rsid w:val="000D365E"/>
    <w:rsid w:val="000D383F"/>
    <w:rsid w:val="000D3AC2"/>
    <w:rsid w:val="000D3C09"/>
    <w:rsid w:val="000D3F72"/>
    <w:rsid w:val="000D3FC8"/>
    <w:rsid w:val="000D403E"/>
    <w:rsid w:val="000D42E0"/>
    <w:rsid w:val="000D456F"/>
    <w:rsid w:val="000D45E9"/>
    <w:rsid w:val="000D48B1"/>
    <w:rsid w:val="000D4941"/>
    <w:rsid w:val="000D4E83"/>
    <w:rsid w:val="000D5277"/>
    <w:rsid w:val="000D52CE"/>
    <w:rsid w:val="000D5366"/>
    <w:rsid w:val="000D585E"/>
    <w:rsid w:val="000D5D15"/>
    <w:rsid w:val="000D5D7E"/>
    <w:rsid w:val="000D5E95"/>
    <w:rsid w:val="000D6790"/>
    <w:rsid w:val="000D67D6"/>
    <w:rsid w:val="000D67EC"/>
    <w:rsid w:val="000D69D5"/>
    <w:rsid w:val="000D69E8"/>
    <w:rsid w:val="000D6C30"/>
    <w:rsid w:val="000D6F20"/>
    <w:rsid w:val="000D6F9F"/>
    <w:rsid w:val="000D7151"/>
    <w:rsid w:val="000D71F5"/>
    <w:rsid w:val="000D723C"/>
    <w:rsid w:val="000D763B"/>
    <w:rsid w:val="000D77E2"/>
    <w:rsid w:val="000D78A7"/>
    <w:rsid w:val="000D7981"/>
    <w:rsid w:val="000D7A67"/>
    <w:rsid w:val="000D7AC8"/>
    <w:rsid w:val="000D7B9C"/>
    <w:rsid w:val="000D7E18"/>
    <w:rsid w:val="000E0225"/>
    <w:rsid w:val="000E0A77"/>
    <w:rsid w:val="000E0B36"/>
    <w:rsid w:val="000E0D37"/>
    <w:rsid w:val="000E0D6F"/>
    <w:rsid w:val="000E12BA"/>
    <w:rsid w:val="000E1440"/>
    <w:rsid w:val="000E17C1"/>
    <w:rsid w:val="000E1BA4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03B"/>
    <w:rsid w:val="000E3B46"/>
    <w:rsid w:val="000E3B9F"/>
    <w:rsid w:val="000E40ED"/>
    <w:rsid w:val="000E40FD"/>
    <w:rsid w:val="000E498F"/>
    <w:rsid w:val="000E4CBF"/>
    <w:rsid w:val="000E4E42"/>
    <w:rsid w:val="000E4EBE"/>
    <w:rsid w:val="000E5231"/>
    <w:rsid w:val="000E5468"/>
    <w:rsid w:val="000E5F74"/>
    <w:rsid w:val="000E6046"/>
    <w:rsid w:val="000E684B"/>
    <w:rsid w:val="000E6BD6"/>
    <w:rsid w:val="000E6BF7"/>
    <w:rsid w:val="000E7004"/>
    <w:rsid w:val="000E7184"/>
    <w:rsid w:val="000E71FB"/>
    <w:rsid w:val="000E72A7"/>
    <w:rsid w:val="000E7A43"/>
    <w:rsid w:val="000E7C3D"/>
    <w:rsid w:val="000E7F34"/>
    <w:rsid w:val="000F0010"/>
    <w:rsid w:val="000F019F"/>
    <w:rsid w:val="000F0883"/>
    <w:rsid w:val="000F0B6D"/>
    <w:rsid w:val="000F11FB"/>
    <w:rsid w:val="000F1654"/>
    <w:rsid w:val="000F16BF"/>
    <w:rsid w:val="000F17E2"/>
    <w:rsid w:val="000F186D"/>
    <w:rsid w:val="000F1932"/>
    <w:rsid w:val="000F1A36"/>
    <w:rsid w:val="000F1D86"/>
    <w:rsid w:val="000F1FAD"/>
    <w:rsid w:val="000F22F6"/>
    <w:rsid w:val="000F23BF"/>
    <w:rsid w:val="000F27A8"/>
    <w:rsid w:val="000F287F"/>
    <w:rsid w:val="000F2BDB"/>
    <w:rsid w:val="000F2E58"/>
    <w:rsid w:val="000F3318"/>
    <w:rsid w:val="000F39B4"/>
    <w:rsid w:val="000F3ADB"/>
    <w:rsid w:val="000F3F2B"/>
    <w:rsid w:val="000F3F34"/>
    <w:rsid w:val="000F4012"/>
    <w:rsid w:val="000F42A5"/>
    <w:rsid w:val="000F453F"/>
    <w:rsid w:val="000F464B"/>
    <w:rsid w:val="000F47E4"/>
    <w:rsid w:val="000F488C"/>
    <w:rsid w:val="000F49BE"/>
    <w:rsid w:val="000F49C0"/>
    <w:rsid w:val="000F4D4A"/>
    <w:rsid w:val="000F4D6C"/>
    <w:rsid w:val="000F53CA"/>
    <w:rsid w:val="000F613D"/>
    <w:rsid w:val="000F658F"/>
    <w:rsid w:val="000F6788"/>
    <w:rsid w:val="000F6881"/>
    <w:rsid w:val="000F69B5"/>
    <w:rsid w:val="000F69BC"/>
    <w:rsid w:val="000F6B2A"/>
    <w:rsid w:val="000F6BF2"/>
    <w:rsid w:val="000F7050"/>
    <w:rsid w:val="000F71E8"/>
    <w:rsid w:val="000F7612"/>
    <w:rsid w:val="000F7B70"/>
    <w:rsid w:val="00100030"/>
    <w:rsid w:val="00100A0E"/>
    <w:rsid w:val="00100BB5"/>
    <w:rsid w:val="00100C3C"/>
    <w:rsid w:val="00100D04"/>
    <w:rsid w:val="00100D99"/>
    <w:rsid w:val="00101474"/>
    <w:rsid w:val="0010199E"/>
    <w:rsid w:val="00101A01"/>
    <w:rsid w:val="00101A3E"/>
    <w:rsid w:val="00101C18"/>
    <w:rsid w:val="00101C56"/>
    <w:rsid w:val="00101DA5"/>
    <w:rsid w:val="00101F01"/>
    <w:rsid w:val="001020E5"/>
    <w:rsid w:val="0010298D"/>
    <w:rsid w:val="00103625"/>
    <w:rsid w:val="00103626"/>
    <w:rsid w:val="00103719"/>
    <w:rsid w:val="00103C9B"/>
    <w:rsid w:val="00103E82"/>
    <w:rsid w:val="00103F88"/>
    <w:rsid w:val="0010442F"/>
    <w:rsid w:val="0010461E"/>
    <w:rsid w:val="001046DD"/>
    <w:rsid w:val="00105023"/>
    <w:rsid w:val="001050AE"/>
    <w:rsid w:val="00105641"/>
    <w:rsid w:val="001056DC"/>
    <w:rsid w:val="001057D1"/>
    <w:rsid w:val="001058EC"/>
    <w:rsid w:val="00105949"/>
    <w:rsid w:val="00105CCC"/>
    <w:rsid w:val="0010619D"/>
    <w:rsid w:val="001063B9"/>
    <w:rsid w:val="001069CB"/>
    <w:rsid w:val="00107152"/>
    <w:rsid w:val="00107610"/>
    <w:rsid w:val="0010770C"/>
    <w:rsid w:val="0010799A"/>
    <w:rsid w:val="001079B3"/>
    <w:rsid w:val="00107B24"/>
    <w:rsid w:val="00107B58"/>
    <w:rsid w:val="00107CF1"/>
    <w:rsid w:val="00110337"/>
    <w:rsid w:val="001103DF"/>
    <w:rsid w:val="00110470"/>
    <w:rsid w:val="00110A19"/>
    <w:rsid w:val="00110DD5"/>
    <w:rsid w:val="00110E96"/>
    <w:rsid w:val="00111181"/>
    <w:rsid w:val="0011138D"/>
    <w:rsid w:val="001116DC"/>
    <w:rsid w:val="00111AB5"/>
    <w:rsid w:val="00111BAD"/>
    <w:rsid w:val="00111CBE"/>
    <w:rsid w:val="00111F08"/>
    <w:rsid w:val="00111F4D"/>
    <w:rsid w:val="001124A5"/>
    <w:rsid w:val="00112930"/>
    <w:rsid w:val="00112966"/>
    <w:rsid w:val="00112BCD"/>
    <w:rsid w:val="0011305B"/>
    <w:rsid w:val="001130FC"/>
    <w:rsid w:val="001134CD"/>
    <w:rsid w:val="001135CD"/>
    <w:rsid w:val="001139AF"/>
    <w:rsid w:val="00113A8E"/>
    <w:rsid w:val="00113F9D"/>
    <w:rsid w:val="0011425F"/>
    <w:rsid w:val="001147DB"/>
    <w:rsid w:val="00114AF6"/>
    <w:rsid w:val="00114CC5"/>
    <w:rsid w:val="00114D3F"/>
    <w:rsid w:val="00114D6B"/>
    <w:rsid w:val="00114D8E"/>
    <w:rsid w:val="00114DD8"/>
    <w:rsid w:val="00115228"/>
    <w:rsid w:val="00116472"/>
    <w:rsid w:val="001167C1"/>
    <w:rsid w:val="00116C05"/>
    <w:rsid w:val="00116C11"/>
    <w:rsid w:val="0011703F"/>
    <w:rsid w:val="001170F3"/>
    <w:rsid w:val="00117285"/>
    <w:rsid w:val="0011755B"/>
    <w:rsid w:val="00117627"/>
    <w:rsid w:val="001176FE"/>
    <w:rsid w:val="00117BAE"/>
    <w:rsid w:val="00117EC8"/>
    <w:rsid w:val="0012002F"/>
    <w:rsid w:val="00120194"/>
    <w:rsid w:val="001204BC"/>
    <w:rsid w:val="001207AD"/>
    <w:rsid w:val="001208AA"/>
    <w:rsid w:val="00120CC8"/>
    <w:rsid w:val="00120D85"/>
    <w:rsid w:val="00121042"/>
    <w:rsid w:val="00121312"/>
    <w:rsid w:val="0012135E"/>
    <w:rsid w:val="00121460"/>
    <w:rsid w:val="0012199D"/>
    <w:rsid w:val="00121C2B"/>
    <w:rsid w:val="00121EAA"/>
    <w:rsid w:val="00122478"/>
    <w:rsid w:val="00122A8B"/>
    <w:rsid w:val="00122DDF"/>
    <w:rsid w:val="00122F78"/>
    <w:rsid w:val="001230FF"/>
    <w:rsid w:val="00123291"/>
    <w:rsid w:val="00123505"/>
    <w:rsid w:val="00123921"/>
    <w:rsid w:val="00123956"/>
    <w:rsid w:val="00123BC8"/>
    <w:rsid w:val="00123E5E"/>
    <w:rsid w:val="00123ED8"/>
    <w:rsid w:val="001240A2"/>
    <w:rsid w:val="00124BC4"/>
    <w:rsid w:val="001251E6"/>
    <w:rsid w:val="001258E8"/>
    <w:rsid w:val="00125A2D"/>
    <w:rsid w:val="00125D44"/>
    <w:rsid w:val="00125E57"/>
    <w:rsid w:val="00126130"/>
    <w:rsid w:val="0012624C"/>
    <w:rsid w:val="001262DF"/>
    <w:rsid w:val="00126735"/>
    <w:rsid w:val="001268D0"/>
    <w:rsid w:val="00126B11"/>
    <w:rsid w:val="00126C4C"/>
    <w:rsid w:val="00126CAC"/>
    <w:rsid w:val="00126F04"/>
    <w:rsid w:val="00126F08"/>
    <w:rsid w:val="00126F0A"/>
    <w:rsid w:val="00127119"/>
    <w:rsid w:val="001271BA"/>
    <w:rsid w:val="00127807"/>
    <w:rsid w:val="00127817"/>
    <w:rsid w:val="00127D5F"/>
    <w:rsid w:val="00127DBD"/>
    <w:rsid w:val="0013025C"/>
    <w:rsid w:val="0013037B"/>
    <w:rsid w:val="00130844"/>
    <w:rsid w:val="00130BFF"/>
    <w:rsid w:val="00131807"/>
    <w:rsid w:val="00131A01"/>
    <w:rsid w:val="00131B01"/>
    <w:rsid w:val="00131E71"/>
    <w:rsid w:val="00132D92"/>
    <w:rsid w:val="00132DAB"/>
    <w:rsid w:val="00132EFB"/>
    <w:rsid w:val="00132FF4"/>
    <w:rsid w:val="001332D2"/>
    <w:rsid w:val="0013330E"/>
    <w:rsid w:val="00133332"/>
    <w:rsid w:val="001333D2"/>
    <w:rsid w:val="001334B7"/>
    <w:rsid w:val="00133658"/>
    <w:rsid w:val="001337C7"/>
    <w:rsid w:val="001338CF"/>
    <w:rsid w:val="00133A26"/>
    <w:rsid w:val="00133EE7"/>
    <w:rsid w:val="00133FA4"/>
    <w:rsid w:val="00134518"/>
    <w:rsid w:val="001347C8"/>
    <w:rsid w:val="00134ABA"/>
    <w:rsid w:val="00134CE8"/>
    <w:rsid w:val="00134D1C"/>
    <w:rsid w:val="00135097"/>
    <w:rsid w:val="00135114"/>
    <w:rsid w:val="00135295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6F4F"/>
    <w:rsid w:val="0013719F"/>
    <w:rsid w:val="001372EF"/>
    <w:rsid w:val="00137456"/>
    <w:rsid w:val="001374A5"/>
    <w:rsid w:val="001376CE"/>
    <w:rsid w:val="00137B29"/>
    <w:rsid w:val="00137BD2"/>
    <w:rsid w:val="00137E8F"/>
    <w:rsid w:val="00137F9D"/>
    <w:rsid w:val="0014011B"/>
    <w:rsid w:val="001404C3"/>
    <w:rsid w:val="0014089F"/>
    <w:rsid w:val="001409D8"/>
    <w:rsid w:val="00140BFD"/>
    <w:rsid w:val="00140E32"/>
    <w:rsid w:val="00140E35"/>
    <w:rsid w:val="00140F0D"/>
    <w:rsid w:val="001411D7"/>
    <w:rsid w:val="001412BC"/>
    <w:rsid w:val="0014139B"/>
    <w:rsid w:val="00141850"/>
    <w:rsid w:val="00141DDA"/>
    <w:rsid w:val="00141F2E"/>
    <w:rsid w:val="0014221F"/>
    <w:rsid w:val="0014224F"/>
    <w:rsid w:val="00142541"/>
    <w:rsid w:val="00142705"/>
    <w:rsid w:val="00142923"/>
    <w:rsid w:val="001429EC"/>
    <w:rsid w:val="00142A82"/>
    <w:rsid w:val="00142AD3"/>
    <w:rsid w:val="00142B86"/>
    <w:rsid w:val="00142C8F"/>
    <w:rsid w:val="001433D4"/>
    <w:rsid w:val="00143682"/>
    <w:rsid w:val="00143805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CE2"/>
    <w:rsid w:val="00145D83"/>
    <w:rsid w:val="00145F02"/>
    <w:rsid w:val="0014607C"/>
    <w:rsid w:val="00146172"/>
    <w:rsid w:val="001461DC"/>
    <w:rsid w:val="0014646C"/>
    <w:rsid w:val="00146554"/>
    <w:rsid w:val="00146754"/>
    <w:rsid w:val="001468B4"/>
    <w:rsid w:val="001471EE"/>
    <w:rsid w:val="001473FB"/>
    <w:rsid w:val="00147551"/>
    <w:rsid w:val="001477B3"/>
    <w:rsid w:val="0014790A"/>
    <w:rsid w:val="00147A24"/>
    <w:rsid w:val="00147A7A"/>
    <w:rsid w:val="00147F34"/>
    <w:rsid w:val="001505C5"/>
    <w:rsid w:val="0015089C"/>
    <w:rsid w:val="00150A9C"/>
    <w:rsid w:val="00150B1F"/>
    <w:rsid w:val="00150FF5"/>
    <w:rsid w:val="0015108D"/>
    <w:rsid w:val="001511D5"/>
    <w:rsid w:val="001512E6"/>
    <w:rsid w:val="00151427"/>
    <w:rsid w:val="001514A4"/>
    <w:rsid w:val="001517F7"/>
    <w:rsid w:val="001519FA"/>
    <w:rsid w:val="001522DF"/>
    <w:rsid w:val="001524B5"/>
    <w:rsid w:val="001524BB"/>
    <w:rsid w:val="00152A7F"/>
    <w:rsid w:val="00152A88"/>
    <w:rsid w:val="00152CD0"/>
    <w:rsid w:val="00152D60"/>
    <w:rsid w:val="00152F2F"/>
    <w:rsid w:val="00152FF0"/>
    <w:rsid w:val="00153060"/>
    <w:rsid w:val="00153093"/>
    <w:rsid w:val="001530D3"/>
    <w:rsid w:val="0015330E"/>
    <w:rsid w:val="001534F9"/>
    <w:rsid w:val="0015367D"/>
    <w:rsid w:val="00154136"/>
    <w:rsid w:val="00154781"/>
    <w:rsid w:val="00154B84"/>
    <w:rsid w:val="00154F52"/>
    <w:rsid w:val="0015524C"/>
    <w:rsid w:val="0015528A"/>
    <w:rsid w:val="0015561D"/>
    <w:rsid w:val="00155A7C"/>
    <w:rsid w:val="00155BF0"/>
    <w:rsid w:val="001562A0"/>
    <w:rsid w:val="0015637E"/>
    <w:rsid w:val="001563BF"/>
    <w:rsid w:val="0015640F"/>
    <w:rsid w:val="001566D2"/>
    <w:rsid w:val="00156D47"/>
    <w:rsid w:val="001570A7"/>
    <w:rsid w:val="001571B9"/>
    <w:rsid w:val="001573B6"/>
    <w:rsid w:val="001573C2"/>
    <w:rsid w:val="00157892"/>
    <w:rsid w:val="00157D53"/>
    <w:rsid w:val="00157E4A"/>
    <w:rsid w:val="00157EF6"/>
    <w:rsid w:val="00157F00"/>
    <w:rsid w:val="001602DA"/>
    <w:rsid w:val="0016059F"/>
    <w:rsid w:val="001606CB"/>
    <w:rsid w:val="00160731"/>
    <w:rsid w:val="00160D50"/>
    <w:rsid w:val="00161166"/>
    <w:rsid w:val="00161449"/>
    <w:rsid w:val="00161572"/>
    <w:rsid w:val="00161FB1"/>
    <w:rsid w:val="00161FC6"/>
    <w:rsid w:val="001620DE"/>
    <w:rsid w:val="001622FF"/>
    <w:rsid w:val="00162555"/>
    <w:rsid w:val="00162621"/>
    <w:rsid w:val="001626A2"/>
    <w:rsid w:val="00162764"/>
    <w:rsid w:val="00162933"/>
    <w:rsid w:val="0016296E"/>
    <w:rsid w:val="00162C18"/>
    <w:rsid w:val="00162E61"/>
    <w:rsid w:val="0016318A"/>
    <w:rsid w:val="0016346E"/>
    <w:rsid w:val="00163758"/>
    <w:rsid w:val="00163BDB"/>
    <w:rsid w:val="00163DF1"/>
    <w:rsid w:val="00164208"/>
    <w:rsid w:val="00164306"/>
    <w:rsid w:val="0016434E"/>
    <w:rsid w:val="0016441C"/>
    <w:rsid w:val="001644BE"/>
    <w:rsid w:val="00164707"/>
    <w:rsid w:val="00164A4F"/>
    <w:rsid w:val="00165127"/>
    <w:rsid w:val="00165198"/>
    <w:rsid w:val="00165249"/>
    <w:rsid w:val="001653A6"/>
    <w:rsid w:val="00165B65"/>
    <w:rsid w:val="00165BE4"/>
    <w:rsid w:val="00165ED8"/>
    <w:rsid w:val="00166067"/>
    <w:rsid w:val="00166147"/>
    <w:rsid w:val="0016629B"/>
    <w:rsid w:val="00166774"/>
    <w:rsid w:val="00166C66"/>
    <w:rsid w:val="00167541"/>
    <w:rsid w:val="001675F5"/>
    <w:rsid w:val="0016762F"/>
    <w:rsid w:val="001676F4"/>
    <w:rsid w:val="00167A56"/>
    <w:rsid w:val="00167BCC"/>
    <w:rsid w:val="00167C12"/>
    <w:rsid w:val="00167E70"/>
    <w:rsid w:val="00167ECA"/>
    <w:rsid w:val="00167FBF"/>
    <w:rsid w:val="00170019"/>
    <w:rsid w:val="0017025E"/>
    <w:rsid w:val="001705EB"/>
    <w:rsid w:val="0017096C"/>
    <w:rsid w:val="00170EF8"/>
    <w:rsid w:val="001711D0"/>
    <w:rsid w:val="0017168A"/>
    <w:rsid w:val="00171AEE"/>
    <w:rsid w:val="00171C5E"/>
    <w:rsid w:val="00171FD3"/>
    <w:rsid w:val="00172515"/>
    <w:rsid w:val="00172742"/>
    <w:rsid w:val="001727EB"/>
    <w:rsid w:val="001728C5"/>
    <w:rsid w:val="00172918"/>
    <w:rsid w:val="00172A2F"/>
    <w:rsid w:val="00172C72"/>
    <w:rsid w:val="00172CB3"/>
    <w:rsid w:val="00172DF3"/>
    <w:rsid w:val="00172EAC"/>
    <w:rsid w:val="00172EBB"/>
    <w:rsid w:val="00173142"/>
    <w:rsid w:val="00173350"/>
    <w:rsid w:val="00173B14"/>
    <w:rsid w:val="00173BD7"/>
    <w:rsid w:val="00173D6B"/>
    <w:rsid w:val="00174028"/>
    <w:rsid w:val="0017417A"/>
    <w:rsid w:val="00174469"/>
    <w:rsid w:val="00174545"/>
    <w:rsid w:val="00174B5F"/>
    <w:rsid w:val="00174BA4"/>
    <w:rsid w:val="00175372"/>
    <w:rsid w:val="001753BB"/>
    <w:rsid w:val="00175BDC"/>
    <w:rsid w:val="00175C2C"/>
    <w:rsid w:val="00175D59"/>
    <w:rsid w:val="00175DFD"/>
    <w:rsid w:val="00176917"/>
    <w:rsid w:val="00176DB0"/>
    <w:rsid w:val="00176DFC"/>
    <w:rsid w:val="00177DDD"/>
    <w:rsid w:val="00177EA9"/>
    <w:rsid w:val="00180060"/>
    <w:rsid w:val="001800AF"/>
    <w:rsid w:val="00180230"/>
    <w:rsid w:val="0018101E"/>
    <w:rsid w:val="001810AA"/>
    <w:rsid w:val="00181205"/>
    <w:rsid w:val="001815AA"/>
    <w:rsid w:val="0018168A"/>
    <w:rsid w:val="00181B83"/>
    <w:rsid w:val="00181D65"/>
    <w:rsid w:val="00181F53"/>
    <w:rsid w:val="00181FE1"/>
    <w:rsid w:val="001820B8"/>
    <w:rsid w:val="00182124"/>
    <w:rsid w:val="00182FA6"/>
    <w:rsid w:val="001832BE"/>
    <w:rsid w:val="0018354A"/>
    <w:rsid w:val="00183848"/>
    <w:rsid w:val="001838C1"/>
    <w:rsid w:val="00183C0F"/>
    <w:rsid w:val="00183EE9"/>
    <w:rsid w:val="00184349"/>
    <w:rsid w:val="0018449C"/>
    <w:rsid w:val="00184544"/>
    <w:rsid w:val="00184662"/>
    <w:rsid w:val="00184A59"/>
    <w:rsid w:val="00184DBD"/>
    <w:rsid w:val="001850C0"/>
    <w:rsid w:val="00185283"/>
    <w:rsid w:val="001858E1"/>
    <w:rsid w:val="001860E7"/>
    <w:rsid w:val="00186153"/>
    <w:rsid w:val="00186845"/>
    <w:rsid w:val="00186887"/>
    <w:rsid w:val="00186BAD"/>
    <w:rsid w:val="00186D93"/>
    <w:rsid w:val="00186E17"/>
    <w:rsid w:val="00186F94"/>
    <w:rsid w:val="00187113"/>
    <w:rsid w:val="001876E4"/>
    <w:rsid w:val="00187809"/>
    <w:rsid w:val="00187884"/>
    <w:rsid w:val="001878D3"/>
    <w:rsid w:val="00187ED7"/>
    <w:rsid w:val="001900B7"/>
    <w:rsid w:val="00190145"/>
    <w:rsid w:val="00190388"/>
    <w:rsid w:val="00190A07"/>
    <w:rsid w:val="00190A3F"/>
    <w:rsid w:val="00190CBE"/>
    <w:rsid w:val="001910D2"/>
    <w:rsid w:val="0019134A"/>
    <w:rsid w:val="001916FB"/>
    <w:rsid w:val="00191929"/>
    <w:rsid w:val="00191AA6"/>
    <w:rsid w:val="00192CA6"/>
    <w:rsid w:val="00192D36"/>
    <w:rsid w:val="00192F0D"/>
    <w:rsid w:val="0019320B"/>
    <w:rsid w:val="001932D5"/>
    <w:rsid w:val="001934F2"/>
    <w:rsid w:val="00193823"/>
    <w:rsid w:val="00193B3F"/>
    <w:rsid w:val="00193C9A"/>
    <w:rsid w:val="00193F89"/>
    <w:rsid w:val="0019423A"/>
    <w:rsid w:val="00194358"/>
    <w:rsid w:val="00194420"/>
    <w:rsid w:val="0019442B"/>
    <w:rsid w:val="00194686"/>
    <w:rsid w:val="00194DEE"/>
    <w:rsid w:val="00194EAF"/>
    <w:rsid w:val="00194FFC"/>
    <w:rsid w:val="00195737"/>
    <w:rsid w:val="001958DD"/>
    <w:rsid w:val="00196433"/>
    <w:rsid w:val="00196958"/>
    <w:rsid w:val="001969B1"/>
    <w:rsid w:val="00196AB8"/>
    <w:rsid w:val="00196BEB"/>
    <w:rsid w:val="00197098"/>
    <w:rsid w:val="0019737A"/>
    <w:rsid w:val="0019796D"/>
    <w:rsid w:val="00197E9F"/>
    <w:rsid w:val="001A02EB"/>
    <w:rsid w:val="001A0541"/>
    <w:rsid w:val="001A083E"/>
    <w:rsid w:val="001A08AA"/>
    <w:rsid w:val="001A0C4D"/>
    <w:rsid w:val="001A0C70"/>
    <w:rsid w:val="001A0C99"/>
    <w:rsid w:val="001A0D78"/>
    <w:rsid w:val="001A0D9F"/>
    <w:rsid w:val="001A0FDC"/>
    <w:rsid w:val="001A11B1"/>
    <w:rsid w:val="001A1BA8"/>
    <w:rsid w:val="001A1F1B"/>
    <w:rsid w:val="001A1FB6"/>
    <w:rsid w:val="001A26AB"/>
    <w:rsid w:val="001A2817"/>
    <w:rsid w:val="001A29DB"/>
    <w:rsid w:val="001A2D26"/>
    <w:rsid w:val="001A2F34"/>
    <w:rsid w:val="001A2F70"/>
    <w:rsid w:val="001A31F5"/>
    <w:rsid w:val="001A38D2"/>
    <w:rsid w:val="001A3D20"/>
    <w:rsid w:val="001A3DCA"/>
    <w:rsid w:val="001A3E02"/>
    <w:rsid w:val="001A3E69"/>
    <w:rsid w:val="001A4012"/>
    <w:rsid w:val="001A43D2"/>
    <w:rsid w:val="001A4E1E"/>
    <w:rsid w:val="001A50A0"/>
    <w:rsid w:val="001A5118"/>
    <w:rsid w:val="001A511D"/>
    <w:rsid w:val="001A54F1"/>
    <w:rsid w:val="001A572A"/>
    <w:rsid w:val="001A615D"/>
    <w:rsid w:val="001A6734"/>
    <w:rsid w:val="001A67DA"/>
    <w:rsid w:val="001A6843"/>
    <w:rsid w:val="001A693C"/>
    <w:rsid w:val="001A69C3"/>
    <w:rsid w:val="001A6E0A"/>
    <w:rsid w:val="001A7023"/>
    <w:rsid w:val="001A7027"/>
    <w:rsid w:val="001A7181"/>
    <w:rsid w:val="001A727A"/>
    <w:rsid w:val="001A7381"/>
    <w:rsid w:val="001A76E1"/>
    <w:rsid w:val="001A794B"/>
    <w:rsid w:val="001B00CC"/>
    <w:rsid w:val="001B05B2"/>
    <w:rsid w:val="001B065A"/>
    <w:rsid w:val="001B072E"/>
    <w:rsid w:val="001B0783"/>
    <w:rsid w:val="001B07C1"/>
    <w:rsid w:val="001B0F66"/>
    <w:rsid w:val="001B0FA7"/>
    <w:rsid w:val="001B101F"/>
    <w:rsid w:val="001B12C0"/>
    <w:rsid w:val="001B137A"/>
    <w:rsid w:val="001B17D9"/>
    <w:rsid w:val="001B1DA4"/>
    <w:rsid w:val="001B1DD2"/>
    <w:rsid w:val="001B205B"/>
    <w:rsid w:val="001B2100"/>
    <w:rsid w:val="001B25BB"/>
    <w:rsid w:val="001B2611"/>
    <w:rsid w:val="001B27EC"/>
    <w:rsid w:val="001B3269"/>
    <w:rsid w:val="001B32B4"/>
    <w:rsid w:val="001B330C"/>
    <w:rsid w:val="001B330F"/>
    <w:rsid w:val="001B34FF"/>
    <w:rsid w:val="001B3A47"/>
    <w:rsid w:val="001B3A78"/>
    <w:rsid w:val="001B3FF7"/>
    <w:rsid w:val="001B4122"/>
    <w:rsid w:val="001B41A6"/>
    <w:rsid w:val="001B4502"/>
    <w:rsid w:val="001B4B01"/>
    <w:rsid w:val="001B4EB9"/>
    <w:rsid w:val="001B538A"/>
    <w:rsid w:val="001B53E2"/>
    <w:rsid w:val="001B5676"/>
    <w:rsid w:val="001B56EF"/>
    <w:rsid w:val="001B59B3"/>
    <w:rsid w:val="001B674B"/>
    <w:rsid w:val="001B6894"/>
    <w:rsid w:val="001B69CE"/>
    <w:rsid w:val="001B6CD5"/>
    <w:rsid w:val="001B6D7B"/>
    <w:rsid w:val="001B7A36"/>
    <w:rsid w:val="001B7ACD"/>
    <w:rsid w:val="001B7D78"/>
    <w:rsid w:val="001B7F6A"/>
    <w:rsid w:val="001C0058"/>
    <w:rsid w:val="001C020C"/>
    <w:rsid w:val="001C028D"/>
    <w:rsid w:val="001C046A"/>
    <w:rsid w:val="001C0C29"/>
    <w:rsid w:val="001C0CD9"/>
    <w:rsid w:val="001C0D64"/>
    <w:rsid w:val="001C0EBD"/>
    <w:rsid w:val="001C117A"/>
    <w:rsid w:val="001C15C4"/>
    <w:rsid w:val="001C16E1"/>
    <w:rsid w:val="001C172D"/>
    <w:rsid w:val="001C1F38"/>
    <w:rsid w:val="001C22EB"/>
    <w:rsid w:val="001C2344"/>
    <w:rsid w:val="001C2529"/>
    <w:rsid w:val="001C2919"/>
    <w:rsid w:val="001C29B3"/>
    <w:rsid w:val="001C2A86"/>
    <w:rsid w:val="001C2E34"/>
    <w:rsid w:val="001C2FC9"/>
    <w:rsid w:val="001C302D"/>
    <w:rsid w:val="001C3127"/>
    <w:rsid w:val="001C32AC"/>
    <w:rsid w:val="001C333F"/>
    <w:rsid w:val="001C43D5"/>
    <w:rsid w:val="001C46A3"/>
    <w:rsid w:val="001C4A28"/>
    <w:rsid w:val="001C5199"/>
    <w:rsid w:val="001C51B5"/>
    <w:rsid w:val="001C56E4"/>
    <w:rsid w:val="001C5766"/>
    <w:rsid w:val="001C5D85"/>
    <w:rsid w:val="001C5FD4"/>
    <w:rsid w:val="001C66E6"/>
    <w:rsid w:val="001C6840"/>
    <w:rsid w:val="001C6932"/>
    <w:rsid w:val="001C697F"/>
    <w:rsid w:val="001C6A87"/>
    <w:rsid w:val="001C6C81"/>
    <w:rsid w:val="001C6CCA"/>
    <w:rsid w:val="001C6DAB"/>
    <w:rsid w:val="001C6EE6"/>
    <w:rsid w:val="001C7628"/>
    <w:rsid w:val="001C76C9"/>
    <w:rsid w:val="001C786D"/>
    <w:rsid w:val="001C78DE"/>
    <w:rsid w:val="001C7B26"/>
    <w:rsid w:val="001C7D2B"/>
    <w:rsid w:val="001C7E6C"/>
    <w:rsid w:val="001C7F68"/>
    <w:rsid w:val="001C7F73"/>
    <w:rsid w:val="001D00A3"/>
    <w:rsid w:val="001D028C"/>
    <w:rsid w:val="001D03E0"/>
    <w:rsid w:val="001D0753"/>
    <w:rsid w:val="001D0826"/>
    <w:rsid w:val="001D0B55"/>
    <w:rsid w:val="001D0C19"/>
    <w:rsid w:val="001D0CC1"/>
    <w:rsid w:val="001D0CCE"/>
    <w:rsid w:val="001D120D"/>
    <w:rsid w:val="001D1350"/>
    <w:rsid w:val="001D1807"/>
    <w:rsid w:val="001D1E57"/>
    <w:rsid w:val="001D201A"/>
    <w:rsid w:val="001D23C8"/>
    <w:rsid w:val="001D2713"/>
    <w:rsid w:val="001D2EBF"/>
    <w:rsid w:val="001D3272"/>
    <w:rsid w:val="001D3488"/>
    <w:rsid w:val="001D3773"/>
    <w:rsid w:val="001D3B68"/>
    <w:rsid w:val="001D3F37"/>
    <w:rsid w:val="001D3F6C"/>
    <w:rsid w:val="001D448C"/>
    <w:rsid w:val="001D455A"/>
    <w:rsid w:val="001D4815"/>
    <w:rsid w:val="001D4998"/>
    <w:rsid w:val="001D4BC5"/>
    <w:rsid w:val="001D5769"/>
    <w:rsid w:val="001D5920"/>
    <w:rsid w:val="001D5DE2"/>
    <w:rsid w:val="001D613E"/>
    <w:rsid w:val="001D6305"/>
    <w:rsid w:val="001D68C1"/>
    <w:rsid w:val="001D6E5A"/>
    <w:rsid w:val="001D6F45"/>
    <w:rsid w:val="001D6FE9"/>
    <w:rsid w:val="001D7886"/>
    <w:rsid w:val="001D7992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71"/>
    <w:rsid w:val="001E13A5"/>
    <w:rsid w:val="001E152B"/>
    <w:rsid w:val="001E15A7"/>
    <w:rsid w:val="001E184D"/>
    <w:rsid w:val="001E20CF"/>
    <w:rsid w:val="001E237A"/>
    <w:rsid w:val="001E2AEF"/>
    <w:rsid w:val="001E2C2F"/>
    <w:rsid w:val="001E2FDE"/>
    <w:rsid w:val="001E30D3"/>
    <w:rsid w:val="001E30E5"/>
    <w:rsid w:val="001E3719"/>
    <w:rsid w:val="001E40F2"/>
    <w:rsid w:val="001E4833"/>
    <w:rsid w:val="001E4968"/>
    <w:rsid w:val="001E4CE3"/>
    <w:rsid w:val="001E5674"/>
    <w:rsid w:val="001E5A36"/>
    <w:rsid w:val="001E5E6D"/>
    <w:rsid w:val="001E5EBA"/>
    <w:rsid w:val="001E61E5"/>
    <w:rsid w:val="001E65BB"/>
    <w:rsid w:val="001E66F1"/>
    <w:rsid w:val="001E679E"/>
    <w:rsid w:val="001E6974"/>
    <w:rsid w:val="001E776E"/>
    <w:rsid w:val="001E78A0"/>
    <w:rsid w:val="001E7ACD"/>
    <w:rsid w:val="001E7B33"/>
    <w:rsid w:val="001E7C20"/>
    <w:rsid w:val="001E7C4D"/>
    <w:rsid w:val="001E7C6B"/>
    <w:rsid w:val="001F02FD"/>
    <w:rsid w:val="001F0B24"/>
    <w:rsid w:val="001F0BF5"/>
    <w:rsid w:val="001F0CFC"/>
    <w:rsid w:val="001F0D0F"/>
    <w:rsid w:val="001F0EF7"/>
    <w:rsid w:val="001F11B4"/>
    <w:rsid w:val="001F1489"/>
    <w:rsid w:val="001F15D6"/>
    <w:rsid w:val="001F1783"/>
    <w:rsid w:val="001F1901"/>
    <w:rsid w:val="001F19A5"/>
    <w:rsid w:val="001F1D2A"/>
    <w:rsid w:val="001F1F55"/>
    <w:rsid w:val="001F2279"/>
    <w:rsid w:val="001F2A2A"/>
    <w:rsid w:val="001F2E4B"/>
    <w:rsid w:val="001F3887"/>
    <w:rsid w:val="001F4307"/>
    <w:rsid w:val="001F437D"/>
    <w:rsid w:val="001F43B5"/>
    <w:rsid w:val="001F4645"/>
    <w:rsid w:val="001F4680"/>
    <w:rsid w:val="001F481F"/>
    <w:rsid w:val="001F49E0"/>
    <w:rsid w:val="001F4D8E"/>
    <w:rsid w:val="001F4F43"/>
    <w:rsid w:val="001F5069"/>
    <w:rsid w:val="001F5097"/>
    <w:rsid w:val="001F50AF"/>
    <w:rsid w:val="001F58A6"/>
    <w:rsid w:val="001F5B9D"/>
    <w:rsid w:val="001F5C13"/>
    <w:rsid w:val="001F5DA0"/>
    <w:rsid w:val="001F5F56"/>
    <w:rsid w:val="001F63B9"/>
    <w:rsid w:val="001F6CA4"/>
    <w:rsid w:val="001F6D31"/>
    <w:rsid w:val="001F6F26"/>
    <w:rsid w:val="001F6F8B"/>
    <w:rsid w:val="001F703E"/>
    <w:rsid w:val="001F7112"/>
    <w:rsid w:val="001F76C5"/>
    <w:rsid w:val="001F7ECF"/>
    <w:rsid w:val="002000F0"/>
    <w:rsid w:val="00200608"/>
    <w:rsid w:val="002006E7"/>
    <w:rsid w:val="002007F0"/>
    <w:rsid w:val="00200C54"/>
    <w:rsid w:val="0020114C"/>
    <w:rsid w:val="0020142C"/>
    <w:rsid w:val="0020149B"/>
    <w:rsid w:val="0020167A"/>
    <w:rsid w:val="0020189B"/>
    <w:rsid w:val="00201E7A"/>
    <w:rsid w:val="00201EBD"/>
    <w:rsid w:val="00202AE9"/>
    <w:rsid w:val="00202BB3"/>
    <w:rsid w:val="00202D3F"/>
    <w:rsid w:val="00202FDF"/>
    <w:rsid w:val="00203C65"/>
    <w:rsid w:val="00204188"/>
    <w:rsid w:val="0020432F"/>
    <w:rsid w:val="00204376"/>
    <w:rsid w:val="0020451B"/>
    <w:rsid w:val="00204957"/>
    <w:rsid w:val="002049F0"/>
    <w:rsid w:val="00204A2D"/>
    <w:rsid w:val="00204B4C"/>
    <w:rsid w:val="00205270"/>
    <w:rsid w:val="0020547E"/>
    <w:rsid w:val="002056D6"/>
    <w:rsid w:val="00205B47"/>
    <w:rsid w:val="00205C3E"/>
    <w:rsid w:val="00205DD0"/>
    <w:rsid w:val="00205F33"/>
    <w:rsid w:val="00205F68"/>
    <w:rsid w:val="00205F94"/>
    <w:rsid w:val="0020608E"/>
    <w:rsid w:val="0020624D"/>
    <w:rsid w:val="00206281"/>
    <w:rsid w:val="002063EE"/>
    <w:rsid w:val="002066BA"/>
    <w:rsid w:val="00206B2A"/>
    <w:rsid w:val="00206CC9"/>
    <w:rsid w:val="00206DA3"/>
    <w:rsid w:val="00206E4B"/>
    <w:rsid w:val="00207586"/>
    <w:rsid w:val="002076E2"/>
    <w:rsid w:val="00207A3C"/>
    <w:rsid w:val="00207C4D"/>
    <w:rsid w:val="00210020"/>
    <w:rsid w:val="0021005B"/>
    <w:rsid w:val="0021074D"/>
    <w:rsid w:val="002109BF"/>
    <w:rsid w:val="00210D5F"/>
    <w:rsid w:val="00210E72"/>
    <w:rsid w:val="0021120B"/>
    <w:rsid w:val="002114FC"/>
    <w:rsid w:val="0021176D"/>
    <w:rsid w:val="00211C23"/>
    <w:rsid w:val="00211D76"/>
    <w:rsid w:val="00211E1E"/>
    <w:rsid w:val="002127D8"/>
    <w:rsid w:val="002127E7"/>
    <w:rsid w:val="00212863"/>
    <w:rsid w:val="002129B0"/>
    <w:rsid w:val="002129E9"/>
    <w:rsid w:val="00212CA3"/>
    <w:rsid w:val="00212E0C"/>
    <w:rsid w:val="00212E89"/>
    <w:rsid w:val="0021310F"/>
    <w:rsid w:val="00213315"/>
    <w:rsid w:val="002133CD"/>
    <w:rsid w:val="002135F7"/>
    <w:rsid w:val="002138B5"/>
    <w:rsid w:val="00213D7D"/>
    <w:rsid w:val="002146E2"/>
    <w:rsid w:val="002149A5"/>
    <w:rsid w:val="002149BE"/>
    <w:rsid w:val="00214ABA"/>
    <w:rsid w:val="00214B0D"/>
    <w:rsid w:val="00214F45"/>
    <w:rsid w:val="002154AE"/>
    <w:rsid w:val="002156F9"/>
    <w:rsid w:val="0021583C"/>
    <w:rsid w:val="002158A2"/>
    <w:rsid w:val="00215BED"/>
    <w:rsid w:val="002161DF"/>
    <w:rsid w:val="002162B1"/>
    <w:rsid w:val="0021634C"/>
    <w:rsid w:val="002166E4"/>
    <w:rsid w:val="0021677C"/>
    <w:rsid w:val="00216BCA"/>
    <w:rsid w:val="00216C24"/>
    <w:rsid w:val="00216DC5"/>
    <w:rsid w:val="002173E4"/>
    <w:rsid w:val="00217936"/>
    <w:rsid w:val="00217CC2"/>
    <w:rsid w:val="00217F3B"/>
    <w:rsid w:val="0022022F"/>
    <w:rsid w:val="00220787"/>
    <w:rsid w:val="00220AC8"/>
    <w:rsid w:val="00220F57"/>
    <w:rsid w:val="00220FA2"/>
    <w:rsid w:val="00221454"/>
    <w:rsid w:val="00221922"/>
    <w:rsid w:val="00221A49"/>
    <w:rsid w:val="00221D1B"/>
    <w:rsid w:val="00221E26"/>
    <w:rsid w:val="00222041"/>
    <w:rsid w:val="002220F3"/>
    <w:rsid w:val="002222EC"/>
    <w:rsid w:val="00222670"/>
    <w:rsid w:val="00222755"/>
    <w:rsid w:val="00222AE2"/>
    <w:rsid w:val="00222DE5"/>
    <w:rsid w:val="002231ED"/>
    <w:rsid w:val="002233A4"/>
    <w:rsid w:val="002233D7"/>
    <w:rsid w:val="00223782"/>
    <w:rsid w:val="002237FF"/>
    <w:rsid w:val="00223804"/>
    <w:rsid w:val="0022381E"/>
    <w:rsid w:val="00223B88"/>
    <w:rsid w:val="00223BC8"/>
    <w:rsid w:val="002247C6"/>
    <w:rsid w:val="002248A3"/>
    <w:rsid w:val="002249BB"/>
    <w:rsid w:val="00224A46"/>
    <w:rsid w:val="00224ED8"/>
    <w:rsid w:val="00224F9B"/>
    <w:rsid w:val="0022533E"/>
    <w:rsid w:val="002256E1"/>
    <w:rsid w:val="002257A1"/>
    <w:rsid w:val="00225874"/>
    <w:rsid w:val="00225ABB"/>
    <w:rsid w:val="00225ED4"/>
    <w:rsid w:val="0022605C"/>
    <w:rsid w:val="00226129"/>
    <w:rsid w:val="002268F6"/>
    <w:rsid w:val="00226B73"/>
    <w:rsid w:val="00226F22"/>
    <w:rsid w:val="00226F90"/>
    <w:rsid w:val="0022713E"/>
    <w:rsid w:val="00227190"/>
    <w:rsid w:val="002273E1"/>
    <w:rsid w:val="00227573"/>
    <w:rsid w:val="00227633"/>
    <w:rsid w:val="00227BE7"/>
    <w:rsid w:val="00227E9D"/>
    <w:rsid w:val="00227FD7"/>
    <w:rsid w:val="002304C8"/>
    <w:rsid w:val="002305B9"/>
    <w:rsid w:val="00230A50"/>
    <w:rsid w:val="00230E8F"/>
    <w:rsid w:val="00230EA2"/>
    <w:rsid w:val="0023147A"/>
    <w:rsid w:val="002319A6"/>
    <w:rsid w:val="00231D91"/>
    <w:rsid w:val="00231F4B"/>
    <w:rsid w:val="00232D4F"/>
    <w:rsid w:val="00232F99"/>
    <w:rsid w:val="00233256"/>
    <w:rsid w:val="002336F9"/>
    <w:rsid w:val="002339B4"/>
    <w:rsid w:val="0023413C"/>
    <w:rsid w:val="0023435E"/>
    <w:rsid w:val="002343CC"/>
    <w:rsid w:val="00234B3E"/>
    <w:rsid w:val="00234EC5"/>
    <w:rsid w:val="002353C5"/>
    <w:rsid w:val="0023549F"/>
    <w:rsid w:val="002357B2"/>
    <w:rsid w:val="00235B90"/>
    <w:rsid w:val="00235FFF"/>
    <w:rsid w:val="002360C9"/>
    <w:rsid w:val="002360D2"/>
    <w:rsid w:val="00236848"/>
    <w:rsid w:val="00236A90"/>
    <w:rsid w:val="00236B72"/>
    <w:rsid w:val="00236D82"/>
    <w:rsid w:val="00237209"/>
    <w:rsid w:val="0023735A"/>
    <w:rsid w:val="0023764F"/>
    <w:rsid w:val="00237937"/>
    <w:rsid w:val="00237C51"/>
    <w:rsid w:val="00237F16"/>
    <w:rsid w:val="00240002"/>
    <w:rsid w:val="00240335"/>
    <w:rsid w:val="0024035C"/>
    <w:rsid w:val="0024093E"/>
    <w:rsid w:val="0024112A"/>
    <w:rsid w:val="00241134"/>
    <w:rsid w:val="00241256"/>
    <w:rsid w:val="00241459"/>
    <w:rsid w:val="002420E1"/>
    <w:rsid w:val="0024238B"/>
    <w:rsid w:val="002423CC"/>
    <w:rsid w:val="002428DF"/>
    <w:rsid w:val="002429B1"/>
    <w:rsid w:val="002429D6"/>
    <w:rsid w:val="00242BEF"/>
    <w:rsid w:val="00242CFD"/>
    <w:rsid w:val="00243246"/>
    <w:rsid w:val="0024352F"/>
    <w:rsid w:val="00243678"/>
    <w:rsid w:val="0024380A"/>
    <w:rsid w:val="002442E5"/>
    <w:rsid w:val="00244AAC"/>
    <w:rsid w:val="00244B3A"/>
    <w:rsid w:val="00244B52"/>
    <w:rsid w:val="00244CC5"/>
    <w:rsid w:val="002453E4"/>
    <w:rsid w:val="002457B2"/>
    <w:rsid w:val="00245CF8"/>
    <w:rsid w:val="00246554"/>
    <w:rsid w:val="002465FB"/>
    <w:rsid w:val="002466B0"/>
    <w:rsid w:val="00246853"/>
    <w:rsid w:val="002468F1"/>
    <w:rsid w:val="00246DAD"/>
    <w:rsid w:val="00247028"/>
    <w:rsid w:val="002470E4"/>
    <w:rsid w:val="002472A4"/>
    <w:rsid w:val="00247436"/>
    <w:rsid w:val="002479B5"/>
    <w:rsid w:val="00247AAA"/>
    <w:rsid w:val="00247AF4"/>
    <w:rsid w:val="00247AFA"/>
    <w:rsid w:val="00247BB1"/>
    <w:rsid w:val="00247EE8"/>
    <w:rsid w:val="0025005F"/>
    <w:rsid w:val="0025008B"/>
    <w:rsid w:val="00250097"/>
    <w:rsid w:val="00250287"/>
    <w:rsid w:val="00250340"/>
    <w:rsid w:val="002503CA"/>
    <w:rsid w:val="00250635"/>
    <w:rsid w:val="00250C1C"/>
    <w:rsid w:val="00250C3E"/>
    <w:rsid w:val="00250E42"/>
    <w:rsid w:val="00251055"/>
    <w:rsid w:val="00251765"/>
    <w:rsid w:val="00251830"/>
    <w:rsid w:val="00251EC4"/>
    <w:rsid w:val="0025208D"/>
    <w:rsid w:val="00252239"/>
    <w:rsid w:val="00252575"/>
    <w:rsid w:val="00252BFB"/>
    <w:rsid w:val="00252EB3"/>
    <w:rsid w:val="0025309C"/>
    <w:rsid w:val="002530E8"/>
    <w:rsid w:val="002531F5"/>
    <w:rsid w:val="0025346A"/>
    <w:rsid w:val="0025354B"/>
    <w:rsid w:val="0025393E"/>
    <w:rsid w:val="00253B64"/>
    <w:rsid w:val="00253E8F"/>
    <w:rsid w:val="00253F89"/>
    <w:rsid w:val="00253FA7"/>
    <w:rsid w:val="00253FEE"/>
    <w:rsid w:val="0025403D"/>
    <w:rsid w:val="00254183"/>
    <w:rsid w:val="0025439A"/>
    <w:rsid w:val="002543BF"/>
    <w:rsid w:val="002548D8"/>
    <w:rsid w:val="00254CE1"/>
    <w:rsid w:val="00254D87"/>
    <w:rsid w:val="00254F88"/>
    <w:rsid w:val="002553BE"/>
    <w:rsid w:val="00255501"/>
    <w:rsid w:val="00255853"/>
    <w:rsid w:val="002560D5"/>
    <w:rsid w:val="002565B5"/>
    <w:rsid w:val="0025676E"/>
    <w:rsid w:val="002569FC"/>
    <w:rsid w:val="00256FE4"/>
    <w:rsid w:val="00257267"/>
    <w:rsid w:val="0025739F"/>
    <w:rsid w:val="00257A5B"/>
    <w:rsid w:val="00257BFF"/>
    <w:rsid w:val="00257FE7"/>
    <w:rsid w:val="00260058"/>
    <w:rsid w:val="00260325"/>
    <w:rsid w:val="002607B4"/>
    <w:rsid w:val="00260ACC"/>
    <w:rsid w:val="00260D96"/>
    <w:rsid w:val="00260E20"/>
    <w:rsid w:val="00260F74"/>
    <w:rsid w:val="002612E6"/>
    <w:rsid w:val="0026137C"/>
    <w:rsid w:val="00261478"/>
    <w:rsid w:val="002614DF"/>
    <w:rsid w:val="00261969"/>
    <w:rsid w:val="00261AA4"/>
    <w:rsid w:val="002620BF"/>
    <w:rsid w:val="00262249"/>
    <w:rsid w:val="002627DC"/>
    <w:rsid w:val="00262D36"/>
    <w:rsid w:val="00262F80"/>
    <w:rsid w:val="002633B0"/>
    <w:rsid w:val="00263751"/>
    <w:rsid w:val="00263A14"/>
    <w:rsid w:val="00263F56"/>
    <w:rsid w:val="00263FFD"/>
    <w:rsid w:val="0026423F"/>
    <w:rsid w:val="0026439C"/>
    <w:rsid w:val="00264553"/>
    <w:rsid w:val="002647BC"/>
    <w:rsid w:val="00264956"/>
    <w:rsid w:val="00264B0B"/>
    <w:rsid w:val="00264E0F"/>
    <w:rsid w:val="002655BA"/>
    <w:rsid w:val="0026570A"/>
    <w:rsid w:val="00265964"/>
    <w:rsid w:val="00265F30"/>
    <w:rsid w:val="00265FAF"/>
    <w:rsid w:val="0026628C"/>
    <w:rsid w:val="002668D7"/>
    <w:rsid w:val="002668DA"/>
    <w:rsid w:val="00266EA3"/>
    <w:rsid w:val="00266EF7"/>
    <w:rsid w:val="00266F19"/>
    <w:rsid w:val="0026715E"/>
    <w:rsid w:val="0026725F"/>
    <w:rsid w:val="00267B03"/>
    <w:rsid w:val="00267D8C"/>
    <w:rsid w:val="00270052"/>
    <w:rsid w:val="00270763"/>
    <w:rsid w:val="00271063"/>
    <w:rsid w:val="002712DD"/>
    <w:rsid w:val="00271319"/>
    <w:rsid w:val="00271626"/>
    <w:rsid w:val="00271634"/>
    <w:rsid w:val="00272123"/>
    <w:rsid w:val="002726EC"/>
    <w:rsid w:val="00272DDE"/>
    <w:rsid w:val="00272F1A"/>
    <w:rsid w:val="002734BD"/>
    <w:rsid w:val="00273540"/>
    <w:rsid w:val="002736B2"/>
    <w:rsid w:val="00273B52"/>
    <w:rsid w:val="00273BDF"/>
    <w:rsid w:val="00273C36"/>
    <w:rsid w:val="00273E7C"/>
    <w:rsid w:val="00273F64"/>
    <w:rsid w:val="002741D7"/>
    <w:rsid w:val="00274464"/>
    <w:rsid w:val="00274926"/>
    <w:rsid w:val="002751DD"/>
    <w:rsid w:val="0027529A"/>
    <w:rsid w:val="00275649"/>
    <w:rsid w:val="00275693"/>
    <w:rsid w:val="0027571A"/>
    <w:rsid w:val="00275BE0"/>
    <w:rsid w:val="00275CBC"/>
    <w:rsid w:val="00275E7C"/>
    <w:rsid w:val="00275EFE"/>
    <w:rsid w:val="00276388"/>
    <w:rsid w:val="002764D7"/>
    <w:rsid w:val="0027663D"/>
    <w:rsid w:val="002767C4"/>
    <w:rsid w:val="00276A70"/>
    <w:rsid w:val="00276A79"/>
    <w:rsid w:val="00276B0D"/>
    <w:rsid w:val="00276F83"/>
    <w:rsid w:val="0027760F"/>
    <w:rsid w:val="002779A8"/>
    <w:rsid w:val="00277F84"/>
    <w:rsid w:val="00280423"/>
    <w:rsid w:val="0028066B"/>
    <w:rsid w:val="002807BA"/>
    <w:rsid w:val="00281090"/>
    <w:rsid w:val="002812ED"/>
    <w:rsid w:val="0028130B"/>
    <w:rsid w:val="0028199B"/>
    <w:rsid w:val="002820AC"/>
    <w:rsid w:val="002822E5"/>
    <w:rsid w:val="00282310"/>
    <w:rsid w:val="00282A73"/>
    <w:rsid w:val="00282AD9"/>
    <w:rsid w:val="00282BD9"/>
    <w:rsid w:val="002834C9"/>
    <w:rsid w:val="0028389E"/>
    <w:rsid w:val="00283CF0"/>
    <w:rsid w:val="00284374"/>
    <w:rsid w:val="00284A21"/>
    <w:rsid w:val="00284AFC"/>
    <w:rsid w:val="00284B37"/>
    <w:rsid w:val="00284CB9"/>
    <w:rsid w:val="0028528C"/>
    <w:rsid w:val="002853B5"/>
    <w:rsid w:val="0028597E"/>
    <w:rsid w:val="00285B4A"/>
    <w:rsid w:val="00285D63"/>
    <w:rsid w:val="00285EFC"/>
    <w:rsid w:val="00286611"/>
    <w:rsid w:val="00286CA3"/>
    <w:rsid w:val="00286F2E"/>
    <w:rsid w:val="00286FA8"/>
    <w:rsid w:val="0028718D"/>
    <w:rsid w:val="0028739F"/>
    <w:rsid w:val="0028783F"/>
    <w:rsid w:val="00287924"/>
    <w:rsid w:val="00287C93"/>
    <w:rsid w:val="00287E79"/>
    <w:rsid w:val="00287E8F"/>
    <w:rsid w:val="002902FA"/>
    <w:rsid w:val="00290710"/>
    <w:rsid w:val="0029095A"/>
    <w:rsid w:val="00290E43"/>
    <w:rsid w:val="002911D3"/>
    <w:rsid w:val="0029163B"/>
    <w:rsid w:val="002917BB"/>
    <w:rsid w:val="00291919"/>
    <w:rsid w:val="00291B86"/>
    <w:rsid w:val="00291C04"/>
    <w:rsid w:val="00291F2A"/>
    <w:rsid w:val="00291F9B"/>
    <w:rsid w:val="00292289"/>
    <w:rsid w:val="002922E7"/>
    <w:rsid w:val="00292966"/>
    <w:rsid w:val="002930DE"/>
    <w:rsid w:val="00293573"/>
    <w:rsid w:val="00293603"/>
    <w:rsid w:val="002938C7"/>
    <w:rsid w:val="00293AFE"/>
    <w:rsid w:val="00293B14"/>
    <w:rsid w:val="00293CE6"/>
    <w:rsid w:val="00293E5F"/>
    <w:rsid w:val="002940EF"/>
    <w:rsid w:val="0029433D"/>
    <w:rsid w:val="0029438C"/>
    <w:rsid w:val="002943C1"/>
    <w:rsid w:val="0029444E"/>
    <w:rsid w:val="00294645"/>
    <w:rsid w:val="002948E8"/>
    <w:rsid w:val="00294C33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7F8"/>
    <w:rsid w:val="002968C7"/>
    <w:rsid w:val="00296C37"/>
    <w:rsid w:val="00296CF1"/>
    <w:rsid w:val="00296D73"/>
    <w:rsid w:val="0029718E"/>
    <w:rsid w:val="00297810"/>
    <w:rsid w:val="00297920"/>
    <w:rsid w:val="0029792E"/>
    <w:rsid w:val="00297CA3"/>
    <w:rsid w:val="002A00FD"/>
    <w:rsid w:val="002A025D"/>
    <w:rsid w:val="002A0579"/>
    <w:rsid w:val="002A0FD7"/>
    <w:rsid w:val="002A1C1E"/>
    <w:rsid w:val="002A2144"/>
    <w:rsid w:val="002A2172"/>
    <w:rsid w:val="002A24A1"/>
    <w:rsid w:val="002A2708"/>
    <w:rsid w:val="002A2A96"/>
    <w:rsid w:val="002A2B4C"/>
    <w:rsid w:val="002A2E35"/>
    <w:rsid w:val="002A2E78"/>
    <w:rsid w:val="002A2EA7"/>
    <w:rsid w:val="002A2F92"/>
    <w:rsid w:val="002A2FEC"/>
    <w:rsid w:val="002A30B3"/>
    <w:rsid w:val="002A343D"/>
    <w:rsid w:val="002A3ED2"/>
    <w:rsid w:val="002A3F13"/>
    <w:rsid w:val="002A40F5"/>
    <w:rsid w:val="002A410E"/>
    <w:rsid w:val="002A43A1"/>
    <w:rsid w:val="002A451D"/>
    <w:rsid w:val="002A455A"/>
    <w:rsid w:val="002A4710"/>
    <w:rsid w:val="002A4DF8"/>
    <w:rsid w:val="002A4F8B"/>
    <w:rsid w:val="002A511D"/>
    <w:rsid w:val="002A553C"/>
    <w:rsid w:val="002A567D"/>
    <w:rsid w:val="002A5689"/>
    <w:rsid w:val="002A59C2"/>
    <w:rsid w:val="002A5D3B"/>
    <w:rsid w:val="002A5D59"/>
    <w:rsid w:val="002A5FA6"/>
    <w:rsid w:val="002A601E"/>
    <w:rsid w:val="002A60CA"/>
    <w:rsid w:val="002A616F"/>
    <w:rsid w:val="002A63B5"/>
    <w:rsid w:val="002A65B3"/>
    <w:rsid w:val="002A6755"/>
    <w:rsid w:val="002A694A"/>
    <w:rsid w:val="002A6B1C"/>
    <w:rsid w:val="002A6C61"/>
    <w:rsid w:val="002A6CF8"/>
    <w:rsid w:val="002A716D"/>
    <w:rsid w:val="002A7228"/>
    <w:rsid w:val="002A72FF"/>
    <w:rsid w:val="002A740C"/>
    <w:rsid w:val="002A74A4"/>
    <w:rsid w:val="002B002C"/>
    <w:rsid w:val="002B004C"/>
    <w:rsid w:val="002B0384"/>
    <w:rsid w:val="002B04D1"/>
    <w:rsid w:val="002B1336"/>
    <w:rsid w:val="002B1777"/>
    <w:rsid w:val="002B17D6"/>
    <w:rsid w:val="002B1D8A"/>
    <w:rsid w:val="002B25D3"/>
    <w:rsid w:val="002B2788"/>
    <w:rsid w:val="002B2E0B"/>
    <w:rsid w:val="002B2F3D"/>
    <w:rsid w:val="002B3534"/>
    <w:rsid w:val="002B36C4"/>
    <w:rsid w:val="002B36F1"/>
    <w:rsid w:val="002B3B15"/>
    <w:rsid w:val="002B3CB8"/>
    <w:rsid w:val="002B3ECE"/>
    <w:rsid w:val="002B3F8F"/>
    <w:rsid w:val="002B400D"/>
    <w:rsid w:val="002B421F"/>
    <w:rsid w:val="002B4816"/>
    <w:rsid w:val="002B4A22"/>
    <w:rsid w:val="002B4CB5"/>
    <w:rsid w:val="002B4D36"/>
    <w:rsid w:val="002B52B8"/>
    <w:rsid w:val="002B541E"/>
    <w:rsid w:val="002B560D"/>
    <w:rsid w:val="002B5C76"/>
    <w:rsid w:val="002B5FB0"/>
    <w:rsid w:val="002B60D3"/>
    <w:rsid w:val="002B620D"/>
    <w:rsid w:val="002B6741"/>
    <w:rsid w:val="002B69B0"/>
    <w:rsid w:val="002B6A00"/>
    <w:rsid w:val="002B6C0B"/>
    <w:rsid w:val="002B6E9A"/>
    <w:rsid w:val="002B714F"/>
    <w:rsid w:val="002B734D"/>
    <w:rsid w:val="002B734E"/>
    <w:rsid w:val="002B7475"/>
    <w:rsid w:val="002B753A"/>
    <w:rsid w:val="002B77D7"/>
    <w:rsid w:val="002B7BD1"/>
    <w:rsid w:val="002C0030"/>
    <w:rsid w:val="002C0174"/>
    <w:rsid w:val="002C044E"/>
    <w:rsid w:val="002C04F0"/>
    <w:rsid w:val="002C0C24"/>
    <w:rsid w:val="002C0D06"/>
    <w:rsid w:val="002C0DC6"/>
    <w:rsid w:val="002C0E87"/>
    <w:rsid w:val="002C0E8D"/>
    <w:rsid w:val="002C0EC1"/>
    <w:rsid w:val="002C0F04"/>
    <w:rsid w:val="002C10D3"/>
    <w:rsid w:val="002C124E"/>
    <w:rsid w:val="002C156F"/>
    <w:rsid w:val="002C29EF"/>
    <w:rsid w:val="002C2C80"/>
    <w:rsid w:val="002C2D97"/>
    <w:rsid w:val="002C3061"/>
    <w:rsid w:val="002C37D6"/>
    <w:rsid w:val="002C394D"/>
    <w:rsid w:val="002C3AF2"/>
    <w:rsid w:val="002C3D6A"/>
    <w:rsid w:val="002C435C"/>
    <w:rsid w:val="002C439C"/>
    <w:rsid w:val="002C44FC"/>
    <w:rsid w:val="002C48BB"/>
    <w:rsid w:val="002C4909"/>
    <w:rsid w:val="002C498F"/>
    <w:rsid w:val="002C4E38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B44"/>
    <w:rsid w:val="002C5CC2"/>
    <w:rsid w:val="002C5D0D"/>
    <w:rsid w:val="002C637B"/>
    <w:rsid w:val="002C63B2"/>
    <w:rsid w:val="002C69F2"/>
    <w:rsid w:val="002C6A5C"/>
    <w:rsid w:val="002C6BB4"/>
    <w:rsid w:val="002C7047"/>
    <w:rsid w:val="002C711C"/>
    <w:rsid w:val="002C7164"/>
    <w:rsid w:val="002C73CC"/>
    <w:rsid w:val="002C75D4"/>
    <w:rsid w:val="002C768E"/>
    <w:rsid w:val="002D0281"/>
    <w:rsid w:val="002D0344"/>
    <w:rsid w:val="002D0D99"/>
    <w:rsid w:val="002D0E23"/>
    <w:rsid w:val="002D1086"/>
    <w:rsid w:val="002D149A"/>
    <w:rsid w:val="002D16CC"/>
    <w:rsid w:val="002D1A52"/>
    <w:rsid w:val="002D1AE6"/>
    <w:rsid w:val="002D203C"/>
    <w:rsid w:val="002D20AA"/>
    <w:rsid w:val="002D20C4"/>
    <w:rsid w:val="002D23C7"/>
    <w:rsid w:val="002D289A"/>
    <w:rsid w:val="002D2EBF"/>
    <w:rsid w:val="002D368C"/>
    <w:rsid w:val="002D3803"/>
    <w:rsid w:val="002D3987"/>
    <w:rsid w:val="002D3DA1"/>
    <w:rsid w:val="002D3DD0"/>
    <w:rsid w:val="002D436B"/>
    <w:rsid w:val="002D4A00"/>
    <w:rsid w:val="002D4AE3"/>
    <w:rsid w:val="002D5138"/>
    <w:rsid w:val="002D5303"/>
    <w:rsid w:val="002D56DB"/>
    <w:rsid w:val="002D59B6"/>
    <w:rsid w:val="002D5A44"/>
    <w:rsid w:val="002D5E6A"/>
    <w:rsid w:val="002D5F94"/>
    <w:rsid w:val="002D6096"/>
    <w:rsid w:val="002D64BC"/>
    <w:rsid w:val="002D6A3F"/>
    <w:rsid w:val="002D6F7B"/>
    <w:rsid w:val="002D7026"/>
    <w:rsid w:val="002D748E"/>
    <w:rsid w:val="002D7853"/>
    <w:rsid w:val="002D7894"/>
    <w:rsid w:val="002D7A33"/>
    <w:rsid w:val="002D7AE6"/>
    <w:rsid w:val="002D7F37"/>
    <w:rsid w:val="002D7FD8"/>
    <w:rsid w:val="002E02FE"/>
    <w:rsid w:val="002E0421"/>
    <w:rsid w:val="002E0924"/>
    <w:rsid w:val="002E0AE3"/>
    <w:rsid w:val="002E0B19"/>
    <w:rsid w:val="002E10AF"/>
    <w:rsid w:val="002E1598"/>
    <w:rsid w:val="002E1730"/>
    <w:rsid w:val="002E178E"/>
    <w:rsid w:val="002E1964"/>
    <w:rsid w:val="002E20DA"/>
    <w:rsid w:val="002E26AF"/>
    <w:rsid w:val="002E2783"/>
    <w:rsid w:val="002E289D"/>
    <w:rsid w:val="002E2AA9"/>
    <w:rsid w:val="002E2B51"/>
    <w:rsid w:val="002E2E99"/>
    <w:rsid w:val="002E3210"/>
    <w:rsid w:val="002E36CB"/>
    <w:rsid w:val="002E4441"/>
    <w:rsid w:val="002E470F"/>
    <w:rsid w:val="002E4CFE"/>
    <w:rsid w:val="002E4DF1"/>
    <w:rsid w:val="002E52D9"/>
    <w:rsid w:val="002E53A8"/>
    <w:rsid w:val="002E5708"/>
    <w:rsid w:val="002E571C"/>
    <w:rsid w:val="002E581F"/>
    <w:rsid w:val="002E5910"/>
    <w:rsid w:val="002E5BCE"/>
    <w:rsid w:val="002E5DFF"/>
    <w:rsid w:val="002E63A1"/>
    <w:rsid w:val="002E63CD"/>
    <w:rsid w:val="002E64CE"/>
    <w:rsid w:val="002E64F5"/>
    <w:rsid w:val="002E652E"/>
    <w:rsid w:val="002E65CB"/>
    <w:rsid w:val="002E687A"/>
    <w:rsid w:val="002E6A4F"/>
    <w:rsid w:val="002E6ACD"/>
    <w:rsid w:val="002E6FB8"/>
    <w:rsid w:val="002E6FC9"/>
    <w:rsid w:val="002E710E"/>
    <w:rsid w:val="002E725A"/>
    <w:rsid w:val="002E73E8"/>
    <w:rsid w:val="002E7569"/>
    <w:rsid w:val="002E762A"/>
    <w:rsid w:val="002E7888"/>
    <w:rsid w:val="002E7987"/>
    <w:rsid w:val="002E7AE7"/>
    <w:rsid w:val="002E7BC0"/>
    <w:rsid w:val="002E7BEB"/>
    <w:rsid w:val="002E7C42"/>
    <w:rsid w:val="002F02AF"/>
    <w:rsid w:val="002F02F2"/>
    <w:rsid w:val="002F0972"/>
    <w:rsid w:val="002F0A0F"/>
    <w:rsid w:val="002F0CB9"/>
    <w:rsid w:val="002F0E95"/>
    <w:rsid w:val="002F1138"/>
    <w:rsid w:val="002F11F8"/>
    <w:rsid w:val="002F12EA"/>
    <w:rsid w:val="002F15A8"/>
    <w:rsid w:val="002F16A2"/>
    <w:rsid w:val="002F1966"/>
    <w:rsid w:val="002F1A29"/>
    <w:rsid w:val="002F1BAC"/>
    <w:rsid w:val="002F2271"/>
    <w:rsid w:val="002F24D3"/>
    <w:rsid w:val="002F2592"/>
    <w:rsid w:val="002F2779"/>
    <w:rsid w:val="002F2843"/>
    <w:rsid w:val="002F2B73"/>
    <w:rsid w:val="002F33FF"/>
    <w:rsid w:val="002F372D"/>
    <w:rsid w:val="002F3796"/>
    <w:rsid w:val="002F3817"/>
    <w:rsid w:val="002F38C3"/>
    <w:rsid w:val="002F3996"/>
    <w:rsid w:val="002F42BC"/>
    <w:rsid w:val="002F4676"/>
    <w:rsid w:val="002F49C5"/>
    <w:rsid w:val="002F49D5"/>
    <w:rsid w:val="002F4FCF"/>
    <w:rsid w:val="002F513B"/>
    <w:rsid w:val="002F54AA"/>
    <w:rsid w:val="002F5758"/>
    <w:rsid w:val="002F5803"/>
    <w:rsid w:val="002F5A9F"/>
    <w:rsid w:val="002F5C92"/>
    <w:rsid w:val="002F621D"/>
    <w:rsid w:val="002F62D9"/>
    <w:rsid w:val="002F68CD"/>
    <w:rsid w:val="002F6B6B"/>
    <w:rsid w:val="002F6EE6"/>
    <w:rsid w:val="002F6FFC"/>
    <w:rsid w:val="002F745A"/>
    <w:rsid w:val="002F7630"/>
    <w:rsid w:val="002F7C17"/>
    <w:rsid w:val="002F7DDC"/>
    <w:rsid w:val="002F7E5A"/>
    <w:rsid w:val="003003FA"/>
    <w:rsid w:val="003004BE"/>
    <w:rsid w:val="00300815"/>
    <w:rsid w:val="00300A34"/>
    <w:rsid w:val="00300BF6"/>
    <w:rsid w:val="00300CD8"/>
    <w:rsid w:val="00300F5D"/>
    <w:rsid w:val="00300FC9"/>
    <w:rsid w:val="00301003"/>
    <w:rsid w:val="00301579"/>
    <w:rsid w:val="00301634"/>
    <w:rsid w:val="00301B4C"/>
    <w:rsid w:val="00301BB0"/>
    <w:rsid w:val="00301DA2"/>
    <w:rsid w:val="003021D6"/>
    <w:rsid w:val="00302739"/>
    <w:rsid w:val="0030300C"/>
    <w:rsid w:val="00303978"/>
    <w:rsid w:val="00303A99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C08"/>
    <w:rsid w:val="00304C11"/>
    <w:rsid w:val="00304D39"/>
    <w:rsid w:val="00304EFD"/>
    <w:rsid w:val="00304FD8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7115"/>
    <w:rsid w:val="0030738D"/>
    <w:rsid w:val="003074CC"/>
    <w:rsid w:val="003074D0"/>
    <w:rsid w:val="00307849"/>
    <w:rsid w:val="00307932"/>
    <w:rsid w:val="00307A52"/>
    <w:rsid w:val="0031023B"/>
    <w:rsid w:val="003103C5"/>
    <w:rsid w:val="00310B4D"/>
    <w:rsid w:val="003113F3"/>
    <w:rsid w:val="00311A76"/>
    <w:rsid w:val="00311B6E"/>
    <w:rsid w:val="00312076"/>
    <w:rsid w:val="003121F3"/>
    <w:rsid w:val="00312513"/>
    <w:rsid w:val="00312958"/>
    <w:rsid w:val="00312A70"/>
    <w:rsid w:val="00312F15"/>
    <w:rsid w:val="003133A3"/>
    <w:rsid w:val="00313566"/>
    <w:rsid w:val="00313596"/>
    <w:rsid w:val="003139B8"/>
    <w:rsid w:val="00314348"/>
    <w:rsid w:val="003144B5"/>
    <w:rsid w:val="0031454D"/>
    <w:rsid w:val="00314583"/>
    <w:rsid w:val="0031469B"/>
    <w:rsid w:val="003149C2"/>
    <w:rsid w:val="00315044"/>
    <w:rsid w:val="00315179"/>
    <w:rsid w:val="0031521E"/>
    <w:rsid w:val="003152EC"/>
    <w:rsid w:val="003154CE"/>
    <w:rsid w:val="00315710"/>
    <w:rsid w:val="003158D3"/>
    <w:rsid w:val="00315C4D"/>
    <w:rsid w:val="00315F4A"/>
    <w:rsid w:val="00315FD7"/>
    <w:rsid w:val="0031684A"/>
    <w:rsid w:val="0031688C"/>
    <w:rsid w:val="003168D5"/>
    <w:rsid w:val="00316998"/>
    <w:rsid w:val="00316A28"/>
    <w:rsid w:val="00316C49"/>
    <w:rsid w:val="00316C56"/>
    <w:rsid w:val="00316C7D"/>
    <w:rsid w:val="0031705B"/>
    <w:rsid w:val="00317069"/>
    <w:rsid w:val="003170E1"/>
    <w:rsid w:val="00317229"/>
    <w:rsid w:val="003172C3"/>
    <w:rsid w:val="00317530"/>
    <w:rsid w:val="00317678"/>
    <w:rsid w:val="003176C4"/>
    <w:rsid w:val="003202F3"/>
    <w:rsid w:val="003209DF"/>
    <w:rsid w:val="00320A81"/>
    <w:rsid w:val="0032110B"/>
    <w:rsid w:val="003212D5"/>
    <w:rsid w:val="00321467"/>
    <w:rsid w:val="00321643"/>
    <w:rsid w:val="003219C5"/>
    <w:rsid w:val="00321D96"/>
    <w:rsid w:val="0032223E"/>
    <w:rsid w:val="003223D7"/>
    <w:rsid w:val="00322538"/>
    <w:rsid w:val="00322711"/>
    <w:rsid w:val="00322845"/>
    <w:rsid w:val="00322967"/>
    <w:rsid w:val="00322B79"/>
    <w:rsid w:val="00322F8A"/>
    <w:rsid w:val="00323023"/>
    <w:rsid w:val="00323223"/>
    <w:rsid w:val="0032352C"/>
    <w:rsid w:val="003235D2"/>
    <w:rsid w:val="0032373A"/>
    <w:rsid w:val="0032386F"/>
    <w:rsid w:val="00323873"/>
    <w:rsid w:val="00323BE0"/>
    <w:rsid w:val="0032401A"/>
    <w:rsid w:val="00324491"/>
    <w:rsid w:val="0032466E"/>
    <w:rsid w:val="00324EFD"/>
    <w:rsid w:val="00325203"/>
    <w:rsid w:val="00325BF4"/>
    <w:rsid w:val="003260FB"/>
    <w:rsid w:val="00326254"/>
    <w:rsid w:val="0032630E"/>
    <w:rsid w:val="0032634A"/>
    <w:rsid w:val="00326610"/>
    <w:rsid w:val="003269F6"/>
    <w:rsid w:val="00326BFA"/>
    <w:rsid w:val="00326C81"/>
    <w:rsid w:val="00326EAD"/>
    <w:rsid w:val="0032706A"/>
    <w:rsid w:val="003272B4"/>
    <w:rsid w:val="00327324"/>
    <w:rsid w:val="00327C50"/>
    <w:rsid w:val="0033025E"/>
    <w:rsid w:val="003303AD"/>
    <w:rsid w:val="00330864"/>
    <w:rsid w:val="003308FD"/>
    <w:rsid w:val="00330B90"/>
    <w:rsid w:val="00330EA8"/>
    <w:rsid w:val="00331170"/>
    <w:rsid w:val="00331241"/>
    <w:rsid w:val="0033231E"/>
    <w:rsid w:val="00332412"/>
    <w:rsid w:val="00332483"/>
    <w:rsid w:val="0033273D"/>
    <w:rsid w:val="003328A6"/>
    <w:rsid w:val="003334E3"/>
    <w:rsid w:val="00333E4A"/>
    <w:rsid w:val="00333F0A"/>
    <w:rsid w:val="0033435B"/>
    <w:rsid w:val="0033460E"/>
    <w:rsid w:val="003348A9"/>
    <w:rsid w:val="003348F1"/>
    <w:rsid w:val="003352B3"/>
    <w:rsid w:val="003352BD"/>
    <w:rsid w:val="003357A0"/>
    <w:rsid w:val="00335A79"/>
    <w:rsid w:val="00335AA3"/>
    <w:rsid w:val="00335C4C"/>
    <w:rsid w:val="00335DAB"/>
    <w:rsid w:val="00335DB8"/>
    <w:rsid w:val="003361E4"/>
    <w:rsid w:val="0033640A"/>
    <w:rsid w:val="00336685"/>
    <w:rsid w:val="003367BC"/>
    <w:rsid w:val="00336E4E"/>
    <w:rsid w:val="0033715C"/>
    <w:rsid w:val="0033718C"/>
    <w:rsid w:val="00337493"/>
    <w:rsid w:val="00337EC6"/>
    <w:rsid w:val="00337F85"/>
    <w:rsid w:val="00340123"/>
    <w:rsid w:val="00340350"/>
    <w:rsid w:val="003408D6"/>
    <w:rsid w:val="0034094A"/>
    <w:rsid w:val="00340BA9"/>
    <w:rsid w:val="0034114E"/>
    <w:rsid w:val="00341456"/>
    <w:rsid w:val="00341470"/>
    <w:rsid w:val="00341B20"/>
    <w:rsid w:val="00341EAF"/>
    <w:rsid w:val="0034254A"/>
    <w:rsid w:val="003425C0"/>
    <w:rsid w:val="003425D2"/>
    <w:rsid w:val="0034266A"/>
    <w:rsid w:val="00343304"/>
    <w:rsid w:val="00343433"/>
    <w:rsid w:val="00343441"/>
    <w:rsid w:val="003434C3"/>
    <w:rsid w:val="00343750"/>
    <w:rsid w:val="0034382D"/>
    <w:rsid w:val="00343A53"/>
    <w:rsid w:val="00344035"/>
    <w:rsid w:val="0034454B"/>
    <w:rsid w:val="003445DF"/>
    <w:rsid w:val="0034466C"/>
    <w:rsid w:val="00344726"/>
    <w:rsid w:val="00344E3D"/>
    <w:rsid w:val="003451F4"/>
    <w:rsid w:val="00345961"/>
    <w:rsid w:val="00345AB8"/>
    <w:rsid w:val="00345D7A"/>
    <w:rsid w:val="00345DDC"/>
    <w:rsid w:val="003464D5"/>
    <w:rsid w:val="00346C66"/>
    <w:rsid w:val="0034702D"/>
    <w:rsid w:val="00347131"/>
    <w:rsid w:val="00347448"/>
    <w:rsid w:val="00347B57"/>
    <w:rsid w:val="00350001"/>
    <w:rsid w:val="003502D9"/>
    <w:rsid w:val="00350722"/>
    <w:rsid w:val="00350856"/>
    <w:rsid w:val="00350CB1"/>
    <w:rsid w:val="00350D5B"/>
    <w:rsid w:val="0035100B"/>
    <w:rsid w:val="00351188"/>
    <w:rsid w:val="0035141B"/>
    <w:rsid w:val="00351977"/>
    <w:rsid w:val="00351A51"/>
    <w:rsid w:val="00351F6B"/>
    <w:rsid w:val="00352134"/>
    <w:rsid w:val="003521E2"/>
    <w:rsid w:val="003524A0"/>
    <w:rsid w:val="003524E9"/>
    <w:rsid w:val="00352671"/>
    <w:rsid w:val="00352E7F"/>
    <w:rsid w:val="0035325F"/>
    <w:rsid w:val="00353700"/>
    <w:rsid w:val="00353D7E"/>
    <w:rsid w:val="00354362"/>
    <w:rsid w:val="00354422"/>
    <w:rsid w:val="00355BC0"/>
    <w:rsid w:val="00355ED5"/>
    <w:rsid w:val="003560F1"/>
    <w:rsid w:val="00356910"/>
    <w:rsid w:val="00356966"/>
    <w:rsid w:val="00356E9C"/>
    <w:rsid w:val="003571FD"/>
    <w:rsid w:val="00357453"/>
    <w:rsid w:val="00357655"/>
    <w:rsid w:val="00357940"/>
    <w:rsid w:val="00357BBA"/>
    <w:rsid w:val="00357C59"/>
    <w:rsid w:val="003602F2"/>
    <w:rsid w:val="003604C2"/>
    <w:rsid w:val="003605BB"/>
    <w:rsid w:val="0036063A"/>
    <w:rsid w:val="00360924"/>
    <w:rsid w:val="00360AA9"/>
    <w:rsid w:val="00360B56"/>
    <w:rsid w:val="00360BEB"/>
    <w:rsid w:val="00360E4D"/>
    <w:rsid w:val="003614D3"/>
    <w:rsid w:val="00361A91"/>
    <w:rsid w:val="00361B16"/>
    <w:rsid w:val="00361D0D"/>
    <w:rsid w:val="003620AA"/>
    <w:rsid w:val="003623FD"/>
    <w:rsid w:val="003624AE"/>
    <w:rsid w:val="003626DA"/>
    <w:rsid w:val="00362944"/>
    <w:rsid w:val="00362A8A"/>
    <w:rsid w:val="00362E60"/>
    <w:rsid w:val="00363335"/>
    <w:rsid w:val="00363483"/>
    <w:rsid w:val="00363A14"/>
    <w:rsid w:val="00363C75"/>
    <w:rsid w:val="003642BC"/>
    <w:rsid w:val="00364FC7"/>
    <w:rsid w:val="00365073"/>
    <w:rsid w:val="00365466"/>
    <w:rsid w:val="00365645"/>
    <w:rsid w:val="0036566A"/>
    <w:rsid w:val="00365EA1"/>
    <w:rsid w:val="00366162"/>
    <w:rsid w:val="00366577"/>
    <w:rsid w:val="00366D8E"/>
    <w:rsid w:val="0036717B"/>
    <w:rsid w:val="003671E9"/>
    <w:rsid w:val="003673E0"/>
    <w:rsid w:val="00367452"/>
    <w:rsid w:val="00367959"/>
    <w:rsid w:val="00367A16"/>
    <w:rsid w:val="00367C05"/>
    <w:rsid w:val="00367EA1"/>
    <w:rsid w:val="00367F3A"/>
    <w:rsid w:val="003701AE"/>
    <w:rsid w:val="003702D8"/>
    <w:rsid w:val="00370368"/>
    <w:rsid w:val="0037065F"/>
    <w:rsid w:val="00370742"/>
    <w:rsid w:val="00370C99"/>
    <w:rsid w:val="00370D58"/>
    <w:rsid w:val="0037114F"/>
    <w:rsid w:val="00371489"/>
    <w:rsid w:val="00371550"/>
    <w:rsid w:val="0037169F"/>
    <w:rsid w:val="0037188C"/>
    <w:rsid w:val="00371A81"/>
    <w:rsid w:val="00371BC3"/>
    <w:rsid w:val="00371E9D"/>
    <w:rsid w:val="00372095"/>
    <w:rsid w:val="00372114"/>
    <w:rsid w:val="00372470"/>
    <w:rsid w:val="003724EC"/>
    <w:rsid w:val="00372877"/>
    <w:rsid w:val="00372A72"/>
    <w:rsid w:val="00372BF5"/>
    <w:rsid w:val="00372DBD"/>
    <w:rsid w:val="003732F3"/>
    <w:rsid w:val="003739A3"/>
    <w:rsid w:val="00373D8F"/>
    <w:rsid w:val="00374538"/>
    <w:rsid w:val="003745FE"/>
    <w:rsid w:val="0037465B"/>
    <w:rsid w:val="003749E6"/>
    <w:rsid w:val="00374A62"/>
    <w:rsid w:val="00374C3A"/>
    <w:rsid w:val="00374FF0"/>
    <w:rsid w:val="0037514C"/>
    <w:rsid w:val="00375437"/>
    <w:rsid w:val="00375E2A"/>
    <w:rsid w:val="00375ECA"/>
    <w:rsid w:val="00376274"/>
    <w:rsid w:val="00376318"/>
    <w:rsid w:val="00376525"/>
    <w:rsid w:val="00376769"/>
    <w:rsid w:val="00376829"/>
    <w:rsid w:val="003769BF"/>
    <w:rsid w:val="00376C1B"/>
    <w:rsid w:val="00377289"/>
    <w:rsid w:val="003773B6"/>
    <w:rsid w:val="003774AC"/>
    <w:rsid w:val="0037790D"/>
    <w:rsid w:val="003779E9"/>
    <w:rsid w:val="00380627"/>
    <w:rsid w:val="00380714"/>
    <w:rsid w:val="003807AC"/>
    <w:rsid w:val="0038086B"/>
    <w:rsid w:val="003808FD"/>
    <w:rsid w:val="00380C21"/>
    <w:rsid w:val="00380F85"/>
    <w:rsid w:val="00381054"/>
    <w:rsid w:val="003815E8"/>
    <w:rsid w:val="00381697"/>
    <w:rsid w:val="0038169E"/>
    <w:rsid w:val="00381D72"/>
    <w:rsid w:val="00382160"/>
    <w:rsid w:val="003826B9"/>
    <w:rsid w:val="00382899"/>
    <w:rsid w:val="0038290F"/>
    <w:rsid w:val="00382B7D"/>
    <w:rsid w:val="00382FD2"/>
    <w:rsid w:val="0038319F"/>
    <w:rsid w:val="0038337D"/>
    <w:rsid w:val="00383543"/>
    <w:rsid w:val="003839AD"/>
    <w:rsid w:val="00383F9C"/>
    <w:rsid w:val="0038430F"/>
    <w:rsid w:val="00384622"/>
    <w:rsid w:val="00384659"/>
    <w:rsid w:val="003846F4"/>
    <w:rsid w:val="00384854"/>
    <w:rsid w:val="003849D5"/>
    <w:rsid w:val="0038514A"/>
    <w:rsid w:val="003851D6"/>
    <w:rsid w:val="003855A9"/>
    <w:rsid w:val="0038586D"/>
    <w:rsid w:val="003858D8"/>
    <w:rsid w:val="0038593D"/>
    <w:rsid w:val="00385DCC"/>
    <w:rsid w:val="003861F2"/>
    <w:rsid w:val="00386320"/>
    <w:rsid w:val="0038633E"/>
    <w:rsid w:val="00386406"/>
    <w:rsid w:val="003865D9"/>
    <w:rsid w:val="003868BD"/>
    <w:rsid w:val="003869F8"/>
    <w:rsid w:val="00386FA1"/>
    <w:rsid w:val="00386FED"/>
    <w:rsid w:val="00387604"/>
    <w:rsid w:val="003877D4"/>
    <w:rsid w:val="003903D2"/>
    <w:rsid w:val="0039058A"/>
    <w:rsid w:val="00390803"/>
    <w:rsid w:val="00390A04"/>
    <w:rsid w:val="00390D55"/>
    <w:rsid w:val="00390E95"/>
    <w:rsid w:val="00390E9E"/>
    <w:rsid w:val="003911CD"/>
    <w:rsid w:val="003912F8"/>
    <w:rsid w:val="003913E9"/>
    <w:rsid w:val="003913FC"/>
    <w:rsid w:val="003915CE"/>
    <w:rsid w:val="003916D8"/>
    <w:rsid w:val="00391A00"/>
    <w:rsid w:val="00391CC7"/>
    <w:rsid w:val="00391E02"/>
    <w:rsid w:val="003925A4"/>
    <w:rsid w:val="00392937"/>
    <w:rsid w:val="00392BDA"/>
    <w:rsid w:val="00392D5C"/>
    <w:rsid w:val="00392D97"/>
    <w:rsid w:val="00392E26"/>
    <w:rsid w:val="00392F41"/>
    <w:rsid w:val="0039306C"/>
    <w:rsid w:val="00393100"/>
    <w:rsid w:val="00393145"/>
    <w:rsid w:val="003932C7"/>
    <w:rsid w:val="00393572"/>
    <w:rsid w:val="00393576"/>
    <w:rsid w:val="00393D11"/>
    <w:rsid w:val="003941EB"/>
    <w:rsid w:val="0039433F"/>
    <w:rsid w:val="003943CF"/>
    <w:rsid w:val="003948BB"/>
    <w:rsid w:val="00394920"/>
    <w:rsid w:val="00394D01"/>
    <w:rsid w:val="00394DD6"/>
    <w:rsid w:val="00394E32"/>
    <w:rsid w:val="00394E43"/>
    <w:rsid w:val="00394E81"/>
    <w:rsid w:val="00394EBC"/>
    <w:rsid w:val="0039501A"/>
    <w:rsid w:val="00395021"/>
    <w:rsid w:val="00395A44"/>
    <w:rsid w:val="00395BB0"/>
    <w:rsid w:val="00395C8D"/>
    <w:rsid w:val="00396176"/>
    <w:rsid w:val="003962AC"/>
    <w:rsid w:val="0039647E"/>
    <w:rsid w:val="00396876"/>
    <w:rsid w:val="00396CF7"/>
    <w:rsid w:val="00396E96"/>
    <w:rsid w:val="0039708A"/>
    <w:rsid w:val="00397856"/>
    <w:rsid w:val="00397DF4"/>
    <w:rsid w:val="003A00E6"/>
    <w:rsid w:val="003A04A7"/>
    <w:rsid w:val="003A0683"/>
    <w:rsid w:val="003A0983"/>
    <w:rsid w:val="003A0A2E"/>
    <w:rsid w:val="003A0CCC"/>
    <w:rsid w:val="003A0D56"/>
    <w:rsid w:val="003A0F57"/>
    <w:rsid w:val="003A107E"/>
    <w:rsid w:val="003A12D7"/>
    <w:rsid w:val="003A14DA"/>
    <w:rsid w:val="003A17AB"/>
    <w:rsid w:val="003A1986"/>
    <w:rsid w:val="003A1A9E"/>
    <w:rsid w:val="003A1B2D"/>
    <w:rsid w:val="003A1D69"/>
    <w:rsid w:val="003A1E59"/>
    <w:rsid w:val="003A1EE6"/>
    <w:rsid w:val="003A230C"/>
    <w:rsid w:val="003A23D8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414"/>
    <w:rsid w:val="003A3604"/>
    <w:rsid w:val="003A379B"/>
    <w:rsid w:val="003A39BA"/>
    <w:rsid w:val="003A3B7A"/>
    <w:rsid w:val="003A3D7B"/>
    <w:rsid w:val="003A3E62"/>
    <w:rsid w:val="003A3E7A"/>
    <w:rsid w:val="003A40C6"/>
    <w:rsid w:val="003A4251"/>
    <w:rsid w:val="003A4875"/>
    <w:rsid w:val="003A48C0"/>
    <w:rsid w:val="003A48ED"/>
    <w:rsid w:val="003A4AC4"/>
    <w:rsid w:val="003A4ACE"/>
    <w:rsid w:val="003A4D26"/>
    <w:rsid w:val="003A5054"/>
    <w:rsid w:val="003A52B4"/>
    <w:rsid w:val="003A59CD"/>
    <w:rsid w:val="003A5A26"/>
    <w:rsid w:val="003A5A92"/>
    <w:rsid w:val="003A612C"/>
    <w:rsid w:val="003A6197"/>
    <w:rsid w:val="003A61F4"/>
    <w:rsid w:val="003A64AB"/>
    <w:rsid w:val="003A6670"/>
    <w:rsid w:val="003A6871"/>
    <w:rsid w:val="003A6A0B"/>
    <w:rsid w:val="003A6C42"/>
    <w:rsid w:val="003A6D12"/>
    <w:rsid w:val="003A6F78"/>
    <w:rsid w:val="003A7F92"/>
    <w:rsid w:val="003A7FD8"/>
    <w:rsid w:val="003B03B6"/>
    <w:rsid w:val="003B0489"/>
    <w:rsid w:val="003B12F0"/>
    <w:rsid w:val="003B1B3E"/>
    <w:rsid w:val="003B1C46"/>
    <w:rsid w:val="003B1D37"/>
    <w:rsid w:val="003B1D7A"/>
    <w:rsid w:val="003B1ED6"/>
    <w:rsid w:val="003B2059"/>
    <w:rsid w:val="003B22ED"/>
    <w:rsid w:val="003B2455"/>
    <w:rsid w:val="003B2459"/>
    <w:rsid w:val="003B272C"/>
    <w:rsid w:val="003B2BA8"/>
    <w:rsid w:val="003B335E"/>
    <w:rsid w:val="003B343D"/>
    <w:rsid w:val="003B351B"/>
    <w:rsid w:val="003B37D3"/>
    <w:rsid w:val="003B3903"/>
    <w:rsid w:val="003B3914"/>
    <w:rsid w:val="003B3955"/>
    <w:rsid w:val="003B3A7E"/>
    <w:rsid w:val="003B3B5A"/>
    <w:rsid w:val="003B41A3"/>
    <w:rsid w:val="003B41FD"/>
    <w:rsid w:val="003B4534"/>
    <w:rsid w:val="003B45E6"/>
    <w:rsid w:val="003B46F4"/>
    <w:rsid w:val="003B4870"/>
    <w:rsid w:val="003B48D4"/>
    <w:rsid w:val="003B4B1D"/>
    <w:rsid w:val="003B4D15"/>
    <w:rsid w:val="003B575C"/>
    <w:rsid w:val="003B576C"/>
    <w:rsid w:val="003B5B6B"/>
    <w:rsid w:val="003B5D74"/>
    <w:rsid w:val="003B6331"/>
    <w:rsid w:val="003B63F6"/>
    <w:rsid w:val="003B6635"/>
    <w:rsid w:val="003B67F7"/>
    <w:rsid w:val="003B6CE9"/>
    <w:rsid w:val="003B6E6F"/>
    <w:rsid w:val="003B7052"/>
    <w:rsid w:val="003B7285"/>
    <w:rsid w:val="003B72D3"/>
    <w:rsid w:val="003B7893"/>
    <w:rsid w:val="003B7AB8"/>
    <w:rsid w:val="003B7F04"/>
    <w:rsid w:val="003C020C"/>
    <w:rsid w:val="003C0569"/>
    <w:rsid w:val="003C05AF"/>
    <w:rsid w:val="003C1027"/>
    <w:rsid w:val="003C11DE"/>
    <w:rsid w:val="003C1444"/>
    <w:rsid w:val="003C1B6F"/>
    <w:rsid w:val="003C1C0D"/>
    <w:rsid w:val="003C1F3B"/>
    <w:rsid w:val="003C1F74"/>
    <w:rsid w:val="003C1F8C"/>
    <w:rsid w:val="003C1FEB"/>
    <w:rsid w:val="003C2C69"/>
    <w:rsid w:val="003C2D87"/>
    <w:rsid w:val="003C2F32"/>
    <w:rsid w:val="003C2F76"/>
    <w:rsid w:val="003C303F"/>
    <w:rsid w:val="003C31B0"/>
    <w:rsid w:val="003C3438"/>
    <w:rsid w:val="003C3453"/>
    <w:rsid w:val="003C36E1"/>
    <w:rsid w:val="003C3965"/>
    <w:rsid w:val="003C3F56"/>
    <w:rsid w:val="003C40B7"/>
    <w:rsid w:val="003C461C"/>
    <w:rsid w:val="003C4947"/>
    <w:rsid w:val="003C4CAD"/>
    <w:rsid w:val="003C53C2"/>
    <w:rsid w:val="003C548E"/>
    <w:rsid w:val="003C5B25"/>
    <w:rsid w:val="003C5C7E"/>
    <w:rsid w:val="003C5E99"/>
    <w:rsid w:val="003C65BF"/>
    <w:rsid w:val="003C6987"/>
    <w:rsid w:val="003C6E1B"/>
    <w:rsid w:val="003C6E9F"/>
    <w:rsid w:val="003C6FF8"/>
    <w:rsid w:val="003C707F"/>
    <w:rsid w:val="003C70BA"/>
    <w:rsid w:val="003C78A1"/>
    <w:rsid w:val="003C7A59"/>
    <w:rsid w:val="003C7AAC"/>
    <w:rsid w:val="003C7BC1"/>
    <w:rsid w:val="003C7C82"/>
    <w:rsid w:val="003D00AA"/>
    <w:rsid w:val="003D0558"/>
    <w:rsid w:val="003D0729"/>
    <w:rsid w:val="003D0A08"/>
    <w:rsid w:val="003D0A91"/>
    <w:rsid w:val="003D0A9D"/>
    <w:rsid w:val="003D0D26"/>
    <w:rsid w:val="003D0EC1"/>
    <w:rsid w:val="003D0F26"/>
    <w:rsid w:val="003D14A3"/>
    <w:rsid w:val="003D1557"/>
    <w:rsid w:val="003D156C"/>
    <w:rsid w:val="003D15B4"/>
    <w:rsid w:val="003D17F8"/>
    <w:rsid w:val="003D1E1E"/>
    <w:rsid w:val="003D1F48"/>
    <w:rsid w:val="003D1F60"/>
    <w:rsid w:val="003D291E"/>
    <w:rsid w:val="003D2CB0"/>
    <w:rsid w:val="003D2FA6"/>
    <w:rsid w:val="003D33B7"/>
    <w:rsid w:val="003D3822"/>
    <w:rsid w:val="003D3FE5"/>
    <w:rsid w:val="003D410F"/>
    <w:rsid w:val="003D43F7"/>
    <w:rsid w:val="003D44B2"/>
    <w:rsid w:val="003D46CB"/>
    <w:rsid w:val="003D4732"/>
    <w:rsid w:val="003D4764"/>
    <w:rsid w:val="003D495A"/>
    <w:rsid w:val="003D4EEF"/>
    <w:rsid w:val="003D5022"/>
    <w:rsid w:val="003D546B"/>
    <w:rsid w:val="003D568A"/>
    <w:rsid w:val="003D576B"/>
    <w:rsid w:val="003D5845"/>
    <w:rsid w:val="003D5C8F"/>
    <w:rsid w:val="003D63E2"/>
    <w:rsid w:val="003D6680"/>
    <w:rsid w:val="003D67C3"/>
    <w:rsid w:val="003D6BD8"/>
    <w:rsid w:val="003D7139"/>
    <w:rsid w:val="003D76CE"/>
    <w:rsid w:val="003D7827"/>
    <w:rsid w:val="003D7C8A"/>
    <w:rsid w:val="003D7DD3"/>
    <w:rsid w:val="003D7E72"/>
    <w:rsid w:val="003D7FCD"/>
    <w:rsid w:val="003E0125"/>
    <w:rsid w:val="003E0131"/>
    <w:rsid w:val="003E0152"/>
    <w:rsid w:val="003E019C"/>
    <w:rsid w:val="003E057F"/>
    <w:rsid w:val="003E0C6A"/>
    <w:rsid w:val="003E11A7"/>
    <w:rsid w:val="003E17D3"/>
    <w:rsid w:val="003E1946"/>
    <w:rsid w:val="003E19E9"/>
    <w:rsid w:val="003E1AB3"/>
    <w:rsid w:val="003E1AE2"/>
    <w:rsid w:val="003E1DC1"/>
    <w:rsid w:val="003E2D03"/>
    <w:rsid w:val="003E2DE1"/>
    <w:rsid w:val="003E2E7F"/>
    <w:rsid w:val="003E30E5"/>
    <w:rsid w:val="003E3752"/>
    <w:rsid w:val="003E3A59"/>
    <w:rsid w:val="003E3AA4"/>
    <w:rsid w:val="003E3CE1"/>
    <w:rsid w:val="003E3EFC"/>
    <w:rsid w:val="003E3F95"/>
    <w:rsid w:val="003E40E1"/>
    <w:rsid w:val="003E4D61"/>
    <w:rsid w:val="003E4F17"/>
    <w:rsid w:val="003E5015"/>
    <w:rsid w:val="003E519A"/>
    <w:rsid w:val="003E530D"/>
    <w:rsid w:val="003E53D6"/>
    <w:rsid w:val="003E5438"/>
    <w:rsid w:val="003E5A06"/>
    <w:rsid w:val="003E5ADF"/>
    <w:rsid w:val="003E5B79"/>
    <w:rsid w:val="003E6005"/>
    <w:rsid w:val="003E61AF"/>
    <w:rsid w:val="003E62FC"/>
    <w:rsid w:val="003E6310"/>
    <w:rsid w:val="003E65DC"/>
    <w:rsid w:val="003E6A00"/>
    <w:rsid w:val="003E6B7D"/>
    <w:rsid w:val="003E6BC6"/>
    <w:rsid w:val="003E6DDF"/>
    <w:rsid w:val="003E6F83"/>
    <w:rsid w:val="003E712B"/>
    <w:rsid w:val="003E737E"/>
    <w:rsid w:val="003E7AE9"/>
    <w:rsid w:val="003E7AEB"/>
    <w:rsid w:val="003E7C17"/>
    <w:rsid w:val="003F03E7"/>
    <w:rsid w:val="003F0525"/>
    <w:rsid w:val="003F07AE"/>
    <w:rsid w:val="003F092F"/>
    <w:rsid w:val="003F09B9"/>
    <w:rsid w:val="003F09FC"/>
    <w:rsid w:val="003F0A26"/>
    <w:rsid w:val="003F0B57"/>
    <w:rsid w:val="003F0C51"/>
    <w:rsid w:val="003F0C98"/>
    <w:rsid w:val="003F0F71"/>
    <w:rsid w:val="003F11B1"/>
    <w:rsid w:val="003F1671"/>
    <w:rsid w:val="003F1815"/>
    <w:rsid w:val="003F1C1E"/>
    <w:rsid w:val="003F1E69"/>
    <w:rsid w:val="003F2324"/>
    <w:rsid w:val="003F23A3"/>
    <w:rsid w:val="003F256A"/>
    <w:rsid w:val="003F2601"/>
    <w:rsid w:val="003F2C25"/>
    <w:rsid w:val="003F368B"/>
    <w:rsid w:val="003F395A"/>
    <w:rsid w:val="003F3D9F"/>
    <w:rsid w:val="003F3F30"/>
    <w:rsid w:val="003F45BD"/>
    <w:rsid w:val="003F45CA"/>
    <w:rsid w:val="003F45E0"/>
    <w:rsid w:val="003F4630"/>
    <w:rsid w:val="003F4872"/>
    <w:rsid w:val="003F4FEC"/>
    <w:rsid w:val="003F51FC"/>
    <w:rsid w:val="003F52BF"/>
    <w:rsid w:val="003F589C"/>
    <w:rsid w:val="003F593C"/>
    <w:rsid w:val="003F59A6"/>
    <w:rsid w:val="003F5D14"/>
    <w:rsid w:val="003F61C1"/>
    <w:rsid w:val="003F643A"/>
    <w:rsid w:val="003F6469"/>
    <w:rsid w:val="003F64A9"/>
    <w:rsid w:val="003F64B8"/>
    <w:rsid w:val="003F64D1"/>
    <w:rsid w:val="003F64D6"/>
    <w:rsid w:val="003F65B3"/>
    <w:rsid w:val="003F678D"/>
    <w:rsid w:val="003F6B63"/>
    <w:rsid w:val="003F6DC9"/>
    <w:rsid w:val="003F71E1"/>
    <w:rsid w:val="003F7472"/>
    <w:rsid w:val="003F7622"/>
    <w:rsid w:val="003F7987"/>
    <w:rsid w:val="003F79D4"/>
    <w:rsid w:val="003F79F3"/>
    <w:rsid w:val="003F7D54"/>
    <w:rsid w:val="003F7EC9"/>
    <w:rsid w:val="00400182"/>
    <w:rsid w:val="004001A1"/>
    <w:rsid w:val="004001C3"/>
    <w:rsid w:val="004003E5"/>
    <w:rsid w:val="00400791"/>
    <w:rsid w:val="00400C07"/>
    <w:rsid w:val="00400C8A"/>
    <w:rsid w:val="00401047"/>
    <w:rsid w:val="00401486"/>
    <w:rsid w:val="004014FC"/>
    <w:rsid w:val="00401544"/>
    <w:rsid w:val="00401600"/>
    <w:rsid w:val="00401BEF"/>
    <w:rsid w:val="00401D05"/>
    <w:rsid w:val="00401FDB"/>
    <w:rsid w:val="004021A7"/>
    <w:rsid w:val="004025B4"/>
    <w:rsid w:val="004027C3"/>
    <w:rsid w:val="00402C5C"/>
    <w:rsid w:val="00402EBC"/>
    <w:rsid w:val="00402FD1"/>
    <w:rsid w:val="0040343D"/>
    <w:rsid w:val="004035FA"/>
    <w:rsid w:val="00404093"/>
    <w:rsid w:val="00404188"/>
    <w:rsid w:val="004042D7"/>
    <w:rsid w:val="004046DD"/>
    <w:rsid w:val="004049C2"/>
    <w:rsid w:val="00405A6B"/>
    <w:rsid w:val="00405B16"/>
    <w:rsid w:val="0040607F"/>
    <w:rsid w:val="004063B9"/>
    <w:rsid w:val="004064F0"/>
    <w:rsid w:val="00406631"/>
    <w:rsid w:val="004066F1"/>
    <w:rsid w:val="0040683F"/>
    <w:rsid w:val="004068C7"/>
    <w:rsid w:val="00406D8E"/>
    <w:rsid w:val="00406EB7"/>
    <w:rsid w:val="00406EE5"/>
    <w:rsid w:val="00406EF2"/>
    <w:rsid w:val="00406F78"/>
    <w:rsid w:val="00406FB9"/>
    <w:rsid w:val="00407138"/>
    <w:rsid w:val="0040729B"/>
    <w:rsid w:val="00407405"/>
    <w:rsid w:val="0040743D"/>
    <w:rsid w:val="0040777C"/>
    <w:rsid w:val="00407C2A"/>
    <w:rsid w:val="00407FD4"/>
    <w:rsid w:val="004100C7"/>
    <w:rsid w:val="0041011E"/>
    <w:rsid w:val="004101EB"/>
    <w:rsid w:val="004104BF"/>
    <w:rsid w:val="00410A95"/>
    <w:rsid w:val="00410B92"/>
    <w:rsid w:val="00410BF0"/>
    <w:rsid w:val="00410D15"/>
    <w:rsid w:val="00410EC6"/>
    <w:rsid w:val="00410F6B"/>
    <w:rsid w:val="00411F2F"/>
    <w:rsid w:val="004122F1"/>
    <w:rsid w:val="00412449"/>
    <w:rsid w:val="004125D8"/>
    <w:rsid w:val="0041266B"/>
    <w:rsid w:val="0041267B"/>
    <w:rsid w:val="00412C26"/>
    <w:rsid w:val="004132A4"/>
    <w:rsid w:val="0041359D"/>
    <w:rsid w:val="00413833"/>
    <w:rsid w:val="004138C4"/>
    <w:rsid w:val="00413A75"/>
    <w:rsid w:val="00413B53"/>
    <w:rsid w:val="0041445D"/>
    <w:rsid w:val="0041454D"/>
    <w:rsid w:val="00414BFB"/>
    <w:rsid w:val="00414C09"/>
    <w:rsid w:val="00414D2E"/>
    <w:rsid w:val="00414EA8"/>
    <w:rsid w:val="00415041"/>
    <w:rsid w:val="00415193"/>
    <w:rsid w:val="004156B7"/>
    <w:rsid w:val="00415869"/>
    <w:rsid w:val="00415E27"/>
    <w:rsid w:val="004160C4"/>
    <w:rsid w:val="00416331"/>
    <w:rsid w:val="00416387"/>
    <w:rsid w:val="004163F1"/>
    <w:rsid w:val="00416439"/>
    <w:rsid w:val="00416928"/>
    <w:rsid w:val="00416A08"/>
    <w:rsid w:val="00416B9C"/>
    <w:rsid w:val="00416C07"/>
    <w:rsid w:val="00416CDC"/>
    <w:rsid w:val="00416DC4"/>
    <w:rsid w:val="00416F93"/>
    <w:rsid w:val="00416FB4"/>
    <w:rsid w:val="00416FDA"/>
    <w:rsid w:val="004171FF"/>
    <w:rsid w:val="0041720E"/>
    <w:rsid w:val="0041727A"/>
    <w:rsid w:val="004177BF"/>
    <w:rsid w:val="00417A99"/>
    <w:rsid w:val="00417F3E"/>
    <w:rsid w:val="004201EE"/>
    <w:rsid w:val="0042051A"/>
    <w:rsid w:val="00420C0A"/>
    <w:rsid w:val="00420F3E"/>
    <w:rsid w:val="004217B6"/>
    <w:rsid w:val="0042187B"/>
    <w:rsid w:val="004219B8"/>
    <w:rsid w:val="00421B39"/>
    <w:rsid w:val="00421C07"/>
    <w:rsid w:val="00421FA4"/>
    <w:rsid w:val="00422403"/>
    <w:rsid w:val="00422911"/>
    <w:rsid w:val="00422C4A"/>
    <w:rsid w:val="00422D85"/>
    <w:rsid w:val="00422E91"/>
    <w:rsid w:val="004232C8"/>
    <w:rsid w:val="004234FE"/>
    <w:rsid w:val="004237BF"/>
    <w:rsid w:val="00423918"/>
    <w:rsid w:val="00423991"/>
    <w:rsid w:val="004240CA"/>
    <w:rsid w:val="0042414A"/>
    <w:rsid w:val="004245FE"/>
    <w:rsid w:val="004246A8"/>
    <w:rsid w:val="00424925"/>
    <w:rsid w:val="00424926"/>
    <w:rsid w:val="00424B45"/>
    <w:rsid w:val="004254CE"/>
    <w:rsid w:val="00425523"/>
    <w:rsid w:val="0042559E"/>
    <w:rsid w:val="00425923"/>
    <w:rsid w:val="004259FB"/>
    <w:rsid w:val="00425A9F"/>
    <w:rsid w:val="00425B06"/>
    <w:rsid w:val="00425D62"/>
    <w:rsid w:val="0042603F"/>
    <w:rsid w:val="004260F7"/>
    <w:rsid w:val="004263E0"/>
    <w:rsid w:val="00426753"/>
    <w:rsid w:val="00427345"/>
    <w:rsid w:val="00427504"/>
    <w:rsid w:val="004275A6"/>
    <w:rsid w:val="004276CA"/>
    <w:rsid w:val="00427A1E"/>
    <w:rsid w:val="00427AD8"/>
    <w:rsid w:val="00427E28"/>
    <w:rsid w:val="00427FD9"/>
    <w:rsid w:val="00430082"/>
    <w:rsid w:val="00430A6C"/>
    <w:rsid w:val="00431191"/>
    <w:rsid w:val="004313F0"/>
    <w:rsid w:val="0043140B"/>
    <w:rsid w:val="00431A6C"/>
    <w:rsid w:val="00431AF1"/>
    <w:rsid w:val="00431D52"/>
    <w:rsid w:val="00431D9D"/>
    <w:rsid w:val="00431E68"/>
    <w:rsid w:val="0043262D"/>
    <w:rsid w:val="00432951"/>
    <w:rsid w:val="00432C17"/>
    <w:rsid w:val="00432F87"/>
    <w:rsid w:val="0043302E"/>
    <w:rsid w:val="0043316D"/>
    <w:rsid w:val="0043344A"/>
    <w:rsid w:val="004335A6"/>
    <w:rsid w:val="0043368E"/>
    <w:rsid w:val="00433840"/>
    <w:rsid w:val="00433B74"/>
    <w:rsid w:val="00433D7C"/>
    <w:rsid w:val="00433E9C"/>
    <w:rsid w:val="00433FD8"/>
    <w:rsid w:val="0043411E"/>
    <w:rsid w:val="0043435A"/>
    <w:rsid w:val="00434867"/>
    <w:rsid w:val="00434982"/>
    <w:rsid w:val="00435082"/>
    <w:rsid w:val="0043520D"/>
    <w:rsid w:val="00435211"/>
    <w:rsid w:val="00435942"/>
    <w:rsid w:val="00435C5B"/>
    <w:rsid w:val="00435CD3"/>
    <w:rsid w:val="00435FED"/>
    <w:rsid w:val="00436044"/>
    <w:rsid w:val="0043655B"/>
    <w:rsid w:val="00436645"/>
    <w:rsid w:val="00436673"/>
    <w:rsid w:val="004369AE"/>
    <w:rsid w:val="00436BAC"/>
    <w:rsid w:val="00436BDB"/>
    <w:rsid w:val="004373C7"/>
    <w:rsid w:val="00437418"/>
    <w:rsid w:val="0043749E"/>
    <w:rsid w:val="004374DC"/>
    <w:rsid w:val="00440061"/>
    <w:rsid w:val="0044045F"/>
    <w:rsid w:val="004404DD"/>
    <w:rsid w:val="004409CD"/>
    <w:rsid w:val="00440EE5"/>
    <w:rsid w:val="0044116A"/>
    <w:rsid w:val="00441509"/>
    <w:rsid w:val="004415B3"/>
    <w:rsid w:val="004415FF"/>
    <w:rsid w:val="004416DD"/>
    <w:rsid w:val="004417B3"/>
    <w:rsid w:val="00441A9F"/>
    <w:rsid w:val="00441AEF"/>
    <w:rsid w:val="00441E6A"/>
    <w:rsid w:val="00441F08"/>
    <w:rsid w:val="004422AC"/>
    <w:rsid w:val="004422F2"/>
    <w:rsid w:val="004424A7"/>
    <w:rsid w:val="0044255D"/>
    <w:rsid w:val="0044294D"/>
    <w:rsid w:val="00442DCA"/>
    <w:rsid w:val="00442F94"/>
    <w:rsid w:val="00443106"/>
    <w:rsid w:val="004431E5"/>
    <w:rsid w:val="004439D1"/>
    <w:rsid w:val="00443A7A"/>
    <w:rsid w:val="00443AF6"/>
    <w:rsid w:val="00443BC0"/>
    <w:rsid w:val="00443DAE"/>
    <w:rsid w:val="00443E75"/>
    <w:rsid w:val="00443EDF"/>
    <w:rsid w:val="0044403F"/>
    <w:rsid w:val="004440A8"/>
    <w:rsid w:val="00444157"/>
    <w:rsid w:val="00444162"/>
    <w:rsid w:val="00444880"/>
    <w:rsid w:val="004448F0"/>
    <w:rsid w:val="004452A5"/>
    <w:rsid w:val="00445395"/>
    <w:rsid w:val="004456E1"/>
    <w:rsid w:val="00445CB7"/>
    <w:rsid w:val="00446569"/>
    <w:rsid w:val="004469A0"/>
    <w:rsid w:val="00446B42"/>
    <w:rsid w:val="00446B55"/>
    <w:rsid w:val="00446C25"/>
    <w:rsid w:val="00447074"/>
    <w:rsid w:val="004471CB"/>
    <w:rsid w:val="00447593"/>
    <w:rsid w:val="00447C5B"/>
    <w:rsid w:val="00447EC5"/>
    <w:rsid w:val="00447ED8"/>
    <w:rsid w:val="00447F1C"/>
    <w:rsid w:val="00447F73"/>
    <w:rsid w:val="004501F2"/>
    <w:rsid w:val="004503D1"/>
    <w:rsid w:val="0045062B"/>
    <w:rsid w:val="004507D0"/>
    <w:rsid w:val="00450A8B"/>
    <w:rsid w:val="00450F04"/>
    <w:rsid w:val="004515AA"/>
    <w:rsid w:val="0045190D"/>
    <w:rsid w:val="00451927"/>
    <w:rsid w:val="00451F58"/>
    <w:rsid w:val="00452063"/>
    <w:rsid w:val="0045259E"/>
    <w:rsid w:val="00452930"/>
    <w:rsid w:val="00452A57"/>
    <w:rsid w:val="00452F48"/>
    <w:rsid w:val="00453208"/>
    <w:rsid w:val="00453730"/>
    <w:rsid w:val="00453813"/>
    <w:rsid w:val="004547CC"/>
    <w:rsid w:val="00454898"/>
    <w:rsid w:val="00454C4A"/>
    <w:rsid w:val="004550E4"/>
    <w:rsid w:val="00455364"/>
    <w:rsid w:val="00455C48"/>
    <w:rsid w:val="00455D8C"/>
    <w:rsid w:val="00455DA5"/>
    <w:rsid w:val="00455FE4"/>
    <w:rsid w:val="0045643D"/>
    <w:rsid w:val="004565AC"/>
    <w:rsid w:val="00456669"/>
    <w:rsid w:val="00456A02"/>
    <w:rsid w:val="004571D3"/>
    <w:rsid w:val="004572A1"/>
    <w:rsid w:val="004574F2"/>
    <w:rsid w:val="00457B7D"/>
    <w:rsid w:val="00457E7C"/>
    <w:rsid w:val="0046014D"/>
    <w:rsid w:val="004603FD"/>
    <w:rsid w:val="00460645"/>
    <w:rsid w:val="00460956"/>
    <w:rsid w:val="00460AE6"/>
    <w:rsid w:val="00460D0B"/>
    <w:rsid w:val="00460E7C"/>
    <w:rsid w:val="004612C6"/>
    <w:rsid w:val="00461497"/>
    <w:rsid w:val="00461EE6"/>
    <w:rsid w:val="00461F6E"/>
    <w:rsid w:val="004621C4"/>
    <w:rsid w:val="00462206"/>
    <w:rsid w:val="0046236A"/>
    <w:rsid w:val="00462451"/>
    <w:rsid w:val="004625FC"/>
    <w:rsid w:val="00462799"/>
    <w:rsid w:val="004627E5"/>
    <w:rsid w:val="00462A56"/>
    <w:rsid w:val="00462AB0"/>
    <w:rsid w:val="00462E3B"/>
    <w:rsid w:val="004631A3"/>
    <w:rsid w:val="00463266"/>
    <w:rsid w:val="00463556"/>
    <w:rsid w:val="004638D5"/>
    <w:rsid w:val="00463A46"/>
    <w:rsid w:val="00463DF0"/>
    <w:rsid w:val="004640A7"/>
    <w:rsid w:val="004642B8"/>
    <w:rsid w:val="004643B3"/>
    <w:rsid w:val="00464549"/>
    <w:rsid w:val="004648E4"/>
    <w:rsid w:val="004649F1"/>
    <w:rsid w:val="00464A20"/>
    <w:rsid w:val="004655E4"/>
    <w:rsid w:val="004657EC"/>
    <w:rsid w:val="00465C6C"/>
    <w:rsid w:val="00465F1D"/>
    <w:rsid w:val="004661F7"/>
    <w:rsid w:val="004664E7"/>
    <w:rsid w:val="00466A17"/>
    <w:rsid w:val="00466CFE"/>
    <w:rsid w:val="00466D3D"/>
    <w:rsid w:val="00466D69"/>
    <w:rsid w:val="00466E0E"/>
    <w:rsid w:val="00466EE0"/>
    <w:rsid w:val="00467100"/>
    <w:rsid w:val="00467167"/>
    <w:rsid w:val="00467338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871"/>
    <w:rsid w:val="00470A1A"/>
    <w:rsid w:val="00470D5F"/>
    <w:rsid w:val="00470DF1"/>
    <w:rsid w:val="00470F5E"/>
    <w:rsid w:val="004713EA"/>
    <w:rsid w:val="004714CF"/>
    <w:rsid w:val="00471619"/>
    <w:rsid w:val="00471C4A"/>
    <w:rsid w:val="00471C73"/>
    <w:rsid w:val="00471DE6"/>
    <w:rsid w:val="00472220"/>
    <w:rsid w:val="004722D3"/>
    <w:rsid w:val="004726F0"/>
    <w:rsid w:val="00472703"/>
    <w:rsid w:val="00472769"/>
    <w:rsid w:val="00472784"/>
    <w:rsid w:val="00472ADA"/>
    <w:rsid w:val="00472B55"/>
    <w:rsid w:val="00472D44"/>
    <w:rsid w:val="00473589"/>
    <w:rsid w:val="00473623"/>
    <w:rsid w:val="0047395D"/>
    <w:rsid w:val="00473A6A"/>
    <w:rsid w:val="00473A93"/>
    <w:rsid w:val="00473C79"/>
    <w:rsid w:val="00473ED1"/>
    <w:rsid w:val="004744E7"/>
    <w:rsid w:val="00474E91"/>
    <w:rsid w:val="00474EA5"/>
    <w:rsid w:val="0047502F"/>
    <w:rsid w:val="00475212"/>
    <w:rsid w:val="004757C4"/>
    <w:rsid w:val="004757ED"/>
    <w:rsid w:val="0047586F"/>
    <w:rsid w:val="004758EC"/>
    <w:rsid w:val="00475B6A"/>
    <w:rsid w:val="00475CA9"/>
    <w:rsid w:val="00475F91"/>
    <w:rsid w:val="00476246"/>
    <w:rsid w:val="0047656E"/>
    <w:rsid w:val="00476613"/>
    <w:rsid w:val="00476872"/>
    <w:rsid w:val="004769AD"/>
    <w:rsid w:val="00476C57"/>
    <w:rsid w:val="00476F60"/>
    <w:rsid w:val="004771C0"/>
    <w:rsid w:val="00477482"/>
    <w:rsid w:val="00477793"/>
    <w:rsid w:val="00477B6D"/>
    <w:rsid w:val="00477BBC"/>
    <w:rsid w:val="00477E6E"/>
    <w:rsid w:val="00480461"/>
    <w:rsid w:val="004804F6"/>
    <w:rsid w:val="00480546"/>
    <w:rsid w:val="00480584"/>
    <w:rsid w:val="004807C2"/>
    <w:rsid w:val="004807F2"/>
    <w:rsid w:val="00480DD9"/>
    <w:rsid w:val="00480E2C"/>
    <w:rsid w:val="00480E92"/>
    <w:rsid w:val="00481723"/>
    <w:rsid w:val="004819D7"/>
    <w:rsid w:val="00481A89"/>
    <w:rsid w:val="00481B82"/>
    <w:rsid w:val="0048215D"/>
    <w:rsid w:val="00482C92"/>
    <w:rsid w:val="00483098"/>
    <w:rsid w:val="00483106"/>
    <w:rsid w:val="00483108"/>
    <w:rsid w:val="004834F1"/>
    <w:rsid w:val="00483632"/>
    <w:rsid w:val="004837CE"/>
    <w:rsid w:val="004837CF"/>
    <w:rsid w:val="00483E00"/>
    <w:rsid w:val="00484100"/>
    <w:rsid w:val="0048431C"/>
    <w:rsid w:val="00484840"/>
    <w:rsid w:val="00484924"/>
    <w:rsid w:val="004857D2"/>
    <w:rsid w:val="00485DA5"/>
    <w:rsid w:val="00486264"/>
    <w:rsid w:val="00486343"/>
    <w:rsid w:val="004867BB"/>
    <w:rsid w:val="00486B95"/>
    <w:rsid w:val="00486CD2"/>
    <w:rsid w:val="0048709B"/>
    <w:rsid w:val="004873EA"/>
    <w:rsid w:val="004876D2"/>
    <w:rsid w:val="00487C6A"/>
    <w:rsid w:val="00490066"/>
    <w:rsid w:val="00490081"/>
    <w:rsid w:val="00490119"/>
    <w:rsid w:val="004901E7"/>
    <w:rsid w:val="004902A7"/>
    <w:rsid w:val="00490521"/>
    <w:rsid w:val="00490B7B"/>
    <w:rsid w:val="00490B97"/>
    <w:rsid w:val="00490C63"/>
    <w:rsid w:val="00491201"/>
    <w:rsid w:val="0049129C"/>
    <w:rsid w:val="00491391"/>
    <w:rsid w:val="00491B2F"/>
    <w:rsid w:val="0049208A"/>
    <w:rsid w:val="004922FB"/>
    <w:rsid w:val="00492539"/>
    <w:rsid w:val="00492566"/>
    <w:rsid w:val="0049274E"/>
    <w:rsid w:val="004927F6"/>
    <w:rsid w:val="004928C1"/>
    <w:rsid w:val="00492D9F"/>
    <w:rsid w:val="00493283"/>
    <w:rsid w:val="004935A1"/>
    <w:rsid w:val="00493967"/>
    <w:rsid w:val="00493E11"/>
    <w:rsid w:val="00494148"/>
    <w:rsid w:val="004943BC"/>
    <w:rsid w:val="00494442"/>
    <w:rsid w:val="004947E6"/>
    <w:rsid w:val="00494A1B"/>
    <w:rsid w:val="00494B86"/>
    <w:rsid w:val="00494D2E"/>
    <w:rsid w:val="00494D40"/>
    <w:rsid w:val="00494EF9"/>
    <w:rsid w:val="00494EFE"/>
    <w:rsid w:val="00495459"/>
    <w:rsid w:val="00495523"/>
    <w:rsid w:val="0049562F"/>
    <w:rsid w:val="00495BB0"/>
    <w:rsid w:val="00495BCB"/>
    <w:rsid w:val="00495BE1"/>
    <w:rsid w:val="00495E8B"/>
    <w:rsid w:val="0049614E"/>
    <w:rsid w:val="00496211"/>
    <w:rsid w:val="004962BD"/>
    <w:rsid w:val="00496354"/>
    <w:rsid w:val="0049651E"/>
    <w:rsid w:val="004967D9"/>
    <w:rsid w:val="00496877"/>
    <w:rsid w:val="004969D6"/>
    <w:rsid w:val="00496B6E"/>
    <w:rsid w:val="00496BBD"/>
    <w:rsid w:val="00496DD7"/>
    <w:rsid w:val="00496DF0"/>
    <w:rsid w:val="00496E8C"/>
    <w:rsid w:val="004970A0"/>
    <w:rsid w:val="004970F0"/>
    <w:rsid w:val="00497217"/>
    <w:rsid w:val="004973F5"/>
    <w:rsid w:val="0049746F"/>
    <w:rsid w:val="00497598"/>
    <w:rsid w:val="004978DB"/>
    <w:rsid w:val="00497987"/>
    <w:rsid w:val="004979F0"/>
    <w:rsid w:val="00497BD2"/>
    <w:rsid w:val="00497DC6"/>
    <w:rsid w:val="00497EC5"/>
    <w:rsid w:val="004A008F"/>
    <w:rsid w:val="004A0624"/>
    <w:rsid w:val="004A0742"/>
    <w:rsid w:val="004A0A26"/>
    <w:rsid w:val="004A0CCF"/>
    <w:rsid w:val="004A0D61"/>
    <w:rsid w:val="004A0FC9"/>
    <w:rsid w:val="004A1326"/>
    <w:rsid w:val="004A13B6"/>
    <w:rsid w:val="004A1472"/>
    <w:rsid w:val="004A157A"/>
    <w:rsid w:val="004A1A29"/>
    <w:rsid w:val="004A1F03"/>
    <w:rsid w:val="004A26DD"/>
    <w:rsid w:val="004A284B"/>
    <w:rsid w:val="004A2A63"/>
    <w:rsid w:val="004A2AF9"/>
    <w:rsid w:val="004A2B5F"/>
    <w:rsid w:val="004A33D9"/>
    <w:rsid w:val="004A3452"/>
    <w:rsid w:val="004A355C"/>
    <w:rsid w:val="004A35FF"/>
    <w:rsid w:val="004A360F"/>
    <w:rsid w:val="004A3C77"/>
    <w:rsid w:val="004A4296"/>
    <w:rsid w:val="004A45D1"/>
    <w:rsid w:val="004A46D6"/>
    <w:rsid w:val="004A4E4C"/>
    <w:rsid w:val="004A5173"/>
    <w:rsid w:val="004A5204"/>
    <w:rsid w:val="004A52A3"/>
    <w:rsid w:val="004A5772"/>
    <w:rsid w:val="004A5E7A"/>
    <w:rsid w:val="004A6117"/>
    <w:rsid w:val="004A6554"/>
    <w:rsid w:val="004A68BC"/>
    <w:rsid w:val="004A6AF0"/>
    <w:rsid w:val="004A6E0E"/>
    <w:rsid w:val="004A6ECF"/>
    <w:rsid w:val="004A722E"/>
    <w:rsid w:val="004A7692"/>
    <w:rsid w:val="004A7D1F"/>
    <w:rsid w:val="004A7E90"/>
    <w:rsid w:val="004A7FD3"/>
    <w:rsid w:val="004B0075"/>
    <w:rsid w:val="004B017F"/>
    <w:rsid w:val="004B03E4"/>
    <w:rsid w:val="004B09D2"/>
    <w:rsid w:val="004B0ABB"/>
    <w:rsid w:val="004B165D"/>
    <w:rsid w:val="004B16F0"/>
    <w:rsid w:val="004B16F4"/>
    <w:rsid w:val="004B1CCF"/>
    <w:rsid w:val="004B1D76"/>
    <w:rsid w:val="004B1EA9"/>
    <w:rsid w:val="004B1F02"/>
    <w:rsid w:val="004B22C6"/>
    <w:rsid w:val="004B2BEE"/>
    <w:rsid w:val="004B2CED"/>
    <w:rsid w:val="004B2D31"/>
    <w:rsid w:val="004B2DDF"/>
    <w:rsid w:val="004B342E"/>
    <w:rsid w:val="004B3473"/>
    <w:rsid w:val="004B37F6"/>
    <w:rsid w:val="004B3BBC"/>
    <w:rsid w:val="004B3FB5"/>
    <w:rsid w:val="004B421B"/>
    <w:rsid w:val="004B42CE"/>
    <w:rsid w:val="004B4308"/>
    <w:rsid w:val="004B4768"/>
    <w:rsid w:val="004B47B4"/>
    <w:rsid w:val="004B47C2"/>
    <w:rsid w:val="004B4B16"/>
    <w:rsid w:val="004B4B4F"/>
    <w:rsid w:val="004B4B9A"/>
    <w:rsid w:val="004B4ED6"/>
    <w:rsid w:val="004B50A2"/>
    <w:rsid w:val="004B544F"/>
    <w:rsid w:val="004B5A6B"/>
    <w:rsid w:val="004B5AB8"/>
    <w:rsid w:val="004B5E8B"/>
    <w:rsid w:val="004B5F7D"/>
    <w:rsid w:val="004B6012"/>
    <w:rsid w:val="004B6233"/>
    <w:rsid w:val="004B6593"/>
    <w:rsid w:val="004B68DC"/>
    <w:rsid w:val="004B6CC3"/>
    <w:rsid w:val="004B6D85"/>
    <w:rsid w:val="004B6DCF"/>
    <w:rsid w:val="004B6E42"/>
    <w:rsid w:val="004B6F07"/>
    <w:rsid w:val="004B7051"/>
    <w:rsid w:val="004B75A2"/>
    <w:rsid w:val="004B76A2"/>
    <w:rsid w:val="004B7D29"/>
    <w:rsid w:val="004B7F77"/>
    <w:rsid w:val="004C008C"/>
    <w:rsid w:val="004C010A"/>
    <w:rsid w:val="004C01B1"/>
    <w:rsid w:val="004C01F2"/>
    <w:rsid w:val="004C0529"/>
    <w:rsid w:val="004C0669"/>
    <w:rsid w:val="004C0733"/>
    <w:rsid w:val="004C09C2"/>
    <w:rsid w:val="004C0B4E"/>
    <w:rsid w:val="004C0CD3"/>
    <w:rsid w:val="004C0CED"/>
    <w:rsid w:val="004C1015"/>
    <w:rsid w:val="004C14A8"/>
    <w:rsid w:val="004C1C43"/>
    <w:rsid w:val="004C2225"/>
    <w:rsid w:val="004C22D9"/>
    <w:rsid w:val="004C231D"/>
    <w:rsid w:val="004C24EB"/>
    <w:rsid w:val="004C25A2"/>
    <w:rsid w:val="004C2652"/>
    <w:rsid w:val="004C29FE"/>
    <w:rsid w:val="004C2BBF"/>
    <w:rsid w:val="004C3172"/>
    <w:rsid w:val="004C31A1"/>
    <w:rsid w:val="004C31A4"/>
    <w:rsid w:val="004C3205"/>
    <w:rsid w:val="004C3386"/>
    <w:rsid w:val="004C33FD"/>
    <w:rsid w:val="004C34C7"/>
    <w:rsid w:val="004C35A3"/>
    <w:rsid w:val="004C3DF7"/>
    <w:rsid w:val="004C4082"/>
    <w:rsid w:val="004C455E"/>
    <w:rsid w:val="004C47E5"/>
    <w:rsid w:val="004C500B"/>
    <w:rsid w:val="004C533F"/>
    <w:rsid w:val="004C5E04"/>
    <w:rsid w:val="004C5FDB"/>
    <w:rsid w:val="004C6011"/>
    <w:rsid w:val="004C607B"/>
    <w:rsid w:val="004C6233"/>
    <w:rsid w:val="004C63E8"/>
    <w:rsid w:val="004C6B6A"/>
    <w:rsid w:val="004C6C18"/>
    <w:rsid w:val="004C6CC4"/>
    <w:rsid w:val="004C6CCA"/>
    <w:rsid w:val="004C6E64"/>
    <w:rsid w:val="004C7439"/>
    <w:rsid w:val="004C7620"/>
    <w:rsid w:val="004C7CC9"/>
    <w:rsid w:val="004D0113"/>
    <w:rsid w:val="004D02E7"/>
    <w:rsid w:val="004D0928"/>
    <w:rsid w:val="004D09F2"/>
    <w:rsid w:val="004D0CE9"/>
    <w:rsid w:val="004D0EF2"/>
    <w:rsid w:val="004D10A2"/>
    <w:rsid w:val="004D1387"/>
    <w:rsid w:val="004D14FF"/>
    <w:rsid w:val="004D1886"/>
    <w:rsid w:val="004D1991"/>
    <w:rsid w:val="004D1A13"/>
    <w:rsid w:val="004D1B98"/>
    <w:rsid w:val="004D1BDD"/>
    <w:rsid w:val="004D1EC1"/>
    <w:rsid w:val="004D1FE9"/>
    <w:rsid w:val="004D22D2"/>
    <w:rsid w:val="004D24B2"/>
    <w:rsid w:val="004D24B9"/>
    <w:rsid w:val="004D2825"/>
    <w:rsid w:val="004D2837"/>
    <w:rsid w:val="004D2846"/>
    <w:rsid w:val="004D2886"/>
    <w:rsid w:val="004D2B03"/>
    <w:rsid w:val="004D2B99"/>
    <w:rsid w:val="004D2D0D"/>
    <w:rsid w:val="004D34FC"/>
    <w:rsid w:val="004D3D46"/>
    <w:rsid w:val="004D3F2D"/>
    <w:rsid w:val="004D43F5"/>
    <w:rsid w:val="004D467D"/>
    <w:rsid w:val="004D49B3"/>
    <w:rsid w:val="004D4E60"/>
    <w:rsid w:val="004D5506"/>
    <w:rsid w:val="004D56EA"/>
    <w:rsid w:val="004D5910"/>
    <w:rsid w:val="004D5BBC"/>
    <w:rsid w:val="004D60B2"/>
    <w:rsid w:val="004D651C"/>
    <w:rsid w:val="004D6C98"/>
    <w:rsid w:val="004D6D77"/>
    <w:rsid w:val="004D6DE4"/>
    <w:rsid w:val="004D73F8"/>
    <w:rsid w:val="004D7820"/>
    <w:rsid w:val="004D7BAE"/>
    <w:rsid w:val="004D7C54"/>
    <w:rsid w:val="004D7D54"/>
    <w:rsid w:val="004D7E91"/>
    <w:rsid w:val="004E017F"/>
    <w:rsid w:val="004E0213"/>
    <w:rsid w:val="004E0652"/>
    <w:rsid w:val="004E08A2"/>
    <w:rsid w:val="004E0FF2"/>
    <w:rsid w:val="004E100D"/>
    <w:rsid w:val="004E12A4"/>
    <w:rsid w:val="004E12C6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A6A"/>
    <w:rsid w:val="004E2BF0"/>
    <w:rsid w:val="004E2C3E"/>
    <w:rsid w:val="004E2C94"/>
    <w:rsid w:val="004E300D"/>
    <w:rsid w:val="004E31B6"/>
    <w:rsid w:val="004E3211"/>
    <w:rsid w:val="004E3598"/>
    <w:rsid w:val="004E35AA"/>
    <w:rsid w:val="004E3660"/>
    <w:rsid w:val="004E372F"/>
    <w:rsid w:val="004E3C1E"/>
    <w:rsid w:val="004E3F71"/>
    <w:rsid w:val="004E424B"/>
    <w:rsid w:val="004E4381"/>
    <w:rsid w:val="004E448F"/>
    <w:rsid w:val="004E4B4B"/>
    <w:rsid w:val="004E4DB5"/>
    <w:rsid w:val="004E4DC3"/>
    <w:rsid w:val="004E4E06"/>
    <w:rsid w:val="004E4ED8"/>
    <w:rsid w:val="004E4FAE"/>
    <w:rsid w:val="004E5116"/>
    <w:rsid w:val="004E5227"/>
    <w:rsid w:val="004E55CB"/>
    <w:rsid w:val="004E55EC"/>
    <w:rsid w:val="004E59F9"/>
    <w:rsid w:val="004E5AE1"/>
    <w:rsid w:val="004E5F3B"/>
    <w:rsid w:val="004E663D"/>
    <w:rsid w:val="004E6772"/>
    <w:rsid w:val="004E6A81"/>
    <w:rsid w:val="004E6BDE"/>
    <w:rsid w:val="004E6F89"/>
    <w:rsid w:val="004E6FE1"/>
    <w:rsid w:val="004E70B3"/>
    <w:rsid w:val="004E71FD"/>
    <w:rsid w:val="004E75B1"/>
    <w:rsid w:val="004F0098"/>
    <w:rsid w:val="004F02C5"/>
    <w:rsid w:val="004F052F"/>
    <w:rsid w:val="004F06E0"/>
    <w:rsid w:val="004F07A2"/>
    <w:rsid w:val="004F0882"/>
    <w:rsid w:val="004F0DAC"/>
    <w:rsid w:val="004F0EC9"/>
    <w:rsid w:val="004F0EF3"/>
    <w:rsid w:val="004F1207"/>
    <w:rsid w:val="004F13CB"/>
    <w:rsid w:val="004F14D2"/>
    <w:rsid w:val="004F180D"/>
    <w:rsid w:val="004F1F54"/>
    <w:rsid w:val="004F21D3"/>
    <w:rsid w:val="004F22B2"/>
    <w:rsid w:val="004F2A04"/>
    <w:rsid w:val="004F2A34"/>
    <w:rsid w:val="004F2AB6"/>
    <w:rsid w:val="004F2C8F"/>
    <w:rsid w:val="004F365D"/>
    <w:rsid w:val="004F39F3"/>
    <w:rsid w:val="004F3A88"/>
    <w:rsid w:val="004F3C0D"/>
    <w:rsid w:val="004F3D72"/>
    <w:rsid w:val="004F3E5E"/>
    <w:rsid w:val="004F403D"/>
    <w:rsid w:val="004F4324"/>
    <w:rsid w:val="004F435E"/>
    <w:rsid w:val="004F4AF0"/>
    <w:rsid w:val="004F4C06"/>
    <w:rsid w:val="004F501A"/>
    <w:rsid w:val="004F5687"/>
    <w:rsid w:val="004F5A82"/>
    <w:rsid w:val="004F5E48"/>
    <w:rsid w:val="004F5E5F"/>
    <w:rsid w:val="004F63DE"/>
    <w:rsid w:val="004F640D"/>
    <w:rsid w:val="004F663F"/>
    <w:rsid w:val="004F665D"/>
    <w:rsid w:val="004F6AB1"/>
    <w:rsid w:val="004F6C23"/>
    <w:rsid w:val="004F6C25"/>
    <w:rsid w:val="004F730B"/>
    <w:rsid w:val="004F7675"/>
    <w:rsid w:val="004F7EA3"/>
    <w:rsid w:val="005000CD"/>
    <w:rsid w:val="005003A5"/>
    <w:rsid w:val="00500765"/>
    <w:rsid w:val="00500C68"/>
    <w:rsid w:val="00500DF2"/>
    <w:rsid w:val="00500E6A"/>
    <w:rsid w:val="00501005"/>
    <w:rsid w:val="00501306"/>
    <w:rsid w:val="005013E6"/>
    <w:rsid w:val="00501A62"/>
    <w:rsid w:val="00501ED6"/>
    <w:rsid w:val="005020E3"/>
    <w:rsid w:val="0050261D"/>
    <w:rsid w:val="005026AE"/>
    <w:rsid w:val="00502798"/>
    <w:rsid w:val="005027E4"/>
    <w:rsid w:val="00502807"/>
    <w:rsid w:val="00502822"/>
    <w:rsid w:val="00502A43"/>
    <w:rsid w:val="00502BCF"/>
    <w:rsid w:val="00502BDC"/>
    <w:rsid w:val="00502C68"/>
    <w:rsid w:val="00502F2A"/>
    <w:rsid w:val="00502F7B"/>
    <w:rsid w:val="00503854"/>
    <w:rsid w:val="0050398D"/>
    <w:rsid w:val="00503D96"/>
    <w:rsid w:val="00503E40"/>
    <w:rsid w:val="005041F3"/>
    <w:rsid w:val="005042AB"/>
    <w:rsid w:val="00504327"/>
    <w:rsid w:val="0050446A"/>
    <w:rsid w:val="005051DF"/>
    <w:rsid w:val="00505314"/>
    <w:rsid w:val="0050552A"/>
    <w:rsid w:val="0050560E"/>
    <w:rsid w:val="0050638C"/>
    <w:rsid w:val="00506667"/>
    <w:rsid w:val="005068A4"/>
    <w:rsid w:val="005071D3"/>
    <w:rsid w:val="005074C9"/>
    <w:rsid w:val="0050774C"/>
    <w:rsid w:val="0050780C"/>
    <w:rsid w:val="00507811"/>
    <w:rsid w:val="00507821"/>
    <w:rsid w:val="005078B5"/>
    <w:rsid w:val="005078C2"/>
    <w:rsid w:val="0050790E"/>
    <w:rsid w:val="00507D15"/>
    <w:rsid w:val="00510D34"/>
    <w:rsid w:val="00510EF8"/>
    <w:rsid w:val="005110A1"/>
    <w:rsid w:val="00511453"/>
    <w:rsid w:val="005114A7"/>
    <w:rsid w:val="00511793"/>
    <w:rsid w:val="00511997"/>
    <w:rsid w:val="00511F12"/>
    <w:rsid w:val="00511FFE"/>
    <w:rsid w:val="005128F1"/>
    <w:rsid w:val="005129B8"/>
    <w:rsid w:val="00512C0C"/>
    <w:rsid w:val="00512D3E"/>
    <w:rsid w:val="00512F23"/>
    <w:rsid w:val="00512F3F"/>
    <w:rsid w:val="00513433"/>
    <w:rsid w:val="00513AF6"/>
    <w:rsid w:val="00513B36"/>
    <w:rsid w:val="00514270"/>
    <w:rsid w:val="005142EE"/>
    <w:rsid w:val="00514A75"/>
    <w:rsid w:val="00515459"/>
    <w:rsid w:val="00515477"/>
    <w:rsid w:val="005154C9"/>
    <w:rsid w:val="00515945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365"/>
    <w:rsid w:val="0051775E"/>
    <w:rsid w:val="00517859"/>
    <w:rsid w:val="00517AF2"/>
    <w:rsid w:val="00517DA1"/>
    <w:rsid w:val="00517E03"/>
    <w:rsid w:val="00517F61"/>
    <w:rsid w:val="0052025D"/>
    <w:rsid w:val="00520346"/>
    <w:rsid w:val="0052043D"/>
    <w:rsid w:val="005205F7"/>
    <w:rsid w:val="00520755"/>
    <w:rsid w:val="00520965"/>
    <w:rsid w:val="00520A3F"/>
    <w:rsid w:val="005211C3"/>
    <w:rsid w:val="0052125B"/>
    <w:rsid w:val="00521DE4"/>
    <w:rsid w:val="00521E91"/>
    <w:rsid w:val="00521EC6"/>
    <w:rsid w:val="0052205D"/>
    <w:rsid w:val="005220CD"/>
    <w:rsid w:val="00522114"/>
    <w:rsid w:val="005227D9"/>
    <w:rsid w:val="005233CE"/>
    <w:rsid w:val="005234F2"/>
    <w:rsid w:val="00523632"/>
    <w:rsid w:val="00523849"/>
    <w:rsid w:val="00523E78"/>
    <w:rsid w:val="00523F05"/>
    <w:rsid w:val="00523F40"/>
    <w:rsid w:val="0052413F"/>
    <w:rsid w:val="00524337"/>
    <w:rsid w:val="005244D0"/>
    <w:rsid w:val="0052454E"/>
    <w:rsid w:val="00524731"/>
    <w:rsid w:val="00524813"/>
    <w:rsid w:val="00524A8D"/>
    <w:rsid w:val="0052509B"/>
    <w:rsid w:val="00525432"/>
    <w:rsid w:val="0052571A"/>
    <w:rsid w:val="00525AEE"/>
    <w:rsid w:val="00525D1E"/>
    <w:rsid w:val="005260DB"/>
    <w:rsid w:val="005261B8"/>
    <w:rsid w:val="0052629B"/>
    <w:rsid w:val="00526A5D"/>
    <w:rsid w:val="00526AB5"/>
    <w:rsid w:val="00526BEA"/>
    <w:rsid w:val="00526BFE"/>
    <w:rsid w:val="00527875"/>
    <w:rsid w:val="00527DBC"/>
    <w:rsid w:val="00527EFC"/>
    <w:rsid w:val="0053010F"/>
    <w:rsid w:val="00530249"/>
    <w:rsid w:val="00530392"/>
    <w:rsid w:val="005308CE"/>
    <w:rsid w:val="00530BD9"/>
    <w:rsid w:val="00530D10"/>
    <w:rsid w:val="00530DD2"/>
    <w:rsid w:val="005312AC"/>
    <w:rsid w:val="005313B8"/>
    <w:rsid w:val="005314AD"/>
    <w:rsid w:val="005314F2"/>
    <w:rsid w:val="00531527"/>
    <w:rsid w:val="00531914"/>
    <w:rsid w:val="0053196C"/>
    <w:rsid w:val="005319E5"/>
    <w:rsid w:val="00531AAA"/>
    <w:rsid w:val="00531ADA"/>
    <w:rsid w:val="00531CD6"/>
    <w:rsid w:val="00531D34"/>
    <w:rsid w:val="00532007"/>
    <w:rsid w:val="00532414"/>
    <w:rsid w:val="005327E8"/>
    <w:rsid w:val="005327E9"/>
    <w:rsid w:val="00532967"/>
    <w:rsid w:val="00532974"/>
    <w:rsid w:val="00532B88"/>
    <w:rsid w:val="00532B93"/>
    <w:rsid w:val="00532BBC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B1"/>
    <w:rsid w:val="005347B6"/>
    <w:rsid w:val="005349BC"/>
    <w:rsid w:val="00534D8E"/>
    <w:rsid w:val="00534F69"/>
    <w:rsid w:val="005352A3"/>
    <w:rsid w:val="005354EF"/>
    <w:rsid w:val="00535928"/>
    <w:rsid w:val="00535C6B"/>
    <w:rsid w:val="00535F35"/>
    <w:rsid w:val="0053615A"/>
    <w:rsid w:val="00536220"/>
    <w:rsid w:val="005366E8"/>
    <w:rsid w:val="00536C3D"/>
    <w:rsid w:val="00536D84"/>
    <w:rsid w:val="00536E1B"/>
    <w:rsid w:val="005375A7"/>
    <w:rsid w:val="00537619"/>
    <w:rsid w:val="0053773A"/>
    <w:rsid w:val="00537F29"/>
    <w:rsid w:val="0054005A"/>
    <w:rsid w:val="00540292"/>
    <w:rsid w:val="00540333"/>
    <w:rsid w:val="00540422"/>
    <w:rsid w:val="00540BEB"/>
    <w:rsid w:val="00540E7F"/>
    <w:rsid w:val="00541221"/>
    <w:rsid w:val="00541464"/>
    <w:rsid w:val="00541609"/>
    <w:rsid w:val="005416BC"/>
    <w:rsid w:val="0054202D"/>
    <w:rsid w:val="005422F3"/>
    <w:rsid w:val="0054261F"/>
    <w:rsid w:val="0054289B"/>
    <w:rsid w:val="00542B35"/>
    <w:rsid w:val="00542B60"/>
    <w:rsid w:val="00542DD6"/>
    <w:rsid w:val="0054312D"/>
    <w:rsid w:val="005434CD"/>
    <w:rsid w:val="00543626"/>
    <w:rsid w:val="0054367F"/>
    <w:rsid w:val="005439C7"/>
    <w:rsid w:val="00543EFE"/>
    <w:rsid w:val="00543F49"/>
    <w:rsid w:val="00544336"/>
    <w:rsid w:val="005444FB"/>
    <w:rsid w:val="00544599"/>
    <w:rsid w:val="005445EF"/>
    <w:rsid w:val="0054485C"/>
    <w:rsid w:val="005449DE"/>
    <w:rsid w:val="00544A0F"/>
    <w:rsid w:val="00544D89"/>
    <w:rsid w:val="00544E8C"/>
    <w:rsid w:val="00545731"/>
    <w:rsid w:val="00545AEE"/>
    <w:rsid w:val="00545B1E"/>
    <w:rsid w:val="00545B7B"/>
    <w:rsid w:val="00545E09"/>
    <w:rsid w:val="005462C4"/>
    <w:rsid w:val="00546409"/>
    <w:rsid w:val="00546865"/>
    <w:rsid w:val="00546A9D"/>
    <w:rsid w:val="00546B12"/>
    <w:rsid w:val="00546C04"/>
    <w:rsid w:val="00546C59"/>
    <w:rsid w:val="00546F39"/>
    <w:rsid w:val="0054714B"/>
    <w:rsid w:val="0054771F"/>
    <w:rsid w:val="00547893"/>
    <w:rsid w:val="005479AD"/>
    <w:rsid w:val="00547A83"/>
    <w:rsid w:val="00547EAB"/>
    <w:rsid w:val="005501A5"/>
    <w:rsid w:val="00550364"/>
    <w:rsid w:val="005505DE"/>
    <w:rsid w:val="00550673"/>
    <w:rsid w:val="005507E0"/>
    <w:rsid w:val="00550A98"/>
    <w:rsid w:val="00550BC8"/>
    <w:rsid w:val="00550D34"/>
    <w:rsid w:val="00550D82"/>
    <w:rsid w:val="00550E05"/>
    <w:rsid w:val="00550F95"/>
    <w:rsid w:val="00550FA3"/>
    <w:rsid w:val="00551008"/>
    <w:rsid w:val="00551FF3"/>
    <w:rsid w:val="005522F8"/>
    <w:rsid w:val="00552394"/>
    <w:rsid w:val="00552458"/>
    <w:rsid w:val="00552633"/>
    <w:rsid w:val="005526CF"/>
    <w:rsid w:val="0055275E"/>
    <w:rsid w:val="00552807"/>
    <w:rsid w:val="0055286F"/>
    <w:rsid w:val="00552B21"/>
    <w:rsid w:val="00552D3E"/>
    <w:rsid w:val="00553244"/>
    <w:rsid w:val="0055388A"/>
    <w:rsid w:val="005538CD"/>
    <w:rsid w:val="00553AB0"/>
    <w:rsid w:val="00553B25"/>
    <w:rsid w:val="00553E24"/>
    <w:rsid w:val="0055420D"/>
    <w:rsid w:val="005545EB"/>
    <w:rsid w:val="005546DF"/>
    <w:rsid w:val="00554717"/>
    <w:rsid w:val="00555332"/>
    <w:rsid w:val="005559AB"/>
    <w:rsid w:val="005559F9"/>
    <w:rsid w:val="00555A7C"/>
    <w:rsid w:val="00555B5D"/>
    <w:rsid w:val="00555FED"/>
    <w:rsid w:val="005567B7"/>
    <w:rsid w:val="0055691F"/>
    <w:rsid w:val="00556CC0"/>
    <w:rsid w:val="00556F9C"/>
    <w:rsid w:val="00557318"/>
    <w:rsid w:val="0055757E"/>
    <w:rsid w:val="005575A1"/>
    <w:rsid w:val="0055789A"/>
    <w:rsid w:val="00557A92"/>
    <w:rsid w:val="00557ACB"/>
    <w:rsid w:val="00557C73"/>
    <w:rsid w:val="00557D33"/>
    <w:rsid w:val="00557E04"/>
    <w:rsid w:val="005601D8"/>
    <w:rsid w:val="0056021B"/>
    <w:rsid w:val="00560410"/>
    <w:rsid w:val="005605CE"/>
    <w:rsid w:val="005608DE"/>
    <w:rsid w:val="00560B76"/>
    <w:rsid w:val="00560EE3"/>
    <w:rsid w:val="00560F24"/>
    <w:rsid w:val="0056191F"/>
    <w:rsid w:val="005619B2"/>
    <w:rsid w:val="00561D5A"/>
    <w:rsid w:val="0056242B"/>
    <w:rsid w:val="00562522"/>
    <w:rsid w:val="005627B9"/>
    <w:rsid w:val="005627E0"/>
    <w:rsid w:val="00562CBE"/>
    <w:rsid w:val="00562D90"/>
    <w:rsid w:val="005630DE"/>
    <w:rsid w:val="00563350"/>
    <w:rsid w:val="00563696"/>
    <w:rsid w:val="005637E9"/>
    <w:rsid w:val="00563CCA"/>
    <w:rsid w:val="00563E4D"/>
    <w:rsid w:val="00563ED5"/>
    <w:rsid w:val="00564844"/>
    <w:rsid w:val="00564942"/>
    <w:rsid w:val="005655DC"/>
    <w:rsid w:val="005656B1"/>
    <w:rsid w:val="00565B9E"/>
    <w:rsid w:val="00565E2D"/>
    <w:rsid w:val="00565F6B"/>
    <w:rsid w:val="00565FA8"/>
    <w:rsid w:val="00565FB1"/>
    <w:rsid w:val="00566770"/>
    <w:rsid w:val="0056691E"/>
    <w:rsid w:val="00566CA1"/>
    <w:rsid w:val="00567493"/>
    <w:rsid w:val="005675EB"/>
    <w:rsid w:val="005679CC"/>
    <w:rsid w:val="005679E2"/>
    <w:rsid w:val="00567BAF"/>
    <w:rsid w:val="00567E80"/>
    <w:rsid w:val="00570270"/>
    <w:rsid w:val="00570745"/>
    <w:rsid w:val="0057077F"/>
    <w:rsid w:val="0057099C"/>
    <w:rsid w:val="005709DE"/>
    <w:rsid w:val="00570BDA"/>
    <w:rsid w:val="00570C9C"/>
    <w:rsid w:val="00571050"/>
    <w:rsid w:val="0057106C"/>
    <w:rsid w:val="005712A7"/>
    <w:rsid w:val="0057166E"/>
    <w:rsid w:val="0057182F"/>
    <w:rsid w:val="00571DDA"/>
    <w:rsid w:val="00571EF6"/>
    <w:rsid w:val="005728B4"/>
    <w:rsid w:val="00572AE2"/>
    <w:rsid w:val="00572D4E"/>
    <w:rsid w:val="00572D9A"/>
    <w:rsid w:val="00572E49"/>
    <w:rsid w:val="0057327B"/>
    <w:rsid w:val="00573524"/>
    <w:rsid w:val="005737A3"/>
    <w:rsid w:val="0057384D"/>
    <w:rsid w:val="00574521"/>
    <w:rsid w:val="00574794"/>
    <w:rsid w:val="0057499D"/>
    <w:rsid w:val="00574B4D"/>
    <w:rsid w:val="00574E04"/>
    <w:rsid w:val="0057523D"/>
    <w:rsid w:val="00575424"/>
    <w:rsid w:val="00575775"/>
    <w:rsid w:val="005757B3"/>
    <w:rsid w:val="005757BC"/>
    <w:rsid w:val="0057582F"/>
    <w:rsid w:val="005764DE"/>
    <w:rsid w:val="0057652D"/>
    <w:rsid w:val="00576714"/>
    <w:rsid w:val="00576ABD"/>
    <w:rsid w:val="00576BC3"/>
    <w:rsid w:val="0057715B"/>
    <w:rsid w:val="0057731F"/>
    <w:rsid w:val="0057739D"/>
    <w:rsid w:val="0057743E"/>
    <w:rsid w:val="00577648"/>
    <w:rsid w:val="00577676"/>
    <w:rsid w:val="00577678"/>
    <w:rsid w:val="00577A60"/>
    <w:rsid w:val="0058041F"/>
    <w:rsid w:val="005806E8"/>
    <w:rsid w:val="0058076B"/>
    <w:rsid w:val="00580BC2"/>
    <w:rsid w:val="00580C83"/>
    <w:rsid w:val="00580FD4"/>
    <w:rsid w:val="00581600"/>
    <w:rsid w:val="00581652"/>
    <w:rsid w:val="005816F0"/>
    <w:rsid w:val="0058174E"/>
    <w:rsid w:val="00581A78"/>
    <w:rsid w:val="00581DB7"/>
    <w:rsid w:val="00581F11"/>
    <w:rsid w:val="00582214"/>
    <w:rsid w:val="00582226"/>
    <w:rsid w:val="00582822"/>
    <w:rsid w:val="0058283B"/>
    <w:rsid w:val="00582D0C"/>
    <w:rsid w:val="0058316A"/>
    <w:rsid w:val="005831DE"/>
    <w:rsid w:val="0058324B"/>
    <w:rsid w:val="00583414"/>
    <w:rsid w:val="0058396D"/>
    <w:rsid w:val="00583D06"/>
    <w:rsid w:val="0058413F"/>
    <w:rsid w:val="005843C0"/>
    <w:rsid w:val="005846B0"/>
    <w:rsid w:val="00584DD8"/>
    <w:rsid w:val="00585022"/>
    <w:rsid w:val="00585221"/>
    <w:rsid w:val="00585390"/>
    <w:rsid w:val="00585612"/>
    <w:rsid w:val="00585699"/>
    <w:rsid w:val="00585862"/>
    <w:rsid w:val="00586364"/>
    <w:rsid w:val="0058689F"/>
    <w:rsid w:val="0058694F"/>
    <w:rsid w:val="00587092"/>
    <w:rsid w:val="00587320"/>
    <w:rsid w:val="005873E4"/>
    <w:rsid w:val="00587AB7"/>
    <w:rsid w:val="00587AF2"/>
    <w:rsid w:val="00587D12"/>
    <w:rsid w:val="00587DF6"/>
    <w:rsid w:val="005900CC"/>
    <w:rsid w:val="0059050F"/>
    <w:rsid w:val="00590521"/>
    <w:rsid w:val="00590524"/>
    <w:rsid w:val="00590784"/>
    <w:rsid w:val="00590CEE"/>
    <w:rsid w:val="005910F0"/>
    <w:rsid w:val="0059121B"/>
    <w:rsid w:val="00591389"/>
    <w:rsid w:val="00591520"/>
    <w:rsid w:val="00591846"/>
    <w:rsid w:val="005918A5"/>
    <w:rsid w:val="00591C12"/>
    <w:rsid w:val="00591E4B"/>
    <w:rsid w:val="00592219"/>
    <w:rsid w:val="005922E0"/>
    <w:rsid w:val="005923AB"/>
    <w:rsid w:val="0059288A"/>
    <w:rsid w:val="00592B3F"/>
    <w:rsid w:val="005937C5"/>
    <w:rsid w:val="0059393E"/>
    <w:rsid w:val="00593AE4"/>
    <w:rsid w:val="00593C51"/>
    <w:rsid w:val="00593C88"/>
    <w:rsid w:val="00593CE9"/>
    <w:rsid w:val="00593DF6"/>
    <w:rsid w:val="00593F0B"/>
    <w:rsid w:val="005943F5"/>
    <w:rsid w:val="0059454B"/>
    <w:rsid w:val="005946C5"/>
    <w:rsid w:val="00594AF3"/>
    <w:rsid w:val="00594B3A"/>
    <w:rsid w:val="00595321"/>
    <w:rsid w:val="00595635"/>
    <w:rsid w:val="0059568A"/>
    <w:rsid w:val="0059577E"/>
    <w:rsid w:val="005957F4"/>
    <w:rsid w:val="00595851"/>
    <w:rsid w:val="00595916"/>
    <w:rsid w:val="0059601A"/>
    <w:rsid w:val="005964D7"/>
    <w:rsid w:val="005965A1"/>
    <w:rsid w:val="00596783"/>
    <w:rsid w:val="005968BB"/>
    <w:rsid w:val="00596D73"/>
    <w:rsid w:val="00596DD1"/>
    <w:rsid w:val="005970DD"/>
    <w:rsid w:val="005972D4"/>
    <w:rsid w:val="00597CF2"/>
    <w:rsid w:val="005A0070"/>
    <w:rsid w:val="005A00DE"/>
    <w:rsid w:val="005A0132"/>
    <w:rsid w:val="005A01B2"/>
    <w:rsid w:val="005A03B6"/>
    <w:rsid w:val="005A04A1"/>
    <w:rsid w:val="005A077F"/>
    <w:rsid w:val="005A07A9"/>
    <w:rsid w:val="005A092D"/>
    <w:rsid w:val="005A1B5C"/>
    <w:rsid w:val="005A1BEB"/>
    <w:rsid w:val="005A1DC8"/>
    <w:rsid w:val="005A20A3"/>
    <w:rsid w:val="005A247E"/>
    <w:rsid w:val="005A2701"/>
    <w:rsid w:val="005A27AE"/>
    <w:rsid w:val="005A28D5"/>
    <w:rsid w:val="005A2CE6"/>
    <w:rsid w:val="005A3011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00"/>
    <w:rsid w:val="005A61EB"/>
    <w:rsid w:val="005A69FE"/>
    <w:rsid w:val="005A6ED3"/>
    <w:rsid w:val="005A71DD"/>
    <w:rsid w:val="005A7572"/>
    <w:rsid w:val="005A79C8"/>
    <w:rsid w:val="005A7BBB"/>
    <w:rsid w:val="005A7C71"/>
    <w:rsid w:val="005A7D19"/>
    <w:rsid w:val="005A7DCD"/>
    <w:rsid w:val="005B018C"/>
    <w:rsid w:val="005B0312"/>
    <w:rsid w:val="005B03F3"/>
    <w:rsid w:val="005B083D"/>
    <w:rsid w:val="005B0A46"/>
    <w:rsid w:val="005B0EA3"/>
    <w:rsid w:val="005B1131"/>
    <w:rsid w:val="005B1470"/>
    <w:rsid w:val="005B154D"/>
    <w:rsid w:val="005B1878"/>
    <w:rsid w:val="005B18A1"/>
    <w:rsid w:val="005B1AF6"/>
    <w:rsid w:val="005B1F2D"/>
    <w:rsid w:val="005B20DC"/>
    <w:rsid w:val="005B25D1"/>
    <w:rsid w:val="005B26B8"/>
    <w:rsid w:val="005B276F"/>
    <w:rsid w:val="005B29D2"/>
    <w:rsid w:val="005B303C"/>
    <w:rsid w:val="005B30C8"/>
    <w:rsid w:val="005B327E"/>
    <w:rsid w:val="005B3610"/>
    <w:rsid w:val="005B36BB"/>
    <w:rsid w:val="005B373C"/>
    <w:rsid w:val="005B3C00"/>
    <w:rsid w:val="005B3E25"/>
    <w:rsid w:val="005B3FC1"/>
    <w:rsid w:val="005B41A9"/>
    <w:rsid w:val="005B41BE"/>
    <w:rsid w:val="005B4A7D"/>
    <w:rsid w:val="005B4ED7"/>
    <w:rsid w:val="005B547E"/>
    <w:rsid w:val="005B55A5"/>
    <w:rsid w:val="005B57B7"/>
    <w:rsid w:val="005B5DE5"/>
    <w:rsid w:val="005B5E87"/>
    <w:rsid w:val="005B61E7"/>
    <w:rsid w:val="005B6558"/>
    <w:rsid w:val="005B6F1B"/>
    <w:rsid w:val="005B6F21"/>
    <w:rsid w:val="005B7195"/>
    <w:rsid w:val="005B7568"/>
    <w:rsid w:val="005B7DD8"/>
    <w:rsid w:val="005B7F57"/>
    <w:rsid w:val="005C058F"/>
    <w:rsid w:val="005C071B"/>
    <w:rsid w:val="005C0798"/>
    <w:rsid w:val="005C0C9A"/>
    <w:rsid w:val="005C0F61"/>
    <w:rsid w:val="005C18C2"/>
    <w:rsid w:val="005C1AD8"/>
    <w:rsid w:val="005C1AF9"/>
    <w:rsid w:val="005C1C1B"/>
    <w:rsid w:val="005C1E11"/>
    <w:rsid w:val="005C229F"/>
    <w:rsid w:val="005C22D1"/>
    <w:rsid w:val="005C23FD"/>
    <w:rsid w:val="005C2999"/>
    <w:rsid w:val="005C2A8E"/>
    <w:rsid w:val="005C2BB6"/>
    <w:rsid w:val="005C2D3F"/>
    <w:rsid w:val="005C3102"/>
    <w:rsid w:val="005C3260"/>
    <w:rsid w:val="005C32BF"/>
    <w:rsid w:val="005C398C"/>
    <w:rsid w:val="005C3D37"/>
    <w:rsid w:val="005C4164"/>
    <w:rsid w:val="005C4453"/>
    <w:rsid w:val="005C4705"/>
    <w:rsid w:val="005C475B"/>
    <w:rsid w:val="005C47DA"/>
    <w:rsid w:val="005C4C7D"/>
    <w:rsid w:val="005C4F64"/>
    <w:rsid w:val="005C4FE2"/>
    <w:rsid w:val="005C5196"/>
    <w:rsid w:val="005C551D"/>
    <w:rsid w:val="005C571B"/>
    <w:rsid w:val="005C5844"/>
    <w:rsid w:val="005C585C"/>
    <w:rsid w:val="005C5C6B"/>
    <w:rsid w:val="005C5C7A"/>
    <w:rsid w:val="005C5F82"/>
    <w:rsid w:val="005C6103"/>
    <w:rsid w:val="005C612F"/>
    <w:rsid w:val="005C631D"/>
    <w:rsid w:val="005C64A6"/>
    <w:rsid w:val="005C64D0"/>
    <w:rsid w:val="005C66BB"/>
    <w:rsid w:val="005C67DA"/>
    <w:rsid w:val="005C6C3C"/>
    <w:rsid w:val="005C71A2"/>
    <w:rsid w:val="005C7476"/>
    <w:rsid w:val="005C79BC"/>
    <w:rsid w:val="005C7B82"/>
    <w:rsid w:val="005C7C84"/>
    <w:rsid w:val="005C7F18"/>
    <w:rsid w:val="005D0159"/>
    <w:rsid w:val="005D0190"/>
    <w:rsid w:val="005D0245"/>
    <w:rsid w:val="005D02F6"/>
    <w:rsid w:val="005D03BA"/>
    <w:rsid w:val="005D05DB"/>
    <w:rsid w:val="005D082A"/>
    <w:rsid w:val="005D08C3"/>
    <w:rsid w:val="005D09CA"/>
    <w:rsid w:val="005D0AED"/>
    <w:rsid w:val="005D0EE1"/>
    <w:rsid w:val="005D109C"/>
    <w:rsid w:val="005D10F5"/>
    <w:rsid w:val="005D10FD"/>
    <w:rsid w:val="005D1727"/>
    <w:rsid w:val="005D1B08"/>
    <w:rsid w:val="005D1B78"/>
    <w:rsid w:val="005D1D16"/>
    <w:rsid w:val="005D1DC9"/>
    <w:rsid w:val="005D1E98"/>
    <w:rsid w:val="005D1FA7"/>
    <w:rsid w:val="005D21C4"/>
    <w:rsid w:val="005D21F4"/>
    <w:rsid w:val="005D24B5"/>
    <w:rsid w:val="005D24F4"/>
    <w:rsid w:val="005D31A4"/>
    <w:rsid w:val="005D3510"/>
    <w:rsid w:val="005D359C"/>
    <w:rsid w:val="005D35CB"/>
    <w:rsid w:val="005D36CC"/>
    <w:rsid w:val="005D37A3"/>
    <w:rsid w:val="005D394A"/>
    <w:rsid w:val="005D45F8"/>
    <w:rsid w:val="005D4846"/>
    <w:rsid w:val="005D4852"/>
    <w:rsid w:val="005D4917"/>
    <w:rsid w:val="005D494B"/>
    <w:rsid w:val="005D5054"/>
    <w:rsid w:val="005D525F"/>
    <w:rsid w:val="005D59BD"/>
    <w:rsid w:val="005D6019"/>
    <w:rsid w:val="005D6416"/>
    <w:rsid w:val="005D6633"/>
    <w:rsid w:val="005D66C0"/>
    <w:rsid w:val="005D67DE"/>
    <w:rsid w:val="005D6E52"/>
    <w:rsid w:val="005D7117"/>
    <w:rsid w:val="005D717E"/>
    <w:rsid w:val="005D7446"/>
    <w:rsid w:val="005D759E"/>
    <w:rsid w:val="005D76AB"/>
    <w:rsid w:val="005D76AD"/>
    <w:rsid w:val="005D76B5"/>
    <w:rsid w:val="005D7721"/>
    <w:rsid w:val="005D79FD"/>
    <w:rsid w:val="005D7A92"/>
    <w:rsid w:val="005D7FE7"/>
    <w:rsid w:val="005E01E6"/>
    <w:rsid w:val="005E0314"/>
    <w:rsid w:val="005E03EA"/>
    <w:rsid w:val="005E044C"/>
    <w:rsid w:val="005E04B9"/>
    <w:rsid w:val="005E0518"/>
    <w:rsid w:val="005E0799"/>
    <w:rsid w:val="005E07C2"/>
    <w:rsid w:val="005E084B"/>
    <w:rsid w:val="005E0905"/>
    <w:rsid w:val="005E09AC"/>
    <w:rsid w:val="005E1226"/>
    <w:rsid w:val="005E1914"/>
    <w:rsid w:val="005E1D2F"/>
    <w:rsid w:val="005E1D7C"/>
    <w:rsid w:val="005E1F57"/>
    <w:rsid w:val="005E2188"/>
    <w:rsid w:val="005E2775"/>
    <w:rsid w:val="005E2866"/>
    <w:rsid w:val="005E288F"/>
    <w:rsid w:val="005E309D"/>
    <w:rsid w:val="005E320C"/>
    <w:rsid w:val="005E3541"/>
    <w:rsid w:val="005E37A2"/>
    <w:rsid w:val="005E389D"/>
    <w:rsid w:val="005E38CC"/>
    <w:rsid w:val="005E3943"/>
    <w:rsid w:val="005E3961"/>
    <w:rsid w:val="005E3CCF"/>
    <w:rsid w:val="005E3D99"/>
    <w:rsid w:val="005E3E53"/>
    <w:rsid w:val="005E415A"/>
    <w:rsid w:val="005E427E"/>
    <w:rsid w:val="005E43A5"/>
    <w:rsid w:val="005E4599"/>
    <w:rsid w:val="005E4753"/>
    <w:rsid w:val="005E490C"/>
    <w:rsid w:val="005E4E1F"/>
    <w:rsid w:val="005E4EF8"/>
    <w:rsid w:val="005E53FD"/>
    <w:rsid w:val="005E576F"/>
    <w:rsid w:val="005E59E7"/>
    <w:rsid w:val="005E5AC9"/>
    <w:rsid w:val="005E5C03"/>
    <w:rsid w:val="005E5E8B"/>
    <w:rsid w:val="005E5F6F"/>
    <w:rsid w:val="005E6039"/>
    <w:rsid w:val="005E62F5"/>
    <w:rsid w:val="005E6CE5"/>
    <w:rsid w:val="005E6DA0"/>
    <w:rsid w:val="005E6E4E"/>
    <w:rsid w:val="005E72C1"/>
    <w:rsid w:val="005E730A"/>
    <w:rsid w:val="005E746C"/>
    <w:rsid w:val="005E7582"/>
    <w:rsid w:val="005E7781"/>
    <w:rsid w:val="005E78C1"/>
    <w:rsid w:val="005E79FB"/>
    <w:rsid w:val="005E7A6E"/>
    <w:rsid w:val="005E7C5A"/>
    <w:rsid w:val="005E7EB9"/>
    <w:rsid w:val="005F07D9"/>
    <w:rsid w:val="005F0871"/>
    <w:rsid w:val="005F0A30"/>
    <w:rsid w:val="005F0B2C"/>
    <w:rsid w:val="005F0D93"/>
    <w:rsid w:val="005F0E60"/>
    <w:rsid w:val="005F0F5F"/>
    <w:rsid w:val="005F1054"/>
    <w:rsid w:val="005F1095"/>
    <w:rsid w:val="005F10B5"/>
    <w:rsid w:val="005F1350"/>
    <w:rsid w:val="005F13A4"/>
    <w:rsid w:val="005F17A0"/>
    <w:rsid w:val="005F1888"/>
    <w:rsid w:val="005F1CBC"/>
    <w:rsid w:val="005F1FF9"/>
    <w:rsid w:val="005F2545"/>
    <w:rsid w:val="005F2604"/>
    <w:rsid w:val="005F27EB"/>
    <w:rsid w:val="005F2939"/>
    <w:rsid w:val="005F2985"/>
    <w:rsid w:val="005F2AF5"/>
    <w:rsid w:val="005F3ADB"/>
    <w:rsid w:val="005F3D5F"/>
    <w:rsid w:val="005F4009"/>
    <w:rsid w:val="005F401C"/>
    <w:rsid w:val="005F4279"/>
    <w:rsid w:val="005F4B02"/>
    <w:rsid w:val="005F4CFA"/>
    <w:rsid w:val="005F4EAA"/>
    <w:rsid w:val="005F4F10"/>
    <w:rsid w:val="005F4F99"/>
    <w:rsid w:val="005F5438"/>
    <w:rsid w:val="005F5443"/>
    <w:rsid w:val="005F580E"/>
    <w:rsid w:val="005F592E"/>
    <w:rsid w:val="005F6AC8"/>
    <w:rsid w:val="005F6B96"/>
    <w:rsid w:val="005F6F09"/>
    <w:rsid w:val="005F6F91"/>
    <w:rsid w:val="005F7A9F"/>
    <w:rsid w:val="005F7C59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D6B"/>
    <w:rsid w:val="00600FF8"/>
    <w:rsid w:val="00601212"/>
    <w:rsid w:val="006014D1"/>
    <w:rsid w:val="0060158E"/>
    <w:rsid w:val="006017B5"/>
    <w:rsid w:val="00601D0E"/>
    <w:rsid w:val="00601D7D"/>
    <w:rsid w:val="006026A0"/>
    <w:rsid w:val="0060273B"/>
    <w:rsid w:val="0060292C"/>
    <w:rsid w:val="00602A82"/>
    <w:rsid w:val="00602BDD"/>
    <w:rsid w:val="00603068"/>
    <w:rsid w:val="00603A2B"/>
    <w:rsid w:val="00603C7E"/>
    <w:rsid w:val="00604292"/>
    <w:rsid w:val="006042F0"/>
    <w:rsid w:val="00604449"/>
    <w:rsid w:val="006044D6"/>
    <w:rsid w:val="00604FE8"/>
    <w:rsid w:val="006050D3"/>
    <w:rsid w:val="0060570E"/>
    <w:rsid w:val="006057C0"/>
    <w:rsid w:val="006059D8"/>
    <w:rsid w:val="00606218"/>
    <w:rsid w:val="0060669F"/>
    <w:rsid w:val="006067E3"/>
    <w:rsid w:val="00606883"/>
    <w:rsid w:val="00606988"/>
    <w:rsid w:val="00606B76"/>
    <w:rsid w:val="00606DB2"/>
    <w:rsid w:val="0060728C"/>
    <w:rsid w:val="00607377"/>
    <w:rsid w:val="006074B6"/>
    <w:rsid w:val="0061079D"/>
    <w:rsid w:val="00610E0F"/>
    <w:rsid w:val="006115B2"/>
    <w:rsid w:val="00611E93"/>
    <w:rsid w:val="00611EB0"/>
    <w:rsid w:val="006121BB"/>
    <w:rsid w:val="006122C0"/>
    <w:rsid w:val="00612366"/>
    <w:rsid w:val="00612888"/>
    <w:rsid w:val="00612997"/>
    <w:rsid w:val="00612AAF"/>
    <w:rsid w:val="00612D9D"/>
    <w:rsid w:val="0061363D"/>
    <w:rsid w:val="00613AF6"/>
    <w:rsid w:val="00613BBB"/>
    <w:rsid w:val="00613E20"/>
    <w:rsid w:val="00613EBD"/>
    <w:rsid w:val="006142B6"/>
    <w:rsid w:val="00614426"/>
    <w:rsid w:val="006146F7"/>
    <w:rsid w:val="0061538C"/>
    <w:rsid w:val="006153E7"/>
    <w:rsid w:val="006157EC"/>
    <w:rsid w:val="0061581D"/>
    <w:rsid w:val="00615AFF"/>
    <w:rsid w:val="00615D56"/>
    <w:rsid w:val="0061629F"/>
    <w:rsid w:val="006164BA"/>
    <w:rsid w:val="00616A4C"/>
    <w:rsid w:val="00616ABC"/>
    <w:rsid w:val="00616EC6"/>
    <w:rsid w:val="00617711"/>
    <w:rsid w:val="00617A8A"/>
    <w:rsid w:val="00617AEB"/>
    <w:rsid w:val="00617C51"/>
    <w:rsid w:val="00620205"/>
    <w:rsid w:val="00620359"/>
    <w:rsid w:val="006208BB"/>
    <w:rsid w:val="00620AA6"/>
    <w:rsid w:val="00620E36"/>
    <w:rsid w:val="0062120D"/>
    <w:rsid w:val="006214D5"/>
    <w:rsid w:val="00621515"/>
    <w:rsid w:val="006215B2"/>
    <w:rsid w:val="006216B0"/>
    <w:rsid w:val="006216C1"/>
    <w:rsid w:val="00621949"/>
    <w:rsid w:val="00621D5C"/>
    <w:rsid w:val="00621E1B"/>
    <w:rsid w:val="00621EC3"/>
    <w:rsid w:val="006223A3"/>
    <w:rsid w:val="0062241D"/>
    <w:rsid w:val="006227F1"/>
    <w:rsid w:val="00622D20"/>
    <w:rsid w:val="00622ED2"/>
    <w:rsid w:val="00623620"/>
    <w:rsid w:val="00623933"/>
    <w:rsid w:val="00623AD0"/>
    <w:rsid w:val="00623C69"/>
    <w:rsid w:val="00623F98"/>
    <w:rsid w:val="006240DD"/>
    <w:rsid w:val="00624177"/>
    <w:rsid w:val="006241C3"/>
    <w:rsid w:val="00624371"/>
    <w:rsid w:val="006243F5"/>
    <w:rsid w:val="0062442C"/>
    <w:rsid w:val="0062485A"/>
    <w:rsid w:val="006248A0"/>
    <w:rsid w:val="00624941"/>
    <w:rsid w:val="00624A07"/>
    <w:rsid w:val="006250DC"/>
    <w:rsid w:val="00625572"/>
    <w:rsid w:val="0062586E"/>
    <w:rsid w:val="00625F42"/>
    <w:rsid w:val="00626202"/>
    <w:rsid w:val="006267CB"/>
    <w:rsid w:val="00626D89"/>
    <w:rsid w:val="00626E01"/>
    <w:rsid w:val="00626E40"/>
    <w:rsid w:val="006270AA"/>
    <w:rsid w:val="006271B8"/>
    <w:rsid w:val="00627239"/>
    <w:rsid w:val="00627CEE"/>
    <w:rsid w:val="00627D10"/>
    <w:rsid w:val="00627E52"/>
    <w:rsid w:val="0063017F"/>
    <w:rsid w:val="0063034D"/>
    <w:rsid w:val="006303D2"/>
    <w:rsid w:val="0063068E"/>
    <w:rsid w:val="006307CE"/>
    <w:rsid w:val="00630C55"/>
    <w:rsid w:val="00630F0E"/>
    <w:rsid w:val="006313C2"/>
    <w:rsid w:val="0063199F"/>
    <w:rsid w:val="00631A04"/>
    <w:rsid w:val="00631CF8"/>
    <w:rsid w:val="00631D72"/>
    <w:rsid w:val="00631D8F"/>
    <w:rsid w:val="00631FCF"/>
    <w:rsid w:val="0063227C"/>
    <w:rsid w:val="00632298"/>
    <w:rsid w:val="00632557"/>
    <w:rsid w:val="0063263C"/>
    <w:rsid w:val="00632647"/>
    <w:rsid w:val="00632ADD"/>
    <w:rsid w:val="00632CA3"/>
    <w:rsid w:val="00632CC8"/>
    <w:rsid w:val="00632EAE"/>
    <w:rsid w:val="00633538"/>
    <w:rsid w:val="0063353B"/>
    <w:rsid w:val="00633604"/>
    <w:rsid w:val="006336C2"/>
    <w:rsid w:val="00633836"/>
    <w:rsid w:val="00633B6D"/>
    <w:rsid w:val="00633BAB"/>
    <w:rsid w:val="00633BE9"/>
    <w:rsid w:val="00633DE1"/>
    <w:rsid w:val="00633E8E"/>
    <w:rsid w:val="00633F05"/>
    <w:rsid w:val="0063404D"/>
    <w:rsid w:val="0063440A"/>
    <w:rsid w:val="006349D7"/>
    <w:rsid w:val="00634C3F"/>
    <w:rsid w:val="00634CD6"/>
    <w:rsid w:val="00635158"/>
    <w:rsid w:val="00635210"/>
    <w:rsid w:val="006352B8"/>
    <w:rsid w:val="00635B2D"/>
    <w:rsid w:val="00635E86"/>
    <w:rsid w:val="00636083"/>
    <w:rsid w:val="006361E6"/>
    <w:rsid w:val="006368C0"/>
    <w:rsid w:val="0063692B"/>
    <w:rsid w:val="0063693C"/>
    <w:rsid w:val="006369B4"/>
    <w:rsid w:val="00636B70"/>
    <w:rsid w:val="00637167"/>
    <w:rsid w:val="00637402"/>
    <w:rsid w:val="00637D62"/>
    <w:rsid w:val="00637E16"/>
    <w:rsid w:val="006400BF"/>
    <w:rsid w:val="00640317"/>
    <w:rsid w:val="00640394"/>
    <w:rsid w:val="00640943"/>
    <w:rsid w:val="00640C2B"/>
    <w:rsid w:val="00640CD2"/>
    <w:rsid w:val="00640FDC"/>
    <w:rsid w:val="006410E1"/>
    <w:rsid w:val="00641143"/>
    <w:rsid w:val="006412D0"/>
    <w:rsid w:val="0064187C"/>
    <w:rsid w:val="006418E7"/>
    <w:rsid w:val="00641AAE"/>
    <w:rsid w:val="00641BA1"/>
    <w:rsid w:val="00641CE7"/>
    <w:rsid w:val="0064201A"/>
    <w:rsid w:val="006421E6"/>
    <w:rsid w:val="00642235"/>
    <w:rsid w:val="00642569"/>
    <w:rsid w:val="00642824"/>
    <w:rsid w:val="006428E8"/>
    <w:rsid w:val="006428F5"/>
    <w:rsid w:val="0064296D"/>
    <w:rsid w:val="006429DE"/>
    <w:rsid w:val="006432AD"/>
    <w:rsid w:val="00643479"/>
    <w:rsid w:val="00643502"/>
    <w:rsid w:val="00643556"/>
    <w:rsid w:val="00643A4D"/>
    <w:rsid w:val="00643EB2"/>
    <w:rsid w:val="006440E2"/>
    <w:rsid w:val="00644193"/>
    <w:rsid w:val="00644704"/>
    <w:rsid w:val="00644AA4"/>
    <w:rsid w:val="00644AFD"/>
    <w:rsid w:val="006457E6"/>
    <w:rsid w:val="00645F53"/>
    <w:rsid w:val="0064607E"/>
    <w:rsid w:val="006460E6"/>
    <w:rsid w:val="0064612D"/>
    <w:rsid w:val="006466EB"/>
    <w:rsid w:val="00646B99"/>
    <w:rsid w:val="00646C0B"/>
    <w:rsid w:val="00646DC6"/>
    <w:rsid w:val="00647137"/>
    <w:rsid w:val="0064796E"/>
    <w:rsid w:val="00647DC2"/>
    <w:rsid w:val="006501E4"/>
    <w:rsid w:val="006505E2"/>
    <w:rsid w:val="00650861"/>
    <w:rsid w:val="00650BC9"/>
    <w:rsid w:val="00651110"/>
    <w:rsid w:val="0065150C"/>
    <w:rsid w:val="0065179F"/>
    <w:rsid w:val="00651A65"/>
    <w:rsid w:val="00652053"/>
    <w:rsid w:val="006524A9"/>
    <w:rsid w:val="00652696"/>
    <w:rsid w:val="00652D71"/>
    <w:rsid w:val="00652D80"/>
    <w:rsid w:val="0065313A"/>
    <w:rsid w:val="00653146"/>
    <w:rsid w:val="00653379"/>
    <w:rsid w:val="006536F8"/>
    <w:rsid w:val="00653B2F"/>
    <w:rsid w:val="00653C42"/>
    <w:rsid w:val="00653D41"/>
    <w:rsid w:val="00653FD1"/>
    <w:rsid w:val="006547DB"/>
    <w:rsid w:val="006549CC"/>
    <w:rsid w:val="00654AA7"/>
    <w:rsid w:val="00654DF1"/>
    <w:rsid w:val="00654DF4"/>
    <w:rsid w:val="00655067"/>
    <w:rsid w:val="00655B71"/>
    <w:rsid w:val="00655D9B"/>
    <w:rsid w:val="006561A0"/>
    <w:rsid w:val="00656219"/>
    <w:rsid w:val="00656234"/>
    <w:rsid w:val="00656298"/>
    <w:rsid w:val="00656856"/>
    <w:rsid w:val="00656B43"/>
    <w:rsid w:val="00656C19"/>
    <w:rsid w:val="006570D8"/>
    <w:rsid w:val="0065715C"/>
    <w:rsid w:val="00657458"/>
    <w:rsid w:val="00657742"/>
    <w:rsid w:val="00657B5A"/>
    <w:rsid w:val="00657D75"/>
    <w:rsid w:val="006600B5"/>
    <w:rsid w:val="00660403"/>
    <w:rsid w:val="00660484"/>
    <w:rsid w:val="00660859"/>
    <w:rsid w:val="006609F3"/>
    <w:rsid w:val="00660C5C"/>
    <w:rsid w:val="00660CB6"/>
    <w:rsid w:val="00660CC1"/>
    <w:rsid w:val="0066117D"/>
    <w:rsid w:val="006611F1"/>
    <w:rsid w:val="0066143A"/>
    <w:rsid w:val="0066179F"/>
    <w:rsid w:val="0066184A"/>
    <w:rsid w:val="00661BE1"/>
    <w:rsid w:val="00661E73"/>
    <w:rsid w:val="00661E79"/>
    <w:rsid w:val="00661FB9"/>
    <w:rsid w:val="0066227F"/>
    <w:rsid w:val="006624AE"/>
    <w:rsid w:val="006628EF"/>
    <w:rsid w:val="0066290F"/>
    <w:rsid w:val="00662AE9"/>
    <w:rsid w:val="00662CC4"/>
    <w:rsid w:val="00662EBC"/>
    <w:rsid w:val="006635A1"/>
    <w:rsid w:val="00663607"/>
    <w:rsid w:val="006636F9"/>
    <w:rsid w:val="006638CA"/>
    <w:rsid w:val="006638F9"/>
    <w:rsid w:val="00663CD4"/>
    <w:rsid w:val="0066417B"/>
    <w:rsid w:val="0066430B"/>
    <w:rsid w:val="00664380"/>
    <w:rsid w:val="00664464"/>
    <w:rsid w:val="00664511"/>
    <w:rsid w:val="006645E1"/>
    <w:rsid w:val="00664EDA"/>
    <w:rsid w:val="00664FB4"/>
    <w:rsid w:val="00665322"/>
    <w:rsid w:val="0066533D"/>
    <w:rsid w:val="00665AD3"/>
    <w:rsid w:val="00665B53"/>
    <w:rsid w:val="00665C0C"/>
    <w:rsid w:val="00665FD1"/>
    <w:rsid w:val="0066601E"/>
    <w:rsid w:val="00666410"/>
    <w:rsid w:val="00666DF2"/>
    <w:rsid w:val="00667007"/>
    <w:rsid w:val="0066700C"/>
    <w:rsid w:val="006672C1"/>
    <w:rsid w:val="006675CD"/>
    <w:rsid w:val="0066788A"/>
    <w:rsid w:val="00667A41"/>
    <w:rsid w:val="00667D2A"/>
    <w:rsid w:val="00670487"/>
    <w:rsid w:val="006706D2"/>
    <w:rsid w:val="00670875"/>
    <w:rsid w:val="0067094F"/>
    <w:rsid w:val="006709F9"/>
    <w:rsid w:val="00670AD0"/>
    <w:rsid w:val="00670BA2"/>
    <w:rsid w:val="00671378"/>
    <w:rsid w:val="0067142A"/>
    <w:rsid w:val="006714D8"/>
    <w:rsid w:val="00671CB3"/>
    <w:rsid w:val="00671E6E"/>
    <w:rsid w:val="00672033"/>
    <w:rsid w:val="006726A2"/>
    <w:rsid w:val="006726AD"/>
    <w:rsid w:val="00672DA6"/>
    <w:rsid w:val="00672DBD"/>
    <w:rsid w:val="0067382B"/>
    <w:rsid w:val="00673F03"/>
    <w:rsid w:val="006746E2"/>
    <w:rsid w:val="00674801"/>
    <w:rsid w:val="00674FD6"/>
    <w:rsid w:val="006752A3"/>
    <w:rsid w:val="00675944"/>
    <w:rsid w:val="00675A89"/>
    <w:rsid w:val="00675CD5"/>
    <w:rsid w:val="00675E54"/>
    <w:rsid w:val="00675EC9"/>
    <w:rsid w:val="006765B0"/>
    <w:rsid w:val="006768F9"/>
    <w:rsid w:val="00676B4A"/>
    <w:rsid w:val="00676B55"/>
    <w:rsid w:val="00676B8F"/>
    <w:rsid w:val="00676E1D"/>
    <w:rsid w:val="006772A5"/>
    <w:rsid w:val="00677389"/>
    <w:rsid w:val="0067761A"/>
    <w:rsid w:val="00677879"/>
    <w:rsid w:val="00677997"/>
    <w:rsid w:val="006779A6"/>
    <w:rsid w:val="00677AA2"/>
    <w:rsid w:val="00677B1A"/>
    <w:rsid w:val="00677D8F"/>
    <w:rsid w:val="00677D92"/>
    <w:rsid w:val="00677DF2"/>
    <w:rsid w:val="00677EA3"/>
    <w:rsid w:val="006802A5"/>
    <w:rsid w:val="0068039D"/>
    <w:rsid w:val="00680481"/>
    <w:rsid w:val="00680531"/>
    <w:rsid w:val="00680691"/>
    <w:rsid w:val="00680706"/>
    <w:rsid w:val="0068088F"/>
    <w:rsid w:val="00680AC1"/>
    <w:rsid w:val="00680D19"/>
    <w:rsid w:val="0068109D"/>
    <w:rsid w:val="00681152"/>
    <w:rsid w:val="00681199"/>
    <w:rsid w:val="0068129A"/>
    <w:rsid w:val="006813B9"/>
    <w:rsid w:val="0068192B"/>
    <w:rsid w:val="00682024"/>
    <w:rsid w:val="0068214C"/>
    <w:rsid w:val="00682159"/>
    <w:rsid w:val="00682274"/>
    <w:rsid w:val="00682972"/>
    <w:rsid w:val="006829FB"/>
    <w:rsid w:val="00682BBC"/>
    <w:rsid w:val="00682D39"/>
    <w:rsid w:val="006830D7"/>
    <w:rsid w:val="00683173"/>
    <w:rsid w:val="006832C1"/>
    <w:rsid w:val="006833F5"/>
    <w:rsid w:val="0068369B"/>
    <w:rsid w:val="00683847"/>
    <w:rsid w:val="00683868"/>
    <w:rsid w:val="0068392F"/>
    <w:rsid w:val="00683C89"/>
    <w:rsid w:val="00683D34"/>
    <w:rsid w:val="00683D74"/>
    <w:rsid w:val="00684023"/>
    <w:rsid w:val="0068421F"/>
    <w:rsid w:val="00684395"/>
    <w:rsid w:val="00684913"/>
    <w:rsid w:val="006849B6"/>
    <w:rsid w:val="00684D77"/>
    <w:rsid w:val="006851EA"/>
    <w:rsid w:val="00685C13"/>
    <w:rsid w:val="00685F4E"/>
    <w:rsid w:val="00685FF0"/>
    <w:rsid w:val="00686010"/>
    <w:rsid w:val="0068613F"/>
    <w:rsid w:val="0068636D"/>
    <w:rsid w:val="006863EB"/>
    <w:rsid w:val="00686406"/>
    <w:rsid w:val="0068645D"/>
    <w:rsid w:val="0068655F"/>
    <w:rsid w:val="006869EC"/>
    <w:rsid w:val="00686F7D"/>
    <w:rsid w:val="00687143"/>
    <w:rsid w:val="00687681"/>
    <w:rsid w:val="006876D8"/>
    <w:rsid w:val="006877E6"/>
    <w:rsid w:val="00687A14"/>
    <w:rsid w:val="00687FE2"/>
    <w:rsid w:val="00690159"/>
    <w:rsid w:val="0069060D"/>
    <w:rsid w:val="00690DDE"/>
    <w:rsid w:val="00690FA5"/>
    <w:rsid w:val="0069101C"/>
    <w:rsid w:val="006911AC"/>
    <w:rsid w:val="00691536"/>
    <w:rsid w:val="00691618"/>
    <w:rsid w:val="00691B9D"/>
    <w:rsid w:val="00691D43"/>
    <w:rsid w:val="00691D9C"/>
    <w:rsid w:val="006920D2"/>
    <w:rsid w:val="006922F0"/>
    <w:rsid w:val="00692790"/>
    <w:rsid w:val="00692881"/>
    <w:rsid w:val="006930F9"/>
    <w:rsid w:val="00693259"/>
    <w:rsid w:val="00693280"/>
    <w:rsid w:val="006935B6"/>
    <w:rsid w:val="00693678"/>
    <w:rsid w:val="006936A5"/>
    <w:rsid w:val="00693A3A"/>
    <w:rsid w:val="00693B13"/>
    <w:rsid w:val="00694096"/>
    <w:rsid w:val="00694A0F"/>
    <w:rsid w:val="00695159"/>
    <w:rsid w:val="0069515B"/>
    <w:rsid w:val="0069519D"/>
    <w:rsid w:val="006956B9"/>
    <w:rsid w:val="006957A6"/>
    <w:rsid w:val="00695808"/>
    <w:rsid w:val="00696036"/>
    <w:rsid w:val="006965F9"/>
    <w:rsid w:val="00696A2A"/>
    <w:rsid w:val="00696BB2"/>
    <w:rsid w:val="00696D19"/>
    <w:rsid w:val="00696F00"/>
    <w:rsid w:val="006971A3"/>
    <w:rsid w:val="00697A64"/>
    <w:rsid w:val="00697B88"/>
    <w:rsid w:val="00697E0D"/>
    <w:rsid w:val="00697F53"/>
    <w:rsid w:val="006A007E"/>
    <w:rsid w:val="006A00F4"/>
    <w:rsid w:val="006A0440"/>
    <w:rsid w:val="006A05A4"/>
    <w:rsid w:val="006A0D59"/>
    <w:rsid w:val="006A0F27"/>
    <w:rsid w:val="006A0FF8"/>
    <w:rsid w:val="006A10DB"/>
    <w:rsid w:val="006A1E55"/>
    <w:rsid w:val="006A2541"/>
    <w:rsid w:val="006A2CB1"/>
    <w:rsid w:val="006A2D3B"/>
    <w:rsid w:val="006A30F8"/>
    <w:rsid w:val="006A338E"/>
    <w:rsid w:val="006A3955"/>
    <w:rsid w:val="006A3F6A"/>
    <w:rsid w:val="006A40C9"/>
    <w:rsid w:val="006A413C"/>
    <w:rsid w:val="006A4199"/>
    <w:rsid w:val="006A4367"/>
    <w:rsid w:val="006A46E0"/>
    <w:rsid w:val="006A492B"/>
    <w:rsid w:val="006A4969"/>
    <w:rsid w:val="006A4E09"/>
    <w:rsid w:val="006A4F9B"/>
    <w:rsid w:val="006A517A"/>
    <w:rsid w:val="006A52F5"/>
    <w:rsid w:val="006A5975"/>
    <w:rsid w:val="006A597F"/>
    <w:rsid w:val="006A5AA6"/>
    <w:rsid w:val="006A5CAB"/>
    <w:rsid w:val="006A699E"/>
    <w:rsid w:val="006A6B7F"/>
    <w:rsid w:val="006A6C86"/>
    <w:rsid w:val="006A6F87"/>
    <w:rsid w:val="006A6F89"/>
    <w:rsid w:val="006A7172"/>
    <w:rsid w:val="006A7478"/>
    <w:rsid w:val="006A77F8"/>
    <w:rsid w:val="006A7A6C"/>
    <w:rsid w:val="006A7AD6"/>
    <w:rsid w:val="006A7FA6"/>
    <w:rsid w:val="006B0026"/>
    <w:rsid w:val="006B02A3"/>
    <w:rsid w:val="006B0303"/>
    <w:rsid w:val="006B04E8"/>
    <w:rsid w:val="006B065B"/>
    <w:rsid w:val="006B07AB"/>
    <w:rsid w:val="006B084D"/>
    <w:rsid w:val="006B09A0"/>
    <w:rsid w:val="006B0A0A"/>
    <w:rsid w:val="006B0B86"/>
    <w:rsid w:val="006B0E70"/>
    <w:rsid w:val="006B0EB0"/>
    <w:rsid w:val="006B105B"/>
    <w:rsid w:val="006B181C"/>
    <w:rsid w:val="006B1C25"/>
    <w:rsid w:val="006B1D80"/>
    <w:rsid w:val="006B1D97"/>
    <w:rsid w:val="006B231F"/>
    <w:rsid w:val="006B2357"/>
    <w:rsid w:val="006B23A0"/>
    <w:rsid w:val="006B2469"/>
    <w:rsid w:val="006B246F"/>
    <w:rsid w:val="006B25D7"/>
    <w:rsid w:val="006B264A"/>
    <w:rsid w:val="006B28DC"/>
    <w:rsid w:val="006B2D29"/>
    <w:rsid w:val="006B2D79"/>
    <w:rsid w:val="006B3143"/>
    <w:rsid w:val="006B3CDC"/>
    <w:rsid w:val="006B3DBC"/>
    <w:rsid w:val="006B3EF8"/>
    <w:rsid w:val="006B40F3"/>
    <w:rsid w:val="006B433D"/>
    <w:rsid w:val="006B4492"/>
    <w:rsid w:val="006B460E"/>
    <w:rsid w:val="006B4EA2"/>
    <w:rsid w:val="006B5194"/>
    <w:rsid w:val="006B5C94"/>
    <w:rsid w:val="006B5CFA"/>
    <w:rsid w:val="006B600E"/>
    <w:rsid w:val="006B64C9"/>
    <w:rsid w:val="006B64D1"/>
    <w:rsid w:val="006B6D6D"/>
    <w:rsid w:val="006B7027"/>
    <w:rsid w:val="006B702D"/>
    <w:rsid w:val="006B705C"/>
    <w:rsid w:val="006B7241"/>
    <w:rsid w:val="006B7332"/>
    <w:rsid w:val="006B77AA"/>
    <w:rsid w:val="006B79F1"/>
    <w:rsid w:val="006B7E94"/>
    <w:rsid w:val="006C01F8"/>
    <w:rsid w:val="006C04D5"/>
    <w:rsid w:val="006C099A"/>
    <w:rsid w:val="006C0B65"/>
    <w:rsid w:val="006C1108"/>
    <w:rsid w:val="006C1192"/>
    <w:rsid w:val="006C15FE"/>
    <w:rsid w:val="006C1625"/>
    <w:rsid w:val="006C1B41"/>
    <w:rsid w:val="006C1BC0"/>
    <w:rsid w:val="006C1DE5"/>
    <w:rsid w:val="006C1F38"/>
    <w:rsid w:val="006C1FFB"/>
    <w:rsid w:val="006C20D9"/>
    <w:rsid w:val="006C24FB"/>
    <w:rsid w:val="006C25C4"/>
    <w:rsid w:val="006C25E4"/>
    <w:rsid w:val="006C3134"/>
    <w:rsid w:val="006C33F1"/>
    <w:rsid w:val="006C3540"/>
    <w:rsid w:val="006C3C06"/>
    <w:rsid w:val="006C3E1F"/>
    <w:rsid w:val="006C40FD"/>
    <w:rsid w:val="006C444B"/>
    <w:rsid w:val="006C4476"/>
    <w:rsid w:val="006C4644"/>
    <w:rsid w:val="006C4672"/>
    <w:rsid w:val="006C467F"/>
    <w:rsid w:val="006C58B3"/>
    <w:rsid w:val="006C5DCE"/>
    <w:rsid w:val="006C5F66"/>
    <w:rsid w:val="006C6835"/>
    <w:rsid w:val="006C6A94"/>
    <w:rsid w:val="006C720E"/>
    <w:rsid w:val="006C74FC"/>
    <w:rsid w:val="006C7598"/>
    <w:rsid w:val="006C75BD"/>
    <w:rsid w:val="006C7A69"/>
    <w:rsid w:val="006C7AA4"/>
    <w:rsid w:val="006D06C2"/>
    <w:rsid w:val="006D0A47"/>
    <w:rsid w:val="006D0C15"/>
    <w:rsid w:val="006D0E73"/>
    <w:rsid w:val="006D10C7"/>
    <w:rsid w:val="006D132B"/>
    <w:rsid w:val="006D18CF"/>
    <w:rsid w:val="006D1920"/>
    <w:rsid w:val="006D1F75"/>
    <w:rsid w:val="006D2134"/>
    <w:rsid w:val="006D2323"/>
    <w:rsid w:val="006D237E"/>
    <w:rsid w:val="006D23A9"/>
    <w:rsid w:val="006D24D3"/>
    <w:rsid w:val="006D2588"/>
    <w:rsid w:val="006D26A2"/>
    <w:rsid w:val="006D2747"/>
    <w:rsid w:val="006D27A1"/>
    <w:rsid w:val="006D27F6"/>
    <w:rsid w:val="006D28FA"/>
    <w:rsid w:val="006D2DBC"/>
    <w:rsid w:val="006D35B8"/>
    <w:rsid w:val="006D395A"/>
    <w:rsid w:val="006D3A5F"/>
    <w:rsid w:val="006D3E4E"/>
    <w:rsid w:val="006D3F87"/>
    <w:rsid w:val="006D3FBB"/>
    <w:rsid w:val="006D4126"/>
    <w:rsid w:val="006D42FA"/>
    <w:rsid w:val="006D43FC"/>
    <w:rsid w:val="006D457A"/>
    <w:rsid w:val="006D4735"/>
    <w:rsid w:val="006D479F"/>
    <w:rsid w:val="006D490F"/>
    <w:rsid w:val="006D4981"/>
    <w:rsid w:val="006D527F"/>
    <w:rsid w:val="006D5370"/>
    <w:rsid w:val="006D5410"/>
    <w:rsid w:val="006D5642"/>
    <w:rsid w:val="006D5B15"/>
    <w:rsid w:val="006D5B42"/>
    <w:rsid w:val="006D5C88"/>
    <w:rsid w:val="006D5CC5"/>
    <w:rsid w:val="006D67B6"/>
    <w:rsid w:val="006D6BDC"/>
    <w:rsid w:val="006D6D30"/>
    <w:rsid w:val="006D732A"/>
    <w:rsid w:val="006D7543"/>
    <w:rsid w:val="006D7738"/>
    <w:rsid w:val="006D7CD5"/>
    <w:rsid w:val="006E0056"/>
    <w:rsid w:val="006E00E5"/>
    <w:rsid w:val="006E00EB"/>
    <w:rsid w:val="006E0278"/>
    <w:rsid w:val="006E04B3"/>
    <w:rsid w:val="006E04ED"/>
    <w:rsid w:val="006E0731"/>
    <w:rsid w:val="006E08FA"/>
    <w:rsid w:val="006E0A18"/>
    <w:rsid w:val="006E0C6F"/>
    <w:rsid w:val="006E0CAD"/>
    <w:rsid w:val="006E0ED9"/>
    <w:rsid w:val="006E157E"/>
    <w:rsid w:val="006E185B"/>
    <w:rsid w:val="006E18EF"/>
    <w:rsid w:val="006E1AE0"/>
    <w:rsid w:val="006E1BE2"/>
    <w:rsid w:val="006E20C3"/>
    <w:rsid w:val="006E20D6"/>
    <w:rsid w:val="006E2138"/>
    <w:rsid w:val="006E391D"/>
    <w:rsid w:val="006E3BA7"/>
    <w:rsid w:val="006E3ED8"/>
    <w:rsid w:val="006E3F8E"/>
    <w:rsid w:val="006E42B0"/>
    <w:rsid w:val="006E43F6"/>
    <w:rsid w:val="006E44E7"/>
    <w:rsid w:val="006E4568"/>
    <w:rsid w:val="006E4657"/>
    <w:rsid w:val="006E50E1"/>
    <w:rsid w:val="006E50F6"/>
    <w:rsid w:val="006E53FB"/>
    <w:rsid w:val="006E5786"/>
    <w:rsid w:val="006E62D1"/>
    <w:rsid w:val="006E679D"/>
    <w:rsid w:val="006E6D4A"/>
    <w:rsid w:val="006E6FA3"/>
    <w:rsid w:val="006E71EE"/>
    <w:rsid w:val="006E7447"/>
    <w:rsid w:val="006E7D25"/>
    <w:rsid w:val="006F0096"/>
    <w:rsid w:val="006F0143"/>
    <w:rsid w:val="006F0214"/>
    <w:rsid w:val="006F0335"/>
    <w:rsid w:val="006F072D"/>
    <w:rsid w:val="006F07B1"/>
    <w:rsid w:val="006F0ACE"/>
    <w:rsid w:val="006F0E5F"/>
    <w:rsid w:val="006F0F01"/>
    <w:rsid w:val="006F1229"/>
    <w:rsid w:val="006F1444"/>
    <w:rsid w:val="006F1481"/>
    <w:rsid w:val="006F1F5F"/>
    <w:rsid w:val="006F2052"/>
    <w:rsid w:val="006F2565"/>
    <w:rsid w:val="006F2791"/>
    <w:rsid w:val="006F297D"/>
    <w:rsid w:val="006F2DC2"/>
    <w:rsid w:val="006F3222"/>
    <w:rsid w:val="006F3362"/>
    <w:rsid w:val="006F3513"/>
    <w:rsid w:val="006F3562"/>
    <w:rsid w:val="006F360E"/>
    <w:rsid w:val="006F38A1"/>
    <w:rsid w:val="006F3CD7"/>
    <w:rsid w:val="006F3D94"/>
    <w:rsid w:val="006F3E4F"/>
    <w:rsid w:val="006F3F4E"/>
    <w:rsid w:val="006F3FB9"/>
    <w:rsid w:val="006F41B6"/>
    <w:rsid w:val="006F430D"/>
    <w:rsid w:val="006F45C9"/>
    <w:rsid w:val="006F4AEC"/>
    <w:rsid w:val="006F4B58"/>
    <w:rsid w:val="006F4D81"/>
    <w:rsid w:val="006F5644"/>
    <w:rsid w:val="006F59B6"/>
    <w:rsid w:val="006F5CF0"/>
    <w:rsid w:val="006F5E05"/>
    <w:rsid w:val="006F6270"/>
    <w:rsid w:val="006F6441"/>
    <w:rsid w:val="006F6521"/>
    <w:rsid w:val="006F653A"/>
    <w:rsid w:val="006F65A6"/>
    <w:rsid w:val="006F6629"/>
    <w:rsid w:val="006F6703"/>
    <w:rsid w:val="006F69DB"/>
    <w:rsid w:val="006F6A78"/>
    <w:rsid w:val="006F6CC6"/>
    <w:rsid w:val="006F6E25"/>
    <w:rsid w:val="006F73D6"/>
    <w:rsid w:val="006F7781"/>
    <w:rsid w:val="006F7D20"/>
    <w:rsid w:val="006F7EF9"/>
    <w:rsid w:val="006F7F16"/>
    <w:rsid w:val="007001B6"/>
    <w:rsid w:val="00700333"/>
    <w:rsid w:val="0070044A"/>
    <w:rsid w:val="00700838"/>
    <w:rsid w:val="00700950"/>
    <w:rsid w:val="00700ADA"/>
    <w:rsid w:val="00700BB5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632"/>
    <w:rsid w:val="0070286C"/>
    <w:rsid w:val="007029A9"/>
    <w:rsid w:val="00702E69"/>
    <w:rsid w:val="00702E86"/>
    <w:rsid w:val="00702E9D"/>
    <w:rsid w:val="00702EA3"/>
    <w:rsid w:val="0070309E"/>
    <w:rsid w:val="00703B65"/>
    <w:rsid w:val="00703EB2"/>
    <w:rsid w:val="00703FE7"/>
    <w:rsid w:val="00704222"/>
    <w:rsid w:val="00704677"/>
    <w:rsid w:val="00704FA7"/>
    <w:rsid w:val="00705022"/>
    <w:rsid w:val="007051E8"/>
    <w:rsid w:val="0070531E"/>
    <w:rsid w:val="00705323"/>
    <w:rsid w:val="007056F9"/>
    <w:rsid w:val="0070576A"/>
    <w:rsid w:val="00705B62"/>
    <w:rsid w:val="00705F2F"/>
    <w:rsid w:val="00706457"/>
    <w:rsid w:val="007065CB"/>
    <w:rsid w:val="00706931"/>
    <w:rsid w:val="00706E2D"/>
    <w:rsid w:val="007075E8"/>
    <w:rsid w:val="007076AC"/>
    <w:rsid w:val="00707892"/>
    <w:rsid w:val="00707AEE"/>
    <w:rsid w:val="00707B7F"/>
    <w:rsid w:val="0071018D"/>
    <w:rsid w:val="00710305"/>
    <w:rsid w:val="0071060C"/>
    <w:rsid w:val="007107AE"/>
    <w:rsid w:val="0071088F"/>
    <w:rsid w:val="00710CEE"/>
    <w:rsid w:val="00711821"/>
    <w:rsid w:val="00711A7C"/>
    <w:rsid w:val="0071211A"/>
    <w:rsid w:val="0071213B"/>
    <w:rsid w:val="0071234B"/>
    <w:rsid w:val="00712407"/>
    <w:rsid w:val="00712509"/>
    <w:rsid w:val="007127B5"/>
    <w:rsid w:val="00712849"/>
    <w:rsid w:val="00712AA2"/>
    <w:rsid w:val="00712E6F"/>
    <w:rsid w:val="00713059"/>
    <w:rsid w:val="00713175"/>
    <w:rsid w:val="00713234"/>
    <w:rsid w:val="007133DE"/>
    <w:rsid w:val="0071356E"/>
    <w:rsid w:val="007138AC"/>
    <w:rsid w:val="007138CA"/>
    <w:rsid w:val="00713A5C"/>
    <w:rsid w:val="007141E7"/>
    <w:rsid w:val="00714922"/>
    <w:rsid w:val="00714CEE"/>
    <w:rsid w:val="007150A2"/>
    <w:rsid w:val="00715116"/>
    <w:rsid w:val="007152DE"/>
    <w:rsid w:val="007154D4"/>
    <w:rsid w:val="007154E1"/>
    <w:rsid w:val="0071564F"/>
    <w:rsid w:val="00715993"/>
    <w:rsid w:val="007163A2"/>
    <w:rsid w:val="007165BD"/>
    <w:rsid w:val="007166E1"/>
    <w:rsid w:val="0071685B"/>
    <w:rsid w:val="00716921"/>
    <w:rsid w:val="00716DF1"/>
    <w:rsid w:val="00716E2D"/>
    <w:rsid w:val="00716E7D"/>
    <w:rsid w:val="00716F83"/>
    <w:rsid w:val="00717361"/>
    <w:rsid w:val="00717549"/>
    <w:rsid w:val="00717B13"/>
    <w:rsid w:val="00717C5C"/>
    <w:rsid w:val="007202C3"/>
    <w:rsid w:val="007204D3"/>
    <w:rsid w:val="007205DF"/>
    <w:rsid w:val="00720614"/>
    <w:rsid w:val="00720B80"/>
    <w:rsid w:val="00720EA9"/>
    <w:rsid w:val="00720F8E"/>
    <w:rsid w:val="0072127D"/>
    <w:rsid w:val="00721FBD"/>
    <w:rsid w:val="00722341"/>
    <w:rsid w:val="00722579"/>
    <w:rsid w:val="00722C67"/>
    <w:rsid w:val="00722CBB"/>
    <w:rsid w:val="00722F27"/>
    <w:rsid w:val="00722FE8"/>
    <w:rsid w:val="007230DE"/>
    <w:rsid w:val="00723406"/>
    <w:rsid w:val="00723651"/>
    <w:rsid w:val="00723822"/>
    <w:rsid w:val="00723A30"/>
    <w:rsid w:val="00723A33"/>
    <w:rsid w:val="00723D52"/>
    <w:rsid w:val="00723E39"/>
    <w:rsid w:val="00724368"/>
    <w:rsid w:val="00724B3E"/>
    <w:rsid w:val="00724FA0"/>
    <w:rsid w:val="007251B3"/>
    <w:rsid w:val="007252D7"/>
    <w:rsid w:val="0072556F"/>
    <w:rsid w:val="00725682"/>
    <w:rsid w:val="00725748"/>
    <w:rsid w:val="007257C0"/>
    <w:rsid w:val="00725A86"/>
    <w:rsid w:val="0072604E"/>
    <w:rsid w:val="007264A6"/>
    <w:rsid w:val="00726BC9"/>
    <w:rsid w:val="00726D60"/>
    <w:rsid w:val="00726D76"/>
    <w:rsid w:val="00726EA6"/>
    <w:rsid w:val="00727200"/>
    <w:rsid w:val="0072727E"/>
    <w:rsid w:val="007272D1"/>
    <w:rsid w:val="0072766A"/>
    <w:rsid w:val="00727748"/>
    <w:rsid w:val="007278EC"/>
    <w:rsid w:val="007279DB"/>
    <w:rsid w:val="00727A97"/>
    <w:rsid w:val="00727AD5"/>
    <w:rsid w:val="00727DEA"/>
    <w:rsid w:val="00727FBA"/>
    <w:rsid w:val="0073043C"/>
    <w:rsid w:val="007304AF"/>
    <w:rsid w:val="007304DD"/>
    <w:rsid w:val="0073056B"/>
    <w:rsid w:val="0073072D"/>
    <w:rsid w:val="00730A4B"/>
    <w:rsid w:val="00730E59"/>
    <w:rsid w:val="00731021"/>
    <w:rsid w:val="00731087"/>
    <w:rsid w:val="0073134C"/>
    <w:rsid w:val="007313FC"/>
    <w:rsid w:val="0073144A"/>
    <w:rsid w:val="00731902"/>
    <w:rsid w:val="00731905"/>
    <w:rsid w:val="00732326"/>
    <w:rsid w:val="0073265D"/>
    <w:rsid w:val="00732919"/>
    <w:rsid w:val="00732A76"/>
    <w:rsid w:val="007332CC"/>
    <w:rsid w:val="00733329"/>
    <w:rsid w:val="0073364A"/>
    <w:rsid w:val="00733BDC"/>
    <w:rsid w:val="00733F2D"/>
    <w:rsid w:val="007346EF"/>
    <w:rsid w:val="0073493F"/>
    <w:rsid w:val="00734ADC"/>
    <w:rsid w:val="00734D28"/>
    <w:rsid w:val="00734E4D"/>
    <w:rsid w:val="0073506F"/>
    <w:rsid w:val="00736227"/>
    <w:rsid w:val="00736666"/>
    <w:rsid w:val="00736857"/>
    <w:rsid w:val="00736C2B"/>
    <w:rsid w:val="00736D48"/>
    <w:rsid w:val="0073723F"/>
    <w:rsid w:val="0073743E"/>
    <w:rsid w:val="00737589"/>
    <w:rsid w:val="00737714"/>
    <w:rsid w:val="007377CC"/>
    <w:rsid w:val="0073791A"/>
    <w:rsid w:val="007379DE"/>
    <w:rsid w:val="00737E3D"/>
    <w:rsid w:val="0074025A"/>
    <w:rsid w:val="00740296"/>
    <w:rsid w:val="00740548"/>
    <w:rsid w:val="0074078F"/>
    <w:rsid w:val="00740884"/>
    <w:rsid w:val="00740A76"/>
    <w:rsid w:val="00740CF7"/>
    <w:rsid w:val="00741555"/>
    <w:rsid w:val="007415A4"/>
    <w:rsid w:val="00741603"/>
    <w:rsid w:val="00741B5F"/>
    <w:rsid w:val="00741DFB"/>
    <w:rsid w:val="007423C5"/>
    <w:rsid w:val="00742973"/>
    <w:rsid w:val="00742FF0"/>
    <w:rsid w:val="007430CB"/>
    <w:rsid w:val="00743210"/>
    <w:rsid w:val="00743248"/>
    <w:rsid w:val="00743C89"/>
    <w:rsid w:val="00743D5F"/>
    <w:rsid w:val="00743EE1"/>
    <w:rsid w:val="00744219"/>
    <w:rsid w:val="007442E5"/>
    <w:rsid w:val="007443BD"/>
    <w:rsid w:val="007444B1"/>
    <w:rsid w:val="00744692"/>
    <w:rsid w:val="0074483D"/>
    <w:rsid w:val="007448FE"/>
    <w:rsid w:val="00744DE9"/>
    <w:rsid w:val="00744E63"/>
    <w:rsid w:val="00744F25"/>
    <w:rsid w:val="00745280"/>
    <w:rsid w:val="00745747"/>
    <w:rsid w:val="00745D3E"/>
    <w:rsid w:val="007460D1"/>
    <w:rsid w:val="007466FC"/>
    <w:rsid w:val="007467D0"/>
    <w:rsid w:val="00747028"/>
    <w:rsid w:val="00747194"/>
    <w:rsid w:val="00747220"/>
    <w:rsid w:val="00747343"/>
    <w:rsid w:val="00747553"/>
    <w:rsid w:val="00747658"/>
    <w:rsid w:val="007500EB"/>
    <w:rsid w:val="007500F2"/>
    <w:rsid w:val="00750456"/>
    <w:rsid w:val="00750549"/>
    <w:rsid w:val="00750662"/>
    <w:rsid w:val="0075077D"/>
    <w:rsid w:val="00750A49"/>
    <w:rsid w:val="00750C28"/>
    <w:rsid w:val="0075145E"/>
    <w:rsid w:val="007517B5"/>
    <w:rsid w:val="00751B74"/>
    <w:rsid w:val="00751CE5"/>
    <w:rsid w:val="00751DED"/>
    <w:rsid w:val="00751F29"/>
    <w:rsid w:val="00752286"/>
    <w:rsid w:val="0075229F"/>
    <w:rsid w:val="007522C4"/>
    <w:rsid w:val="00752516"/>
    <w:rsid w:val="007525E1"/>
    <w:rsid w:val="0075266A"/>
    <w:rsid w:val="007528A6"/>
    <w:rsid w:val="007529C8"/>
    <w:rsid w:val="00753015"/>
    <w:rsid w:val="00753507"/>
    <w:rsid w:val="00753533"/>
    <w:rsid w:val="00753609"/>
    <w:rsid w:val="00753618"/>
    <w:rsid w:val="007539A1"/>
    <w:rsid w:val="00753DFC"/>
    <w:rsid w:val="00753E82"/>
    <w:rsid w:val="0075434D"/>
    <w:rsid w:val="00754357"/>
    <w:rsid w:val="00754385"/>
    <w:rsid w:val="007543D7"/>
    <w:rsid w:val="0075455A"/>
    <w:rsid w:val="00754685"/>
    <w:rsid w:val="0075495E"/>
    <w:rsid w:val="00754C3D"/>
    <w:rsid w:val="00754EC6"/>
    <w:rsid w:val="00755181"/>
    <w:rsid w:val="007553B1"/>
    <w:rsid w:val="00755412"/>
    <w:rsid w:val="0075542C"/>
    <w:rsid w:val="007556F4"/>
    <w:rsid w:val="00755AFE"/>
    <w:rsid w:val="00755B97"/>
    <w:rsid w:val="00755C8B"/>
    <w:rsid w:val="00755D36"/>
    <w:rsid w:val="00755DD1"/>
    <w:rsid w:val="00755FB0"/>
    <w:rsid w:val="007566DD"/>
    <w:rsid w:val="00756C7A"/>
    <w:rsid w:val="007570EA"/>
    <w:rsid w:val="007570F2"/>
    <w:rsid w:val="00757498"/>
    <w:rsid w:val="007575B1"/>
    <w:rsid w:val="007576C7"/>
    <w:rsid w:val="007578B3"/>
    <w:rsid w:val="00757A84"/>
    <w:rsid w:val="00757B12"/>
    <w:rsid w:val="00757BF4"/>
    <w:rsid w:val="00757C90"/>
    <w:rsid w:val="007602E0"/>
    <w:rsid w:val="00760A50"/>
    <w:rsid w:val="00760AA1"/>
    <w:rsid w:val="00760B3D"/>
    <w:rsid w:val="00760D10"/>
    <w:rsid w:val="00760DB4"/>
    <w:rsid w:val="0076139F"/>
    <w:rsid w:val="007617A2"/>
    <w:rsid w:val="007618C4"/>
    <w:rsid w:val="00761976"/>
    <w:rsid w:val="00761D73"/>
    <w:rsid w:val="00761E9A"/>
    <w:rsid w:val="0076221B"/>
    <w:rsid w:val="007624B9"/>
    <w:rsid w:val="007629AD"/>
    <w:rsid w:val="007629E1"/>
    <w:rsid w:val="00762B09"/>
    <w:rsid w:val="00763622"/>
    <w:rsid w:val="00763629"/>
    <w:rsid w:val="00763721"/>
    <w:rsid w:val="0076388E"/>
    <w:rsid w:val="00763C76"/>
    <w:rsid w:val="0076474E"/>
    <w:rsid w:val="00764759"/>
    <w:rsid w:val="00764988"/>
    <w:rsid w:val="007649BA"/>
    <w:rsid w:val="0076526D"/>
    <w:rsid w:val="007653A3"/>
    <w:rsid w:val="007653F6"/>
    <w:rsid w:val="00765542"/>
    <w:rsid w:val="007655DD"/>
    <w:rsid w:val="007656F1"/>
    <w:rsid w:val="0076570E"/>
    <w:rsid w:val="0076571B"/>
    <w:rsid w:val="00765789"/>
    <w:rsid w:val="00765A97"/>
    <w:rsid w:val="00765ABB"/>
    <w:rsid w:val="00766490"/>
    <w:rsid w:val="00766CC0"/>
    <w:rsid w:val="00767353"/>
    <w:rsid w:val="007678E6"/>
    <w:rsid w:val="00767974"/>
    <w:rsid w:val="00767AD7"/>
    <w:rsid w:val="00770124"/>
    <w:rsid w:val="0077027F"/>
    <w:rsid w:val="007709D7"/>
    <w:rsid w:val="007715C1"/>
    <w:rsid w:val="0077181E"/>
    <w:rsid w:val="00771D21"/>
    <w:rsid w:val="00771F54"/>
    <w:rsid w:val="007720F6"/>
    <w:rsid w:val="0077229D"/>
    <w:rsid w:val="0077279F"/>
    <w:rsid w:val="00772868"/>
    <w:rsid w:val="0077294E"/>
    <w:rsid w:val="00772BE3"/>
    <w:rsid w:val="00772DD5"/>
    <w:rsid w:val="00773086"/>
    <w:rsid w:val="0077336A"/>
    <w:rsid w:val="00773554"/>
    <w:rsid w:val="007735AA"/>
    <w:rsid w:val="007735C6"/>
    <w:rsid w:val="00773622"/>
    <w:rsid w:val="00773839"/>
    <w:rsid w:val="007739FF"/>
    <w:rsid w:val="00773B56"/>
    <w:rsid w:val="0077408D"/>
    <w:rsid w:val="007743FB"/>
    <w:rsid w:val="00774797"/>
    <w:rsid w:val="00774919"/>
    <w:rsid w:val="007749A4"/>
    <w:rsid w:val="007749D9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D6B"/>
    <w:rsid w:val="007763F0"/>
    <w:rsid w:val="0077673D"/>
    <w:rsid w:val="00776B7F"/>
    <w:rsid w:val="00777047"/>
    <w:rsid w:val="007774FD"/>
    <w:rsid w:val="0077766A"/>
    <w:rsid w:val="007776F1"/>
    <w:rsid w:val="007777DA"/>
    <w:rsid w:val="00777AF9"/>
    <w:rsid w:val="007800E9"/>
    <w:rsid w:val="00780117"/>
    <w:rsid w:val="00780122"/>
    <w:rsid w:val="007802E8"/>
    <w:rsid w:val="0078038D"/>
    <w:rsid w:val="007804B5"/>
    <w:rsid w:val="007804D3"/>
    <w:rsid w:val="00780697"/>
    <w:rsid w:val="00780767"/>
    <w:rsid w:val="007809AE"/>
    <w:rsid w:val="007809B9"/>
    <w:rsid w:val="00780ABC"/>
    <w:rsid w:val="00780AD7"/>
    <w:rsid w:val="00780B61"/>
    <w:rsid w:val="0078127D"/>
    <w:rsid w:val="00781565"/>
    <w:rsid w:val="007815F0"/>
    <w:rsid w:val="0078166B"/>
    <w:rsid w:val="007816D3"/>
    <w:rsid w:val="00781719"/>
    <w:rsid w:val="007817BC"/>
    <w:rsid w:val="00781C6F"/>
    <w:rsid w:val="00781CCA"/>
    <w:rsid w:val="00782174"/>
    <w:rsid w:val="007823EB"/>
    <w:rsid w:val="007824AD"/>
    <w:rsid w:val="00782541"/>
    <w:rsid w:val="007825A9"/>
    <w:rsid w:val="007825D7"/>
    <w:rsid w:val="007825E9"/>
    <w:rsid w:val="00782663"/>
    <w:rsid w:val="00782864"/>
    <w:rsid w:val="00782964"/>
    <w:rsid w:val="00782CAB"/>
    <w:rsid w:val="00782F5B"/>
    <w:rsid w:val="007831F0"/>
    <w:rsid w:val="007833D9"/>
    <w:rsid w:val="0078347B"/>
    <w:rsid w:val="007835FE"/>
    <w:rsid w:val="00783D59"/>
    <w:rsid w:val="0078423B"/>
    <w:rsid w:val="007844C9"/>
    <w:rsid w:val="00784714"/>
    <w:rsid w:val="00784794"/>
    <w:rsid w:val="007849CC"/>
    <w:rsid w:val="00784D45"/>
    <w:rsid w:val="00784DE2"/>
    <w:rsid w:val="00784DF4"/>
    <w:rsid w:val="00784E37"/>
    <w:rsid w:val="007856DB"/>
    <w:rsid w:val="00785730"/>
    <w:rsid w:val="00785739"/>
    <w:rsid w:val="00785F35"/>
    <w:rsid w:val="00786A69"/>
    <w:rsid w:val="00786BED"/>
    <w:rsid w:val="00786F37"/>
    <w:rsid w:val="00786FD8"/>
    <w:rsid w:val="00787310"/>
    <w:rsid w:val="00787C93"/>
    <w:rsid w:val="00787D91"/>
    <w:rsid w:val="00787E85"/>
    <w:rsid w:val="007901C7"/>
    <w:rsid w:val="007903C4"/>
    <w:rsid w:val="007903DB"/>
    <w:rsid w:val="0079051A"/>
    <w:rsid w:val="00790549"/>
    <w:rsid w:val="007909D7"/>
    <w:rsid w:val="00790A3A"/>
    <w:rsid w:val="00790E60"/>
    <w:rsid w:val="00790F51"/>
    <w:rsid w:val="0079111E"/>
    <w:rsid w:val="007916D6"/>
    <w:rsid w:val="0079170E"/>
    <w:rsid w:val="00791718"/>
    <w:rsid w:val="0079172E"/>
    <w:rsid w:val="00791743"/>
    <w:rsid w:val="007918B3"/>
    <w:rsid w:val="00791A55"/>
    <w:rsid w:val="00791C40"/>
    <w:rsid w:val="00791D41"/>
    <w:rsid w:val="00791D9D"/>
    <w:rsid w:val="00792025"/>
    <w:rsid w:val="0079271D"/>
    <w:rsid w:val="0079280C"/>
    <w:rsid w:val="00792BDE"/>
    <w:rsid w:val="0079312E"/>
    <w:rsid w:val="00793181"/>
    <w:rsid w:val="0079319D"/>
    <w:rsid w:val="00793683"/>
    <w:rsid w:val="007936EC"/>
    <w:rsid w:val="00793786"/>
    <w:rsid w:val="00793BA8"/>
    <w:rsid w:val="00793D2E"/>
    <w:rsid w:val="00793EA2"/>
    <w:rsid w:val="00793EEB"/>
    <w:rsid w:val="00793F59"/>
    <w:rsid w:val="00793FA2"/>
    <w:rsid w:val="00793FD3"/>
    <w:rsid w:val="00793FFD"/>
    <w:rsid w:val="00794002"/>
    <w:rsid w:val="00794913"/>
    <w:rsid w:val="00794D23"/>
    <w:rsid w:val="0079525E"/>
    <w:rsid w:val="0079546F"/>
    <w:rsid w:val="0079564F"/>
    <w:rsid w:val="007957BB"/>
    <w:rsid w:val="00795938"/>
    <w:rsid w:val="00795CF5"/>
    <w:rsid w:val="00795E84"/>
    <w:rsid w:val="007961AF"/>
    <w:rsid w:val="00796A24"/>
    <w:rsid w:val="00796B86"/>
    <w:rsid w:val="00796D7A"/>
    <w:rsid w:val="00796E93"/>
    <w:rsid w:val="00797927"/>
    <w:rsid w:val="00797A0D"/>
    <w:rsid w:val="00797C66"/>
    <w:rsid w:val="007A0114"/>
    <w:rsid w:val="007A0293"/>
    <w:rsid w:val="007A0B20"/>
    <w:rsid w:val="007A0EDF"/>
    <w:rsid w:val="007A115A"/>
    <w:rsid w:val="007A119D"/>
    <w:rsid w:val="007A11B1"/>
    <w:rsid w:val="007A1C72"/>
    <w:rsid w:val="007A1DB2"/>
    <w:rsid w:val="007A2036"/>
    <w:rsid w:val="007A21E5"/>
    <w:rsid w:val="007A226C"/>
    <w:rsid w:val="007A2567"/>
    <w:rsid w:val="007A271E"/>
    <w:rsid w:val="007A2F8F"/>
    <w:rsid w:val="007A315C"/>
    <w:rsid w:val="007A3243"/>
    <w:rsid w:val="007A3285"/>
    <w:rsid w:val="007A358F"/>
    <w:rsid w:val="007A39A6"/>
    <w:rsid w:val="007A3C18"/>
    <w:rsid w:val="007A4540"/>
    <w:rsid w:val="007A4683"/>
    <w:rsid w:val="007A4989"/>
    <w:rsid w:val="007A4BD2"/>
    <w:rsid w:val="007A4C8C"/>
    <w:rsid w:val="007A4DEC"/>
    <w:rsid w:val="007A5163"/>
    <w:rsid w:val="007A5250"/>
    <w:rsid w:val="007A52FB"/>
    <w:rsid w:val="007A5304"/>
    <w:rsid w:val="007A5455"/>
    <w:rsid w:val="007A560F"/>
    <w:rsid w:val="007A56E8"/>
    <w:rsid w:val="007A5A21"/>
    <w:rsid w:val="007A5B18"/>
    <w:rsid w:val="007A5DBF"/>
    <w:rsid w:val="007A65D5"/>
    <w:rsid w:val="007A6AEA"/>
    <w:rsid w:val="007A6C45"/>
    <w:rsid w:val="007A6DA6"/>
    <w:rsid w:val="007A6E2F"/>
    <w:rsid w:val="007A701E"/>
    <w:rsid w:val="007A78F9"/>
    <w:rsid w:val="007A7980"/>
    <w:rsid w:val="007A7A7D"/>
    <w:rsid w:val="007A7D96"/>
    <w:rsid w:val="007B0050"/>
    <w:rsid w:val="007B0083"/>
    <w:rsid w:val="007B0224"/>
    <w:rsid w:val="007B03F8"/>
    <w:rsid w:val="007B06D1"/>
    <w:rsid w:val="007B083A"/>
    <w:rsid w:val="007B136C"/>
    <w:rsid w:val="007B13E3"/>
    <w:rsid w:val="007B1679"/>
    <w:rsid w:val="007B1B07"/>
    <w:rsid w:val="007B1C68"/>
    <w:rsid w:val="007B225A"/>
    <w:rsid w:val="007B240E"/>
    <w:rsid w:val="007B3505"/>
    <w:rsid w:val="007B35F5"/>
    <w:rsid w:val="007B3626"/>
    <w:rsid w:val="007B3713"/>
    <w:rsid w:val="007B39B3"/>
    <w:rsid w:val="007B3DFD"/>
    <w:rsid w:val="007B4052"/>
    <w:rsid w:val="007B412C"/>
    <w:rsid w:val="007B42A0"/>
    <w:rsid w:val="007B4781"/>
    <w:rsid w:val="007B47F5"/>
    <w:rsid w:val="007B4B11"/>
    <w:rsid w:val="007B4C2F"/>
    <w:rsid w:val="007B4D41"/>
    <w:rsid w:val="007B4F5A"/>
    <w:rsid w:val="007B5108"/>
    <w:rsid w:val="007B5239"/>
    <w:rsid w:val="007B531D"/>
    <w:rsid w:val="007B5BB4"/>
    <w:rsid w:val="007B5FF4"/>
    <w:rsid w:val="007B65A2"/>
    <w:rsid w:val="007B65FD"/>
    <w:rsid w:val="007B6B59"/>
    <w:rsid w:val="007B6BA6"/>
    <w:rsid w:val="007B7283"/>
    <w:rsid w:val="007B797B"/>
    <w:rsid w:val="007B797C"/>
    <w:rsid w:val="007B7B3C"/>
    <w:rsid w:val="007C01B9"/>
    <w:rsid w:val="007C0357"/>
    <w:rsid w:val="007C04BB"/>
    <w:rsid w:val="007C08EC"/>
    <w:rsid w:val="007C1249"/>
    <w:rsid w:val="007C13A7"/>
    <w:rsid w:val="007C1896"/>
    <w:rsid w:val="007C1B0C"/>
    <w:rsid w:val="007C1D04"/>
    <w:rsid w:val="007C1DCB"/>
    <w:rsid w:val="007C1E96"/>
    <w:rsid w:val="007C1FF7"/>
    <w:rsid w:val="007C209F"/>
    <w:rsid w:val="007C20EF"/>
    <w:rsid w:val="007C227F"/>
    <w:rsid w:val="007C23E9"/>
    <w:rsid w:val="007C2490"/>
    <w:rsid w:val="007C24F6"/>
    <w:rsid w:val="007C2B06"/>
    <w:rsid w:val="007C2C9C"/>
    <w:rsid w:val="007C3299"/>
    <w:rsid w:val="007C3344"/>
    <w:rsid w:val="007C3528"/>
    <w:rsid w:val="007C3A0B"/>
    <w:rsid w:val="007C3B92"/>
    <w:rsid w:val="007C3C1B"/>
    <w:rsid w:val="007C3EAD"/>
    <w:rsid w:val="007C423A"/>
    <w:rsid w:val="007C4353"/>
    <w:rsid w:val="007C455D"/>
    <w:rsid w:val="007C4945"/>
    <w:rsid w:val="007C4D6A"/>
    <w:rsid w:val="007C5163"/>
    <w:rsid w:val="007C517A"/>
    <w:rsid w:val="007C53AF"/>
    <w:rsid w:val="007C5565"/>
    <w:rsid w:val="007C5B1A"/>
    <w:rsid w:val="007C5D45"/>
    <w:rsid w:val="007C5E89"/>
    <w:rsid w:val="007C62E5"/>
    <w:rsid w:val="007C6499"/>
    <w:rsid w:val="007C6CF7"/>
    <w:rsid w:val="007C71ED"/>
    <w:rsid w:val="007C727C"/>
    <w:rsid w:val="007C7463"/>
    <w:rsid w:val="007C7837"/>
    <w:rsid w:val="007C794D"/>
    <w:rsid w:val="007D075F"/>
    <w:rsid w:val="007D07D8"/>
    <w:rsid w:val="007D0B38"/>
    <w:rsid w:val="007D0EC0"/>
    <w:rsid w:val="007D1086"/>
    <w:rsid w:val="007D1A24"/>
    <w:rsid w:val="007D1BAC"/>
    <w:rsid w:val="007D21C1"/>
    <w:rsid w:val="007D25BF"/>
    <w:rsid w:val="007D2CB9"/>
    <w:rsid w:val="007D2E80"/>
    <w:rsid w:val="007D2E8A"/>
    <w:rsid w:val="007D39EC"/>
    <w:rsid w:val="007D3B6E"/>
    <w:rsid w:val="007D3DB3"/>
    <w:rsid w:val="007D4171"/>
    <w:rsid w:val="007D435A"/>
    <w:rsid w:val="007D48A6"/>
    <w:rsid w:val="007D49E3"/>
    <w:rsid w:val="007D4ADB"/>
    <w:rsid w:val="007D4EB5"/>
    <w:rsid w:val="007D5354"/>
    <w:rsid w:val="007D54C5"/>
    <w:rsid w:val="007D56DF"/>
    <w:rsid w:val="007D5834"/>
    <w:rsid w:val="007D58F9"/>
    <w:rsid w:val="007D5CC5"/>
    <w:rsid w:val="007D5E61"/>
    <w:rsid w:val="007D6688"/>
    <w:rsid w:val="007D675A"/>
    <w:rsid w:val="007D693D"/>
    <w:rsid w:val="007D6C10"/>
    <w:rsid w:val="007D6E7F"/>
    <w:rsid w:val="007D70C6"/>
    <w:rsid w:val="007D76BA"/>
    <w:rsid w:val="007D7AF0"/>
    <w:rsid w:val="007D7C55"/>
    <w:rsid w:val="007D7DA5"/>
    <w:rsid w:val="007D7E58"/>
    <w:rsid w:val="007D7FBA"/>
    <w:rsid w:val="007E003D"/>
    <w:rsid w:val="007E0988"/>
    <w:rsid w:val="007E0BE9"/>
    <w:rsid w:val="007E0F14"/>
    <w:rsid w:val="007E111B"/>
    <w:rsid w:val="007E1167"/>
    <w:rsid w:val="007E1263"/>
    <w:rsid w:val="007E126D"/>
    <w:rsid w:val="007E14C0"/>
    <w:rsid w:val="007E20F3"/>
    <w:rsid w:val="007E2120"/>
    <w:rsid w:val="007E2144"/>
    <w:rsid w:val="007E22AE"/>
    <w:rsid w:val="007E2507"/>
    <w:rsid w:val="007E253F"/>
    <w:rsid w:val="007E2956"/>
    <w:rsid w:val="007E29FF"/>
    <w:rsid w:val="007E31B7"/>
    <w:rsid w:val="007E31D4"/>
    <w:rsid w:val="007E3212"/>
    <w:rsid w:val="007E3472"/>
    <w:rsid w:val="007E3725"/>
    <w:rsid w:val="007E3A29"/>
    <w:rsid w:val="007E3D3E"/>
    <w:rsid w:val="007E4329"/>
    <w:rsid w:val="007E434B"/>
    <w:rsid w:val="007E46D1"/>
    <w:rsid w:val="007E488D"/>
    <w:rsid w:val="007E48A1"/>
    <w:rsid w:val="007E4B4B"/>
    <w:rsid w:val="007E4D79"/>
    <w:rsid w:val="007E4F24"/>
    <w:rsid w:val="007E521E"/>
    <w:rsid w:val="007E5247"/>
    <w:rsid w:val="007E53C3"/>
    <w:rsid w:val="007E540A"/>
    <w:rsid w:val="007E58D8"/>
    <w:rsid w:val="007E5FCD"/>
    <w:rsid w:val="007E63A0"/>
    <w:rsid w:val="007E65C3"/>
    <w:rsid w:val="007E6C36"/>
    <w:rsid w:val="007E6C49"/>
    <w:rsid w:val="007E71D3"/>
    <w:rsid w:val="007E732D"/>
    <w:rsid w:val="007E740D"/>
    <w:rsid w:val="007E75BA"/>
    <w:rsid w:val="007E7A6E"/>
    <w:rsid w:val="007E7BC3"/>
    <w:rsid w:val="007E7D3D"/>
    <w:rsid w:val="007F0147"/>
    <w:rsid w:val="007F0608"/>
    <w:rsid w:val="007F065C"/>
    <w:rsid w:val="007F0876"/>
    <w:rsid w:val="007F10FB"/>
    <w:rsid w:val="007F1365"/>
    <w:rsid w:val="007F1393"/>
    <w:rsid w:val="007F139A"/>
    <w:rsid w:val="007F1403"/>
    <w:rsid w:val="007F151D"/>
    <w:rsid w:val="007F1697"/>
    <w:rsid w:val="007F21E0"/>
    <w:rsid w:val="007F22EF"/>
    <w:rsid w:val="007F25DE"/>
    <w:rsid w:val="007F25FF"/>
    <w:rsid w:val="007F27D2"/>
    <w:rsid w:val="007F29D9"/>
    <w:rsid w:val="007F2ABF"/>
    <w:rsid w:val="007F2BCF"/>
    <w:rsid w:val="007F2E65"/>
    <w:rsid w:val="007F3008"/>
    <w:rsid w:val="007F310C"/>
    <w:rsid w:val="007F350D"/>
    <w:rsid w:val="007F35AB"/>
    <w:rsid w:val="007F3685"/>
    <w:rsid w:val="007F3892"/>
    <w:rsid w:val="007F38BC"/>
    <w:rsid w:val="007F3B2B"/>
    <w:rsid w:val="007F3CD8"/>
    <w:rsid w:val="007F3DE5"/>
    <w:rsid w:val="007F3E22"/>
    <w:rsid w:val="007F4006"/>
    <w:rsid w:val="007F42D7"/>
    <w:rsid w:val="007F47A5"/>
    <w:rsid w:val="007F47F3"/>
    <w:rsid w:val="007F490F"/>
    <w:rsid w:val="007F49DE"/>
    <w:rsid w:val="007F4A28"/>
    <w:rsid w:val="007F4A3B"/>
    <w:rsid w:val="007F4B61"/>
    <w:rsid w:val="007F4CCE"/>
    <w:rsid w:val="007F4E11"/>
    <w:rsid w:val="007F5116"/>
    <w:rsid w:val="007F58B5"/>
    <w:rsid w:val="007F5ACD"/>
    <w:rsid w:val="007F5FB5"/>
    <w:rsid w:val="007F60D8"/>
    <w:rsid w:val="007F66B1"/>
    <w:rsid w:val="007F6A9E"/>
    <w:rsid w:val="007F6CD9"/>
    <w:rsid w:val="007F6E08"/>
    <w:rsid w:val="007F7626"/>
    <w:rsid w:val="007F774C"/>
    <w:rsid w:val="007F77B0"/>
    <w:rsid w:val="007F7C49"/>
    <w:rsid w:val="007F7D4B"/>
    <w:rsid w:val="007F7DE3"/>
    <w:rsid w:val="007F7FDE"/>
    <w:rsid w:val="007F7FF4"/>
    <w:rsid w:val="008001EE"/>
    <w:rsid w:val="00800464"/>
    <w:rsid w:val="0080124F"/>
    <w:rsid w:val="008014A7"/>
    <w:rsid w:val="00801B17"/>
    <w:rsid w:val="00801CFA"/>
    <w:rsid w:val="00801D32"/>
    <w:rsid w:val="00801EFE"/>
    <w:rsid w:val="008021A5"/>
    <w:rsid w:val="00802585"/>
    <w:rsid w:val="00802709"/>
    <w:rsid w:val="00802CD6"/>
    <w:rsid w:val="00802EE1"/>
    <w:rsid w:val="008030E8"/>
    <w:rsid w:val="008033C1"/>
    <w:rsid w:val="008036C9"/>
    <w:rsid w:val="008037E0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4DD2"/>
    <w:rsid w:val="00804FAA"/>
    <w:rsid w:val="00805138"/>
    <w:rsid w:val="00805D3D"/>
    <w:rsid w:val="00805F44"/>
    <w:rsid w:val="00805FC6"/>
    <w:rsid w:val="00806054"/>
    <w:rsid w:val="0080670F"/>
    <w:rsid w:val="0080687D"/>
    <w:rsid w:val="008069E6"/>
    <w:rsid w:val="00806FB8"/>
    <w:rsid w:val="0080747E"/>
    <w:rsid w:val="008075C3"/>
    <w:rsid w:val="008079BD"/>
    <w:rsid w:val="0081022A"/>
    <w:rsid w:val="00810546"/>
    <w:rsid w:val="00810824"/>
    <w:rsid w:val="00810856"/>
    <w:rsid w:val="008108B2"/>
    <w:rsid w:val="00810E8E"/>
    <w:rsid w:val="0081147F"/>
    <w:rsid w:val="00811584"/>
    <w:rsid w:val="008116F5"/>
    <w:rsid w:val="00811B5F"/>
    <w:rsid w:val="00811FC9"/>
    <w:rsid w:val="0081210C"/>
    <w:rsid w:val="00812512"/>
    <w:rsid w:val="00812619"/>
    <w:rsid w:val="008127CC"/>
    <w:rsid w:val="0081288C"/>
    <w:rsid w:val="0081294A"/>
    <w:rsid w:val="00812A79"/>
    <w:rsid w:val="00812BA7"/>
    <w:rsid w:val="00812CE6"/>
    <w:rsid w:val="00812E5A"/>
    <w:rsid w:val="00813321"/>
    <w:rsid w:val="0081335D"/>
    <w:rsid w:val="008133F0"/>
    <w:rsid w:val="00813410"/>
    <w:rsid w:val="008137B4"/>
    <w:rsid w:val="00813AA5"/>
    <w:rsid w:val="00813B12"/>
    <w:rsid w:val="00813D4B"/>
    <w:rsid w:val="00813DB6"/>
    <w:rsid w:val="008140F0"/>
    <w:rsid w:val="00814117"/>
    <w:rsid w:val="0081429B"/>
    <w:rsid w:val="008144BA"/>
    <w:rsid w:val="008145E3"/>
    <w:rsid w:val="00814742"/>
    <w:rsid w:val="00814A0D"/>
    <w:rsid w:val="00815088"/>
    <w:rsid w:val="008157D9"/>
    <w:rsid w:val="00815866"/>
    <w:rsid w:val="00815A2B"/>
    <w:rsid w:val="00815A97"/>
    <w:rsid w:val="00815C2E"/>
    <w:rsid w:val="00815E44"/>
    <w:rsid w:val="00816066"/>
    <w:rsid w:val="008163BE"/>
    <w:rsid w:val="00816425"/>
    <w:rsid w:val="00816439"/>
    <w:rsid w:val="00816840"/>
    <w:rsid w:val="0081699F"/>
    <w:rsid w:val="00816A1B"/>
    <w:rsid w:val="00816EA7"/>
    <w:rsid w:val="00816F30"/>
    <w:rsid w:val="00816F73"/>
    <w:rsid w:val="008170D2"/>
    <w:rsid w:val="00817999"/>
    <w:rsid w:val="00817E69"/>
    <w:rsid w:val="0082028B"/>
    <w:rsid w:val="00820422"/>
    <w:rsid w:val="008204F1"/>
    <w:rsid w:val="00820975"/>
    <w:rsid w:val="008209E5"/>
    <w:rsid w:val="00820A65"/>
    <w:rsid w:val="00820E0E"/>
    <w:rsid w:val="0082102E"/>
    <w:rsid w:val="0082188D"/>
    <w:rsid w:val="008219C6"/>
    <w:rsid w:val="008219CE"/>
    <w:rsid w:val="0082206A"/>
    <w:rsid w:val="00822099"/>
    <w:rsid w:val="00822282"/>
    <w:rsid w:val="00822633"/>
    <w:rsid w:val="00822675"/>
    <w:rsid w:val="00822B46"/>
    <w:rsid w:val="0082406F"/>
    <w:rsid w:val="008244A5"/>
    <w:rsid w:val="008244C9"/>
    <w:rsid w:val="0082492F"/>
    <w:rsid w:val="00824ACE"/>
    <w:rsid w:val="00824C6A"/>
    <w:rsid w:val="00825352"/>
    <w:rsid w:val="00825420"/>
    <w:rsid w:val="00825B89"/>
    <w:rsid w:val="00825CBE"/>
    <w:rsid w:val="00825DE2"/>
    <w:rsid w:val="008266EC"/>
    <w:rsid w:val="0082681D"/>
    <w:rsid w:val="00826930"/>
    <w:rsid w:val="00826B8A"/>
    <w:rsid w:val="00826E80"/>
    <w:rsid w:val="00826EDB"/>
    <w:rsid w:val="0082730A"/>
    <w:rsid w:val="0082780A"/>
    <w:rsid w:val="00827A0A"/>
    <w:rsid w:val="00827AD6"/>
    <w:rsid w:val="00827DA0"/>
    <w:rsid w:val="00830146"/>
    <w:rsid w:val="00830482"/>
    <w:rsid w:val="008304E2"/>
    <w:rsid w:val="00830A9C"/>
    <w:rsid w:val="00830AA3"/>
    <w:rsid w:val="00830D17"/>
    <w:rsid w:val="00830FE8"/>
    <w:rsid w:val="00831230"/>
    <w:rsid w:val="00831337"/>
    <w:rsid w:val="00831741"/>
    <w:rsid w:val="008318CE"/>
    <w:rsid w:val="00831AC2"/>
    <w:rsid w:val="00831CB3"/>
    <w:rsid w:val="00831F25"/>
    <w:rsid w:val="00831F26"/>
    <w:rsid w:val="00831FDB"/>
    <w:rsid w:val="0083239B"/>
    <w:rsid w:val="00832857"/>
    <w:rsid w:val="00832DB9"/>
    <w:rsid w:val="00832DE3"/>
    <w:rsid w:val="0083335A"/>
    <w:rsid w:val="0083346C"/>
    <w:rsid w:val="008338BF"/>
    <w:rsid w:val="008340C6"/>
    <w:rsid w:val="008341C0"/>
    <w:rsid w:val="008341E9"/>
    <w:rsid w:val="00834460"/>
    <w:rsid w:val="0083476D"/>
    <w:rsid w:val="00834A37"/>
    <w:rsid w:val="00834B38"/>
    <w:rsid w:val="00835447"/>
    <w:rsid w:val="00835DEC"/>
    <w:rsid w:val="00835DFC"/>
    <w:rsid w:val="00836341"/>
    <w:rsid w:val="0083637B"/>
    <w:rsid w:val="00836643"/>
    <w:rsid w:val="0083670A"/>
    <w:rsid w:val="00836865"/>
    <w:rsid w:val="00836B4D"/>
    <w:rsid w:val="00836BE0"/>
    <w:rsid w:val="00836D3A"/>
    <w:rsid w:val="008370E9"/>
    <w:rsid w:val="00837154"/>
    <w:rsid w:val="00837523"/>
    <w:rsid w:val="00837533"/>
    <w:rsid w:val="00837644"/>
    <w:rsid w:val="00837B1C"/>
    <w:rsid w:val="00837D8E"/>
    <w:rsid w:val="00837E84"/>
    <w:rsid w:val="00837F9A"/>
    <w:rsid w:val="00840431"/>
    <w:rsid w:val="008404FC"/>
    <w:rsid w:val="0084065B"/>
    <w:rsid w:val="008409D6"/>
    <w:rsid w:val="00840A83"/>
    <w:rsid w:val="00840A8C"/>
    <w:rsid w:val="00840C7A"/>
    <w:rsid w:val="00840D5A"/>
    <w:rsid w:val="00841943"/>
    <w:rsid w:val="00841EE1"/>
    <w:rsid w:val="008421A9"/>
    <w:rsid w:val="00842459"/>
    <w:rsid w:val="008428BD"/>
    <w:rsid w:val="008429A1"/>
    <w:rsid w:val="008430EB"/>
    <w:rsid w:val="00843305"/>
    <w:rsid w:val="008436BE"/>
    <w:rsid w:val="0084426A"/>
    <w:rsid w:val="00844371"/>
    <w:rsid w:val="008445C4"/>
    <w:rsid w:val="0084480D"/>
    <w:rsid w:val="00844DBF"/>
    <w:rsid w:val="00844F99"/>
    <w:rsid w:val="0084554B"/>
    <w:rsid w:val="008457F2"/>
    <w:rsid w:val="00845B3F"/>
    <w:rsid w:val="00845C4D"/>
    <w:rsid w:val="00845E65"/>
    <w:rsid w:val="00845FFA"/>
    <w:rsid w:val="0084617A"/>
    <w:rsid w:val="00846288"/>
    <w:rsid w:val="00846429"/>
    <w:rsid w:val="008464AF"/>
    <w:rsid w:val="00846779"/>
    <w:rsid w:val="008469E3"/>
    <w:rsid w:val="00846D1F"/>
    <w:rsid w:val="00847386"/>
    <w:rsid w:val="00847A4E"/>
    <w:rsid w:val="00847C87"/>
    <w:rsid w:val="00847E83"/>
    <w:rsid w:val="0085045D"/>
    <w:rsid w:val="008508B3"/>
    <w:rsid w:val="008514E7"/>
    <w:rsid w:val="00851751"/>
    <w:rsid w:val="008525D3"/>
    <w:rsid w:val="00852607"/>
    <w:rsid w:val="008527E5"/>
    <w:rsid w:val="00852997"/>
    <w:rsid w:val="00852B08"/>
    <w:rsid w:val="00852DDE"/>
    <w:rsid w:val="00852F8F"/>
    <w:rsid w:val="00853102"/>
    <w:rsid w:val="0085313E"/>
    <w:rsid w:val="008532E7"/>
    <w:rsid w:val="0085333A"/>
    <w:rsid w:val="0085347C"/>
    <w:rsid w:val="0085351C"/>
    <w:rsid w:val="0085353A"/>
    <w:rsid w:val="00853672"/>
    <w:rsid w:val="00853CDF"/>
    <w:rsid w:val="00853F6B"/>
    <w:rsid w:val="00854013"/>
    <w:rsid w:val="00854044"/>
    <w:rsid w:val="00854065"/>
    <w:rsid w:val="0085434D"/>
    <w:rsid w:val="0085464C"/>
    <w:rsid w:val="008551F5"/>
    <w:rsid w:val="00855515"/>
    <w:rsid w:val="00855586"/>
    <w:rsid w:val="008556F8"/>
    <w:rsid w:val="00855904"/>
    <w:rsid w:val="00855925"/>
    <w:rsid w:val="00855D67"/>
    <w:rsid w:val="00856255"/>
    <w:rsid w:val="00856452"/>
    <w:rsid w:val="00856604"/>
    <w:rsid w:val="008567A1"/>
    <w:rsid w:val="008569CB"/>
    <w:rsid w:val="008569F4"/>
    <w:rsid w:val="00856EFA"/>
    <w:rsid w:val="0085774A"/>
    <w:rsid w:val="00857A5C"/>
    <w:rsid w:val="00857FF5"/>
    <w:rsid w:val="008600C8"/>
    <w:rsid w:val="0086031B"/>
    <w:rsid w:val="00860A11"/>
    <w:rsid w:val="00860AAC"/>
    <w:rsid w:val="00860C21"/>
    <w:rsid w:val="00860FEC"/>
    <w:rsid w:val="00861034"/>
    <w:rsid w:val="00861472"/>
    <w:rsid w:val="0086176C"/>
    <w:rsid w:val="00861911"/>
    <w:rsid w:val="00861B70"/>
    <w:rsid w:val="00861D94"/>
    <w:rsid w:val="00861EA1"/>
    <w:rsid w:val="00862485"/>
    <w:rsid w:val="00862676"/>
    <w:rsid w:val="00862B15"/>
    <w:rsid w:val="00862FDE"/>
    <w:rsid w:val="008632C9"/>
    <w:rsid w:val="0086335B"/>
    <w:rsid w:val="008633DC"/>
    <w:rsid w:val="0086382D"/>
    <w:rsid w:val="00863B4C"/>
    <w:rsid w:val="00863CED"/>
    <w:rsid w:val="00863D3A"/>
    <w:rsid w:val="00863F2E"/>
    <w:rsid w:val="008646E9"/>
    <w:rsid w:val="00865281"/>
    <w:rsid w:val="00865286"/>
    <w:rsid w:val="008653A7"/>
    <w:rsid w:val="008654CA"/>
    <w:rsid w:val="00865AEC"/>
    <w:rsid w:val="00865B83"/>
    <w:rsid w:val="00865BCC"/>
    <w:rsid w:val="00865D41"/>
    <w:rsid w:val="00865ECA"/>
    <w:rsid w:val="00866654"/>
    <w:rsid w:val="008666F2"/>
    <w:rsid w:val="008667AB"/>
    <w:rsid w:val="008667B6"/>
    <w:rsid w:val="00866BAC"/>
    <w:rsid w:val="00866E26"/>
    <w:rsid w:val="00867369"/>
    <w:rsid w:val="0086776D"/>
    <w:rsid w:val="00867CFF"/>
    <w:rsid w:val="00867EDB"/>
    <w:rsid w:val="00867F2A"/>
    <w:rsid w:val="008702B3"/>
    <w:rsid w:val="008706BB"/>
    <w:rsid w:val="00870752"/>
    <w:rsid w:val="0087082B"/>
    <w:rsid w:val="00870AC4"/>
    <w:rsid w:val="00870D9E"/>
    <w:rsid w:val="00870F2D"/>
    <w:rsid w:val="00871231"/>
    <w:rsid w:val="0087123E"/>
    <w:rsid w:val="008714D8"/>
    <w:rsid w:val="00872012"/>
    <w:rsid w:val="0087237F"/>
    <w:rsid w:val="008728E5"/>
    <w:rsid w:val="00872D79"/>
    <w:rsid w:val="00872EF6"/>
    <w:rsid w:val="008733AF"/>
    <w:rsid w:val="008741E4"/>
    <w:rsid w:val="0087485B"/>
    <w:rsid w:val="00874BFD"/>
    <w:rsid w:val="00874DB4"/>
    <w:rsid w:val="0087512A"/>
    <w:rsid w:val="00875180"/>
    <w:rsid w:val="00875204"/>
    <w:rsid w:val="00875220"/>
    <w:rsid w:val="008752F5"/>
    <w:rsid w:val="0087532D"/>
    <w:rsid w:val="00875AF0"/>
    <w:rsid w:val="008760DA"/>
    <w:rsid w:val="008765CD"/>
    <w:rsid w:val="008766A1"/>
    <w:rsid w:val="008766F9"/>
    <w:rsid w:val="008768D7"/>
    <w:rsid w:val="008777FE"/>
    <w:rsid w:val="00877EA1"/>
    <w:rsid w:val="00877ECE"/>
    <w:rsid w:val="00880097"/>
    <w:rsid w:val="0088080A"/>
    <w:rsid w:val="00880933"/>
    <w:rsid w:val="00880975"/>
    <w:rsid w:val="00880BB5"/>
    <w:rsid w:val="00880DDD"/>
    <w:rsid w:val="00880DE8"/>
    <w:rsid w:val="00880F99"/>
    <w:rsid w:val="0088122A"/>
    <w:rsid w:val="008812C3"/>
    <w:rsid w:val="00881544"/>
    <w:rsid w:val="00881938"/>
    <w:rsid w:val="0088205D"/>
    <w:rsid w:val="008822BD"/>
    <w:rsid w:val="0088268B"/>
    <w:rsid w:val="0088278F"/>
    <w:rsid w:val="00882882"/>
    <w:rsid w:val="00882E22"/>
    <w:rsid w:val="0088303E"/>
    <w:rsid w:val="008835F6"/>
    <w:rsid w:val="0088370A"/>
    <w:rsid w:val="0088384E"/>
    <w:rsid w:val="0088393C"/>
    <w:rsid w:val="00883B41"/>
    <w:rsid w:val="0088424C"/>
    <w:rsid w:val="00884415"/>
    <w:rsid w:val="00884611"/>
    <w:rsid w:val="00884817"/>
    <w:rsid w:val="00884E3B"/>
    <w:rsid w:val="00884F36"/>
    <w:rsid w:val="00885346"/>
    <w:rsid w:val="0088554C"/>
    <w:rsid w:val="00885C54"/>
    <w:rsid w:val="00885C87"/>
    <w:rsid w:val="008860C7"/>
    <w:rsid w:val="0088631C"/>
    <w:rsid w:val="008865D9"/>
    <w:rsid w:val="008874D8"/>
    <w:rsid w:val="008875A5"/>
    <w:rsid w:val="008876A8"/>
    <w:rsid w:val="008901B8"/>
    <w:rsid w:val="008903CD"/>
    <w:rsid w:val="00890A29"/>
    <w:rsid w:val="00890AB3"/>
    <w:rsid w:val="00890B48"/>
    <w:rsid w:val="00890B9E"/>
    <w:rsid w:val="00890C23"/>
    <w:rsid w:val="00890C3A"/>
    <w:rsid w:val="00890E15"/>
    <w:rsid w:val="00890E9B"/>
    <w:rsid w:val="00891125"/>
    <w:rsid w:val="00891466"/>
    <w:rsid w:val="00891477"/>
    <w:rsid w:val="00891B8B"/>
    <w:rsid w:val="00891C89"/>
    <w:rsid w:val="00891D8C"/>
    <w:rsid w:val="00891DC4"/>
    <w:rsid w:val="00891DFC"/>
    <w:rsid w:val="00891FEF"/>
    <w:rsid w:val="00892170"/>
    <w:rsid w:val="00892276"/>
    <w:rsid w:val="008927D7"/>
    <w:rsid w:val="00892960"/>
    <w:rsid w:val="00892A08"/>
    <w:rsid w:val="00892BC6"/>
    <w:rsid w:val="00892E1D"/>
    <w:rsid w:val="00893235"/>
    <w:rsid w:val="00893508"/>
    <w:rsid w:val="0089350B"/>
    <w:rsid w:val="00893541"/>
    <w:rsid w:val="008935DF"/>
    <w:rsid w:val="0089380F"/>
    <w:rsid w:val="008939E5"/>
    <w:rsid w:val="00893B5C"/>
    <w:rsid w:val="00893D43"/>
    <w:rsid w:val="00894365"/>
    <w:rsid w:val="00894553"/>
    <w:rsid w:val="00894A9F"/>
    <w:rsid w:val="00894C31"/>
    <w:rsid w:val="00895018"/>
    <w:rsid w:val="00895463"/>
    <w:rsid w:val="00895550"/>
    <w:rsid w:val="008956CE"/>
    <w:rsid w:val="008959C7"/>
    <w:rsid w:val="00895B91"/>
    <w:rsid w:val="0089612F"/>
    <w:rsid w:val="008963F5"/>
    <w:rsid w:val="00896BAD"/>
    <w:rsid w:val="00896F00"/>
    <w:rsid w:val="008974A0"/>
    <w:rsid w:val="008974E8"/>
    <w:rsid w:val="008975CF"/>
    <w:rsid w:val="00897601"/>
    <w:rsid w:val="00897ADF"/>
    <w:rsid w:val="00897C13"/>
    <w:rsid w:val="00897C1E"/>
    <w:rsid w:val="00897D93"/>
    <w:rsid w:val="00897E1A"/>
    <w:rsid w:val="008A0001"/>
    <w:rsid w:val="008A04F1"/>
    <w:rsid w:val="008A068E"/>
    <w:rsid w:val="008A0713"/>
    <w:rsid w:val="008A0791"/>
    <w:rsid w:val="008A0792"/>
    <w:rsid w:val="008A0944"/>
    <w:rsid w:val="008A09A8"/>
    <w:rsid w:val="008A0A4C"/>
    <w:rsid w:val="008A0E3D"/>
    <w:rsid w:val="008A0EAC"/>
    <w:rsid w:val="008A1089"/>
    <w:rsid w:val="008A1245"/>
    <w:rsid w:val="008A22E2"/>
    <w:rsid w:val="008A24EC"/>
    <w:rsid w:val="008A26B7"/>
    <w:rsid w:val="008A29C9"/>
    <w:rsid w:val="008A2ABE"/>
    <w:rsid w:val="008A2C7D"/>
    <w:rsid w:val="008A2C89"/>
    <w:rsid w:val="008A3175"/>
    <w:rsid w:val="008A31E2"/>
    <w:rsid w:val="008A3AAE"/>
    <w:rsid w:val="008A3C97"/>
    <w:rsid w:val="008A4637"/>
    <w:rsid w:val="008A48EC"/>
    <w:rsid w:val="008A4CB6"/>
    <w:rsid w:val="008A4D1C"/>
    <w:rsid w:val="008A4EF3"/>
    <w:rsid w:val="008A4F73"/>
    <w:rsid w:val="008A5600"/>
    <w:rsid w:val="008A5B7B"/>
    <w:rsid w:val="008A5C72"/>
    <w:rsid w:val="008A5CAF"/>
    <w:rsid w:val="008A5EE5"/>
    <w:rsid w:val="008A622A"/>
    <w:rsid w:val="008A6366"/>
    <w:rsid w:val="008A63FE"/>
    <w:rsid w:val="008A6573"/>
    <w:rsid w:val="008A6E2F"/>
    <w:rsid w:val="008A7522"/>
    <w:rsid w:val="008A7831"/>
    <w:rsid w:val="008A7FAA"/>
    <w:rsid w:val="008B034E"/>
    <w:rsid w:val="008B05B9"/>
    <w:rsid w:val="008B0658"/>
    <w:rsid w:val="008B072D"/>
    <w:rsid w:val="008B0CD3"/>
    <w:rsid w:val="008B0D88"/>
    <w:rsid w:val="008B0DAF"/>
    <w:rsid w:val="008B0DBC"/>
    <w:rsid w:val="008B0ED6"/>
    <w:rsid w:val="008B12C3"/>
    <w:rsid w:val="008B12F8"/>
    <w:rsid w:val="008B155D"/>
    <w:rsid w:val="008B1C9C"/>
    <w:rsid w:val="008B1CC3"/>
    <w:rsid w:val="008B1DCD"/>
    <w:rsid w:val="008B1EF1"/>
    <w:rsid w:val="008B21C5"/>
    <w:rsid w:val="008B26A7"/>
    <w:rsid w:val="008B2713"/>
    <w:rsid w:val="008B283B"/>
    <w:rsid w:val="008B2ADC"/>
    <w:rsid w:val="008B2E4D"/>
    <w:rsid w:val="008B31B7"/>
    <w:rsid w:val="008B336D"/>
    <w:rsid w:val="008B341D"/>
    <w:rsid w:val="008B347F"/>
    <w:rsid w:val="008B3AD4"/>
    <w:rsid w:val="008B3B01"/>
    <w:rsid w:val="008B3D94"/>
    <w:rsid w:val="008B3DB9"/>
    <w:rsid w:val="008B3FA1"/>
    <w:rsid w:val="008B415D"/>
    <w:rsid w:val="008B41C0"/>
    <w:rsid w:val="008B46BA"/>
    <w:rsid w:val="008B46C8"/>
    <w:rsid w:val="008B4D46"/>
    <w:rsid w:val="008B4E09"/>
    <w:rsid w:val="008B5114"/>
    <w:rsid w:val="008B5258"/>
    <w:rsid w:val="008B5B7E"/>
    <w:rsid w:val="008B5B9C"/>
    <w:rsid w:val="008B5DFF"/>
    <w:rsid w:val="008B5FF7"/>
    <w:rsid w:val="008B609D"/>
    <w:rsid w:val="008B61D6"/>
    <w:rsid w:val="008B6470"/>
    <w:rsid w:val="008B65D5"/>
    <w:rsid w:val="008B6E87"/>
    <w:rsid w:val="008B6EFF"/>
    <w:rsid w:val="008B7050"/>
    <w:rsid w:val="008B70B5"/>
    <w:rsid w:val="008B71AB"/>
    <w:rsid w:val="008B7492"/>
    <w:rsid w:val="008B7DBE"/>
    <w:rsid w:val="008C0012"/>
    <w:rsid w:val="008C0282"/>
    <w:rsid w:val="008C049F"/>
    <w:rsid w:val="008C0608"/>
    <w:rsid w:val="008C0FDA"/>
    <w:rsid w:val="008C1136"/>
    <w:rsid w:val="008C150A"/>
    <w:rsid w:val="008C1747"/>
    <w:rsid w:val="008C1770"/>
    <w:rsid w:val="008C1981"/>
    <w:rsid w:val="008C1A3F"/>
    <w:rsid w:val="008C1BF8"/>
    <w:rsid w:val="008C1F5F"/>
    <w:rsid w:val="008C22FA"/>
    <w:rsid w:val="008C2333"/>
    <w:rsid w:val="008C2B3C"/>
    <w:rsid w:val="008C2C76"/>
    <w:rsid w:val="008C3080"/>
    <w:rsid w:val="008C31AA"/>
    <w:rsid w:val="008C35B2"/>
    <w:rsid w:val="008C3B93"/>
    <w:rsid w:val="008C3D3F"/>
    <w:rsid w:val="008C3D8C"/>
    <w:rsid w:val="008C3F7C"/>
    <w:rsid w:val="008C41F4"/>
    <w:rsid w:val="008C425A"/>
    <w:rsid w:val="008C4365"/>
    <w:rsid w:val="008C466E"/>
    <w:rsid w:val="008C4C17"/>
    <w:rsid w:val="008C4C2E"/>
    <w:rsid w:val="008C5167"/>
    <w:rsid w:val="008C53F4"/>
    <w:rsid w:val="008C5442"/>
    <w:rsid w:val="008C5693"/>
    <w:rsid w:val="008C57A5"/>
    <w:rsid w:val="008C5D4A"/>
    <w:rsid w:val="008C5D69"/>
    <w:rsid w:val="008C60EC"/>
    <w:rsid w:val="008C649F"/>
    <w:rsid w:val="008C6723"/>
    <w:rsid w:val="008C6A7B"/>
    <w:rsid w:val="008C7294"/>
    <w:rsid w:val="008C75D7"/>
    <w:rsid w:val="008C789D"/>
    <w:rsid w:val="008C7B63"/>
    <w:rsid w:val="008C7C6A"/>
    <w:rsid w:val="008D07A7"/>
    <w:rsid w:val="008D088D"/>
    <w:rsid w:val="008D0EB0"/>
    <w:rsid w:val="008D1280"/>
    <w:rsid w:val="008D12EF"/>
    <w:rsid w:val="008D1326"/>
    <w:rsid w:val="008D14A1"/>
    <w:rsid w:val="008D14F6"/>
    <w:rsid w:val="008D1711"/>
    <w:rsid w:val="008D18C1"/>
    <w:rsid w:val="008D1A4F"/>
    <w:rsid w:val="008D1EC3"/>
    <w:rsid w:val="008D1F66"/>
    <w:rsid w:val="008D22D7"/>
    <w:rsid w:val="008D2413"/>
    <w:rsid w:val="008D2447"/>
    <w:rsid w:val="008D2572"/>
    <w:rsid w:val="008D2790"/>
    <w:rsid w:val="008D2C75"/>
    <w:rsid w:val="008D2E3F"/>
    <w:rsid w:val="008D2F4D"/>
    <w:rsid w:val="008D3050"/>
    <w:rsid w:val="008D3A68"/>
    <w:rsid w:val="008D3B63"/>
    <w:rsid w:val="008D3F53"/>
    <w:rsid w:val="008D4355"/>
    <w:rsid w:val="008D45D2"/>
    <w:rsid w:val="008D4B21"/>
    <w:rsid w:val="008D4C16"/>
    <w:rsid w:val="008D4D15"/>
    <w:rsid w:val="008D5058"/>
    <w:rsid w:val="008D563D"/>
    <w:rsid w:val="008D573D"/>
    <w:rsid w:val="008D5763"/>
    <w:rsid w:val="008D58FC"/>
    <w:rsid w:val="008D5FC0"/>
    <w:rsid w:val="008D621D"/>
    <w:rsid w:val="008D627D"/>
    <w:rsid w:val="008D6483"/>
    <w:rsid w:val="008D64AB"/>
    <w:rsid w:val="008D668E"/>
    <w:rsid w:val="008D6D76"/>
    <w:rsid w:val="008D768A"/>
    <w:rsid w:val="008D7963"/>
    <w:rsid w:val="008D796B"/>
    <w:rsid w:val="008D7A61"/>
    <w:rsid w:val="008E000B"/>
    <w:rsid w:val="008E03DB"/>
    <w:rsid w:val="008E0B1D"/>
    <w:rsid w:val="008E0BE6"/>
    <w:rsid w:val="008E0E67"/>
    <w:rsid w:val="008E0EB4"/>
    <w:rsid w:val="008E0FA9"/>
    <w:rsid w:val="008E119A"/>
    <w:rsid w:val="008E1392"/>
    <w:rsid w:val="008E1622"/>
    <w:rsid w:val="008E1E6F"/>
    <w:rsid w:val="008E1E79"/>
    <w:rsid w:val="008E21E0"/>
    <w:rsid w:val="008E2434"/>
    <w:rsid w:val="008E2843"/>
    <w:rsid w:val="008E2A62"/>
    <w:rsid w:val="008E2E93"/>
    <w:rsid w:val="008E2F9B"/>
    <w:rsid w:val="008E314B"/>
    <w:rsid w:val="008E320C"/>
    <w:rsid w:val="008E349A"/>
    <w:rsid w:val="008E34F6"/>
    <w:rsid w:val="008E36B3"/>
    <w:rsid w:val="008E3F63"/>
    <w:rsid w:val="008E40D6"/>
    <w:rsid w:val="008E416A"/>
    <w:rsid w:val="008E4445"/>
    <w:rsid w:val="008E45BE"/>
    <w:rsid w:val="008E45CC"/>
    <w:rsid w:val="008E4664"/>
    <w:rsid w:val="008E48F3"/>
    <w:rsid w:val="008E493A"/>
    <w:rsid w:val="008E4A70"/>
    <w:rsid w:val="008E4ACD"/>
    <w:rsid w:val="008E4C5E"/>
    <w:rsid w:val="008E4FCE"/>
    <w:rsid w:val="008E528B"/>
    <w:rsid w:val="008E5321"/>
    <w:rsid w:val="008E55D3"/>
    <w:rsid w:val="008E5B14"/>
    <w:rsid w:val="008E5B8A"/>
    <w:rsid w:val="008E5CD9"/>
    <w:rsid w:val="008E5F40"/>
    <w:rsid w:val="008E6067"/>
    <w:rsid w:val="008E66BE"/>
    <w:rsid w:val="008E6B25"/>
    <w:rsid w:val="008E6B84"/>
    <w:rsid w:val="008E6CFA"/>
    <w:rsid w:val="008E6F79"/>
    <w:rsid w:val="008E739A"/>
    <w:rsid w:val="008E74B0"/>
    <w:rsid w:val="008E7674"/>
    <w:rsid w:val="008F02B1"/>
    <w:rsid w:val="008F07A2"/>
    <w:rsid w:val="008F07D0"/>
    <w:rsid w:val="008F0962"/>
    <w:rsid w:val="008F0F3F"/>
    <w:rsid w:val="008F120E"/>
    <w:rsid w:val="008F1671"/>
    <w:rsid w:val="008F18ED"/>
    <w:rsid w:val="008F1C0E"/>
    <w:rsid w:val="008F2114"/>
    <w:rsid w:val="008F2391"/>
    <w:rsid w:val="008F2493"/>
    <w:rsid w:val="008F269A"/>
    <w:rsid w:val="008F283C"/>
    <w:rsid w:val="008F286C"/>
    <w:rsid w:val="008F28E2"/>
    <w:rsid w:val="008F2A92"/>
    <w:rsid w:val="008F2AF5"/>
    <w:rsid w:val="008F2B95"/>
    <w:rsid w:val="008F2CE7"/>
    <w:rsid w:val="008F308B"/>
    <w:rsid w:val="008F3141"/>
    <w:rsid w:val="008F355E"/>
    <w:rsid w:val="008F36E7"/>
    <w:rsid w:val="008F3783"/>
    <w:rsid w:val="008F3792"/>
    <w:rsid w:val="008F39C8"/>
    <w:rsid w:val="008F3A41"/>
    <w:rsid w:val="008F40A3"/>
    <w:rsid w:val="008F435E"/>
    <w:rsid w:val="008F47B8"/>
    <w:rsid w:val="008F4A84"/>
    <w:rsid w:val="008F4C65"/>
    <w:rsid w:val="008F50D4"/>
    <w:rsid w:val="008F58EE"/>
    <w:rsid w:val="008F5BFD"/>
    <w:rsid w:val="008F6742"/>
    <w:rsid w:val="008F68C9"/>
    <w:rsid w:val="008F6ACD"/>
    <w:rsid w:val="008F6BB1"/>
    <w:rsid w:val="008F6E3E"/>
    <w:rsid w:val="008F7379"/>
    <w:rsid w:val="008F7945"/>
    <w:rsid w:val="008F7A06"/>
    <w:rsid w:val="008F7D19"/>
    <w:rsid w:val="008F7F26"/>
    <w:rsid w:val="009000D0"/>
    <w:rsid w:val="00900350"/>
    <w:rsid w:val="00900603"/>
    <w:rsid w:val="00900608"/>
    <w:rsid w:val="00900637"/>
    <w:rsid w:val="00900731"/>
    <w:rsid w:val="00900A66"/>
    <w:rsid w:val="00900BB9"/>
    <w:rsid w:val="00900C5D"/>
    <w:rsid w:val="00901260"/>
    <w:rsid w:val="009013BD"/>
    <w:rsid w:val="009014DB"/>
    <w:rsid w:val="00901604"/>
    <w:rsid w:val="0090173F"/>
    <w:rsid w:val="00901781"/>
    <w:rsid w:val="00901A1D"/>
    <w:rsid w:val="0090227B"/>
    <w:rsid w:val="0090283F"/>
    <w:rsid w:val="00902A20"/>
    <w:rsid w:val="00902C92"/>
    <w:rsid w:val="00902E5D"/>
    <w:rsid w:val="00902E5F"/>
    <w:rsid w:val="00902FD1"/>
    <w:rsid w:val="00902FF1"/>
    <w:rsid w:val="00903126"/>
    <w:rsid w:val="00903629"/>
    <w:rsid w:val="0090378C"/>
    <w:rsid w:val="009037D2"/>
    <w:rsid w:val="00903E52"/>
    <w:rsid w:val="00903EF7"/>
    <w:rsid w:val="009040AA"/>
    <w:rsid w:val="00904308"/>
    <w:rsid w:val="009047D8"/>
    <w:rsid w:val="009048DC"/>
    <w:rsid w:val="009049D8"/>
    <w:rsid w:val="00904BFE"/>
    <w:rsid w:val="00904EDA"/>
    <w:rsid w:val="00905896"/>
    <w:rsid w:val="00905B42"/>
    <w:rsid w:val="00905F94"/>
    <w:rsid w:val="00905FB7"/>
    <w:rsid w:val="009061F5"/>
    <w:rsid w:val="0090677B"/>
    <w:rsid w:val="00906805"/>
    <w:rsid w:val="00906826"/>
    <w:rsid w:val="00906BCA"/>
    <w:rsid w:val="00906F95"/>
    <w:rsid w:val="00906F96"/>
    <w:rsid w:val="009071E7"/>
    <w:rsid w:val="00907270"/>
    <w:rsid w:val="0090757A"/>
    <w:rsid w:val="009076C8"/>
    <w:rsid w:val="0091067A"/>
    <w:rsid w:val="009107BF"/>
    <w:rsid w:val="00910AEB"/>
    <w:rsid w:val="009110E9"/>
    <w:rsid w:val="009111D9"/>
    <w:rsid w:val="00911707"/>
    <w:rsid w:val="009117F9"/>
    <w:rsid w:val="00911B56"/>
    <w:rsid w:val="00911CA7"/>
    <w:rsid w:val="009121D7"/>
    <w:rsid w:val="00912213"/>
    <w:rsid w:val="009123A6"/>
    <w:rsid w:val="00912771"/>
    <w:rsid w:val="00912A0A"/>
    <w:rsid w:val="00912A2C"/>
    <w:rsid w:val="00912CA9"/>
    <w:rsid w:val="00912E5B"/>
    <w:rsid w:val="009131BE"/>
    <w:rsid w:val="009131C5"/>
    <w:rsid w:val="0091366A"/>
    <w:rsid w:val="009138A7"/>
    <w:rsid w:val="009138F6"/>
    <w:rsid w:val="009139E4"/>
    <w:rsid w:val="00913BDD"/>
    <w:rsid w:val="009141F6"/>
    <w:rsid w:val="009142BD"/>
    <w:rsid w:val="00914D5E"/>
    <w:rsid w:val="00915113"/>
    <w:rsid w:val="009159C8"/>
    <w:rsid w:val="00915A0F"/>
    <w:rsid w:val="00915DC6"/>
    <w:rsid w:val="00916450"/>
    <w:rsid w:val="0091650B"/>
    <w:rsid w:val="009169B5"/>
    <w:rsid w:val="00916EFD"/>
    <w:rsid w:val="00917046"/>
    <w:rsid w:val="00917400"/>
    <w:rsid w:val="00917423"/>
    <w:rsid w:val="00917444"/>
    <w:rsid w:val="00917466"/>
    <w:rsid w:val="00917CD0"/>
    <w:rsid w:val="00917D3F"/>
    <w:rsid w:val="00920601"/>
    <w:rsid w:val="009206F3"/>
    <w:rsid w:val="0092094C"/>
    <w:rsid w:val="00920CCC"/>
    <w:rsid w:val="00920D02"/>
    <w:rsid w:val="00920DB6"/>
    <w:rsid w:val="00920E01"/>
    <w:rsid w:val="00920E47"/>
    <w:rsid w:val="00920EF2"/>
    <w:rsid w:val="00920FEC"/>
    <w:rsid w:val="0092117A"/>
    <w:rsid w:val="009213B9"/>
    <w:rsid w:val="0092149D"/>
    <w:rsid w:val="009214BE"/>
    <w:rsid w:val="00921510"/>
    <w:rsid w:val="009216E9"/>
    <w:rsid w:val="009218F3"/>
    <w:rsid w:val="00921FA6"/>
    <w:rsid w:val="00922342"/>
    <w:rsid w:val="00922762"/>
    <w:rsid w:val="00922CA4"/>
    <w:rsid w:val="00922CC3"/>
    <w:rsid w:val="00922DA5"/>
    <w:rsid w:val="00922DDD"/>
    <w:rsid w:val="00922F7F"/>
    <w:rsid w:val="00923396"/>
    <w:rsid w:val="009234E7"/>
    <w:rsid w:val="0092357C"/>
    <w:rsid w:val="009235F2"/>
    <w:rsid w:val="00923610"/>
    <w:rsid w:val="00923933"/>
    <w:rsid w:val="00923D7E"/>
    <w:rsid w:val="009241EE"/>
    <w:rsid w:val="00924A90"/>
    <w:rsid w:val="00924B3B"/>
    <w:rsid w:val="00924D06"/>
    <w:rsid w:val="00924D2B"/>
    <w:rsid w:val="00924FC8"/>
    <w:rsid w:val="0092523C"/>
    <w:rsid w:val="00925452"/>
    <w:rsid w:val="00925509"/>
    <w:rsid w:val="009255AF"/>
    <w:rsid w:val="00925AA0"/>
    <w:rsid w:val="00925B7F"/>
    <w:rsid w:val="00925C6A"/>
    <w:rsid w:val="00925E5D"/>
    <w:rsid w:val="009261FB"/>
    <w:rsid w:val="009266AE"/>
    <w:rsid w:val="00926B10"/>
    <w:rsid w:val="00926C36"/>
    <w:rsid w:val="00926C74"/>
    <w:rsid w:val="00926CB3"/>
    <w:rsid w:val="00926CDE"/>
    <w:rsid w:val="00926E7C"/>
    <w:rsid w:val="009272E4"/>
    <w:rsid w:val="0092744B"/>
    <w:rsid w:val="0092787B"/>
    <w:rsid w:val="00927FFE"/>
    <w:rsid w:val="00930069"/>
    <w:rsid w:val="0093024C"/>
    <w:rsid w:val="009302C5"/>
    <w:rsid w:val="00930348"/>
    <w:rsid w:val="0093060D"/>
    <w:rsid w:val="009307B6"/>
    <w:rsid w:val="00930B3D"/>
    <w:rsid w:val="009311C3"/>
    <w:rsid w:val="009312A8"/>
    <w:rsid w:val="009312EC"/>
    <w:rsid w:val="009312ED"/>
    <w:rsid w:val="0093137A"/>
    <w:rsid w:val="0093143A"/>
    <w:rsid w:val="009314C1"/>
    <w:rsid w:val="009316A3"/>
    <w:rsid w:val="00931773"/>
    <w:rsid w:val="00932479"/>
    <w:rsid w:val="00932528"/>
    <w:rsid w:val="00932571"/>
    <w:rsid w:val="00932600"/>
    <w:rsid w:val="009326A5"/>
    <w:rsid w:val="00932984"/>
    <w:rsid w:val="00932B54"/>
    <w:rsid w:val="00932BBC"/>
    <w:rsid w:val="00932C14"/>
    <w:rsid w:val="00932C1D"/>
    <w:rsid w:val="00932FED"/>
    <w:rsid w:val="00933117"/>
    <w:rsid w:val="00933200"/>
    <w:rsid w:val="00933325"/>
    <w:rsid w:val="009333AF"/>
    <w:rsid w:val="00933416"/>
    <w:rsid w:val="00933C9F"/>
    <w:rsid w:val="00933D99"/>
    <w:rsid w:val="0093446C"/>
    <w:rsid w:val="00934498"/>
    <w:rsid w:val="009346EB"/>
    <w:rsid w:val="00935038"/>
    <w:rsid w:val="009355DA"/>
    <w:rsid w:val="00935B1C"/>
    <w:rsid w:val="00935D0C"/>
    <w:rsid w:val="00935E96"/>
    <w:rsid w:val="00936219"/>
    <w:rsid w:val="00936434"/>
    <w:rsid w:val="0093649D"/>
    <w:rsid w:val="0093652C"/>
    <w:rsid w:val="0093669E"/>
    <w:rsid w:val="0093698D"/>
    <w:rsid w:val="009370FA"/>
    <w:rsid w:val="009375EF"/>
    <w:rsid w:val="009377AE"/>
    <w:rsid w:val="00937851"/>
    <w:rsid w:val="009379A8"/>
    <w:rsid w:val="00937EFA"/>
    <w:rsid w:val="009400B4"/>
    <w:rsid w:val="009402DC"/>
    <w:rsid w:val="00940389"/>
    <w:rsid w:val="009403B9"/>
    <w:rsid w:val="0094081A"/>
    <w:rsid w:val="009408E0"/>
    <w:rsid w:val="00940928"/>
    <w:rsid w:val="00940C1D"/>
    <w:rsid w:val="009410B6"/>
    <w:rsid w:val="0094139F"/>
    <w:rsid w:val="009413F4"/>
    <w:rsid w:val="00941607"/>
    <w:rsid w:val="00941844"/>
    <w:rsid w:val="00941895"/>
    <w:rsid w:val="009418A2"/>
    <w:rsid w:val="00941D5C"/>
    <w:rsid w:val="00941E94"/>
    <w:rsid w:val="009424C4"/>
    <w:rsid w:val="0094255A"/>
    <w:rsid w:val="00942791"/>
    <w:rsid w:val="00942A4F"/>
    <w:rsid w:val="00942E4C"/>
    <w:rsid w:val="00942E56"/>
    <w:rsid w:val="009430BB"/>
    <w:rsid w:val="0094328E"/>
    <w:rsid w:val="009433CF"/>
    <w:rsid w:val="00943486"/>
    <w:rsid w:val="00943567"/>
    <w:rsid w:val="00943785"/>
    <w:rsid w:val="00943796"/>
    <w:rsid w:val="00943E0A"/>
    <w:rsid w:val="00943E42"/>
    <w:rsid w:val="009441BA"/>
    <w:rsid w:val="0094464E"/>
    <w:rsid w:val="009446EC"/>
    <w:rsid w:val="00944BA6"/>
    <w:rsid w:val="00944C6A"/>
    <w:rsid w:val="00944CB6"/>
    <w:rsid w:val="00944EA8"/>
    <w:rsid w:val="00945087"/>
    <w:rsid w:val="009452FC"/>
    <w:rsid w:val="0094548F"/>
    <w:rsid w:val="0094560A"/>
    <w:rsid w:val="00945848"/>
    <w:rsid w:val="00945F8F"/>
    <w:rsid w:val="009461B2"/>
    <w:rsid w:val="0094648A"/>
    <w:rsid w:val="009466BB"/>
    <w:rsid w:val="0094686F"/>
    <w:rsid w:val="00946D00"/>
    <w:rsid w:val="00946D80"/>
    <w:rsid w:val="00946E87"/>
    <w:rsid w:val="00946FF1"/>
    <w:rsid w:val="0094724E"/>
    <w:rsid w:val="00947BCB"/>
    <w:rsid w:val="00947C98"/>
    <w:rsid w:val="0095001C"/>
    <w:rsid w:val="009501B7"/>
    <w:rsid w:val="00950484"/>
    <w:rsid w:val="0095072E"/>
    <w:rsid w:val="009509D8"/>
    <w:rsid w:val="00950C1C"/>
    <w:rsid w:val="00951097"/>
    <w:rsid w:val="009510CA"/>
    <w:rsid w:val="009515EE"/>
    <w:rsid w:val="0095166B"/>
    <w:rsid w:val="00951708"/>
    <w:rsid w:val="00951867"/>
    <w:rsid w:val="00951B79"/>
    <w:rsid w:val="00951BC0"/>
    <w:rsid w:val="009520AA"/>
    <w:rsid w:val="009521AB"/>
    <w:rsid w:val="009523BA"/>
    <w:rsid w:val="0095300E"/>
    <w:rsid w:val="00954621"/>
    <w:rsid w:val="00954EDC"/>
    <w:rsid w:val="00954EFD"/>
    <w:rsid w:val="009550BB"/>
    <w:rsid w:val="00955330"/>
    <w:rsid w:val="00955409"/>
    <w:rsid w:val="009554B1"/>
    <w:rsid w:val="00955640"/>
    <w:rsid w:val="00955759"/>
    <w:rsid w:val="00955A51"/>
    <w:rsid w:val="00955DBF"/>
    <w:rsid w:val="009561E4"/>
    <w:rsid w:val="00956278"/>
    <w:rsid w:val="009562E3"/>
    <w:rsid w:val="00956385"/>
    <w:rsid w:val="0095664A"/>
    <w:rsid w:val="009570AE"/>
    <w:rsid w:val="009576ED"/>
    <w:rsid w:val="00957772"/>
    <w:rsid w:val="00957E16"/>
    <w:rsid w:val="00957E3B"/>
    <w:rsid w:val="00957ECB"/>
    <w:rsid w:val="00960005"/>
    <w:rsid w:val="009600DB"/>
    <w:rsid w:val="0096044E"/>
    <w:rsid w:val="009605D6"/>
    <w:rsid w:val="009606F5"/>
    <w:rsid w:val="00960701"/>
    <w:rsid w:val="00960A87"/>
    <w:rsid w:val="00960C89"/>
    <w:rsid w:val="009612F3"/>
    <w:rsid w:val="0096151E"/>
    <w:rsid w:val="009618CD"/>
    <w:rsid w:val="00961FA5"/>
    <w:rsid w:val="009621F4"/>
    <w:rsid w:val="009626D3"/>
    <w:rsid w:val="0096283E"/>
    <w:rsid w:val="00962ADF"/>
    <w:rsid w:val="00962B9E"/>
    <w:rsid w:val="00962D40"/>
    <w:rsid w:val="00962DCF"/>
    <w:rsid w:val="00962DE0"/>
    <w:rsid w:val="00962FF7"/>
    <w:rsid w:val="0096304A"/>
    <w:rsid w:val="009630CA"/>
    <w:rsid w:val="009632B7"/>
    <w:rsid w:val="009633D4"/>
    <w:rsid w:val="00963534"/>
    <w:rsid w:val="00963626"/>
    <w:rsid w:val="009639E5"/>
    <w:rsid w:val="00963C31"/>
    <w:rsid w:val="00963CF0"/>
    <w:rsid w:val="00963D7A"/>
    <w:rsid w:val="00963DC0"/>
    <w:rsid w:val="00963FA0"/>
    <w:rsid w:val="009642B6"/>
    <w:rsid w:val="009648D4"/>
    <w:rsid w:val="0096490D"/>
    <w:rsid w:val="00964939"/>
    <w:rsid w:val="00964984"/>
    <w:rsid w:val="00964B8F"/>
    <w:rsid w:val="00965239"/>
    <w:rsid w:val="009654CF"/>
    <w:rsid w:val="0096566D"/>
    <w:rsid w:val="0096567B"/>
    <w:rsid w:val="00965AA1"/>
    <w:rsid w:val="00965B1B"/>
    <w:rsid w:val="00965C28"/>
    <w:rsid w:val="00965CBB"/>
    <w:rsid w:val="00965CD0"/>
    <w:rsid w:val="00966277"/>
    <w:rsid w:val="00967095"/>
    <w:rsid w:val="009671EA"/>
    <w:rsid w:val="009676F7"/>
    <w:rsid w:val="00967C11"/>
    <w:rsid w:val="00970846"/>
    <w:rsid w:val="00970D57"/>
    <w:rsid w:val="00971244"/>
    <w:rsid w:val="009716FB"/>
    <w:rsid w:val="0097170D"/>
    <w:rsid w:val="00972459"/>
    <w:rsid w:val="00972660"/>
    <w:rsid w:val="009727B6"/>
    <w:rsid w:val="00972D2C"/>
    <w:rsid w:val="00972E75"/>
    <w:rsid w:val="00972F4F"/>
    <w:rsid w:val="00972FB2"/>
    <w:rsid w:val="009734A4"/>
    <w:rsid w:val="009734CD"/>
    <w:rsid w:val="009739BA"/>
    <w:rsid w:val="00973BD2"/>
    <w:rsid w:val="0097423D"/>
    <w:rsid w:val="009743A4"/>
    <w:rsid w:val="00974697"/>
    <w:rsid w:val="00974EBE"/>
    <w:rsid w:val="0097568F"/>
    <w:rsid w:val="00975BA6"/>
    <w:rsid w:val="00975BC5"/>
    <w:rsid w:val="00975DB8"/>
    <w:rsid w:val="00975E02"/>
    <w:rsid w:val="00975EBD"/>
    <w:rsid w:val="00976096"/>
    <w:rsid w:val="009760DD"/>
    <w:rsid w:val="009762A7"/>
    <w:rsid w:val="00976329"/>
    <w:rsid w:val="009763E1"/>
    <w:rsid w:val="00976686"/>
    <w:rsid w:val="00976733"/>
    <w:rsid w:val="009769D6"/>
    <w:rsid w:val="00976C3F"/>
    <w:rsid w:val="00976D33"/>
    <w:rsid w:val="00976E8C"/>
    <w:rsid w:val="00976F51"/>
    <w:rsid w:val="0097723E"/>
    <w:rsid w:val="0097737C"/>
    <w:rsid w:val="009773D1"/>
    <w:rsid w:val="0097744C"/>
    <w:rsid w:val="0097759C"/>
    <w:rsid w:val="00977C3F"/>
    <w:rsid w:val="00977D40"/>
    <w:rsid w:val="00977E48"/>
    <w:rsid w:val="00980026"/>
    <w:rsid w:val="00980269"/>
    <w:rsid w:val="009802BA"/>
    <w:rsid w:val="0098059E"/>
    <w:rsid w:val="009807DC"/>
    <w:rsid w:val="00980969"/>
    <w:rsid w:val="009809FD"/>
    <w:rsid w:val="00980C83"/>
    <w:rsid w:val="00981012"/>
    <w:rsid w:val="009810EB"/>
    <w:rsid w:val="00981140"/>
    <w:rsid w:val="00981399"/>
    <w:rsid w:val="009813E8"/>
    <w:rsid w:val="009814EC"/>
    <w:rsid w:val="00981583"/>
    <w:rsid w:val="0098159A"/>
    <w:rsid w:val="0098195C"/>
    <w:rsid w:val="009821D4"/>
    <w:rsid w:val="00982799"/>
    <w:rsid w:val="00982828"/>
    <w:rsid w:val="009828BE"/>
    <w:rsid w:val="009829BB"/>
    <w:rsid w:val="009829CF"/>
    <w:rsid w:val="00982AB0"/>
    <w:rsid w:val="00982C0A"/>
    <w:rsid w:val="00982F99"/>
    <w:rsid w:val="009837B4"/>
    <w:rsid w:val="009839B6"/>
    <w:rsid w:val="00983ACB"/>
    <w:rsid w:val="00983B19"/>
    <w:rsid w:val="0098445C"/>
    <w:rsid w:val="009845AB"/>
    <w:rsid w:val="00984872"/>
    <w:rsid w:val="00984BBF"/>
    <w:rsid w:val="00984CA5"/>
    <w:rsid w:val="00984DA4"/>
    <w:rsid w:val="009853A7"/>
    <w:rsid w:val="009853AF"/>
    <w:rsid w:val="009853BF"/>
    <w:rsid w:val="00985457"/>
    <w:rsid w:val="009856B9"/>
    <w:rsid w:val="00985926"/>
    <w:rsid w:val="00985964"/>
    <w:rsid w:val="00985AA6"/>
    <w:rsid w:val="00985AE3"/>
    <w:rsid w:val="00985BD2"/>
    <w:rsid w:val="00985F6E"/>
    <w:rsid w:val="00986210"/>
    <w:rsid w:val="0098654D"/>
    <w:rsid w:val="00986762"/>
    <w:rsid w:val="009869C5"/>
    <w:rsid w:val="0098711A"/>
    <w:rsid w:val="00987249"/>
    <w:rsid w:val="00987282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C28"/>
    <w:rsid w:val="00990E93"/>
    <w:rsid w:val="00990FA1"/>
    <w:rsid w:val="009910CB"/>
    <w:rsid w:val="00991297"/>
    <w:rsid w:val="00991462"/>
    <w:rsid w:val="0099146D"/>
    <w:rsid w:val="009916B5"/>
    <w:rsid w:val="00991A40"/>
    <w:rsid w:val="00991DBC"/>
    <w:rsid w:val="00991EAA"/>
    <w:rsid w:val="00991F13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D28"/>
    <w:rsid w:val="00993E25"/>
    <w:rsid w:val="00994565"/>
    <w:rsid w:val="009948EA"/>
    <w:rsid w:val="00994F15"/>
    <w:rsid w:val="00995020"/>
    <w:rsid w:val="00995A6D"/>
    <w:rsid w:val="00995DE1"/>
    <w:rsid w:val="0099602F"/>
    <w:rsid w:val="00996C6C"/>
    <w:rsid w:val="00996E40"/>
    <w:rsid w:val="00997286"/>
    <w:rsid w:val="0099733B"/>
    <w:rsid w:val="0099742A"/>
    <w:rsid w:val="0099773B"/>
    <w:rsid w:val="00997AC7"/>
    <w:rsid w:val="00997CED"/>
    <w:rsid w:val="00997DD3"/>
    <w:rsid w:val="00997EB4"/>
    <w:rsid w:val="00997FCD"/>
    <w:rsid w:val="009A01F0"/>
    <w:rsid w:val="009A02FF"/>
    <w:rsid w:val="009A04EF"/>
    <w:rsid w:val="009A0534"/>
    <w:rsid w:val="009A0858"/>
    <w:rsid w:val="009A0A2C"/>
    <w:rsid w:val="009A0D75"/>
    <w:rsid w:val="009A0F65"/>
    <w:rsid w:val="009A1387"/>
    <w:rsid w:val="009A1493"/>
    <w:rsid w:val="009A1C42"/>
    <w:rsid w:val="009A1C76"/>
    <w:rsid w:val="009A1D33"/>
    <w:rsid w:val="009A1DB3"/>
    <w:rsid w:val="009A1E70"/>
    <w:rsid w:val="009A1ECC"/>
    <w:rsid w:val="009A1F5C"/>
    <w:rsid w:val="009A2063"/>
    <w:rsid w:val="009A2443"/>
    <w:rsid w:val="009A26E1"/>
    <w:rsid w:val="009A2880"/>
    <w:rsid w:val="009A295B"/>
    <w:rsid w:val="009A2C97"/>
    <w:rsid w:val="009A2FA8"/>
    <w:rsid w:val="009A304F"/>
    <w:rsid w:val="009A3237"/>
    <w:rsid w:val="009A33B3"/>
    <w:rsid w:val="009A3732"/>
    <w:rsid w:val="009A3D2B"/>
    <w:rsid w:val="009A3F47"/>
    <w:rsid w:val="009A3F59"/>
    <w:rsid w:val="009A4065"/>
    <w:rsid w:val="009A41F2"/>
    <w:rsid w:val="009A43A7"/>
    <w:rsid w:val="009A446E"/>
    <w:rsid w:val="009A4523"/>
    <w:rsid w:val="009A45F9"/>
    <w:rsid w:val="009A4624"/>
    <w:rsid w:val="009A4896"/>
    <w:rsid w:val="009A4D44"/>
    <w:rsid w:val="009A4E26"/>
    <w:rsid w:val="009A53B0"/>
    <w:rsid w:val="009A53CC"/>
    <w:rsid w:val="009A54E1"/>
    <w:rsid w:val="009A5764"/>
    <w:rsid w:val="009A57F0"/>
    <w:rsid w:val="009A5ABB"/>
    <w:rsid w:val="009A5AE0"/>
    <w:rsid w:val="009A5F1E"/>
    <w:rsid w:val="009A64D9"/>
    <w:rsid w:val="009A667C"/>
    <w:rsid w:val="009A667D"/>
    <w:rsid w:val="009A678E"/>
    <w:rsid w:val="009A6C87"/>
    <w:rsid w:val="009A70F1"/>
    <w:rsid w:val="009A7331"/>
    <w:rsid w:val="009A755C"/>
    <w:rsid w:val="009A76F3"/>
    <w:rsid w:val="009A7A68"/>
    <w:rsid w:val="009A7B8C"/>
    <w:rsid w:val="009A7EEB"/>
    <w:rsid w:val="009B0174"/>
    <w:rsid w:val="009B0570"/>
    <w:rsid w:val="009B0880"/>
    <w:rsid w:val="009B097A"/>
    <w:rsid w:val="009B09E3"/>
    <w:rsid w:val="009B0D0C"/>
    <w:rsid w:val="009B146B"/>
    <w:rsid w:val="009B14E3"/>
    <w:rsid w:val="009B15DC"/>
    <w:rsid w:val="009B16FE"/>
    <w:rsid w:val="009B187A"/>
    <w:rsid w:val="009B1FC8"/>
    <w:rsid w:val="009B1FE2"/>
    <w:rsid w:val="009B218B"/>
    <w:rsid w:val="009B24E5"/>
    <w:rsid w:val="009B27B8"/>
    <w:rsid w:val="009B2A22"/>
    <w:rsid w:val="009B2AB7"/>
    <w:rsid w:val="009B2C12"/>
    <w:rsid w:val="009B2FDE"/>
    <w:rsid w:val="009B3534"/>
    <w:rsid w:val="009B37AE"/>
    <w:rsid w:val="009B37D8"/>
    <w:rsid w:val="009B3C33"/>
    <w:rsid w:val="009B3CC8"/>
    <w:rsid w:val="009B3D9F"/>
    <w:rsid w:val="009B4154"/>
    <w:rsid w:val="009B41A6"/>
    <w:rsid w:val="009B44A1"/>
    <w:rsid w:val="009B450E"/>
    <w:rsid w:val="009B46DF"/>
    <w:rsid w:val="009B4A5F"/>
    <w:rsid w:val="009B4CBA"/>
    <w:rsid w:val="009B4DCE"/>
    <w:rsid w:val="009B4F95"/>
    <w:rsid w:val="009B500B"/>
    <w:rsid w:val="009B57E4"/>
    <w:rsid w:val="009B58AB"/>
    <w:rsid w:val="009B62B8"/>
    <w:rsid w:val="009B67A0"/>
    <w:rsid w:val="009B69B6"/>
    <w:rsid w:val="009B6A2F"/>
    <w:rsid w:val="009B6ECF"/>
    <w:rsid w:val="009B6FD8"/>
    <w:rsid w:val="009B7303"/>
    <w:rsid w:val="009B76AC"/>
    <w:rsid w:val="009B7753"/>
    <w:rsid w:val="009B78DC"/>
    <w:rsid w:val="009B7D54"/>
    <w:rsid w:val="009B7DAD"/>
    <w:rsid w:val="009B7E7C"/>
    <w:rsid w:val="009C01DA"/>
    <w:rsid w:val="009C0215"/>
    <w:rsid w:val="009C034A"/>
    <w:rsid w:val="009C04B0"/>
    <w:rsid w:val="009C0695"/>
    <w:rsid w:val="009C0ECB"/>
    <w:rsid w:val="009C0F24"/>
    <w:rsid w:val="009C0F34"/>
    <w:rsid w:val="009C1374"/>
    <w:rsid w:val="009C138F"/>
    <w:rsid w:val="009C160A"/>
    <w:rsid w:val="009C166A"/>
    <w:rsid w:val="009C1767"/>
    <w:rsid w:val="009C1BC3"/>
    <w:rsid w:val="009C1D0C"/>
    <w:rsid w:val="009C22F8"/>
    <w:rsid w:val="009C27FC"/>
    <w:rsid w:val="009C2B82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A1"/>
    <w:rsid w:val="009C4733"/>
    <w:rsid w:val="009C4D5D"/>
    <w:rsid w:val="009C4DDD"/>
    <w:rsid w:val="009C599C"/>
    <w:rsid w:val="009C5A7A"/>
    <w:rsid w:val="009C5BC9"/>
    <w:rsid w:val="009C5C3E"/>
    <w:rsid w:val="009C6264"/>
    <w:rsid w:val="009C66E4"/>
    <w:rsid w:val="009C6D6B"/>
    <w:rsid w:val="009C6DE5"/>
    <w:rsid w:val="009C7006"/>
    <w:rsid w:val="009C7253"/>
    <w:rsid w:val="009C738E"/>
    <w:rsid w:val="009C7435"/>
    <w:rsid w:val="009C7C83"/>
    <w:rsid w:val="009C7CF4"/>
    <w:rsid w:val="009C7FD3"/>
    <w:rsid w:val="009C7FD8"/>
    <w:rsid w:val="009D0168"/>
    <w:rsid w:val="009D020C"/>
    <w:rsid w:val="009D04AA"/>
    <w:rsid w:val="009D0652"/>
    <w:rsid w:val="009D0B02"/>
    <w:rsid w:val="009D0B8A"/>
    <w:rsid w:val="009D0BB1"/>
    <w:rsid w:val="009D0BC3"/>
    <w:rsid w:val="009D0E2A"/>
    <w:rsid w:val="009D1151"/>
    <w:rsid w:val="009D12EA"/>
    <w:rsid w:val="009D1826"/>
    <w:rsid w:val="009D1C08"/>
    <w:rsid w:val="009D2193"/>
    <w:rsid w:val="009D2433"/>
    <w:rsid w:val="009D2C77"/>
    <w:rsid w:val="009D3165"/>
    <w:rsid w:val="009D334E"/>
    <w:rsid w:val="009D346B"/>
    <w:rsid w:val="009D354D"/>
    <w:rsid w:val="009D38D2"/>
    <w:rsid w:val="009D3A03"/>
    <w:rsid w:val="009D3D40"/>
    <w:rsid w:val="009D3F85"/>
    <w:rsid w:val="009D3FBD"/>
    <w:rsid w:val="009D46DB"/>
    <w:rsid w:val="009D49D9"/>
    <w:rsid w:val="009D4B3A"/>
    <w:rsid w:val="009D5618"/>
    <w:rsid w:val="009D5655"/>
    <w:rsid w:val="009D57D1"/>
    <w:rsid w:val="009D595F"/>
    <w:rsid w:val="009D596A"/>
    <w:rsid w:val="009D5ABE"/>
    <w:rsid w:val="009D5B87"/>
    <w:rsid w:val="009D5D29"/>
    <w:rsid w:val="009D6040"/>
    <w:rsid w:val="009D61FB"/>
    <w:rsid w:val="009D6303"/>
    <w:rsid w:val="009D6A90"/>
    <w:rsid w:val="009D6EBE"/>
    <w:rsid w:val="009D7254"/>
    <w:rsid w:val="009D730E"/>
    <w:rsid w:val="009D7570"/>
    <w:rsid w:val="009D79F5"/>
    <w:rsid w:val="009D7B15"/>
    <w:rsid w:val="009D7B2E"/>
    <w:rsid w:val="009D7E2A"/>
    <w:rsid w:val="009D7EF4"/>
    <w:rsid w:val="009D7FF8"/>
    <w:rsid w:val="009E033E"/>
    <w:rsid w:val="009E0EF2"/>
    <w:rsid w:val="009E0F93"/>
    <w:rsid w:val="009E1184"/>
    <w:rsid w:val="009E1401"/>
    <w:rsid w:val="009E161A"/>
    <w:rsid w:val="009E17FC"/>
    <w:rsid w:val="009E191F"/>
    <w:rsid w:val="009E1A45"/>
    <w:rsid w:val="009E1C4A"/>
    <w:rsid w:val="009E1D33"/>
    <w:rsid w:val="009E2262"/>
    <w:rsid w:val="009E244D"/>
    <w:rsid w:val="009E2708"/>
    <w:rsid w:val="009E2716"/>
    <w:rsid w:val="009E2756"/>
    <w:rsid w:val="009E2C01"/>
    <w:rsid w:val="009E3245"/>
    <w:rsid w:val="009E3320"/>
    <w:rsid w:val="009E350B"/>
    <w:rsid w:val="009E35C3"/>
    <w:rsid w:val="009E38C9"/>
    <w:rsid w:val="009E3A79"/>
    <w:rsid w:val="009E3A7B"/>
    <w:rsid w:val="009E3BB1"/>
    <w:rsid w:val="009E4483"/>
    <w:rsid w:val="009E4577"/>
    <w:rsid w:val="009E46C4"/>
    <w:rsid w:val="009E49D9"/>
    <w:rsid w:val="009E5005"/>
    <w:rsid w:val="009E509F"/>
    <w:rsid w:val="009E51CB"/>
    <w:rsid w:val="009E5380"/>
    <w:rsid w:val="009E591A"/>
    <w:rsid w:val="009E5D7F"/>
    <w:rsid w:val="009E5F4E"/>
    <w:rsid w:val="009E5FA5"/>
    <w:rsid w:val="009E60FD"/>
    <w:rsid w:val="009E63CC"/>
    <w:rsid w:val="009E63D7"/>
    <w:rsid w:val="009E63E0"/>
    <w:rsid w:val="009E6BD0"/>
    <w:rsid w:val="009E6F34"/>
    <w:rsid w:val="009E71FD"/>
    <w:rsid w:val="009E7821"/>
    <w:rsid w:val="009E7A0C"/>
    <w:rsid w:val="009E7A4D"/>
    <w:rsid w:val="009E7D54"/>
    <w:rsid w:val="009F0017"/>
    <w:rsid w:val="009F003B"/>
    <w:rsid w:val="009F00DE"/>
    <w:rsid w:val="009F0159"/>
    <w:rsid w:val="009F0258"/>
    <w:rsid w:val="009F03F5"/>
    <w:rsid w:val="009F0C49"/>
    <w:rsid w:val="009F0CC8"/>
    <w:rsid w:val="009F14ED"/>
    <w:rsid w:val="009F1533"/>
    <w:rsid w:val="009F1C68"/>
    <w:rsid w:val="009F1D77"/>
    <w:rsid w:val="009F1E8F"/>
    <w:rsid w:val="009F1F45"/>
    <w:rsid w:val="009F222B"/>
    <w:rsid w:val="009F27FB"/>
    <w:rsid w:val="009F28FE"/>
    <w:rsid w:val="009F2B10"/>
    <w:rsid w:val="009F3238"/>
    <w:rsid w:val="009F3A6C"/>
    <w:rsid w:val="009F3AB8"/>
    <w:rsid w:val="009F3ABD"/>
    <w:rsid w:val="009F3C5C"/>
    <w:rsid w:val="009F4368"/>
    <w:rsid w:val="009F4495"/>
    <w:rsid w:val="009F465A"/>
    <w:rsid w:val="009F473A"/>
    <w:rsid w:val="009F4AE5"/>
    <w:rsid w:val="009F51B1"/>
    <w:rsid w:val="009F56C2"/>
    <w:rsid w:val="009F56FD"/>
    <w:rsid w:val="009F5B36"/>
    <w:rsid w:val="009F60C3"/>
    <w:rsid w:val="009F60E0"/>
    <w:rsid w:val="009F6230"/>
    <w:rsid w:val="009F680F"/>
    <w:rsid w:val="009F6B3B"/>
    <w:rsid w:val="009F741C"/>
    <w:rsid w:val="009F7465"/>
    <w:rsid w:val="009F74A0"/>
    <w:rsid w:val="009F79B0"/>
    <w:rsid w:val="009F79BA"/>
    <w:rsid w:val="009F7A25"/>
    <w:rsid w:val="009F7D7A"/>
    <w:rsid w:val="009F7E66"/>
    <w:rsid w:val="009F7EA9"/>
    <w:rsid w:val="009F7FF0"/>
    <w:rsid w:val="00A00710"/>
    <w:rsid w:val="00A0090D"/>
    <w:rsid w:val="00A00B6B"/>
    <w:rsid w:val="00A00C20"/>
    <w:rsid w:val="00A00CA4"/>
    <w:rsid w:val="00A00EA4"/>
    <w:rsid w:val="00A018C2"/>
    <w:rsid w:val="00A01973"/>
    <w:rsid w:val="00A01C74"/>
    <w:rsid w:val="00A01F58"/>
    <w:rsid w:val="00A021F0"/>
    <w:rsid w:val="00A026ED"/>
    <w:rsid w:val="00A02F25"/>
    <w:rsid w:val="00A03005"/>
    <w:rsid w:val="00A0374B"/>
    <w:rsid w:val="00A039CD"/>
    <w:rsid w:val="00A03D03"/>
    <w:rsid w:val="00A04345"/>
    <w:rsid w:val="00A046DC"/>
    <w:rsid w:val="00A0475B"/>
    <w:rsid w:val="00A04983"/>
    <w:rsid w:val="00A04A27"/>
    <w:rsid w:val="00A04A5C"/>
    <w:rsid w:val="00A04DD0"/>
    <w:rsid w:val="00A04E46"/>
    <w:rsid w:val="00A0509E"/>
    <w:rsid w:val="00A050B3"/>
    <w:rsid w:val="00A050F1"/>
    <w:rsid w:val="00A052FE"/>
    <w:rsid w:val="00A05347"/>
    <w:rsid w:val="00A05BDD"/>
    <w:rsid w:val="00A05E4E"/>
    <w:rsid w:val="00A06068"/>
    <w:rsid w:val="00A06340"/>
    <w:rsid w:val="00A0664F"/>
    <w:rsid w:val="00A06A67"/>
    <w:rsid w:val="00A06AE2"/>
    <w:rsid w:val="00A06C7F"/>
    <w:rsid w:val="00A06CC3"/>
    <w:rsid w:val="00A06F19"/>
    <w:rsid w:val="00A07A6D"/>
    <w:rsid w:val="00A1065A"/>
    <w:rsid w:val="00A10AC4"/>
    <w:rsid w:val="00A1102A"/>
    <w:rsid w:val="00A11119"/>
    <w:rsid w:val="00A11238"/>
    <w:rsid w:val="00A1163C"/>
    <w:rsid w:val="00A1165A"/>
    <w:rsid w:val="00A11987"/>
    <w:rsid w:val="00A11CE9"/>
    <w:rsid w:val="00A12126"/>
    <w:rsid w:val="00A12377"/>
    <w:rsid w:val="00A123C2"/>
    <w:rsid w:val="00A1247B"/>
    <w:rsid w:val="00A128C5"/>
    <w:rsid w:val="00A129A2"/>
    <w:rsid w:val="00A129FF"/>
    <w:rsid w:val="00A130EF"/>
    <w:rsid w:val="00A13347"/>
    <w:rsid w:val="00A13656"/>
    <w:rsid w:val="00A13A4A"/>
    <w:rsid w:val="00A13DA7"/>
    <w:rsid w:val="00A14088"/>
    <w:rsid w:val="00A14486"/>
    <w:rsid w:val="00A144AA"/>
    <w:rsid w:val="00A1495C"/>
    <w:rsid w:val="00A14A84"/>
    <w:rsid w:val="00A14E2B"/>
    <w:rsid w:val="00A14E83"/>
    <w:rsid w:val="00A14F11"/>
    <w:rsid w:val="00A14F36"/>
    <w:rsid w:val="00A14FB7"/>
    <w:rsid w:val="00A15ECA"/>
    <w:rsid w:val="00A15FAE"/>
    <w:rsid w:val="00A15FF4"/>
    <w:rsid w:val="00A161BB"/>
    <w:rsid w:val="00A161CB"/>
    <w:rsid w:val="00A165FD"/>
    <w:rsid w:val="00A16862"/>
    <w:rsid w:val="00A16867"/>
    <w:rsid w:val="00A16D44"/>
    <w:rsid w:val="00A16DBB"/>
    <w:rsid w:val="00A1746E"/>
    <w:rsid w:val="00A17917"/>
    <w:rsid w:val="00A2024E"/>
    <w:rsid w:val="00A203DE"/>
    <w:rsid w:val="00A205AB"/>
    <w:rsid w:val="00A2084D"/>
    <w:rsid w:val="00A20C81"/>
    <w:rsid w:val="00A20CB7"/>
    <w:rsid w:val="00A20E1E"/>
    <w:rsid w:val="00A20EE2"/>
    <w:rsid w:val="00A219FD"/>
    <w:rsid w:val="00A22163"/>
    <w:rsid w:val="00A22364"/>
    <w:rsid w:val="00A225F4"/>
    <w:rsid w:val="00A22AE4"/>
    <w:rsid w:val="00A22AF7"/>
    <w:rsid w:val="00A22E60"/>
    <w:rsid w:val="00A232E4"/>
    <w:rsid w:val="00A23406"/>
    <w:rsid w:val="00A23463"/>
    <w:rsid w:val="00A237F0"/>
    <w:rsid w:val="00A238D7"/>
    <w:rsid w:val="00A239F2"/>
    <w:rsid w:val="00A23AC8"/>
    <w:rsid w:val="00A23C53"/>
    <w:rsid w:val="00A23EA8"/>
    <w:rsid w:val="00A24710"/>
    <w:rsid w:val="00A248E1"/>
    <w:rsid w:val="00A249F5"/>
    <w:rsid w:val="00A24BC4"/>
    <w:rsid w:val="00A24CDA"/>
    <w:rsid w:val="00A24EF3"/>
    <w:rsid w:val="00A25162"/>
    <w:rsid w:val="00A2540E"/>
    <w:rsid w:val="00A25586"/>
    <w:rsid w:val="00A2559C"/>
    <w:rsid w:val="00A258D4"/>
    <w:rsid w:val="00A2599B"/>
    <w:rsid w:val="00A25C45"/>
    <w:rsid w:val="00A25C75"/>
    <w:rsid w:val="00A25DD7"/>
    <w:rsid w:val="00A260BF"/>
    <w:rsid w:val="00A262DE"/>
    <w:rsid w:val="00A26758"/>
    <w:rsid w:val="00A268B9"/>
    <w:rsid w:val="00A26DAC"/>
    <w:rsid w:val="00A2704F"/>
    <w:rsid w:val="00A272A3"/>
    <w:rsid w:val="00A27440"/>
    <w:rsid w:val="00A27CA0"/>
    <w:rsid w:val="00A27EF0"/>
    <w:rsid w:val="00A3022F"/>
    <w:rsid w:val="00A3028C"/>
    <w:rsid w:val="00A30680"/>
    <w:rsid w:val="00A307AE"/>
    <w:rsid w:val="00A309AB"/>
    <w:rsid w:val="00A30AB0"/>
    <w:rsid w:val="00A31072"/>
    <w:rsid w:val="00A3137E"/>
    <w:rsid w:val="00A318C8"/>
    <w:rsid w:val="00A323F3"/>
    <w:rsid w:val="00A325B0"/>
    <w:rsid w:val="00A3296A"/>
    <w:rsid w:val="00A32ED9"/>
    <w:rsid w:val="00A33091"/>
    <w:rsid w:val="00A3317A"/>
    <w:rsid w:val="00A33221"/>
    <w:rsid w:val="00A33464"/>
    <w:rsid w:val="00A33623"/>
    <w:rsid w:val="00A33E9F"/>
    <w:rsid w:val="00A33EDC"/>
    <w:rsid w:val="00A34AD9"/>
    <w:rsid w:val="00A34B46"/>
    <w:rsid w:val="00A34DCE"/>
    <w:rsid w:val="00A34EC2"/>
    <w:rsid w:val="00A353A3"/>
    <w:rsid w:val="00A35756"/>
    <w:rsid w:val="00A35775"/>
    <w:rsid w:val="00A35812"/>
    <w:rsid w:val="00A3585D"/>
    <w:rsid w:val="00A359BF"/>
    <w:rsid w:val="00A35E27"/>
    <w:rsid w:val="00A35F9D"/>
    <w:rsid w:val="00A36527"/>
    <w:rsid w:val="00A36A11"/>
    <w:rsid w:val="00A36C75"/>
    <w:rsid w:val="00A36DD2"/>
    <w:rsid w:val="00A36E1A"/>
    <w:rsid w:val="00A37149"/>
    <w:rsid w:val="00A37456"/>
    <w:rsid w:val="00A37486"/>
    <w:rsid w:val="00A37601"/>
    <w:rsid w:val="00A376D4"/>
    <w:rsid w:val="00A376F6"/>
    <w:rsid w:val="00A37C14"/>
    <w:rsid w:val="00A37CF6"/>
    <w:rsid w:val="00A37DC8"/>
    <w:rsid w:val="00A37E63"/>
    <w:rsid w:val="00A4004E"/>
    <w:rsid w:val="00A409AE"/>
    <w:rsid w:val="00A40A83"/>
    <w:rsid w:val="00A40C09"/>
    <w:rsid w:val="00A40D6E"/>
    <w:rsid w:val="00A4115F"/>
    <w:rsid w:val="00A4147F"/>
    <w:rsid w:val="00A417A0"/>
    <w:rsid w:val="00A418FC"/>
    <w:rsid w:val="00A41929"/>
    <w:rsid w:val="00A41E7C"/>
    <w:rsid w:val="00A41E83"/>
    <w:rsid w:val="00A42039"/>
    <w:rsid w:val="00A424A5"/>
    <w:rsid w:val="00A424A7"/>
    <w:rsid w:val="00A4255E"/>
    <w:rsid w:val="00A42C60"/>
    <w:rsid w:val="00A42E4C"/>
    <w:rsid w:val="00A4311C"/>
    <w:rsid w:val="00A432BB"/>
    <w:rsid w:val="00A43431"/>
    <w:rsid w:val="00A434EC"/>
    <w:rsid w:val="00A43DFA"/>
    <w:rsid w:val="00A44138"/>
    <w:rsid w:val="00A44326"/>
    <w:rsid w:val="00A44373"/>
    <w:rsid w:val="00A44C72"/>
    <w:rsid w:val="00A44F04"/>
    <w:rsid w:val="00A44F11"/>
    <w:rsid w:val="00A453E3"/>
    <w:rsid w:val="00A45708"/>
    <w:rsid w:val="00A458F5"/>
    <w:rsid w:val="00A4592A"/>
    <w:rsid w:val="00A45B55"/>
    <w:rsid w:val="00A45ED9"/>
    <w:rsid w:val="00A4620B"/>
    <w:rsid w:val="00A46304"/>
    <w:rsid w:val="00A4670E"/>
    <w:rsid w:val="00A46AA7"/>
    <w:rsid w:val="00A46DB5"/>
    <w:rsid w:val="00A46F2E"/>
    <w:rsid w:val="00A473AF"/>
    <w:rsid w:val="00A473D3"/>
    <w:rsid w:val="00A4799A"/>
    <w:rsid w:val="00A47A9D"/>
    <w:rsid w:val="00A47B08"/>
    <w:rsid w:val="00A47CC0"/>
    <w:rsid w:val="00A47F31"/>
    <w:rsid w:val="00A507A0"/>
    <w:rsid w:val="00A50E7A"/>
    <w:rsid w:val="00A5105C"/>
    <w:rsid w:val="00A51220"/>
    <w:rsid w:val="00A5147C"/>
    <w:rsid w:val="00A5162D"/>
    <w:rsid w:val="00A516D9"/>
    <w:rsid w:val="00A516FB"/>
    <w:rsid w:val="00A51B45"/>
    <w:rsid w:val="00A52057"/>
    <w:rsid w:val="00A52293"/>
    <w:rsid w:val="00A5241B"/>
    <w:rsid w:val="00A52446"/>
    <w:rsid w:val="00A52480"/>
    <w:rsid w:val="00A52612"/>
    <w:rsid w:val="00A5303E"/>
    <w:rsid w:val="00A533F9"/>
    <w:rsid w:val="00A538A8"/>
    <w:rsid w:val="00A53C22"/>
    <w:rsid w:val="00A54000"/>
    <w:rsid w:val="00A542C7"/>
    <w:rsid w:val="00A5436B"/>
    <w:rsid w:val="00A54582"/>
    <w:rsid w:val="00A54902"/>
    <w:rsid w:val="00A54C1B"/>
    <w:rsid w:val="00A55266"/>
    <w:rsid w:val="00A554ED"/>
    <w:rsid w:val="00A5574D"/>
    <w:rsid w:val="00A55754"/>
    <w:rsid w:val="00A558DF"/>
    <w:rsid w:val="00A55A7F"/>
    <w:rsid w:val="00A55AAD"/>
    <w:rsid w:val="00A55CC3"/>
    <w:rsid w:val="00A55D56"/>
    <w:rsid w:val="00A56492"/>
    <w:rsid w:val="00A5698A"/>
    <w:rsid w:val="00A569F9"/>
    <w:rsid w:val="00A57297"/>
    <w:rsid w:val="00A57634"/>
    <w:rsid w:val="00A577D1"/>
    <w:rsid w:val="00A579C5"/>
    <w:rsid w:val="00A57A9C"/>
    <w:rsid w:val="00A57D0F"/>
    <w:rsid w:val="00A57E51"/>
    <w:rsid w:val="00A60000"/>
    <w:rsid w:val="00A604C5"/>
    <w:rsid w:val="00A604D0"/>
    <w:rsid w:val="00A60BC0"/>
    <w:rsid w:val="00A60CE8"/>
    <w:rsid w:val="00A6118C"/>
    <w:rsid w:val="00A6143E"/>
    <w:rsid w:val="00A616FC"/>
    <w:rsid w:val="00A61901"/>
    <w:rsid w:val="00A619A0"/>
    <w:rsid w:val="00A619BD"/>
    <w:rsid w:val="00A619E4"/>
    <w:rsid w:val="00A61A58"/>
    <w:rsid w:val="00A620E2"/>
    <w:rsid w:val="00A627F6"/>
    <w:rsid w:val="00A62A87"/>
    <w:rsid w:val="00A62D8C"/>
    <w:rsid w:val="00A63444"/>
    <w:rsid w:val="00A636A8"/>
    <w:rsid w:val="00A638BB"/>
    <w:rsid w:val="00A641EA"/>
    <w:rsid w:val="00A642B9"/>
    <w:rsid w:val="00A6468F"/>
    <w:rsid w:val="00A6482D"/>
    <w:rsid w:val="00A64A23"/>
    <w:rsid w:val="00A64A30"/>
    <w:rsid w:val="00A64BB1"/>
    <w:rsid w:val="00A64DCA"/>
    <w:rsid w:val="00A64E1A"/>
    <w:rsid w:val="00A64E64"/>
    <w:rsid w:val="00A64E8B"/>
    <w:rsid w:val="00A65055"/>
    <w:rsid w:val="00A65087"/>
    <w:rsid w:val="00A65219"/>
    <w:rsid w:val="00A6544C"/>
    <w:rsid w:val="00A6563E"/>
    <w:rsid w:val="00A6569F"/>
    <w:rsid w:val="00A656DE"/>
    <w:rsid w:val="00A66192"/>
    <w:rsid w:val="00A664E5"/>
    <w:rsid w:val="00A665EE"/>
    <w:rsid w:val="00A66847"/>
    <w:rsid w:val="00A66BF5"/>
    <w:rsid w:val="00A66DBE"/>
    <w:rsid w:val="00A67536"/>
    <w:rsid w:val="00A677C5"/>
    <w:rsid w:val="00A6784C"/>
    <w:rsid w:val="00A67940"/>
    <w:rsid w:val="00A67D09"/>
    <w:rsid w:val="00A70066"/>
    <w:rsid w:val="00A7015D"/>
    <w:rsid w:val="00A703F0"/>
    <w:rsid w:val="00A70EE6"/>
    <w:rsid w:val="00A7115A"/>
    <w:rsid w:val="00A711F0"/>
    <w:rsid w:val="00A71468"/>
    <w:rsid w:val="00A71484"/>
    <w:rsid w:val="00A71753"/>
    <w:rsid w:val="00A71982"/>
    <w:rsid w:val="00A71F59"/>
    <w:rsid w:val="00A72140"/>
    <w:rsid w:val="00A72248"/>
    <w:rsid w:val="00A72395"/>
    <w:rsid w:val="00A72619"/>
    <w:rsid w:val="00A72B6A"/>
    <w:rsid w:val="00A73053"/>
    <w:rsid w:val="00A7311C"/>
    <w:rsid w:val="00A73538"/>
    <w:rsid w:val="00A735BD"/>
    <w:rsid w:val="00A738D4"/>
    <w:rsid w:val="00A738FC"/>
    <w:rsid w:val="00A73BCA"/>
    <w:rsid w:val="00A73C1B"/>
    <w:rsid w:val="00A73CC0"/>
    <w:rsid w:val="00A73EC2"/>
    <w:rsid w:val="00A74208"/>
    <w:rsid w:val="00A74607"/>
    <w:rsid w:val="00A747DB"/>
    <w:rsid w:val="00A74A94"/>
    <w:rsid w:val="00A74B89"/>
    <w:rsid w:val="00A74EFF"/>
    <w:rsid w:val="00A75587"/>
    <w:rsid w:val="00A75615"/>
    <w:rsid w:val="00A75883"/>
    <w:rsid w:val="00A762DC"/>
    <w:rsid w:val="00A766D1"/>
    <w:rsid w:val="00A76831"/>
    <w:rsid w:val="00A769A9"/>
    <w:rsid w:val="00A76A5B"/>
    <w:rsid w:val="00A76B18"/>
    <w:rsid w:val="00A76B85"/>
    <w:rsid w:val="00A76D66"/>
    <w:rsid w:val="00A76F18"/>
    <w:rsid w:val="00A77573"/>
    <w:rsid w:val="00A776FA"/>
    <w:rsid w:val="00A77884"/>
    <w:rsid w:val="00A77D10"/>
    <w:rsid w:val="00A8002B"/>
    <w:rsid w:val="00A80483"/>
    <w:rsid w:val="00A80F9C"/>
    <w:rsid w:val="00A812B1"/>
    <w:rsid w:val="00A812F6"/>
    <w:rsid w:val="00A813B9"/>
    <w:rsid w:val="00A817D4"/>
    <w:rsid w:val="00A81BFE"/>
    <w:rsid w:val="00A81D48"/>
    <w:rsid w:val="00A81F79"/>
    <w:rsid w:val="00A8237F"/>
    <w:rsid w:val="00A8268F"/>
    <w:rsid w:val="00A8269B"/>
    <w:rsid w:val="00A828B7"/>
    <w:rsid w:val="00A829A2"/>
    <w:rsid w:val="00A837FB"/>
    <w:rsid w:val="00A83F38"/>
    <w:rsid w:val="00A8463E"/>
    <w:rsid w:val="00A84B30"/>
    <w:rsid w:val="00A84B7E"/>
    <w:rsid w:val="00A84B93"/>
    <w:rsid w:val="00A84C0B"/>
    <w:rsid w:val="00A84E2C"/>
    <w:rsid w:val="00A85742"/>
    <w:rsid w:val="00A85A4E"/>
    <w:rsid w:val="00A85BBA"/>
    <w:rsid w:val="00A85F7F"/>
    <w:rsid w:val="00A85FE2"/>
    <w:rsid w:val="00A8608F"/>
    <w:rsid w:val="00A86193"/>
    <w:rsid w:val="00A863A0"/>
    <w:rsid w:val="00A8667E"/>
    <w:rsid w:val="00A86819"/>
    <w:rsid w:val="00A868C8"/>
    <w:rsid w:val="00A86A27"/>
    <w:rsid w:val="00A86B63"/>
    <w:rsid w:val="00A86DA3"/>
    <w:rsid w:val="00A86E03"/>
    <w:rsid w:val="00A86F0D"/>
    <w:rsid w:val="00A87023"/>
    <w:rsid w:val="00A8710F"/>
    <w:rsid w:val="00A87255"/>
    <w:rsid w:val="00A8780F"/>
    <w:rsid w:val="00A87825"/>
    <w:rsid w:val="00A87AC4"/>
    <w:rsid w:val="00A87C35"/>
    <w:rsid w:val="00A90107"/>
    <w:rsid w:val="00A90790"/>
    <w:rsid w:val="00A908FB"/>
    <w:rsid w:val="00A90B3D"/>
    <w:rsid w:val="00A90BD3"/>
    <w:rsid w:val="00A90C5B"/>
    <w:rsid w:val="00A90DDF"/>
    <w:rsid w:val="00A910A5"/>
    <w:rsid w:val="00A91956"/>
    <w:rsid w:val="00A91979"/>
    <w:rsid w:val="00A92076"/>
    <w:rsid w:val="00A92211"/>
    <w:rsid w:val="00A92498"/>
    <w:rsid w:val="00A9292C"/>
    <w:rsid w:val="00A92BBA"/>
    <w:rsid w:val="00A92CBA"/>
    <w:rsid w:val="00A92F05"/>
    <w:rsid w:val="00A93263"/>
    <w:rsid w:val="00A932C3"/>
    <w:rsid w:val="00A935BE"/>
    <w:rsid w:val="00A9370B"/>
    <w:rsid w:val="00A93E5E"/>
    <w:rsid w:val="00A94485"/>
    <w:rsid w:val="00A946D5"/>
    <w:rsid w:val="00A94904"/>
    <w:rsid w:val="00A94CFE"/>
    <w:rsid w:val="00A94FFE"/>
    <w:rsid w:val="00A950ED"/>
    <w:rsid w:val="00A951CB"/>
    <w:rsid w:val="00A954C4"/>
    <w:rsid w:val="00A9558C"/>
    <w:rsid w:val="00A9581C"/>
    <w:rsid w:val="00A95E10"/>
    <w:rsid w:val="00A95F62"/>
    <w:rsid w:val="00A9612D"/>
    <w:rsid w:val="00A96141"/>
    <w:rsid w:val="00A962E0"/>
    <w:rsid w:val="00A9634B"/>
    <w:rsid w:val="00A96701"/>
    <w:rsid w:val="00A96998"/>
    <w:rsid w:val="00A96A01"/>
    <w:rsid w:val="00A97390"/>
    <w:rsid w:val="00A97415"/>
    <w:rsid w:val="00A9741F"/>
    <w:rsid w:val="00A974AA"/>
    <w:rsid w:val="00A975A8"/>
    <w:rsid w:val="00A97BCF"/>
    <w:rsid w:val="00A97C88"/>
    <w:rsid w:val="00A97F14"/>
    <w:rsid w:val="00AA02BF"/>
    <w:rsid w:val="00AA042A"/>
    <w:rsid w:val="00AA043E"/>
    <w:rsid w:val="00AA058C"/>
    <w:rsid w:val="00AA0758"/>
    <w:rsid w:val="00AA0832"/>
    <w:rsid w:val="00AA0CA4"/>
    <w:rsid w:val="00AA0EBA"/>
    <w:rsid w:val="00AA141C"/>
    <w:rsid w:val="00AA15E8"/>
    <w:rsid w:val="00AA1EA6"/>
    <w:rsid w:val="00AA256F"/>
    <w:rsid w:val="00AA2598"/>
    <w:rsid w:val="00AA26AC"/>
    <w:rsid w:val="00AA2BE6"/>
    <w:rsid w:val="00AA2BFF"/>
    <w:rsid w:val="00AA2CCB"/>
    <w:rsid w:val="00AA3032"/>
    <w:rsid w:val="00AA32B5"/>
    <w:rsid w:val="00AA33F0"/>
    <w:rsid w:val="00AA3546"/>
    <w:rsid w:val="00AA3896"/>
    <w:rsid w:val="00AA42ED"/>
    <w:rsid w:val="00AA459D"/>
    <w:rsid w:val="00AA496C"/>
    <w:rsid w:val="00AA4CB3"/>
    <w:rsid w:val="00AA51F3"/>
    <w:rsid w:val="00AA5749"/>
    <w:rsid w:val="00AA594A"/>
    <w:rsid w:val="00AA5D68"/>
    <w:rsid w:val="00AA5EC6"/>
    <w:rsid w:val="00AA60B4"/>
    <w:rsid w:val="00AA630B"/>
    <w:rsid w:val="00AA664B"/>
    <w:rsid w:val="00AA669E"/>
    <w:rsid w:val="00AA66B1"/>
    <w:rsid w:val="00AA688F"/>
    <w:rsid w:val="00AA68F5"/>
    <w:rsid w:val="00AA6ADA"/>
    <w:rsid w:val="00AA6CDE"/>
    <w:rsid w:val="00AA7855"/>
    <w:rsid w:val="00AA7D78"/>
    <w:rsid w:val="00AA7F94"/>
    <w:rsid w:val="00AB04B4"/>
    <w:rsid w:val="00AB06F1"/>
    <w:rsid w:val="00AB0873"/>
    <w:rsid w:val="00AB0BE1"/>
    <w:rsid w:val="00AB0E31"/>
    <w:rsid w:val="00AB112E"/>
    <w:rsid w:val="00AB114B"/>
    <w:rsid w:val="00AB14BE"/>
    <w:rsid w:val="00AB1593"/>
    <w:rsid w:val="00AB1648"/>
    <w:rsid w:val="00AB187B"/>
    <w:rsid w:val="00AB1D0B"/>
    <w:rsid w:val="00AB1F98"/>
    <w:rsid w:val="00AB258D"/>
    <w:rsid w:val="00AB26F1"/>
    <w:rsid w:val="00AB2A77"/>
    <w:rsid w:val="00AB2C12"/>
    <w:rsid w:val="00AB2C3A"/>
    <w:rsid w:val="00AB2C70"/>
    <w:rsid w:val="00AB2F9B"/>
    <w:rsid w:val="00AB2FB2"/>
    <w:rsid w:val="00AB2FB9"/>
    <w:rsid w:val="00AB3084"/>
    <w:rsid w:val="00AB3208"/>
    <w:rsid w:val="00AB334E"/>
    <w:rsid w:val="00AB34FF"/>
    <w:rsid w:val="00AB37D3"/>
    <w:rsid w:val="00AB3C1B"/>
    <w:rsid w:val="00AB3C32"/>
    <w:rsid w:val="00AB3C3D"/>
    <w:rsid w:val="00AB3E88"/>
    <w:rsid w:val="00AB3ED7"/>
    <w:rsid w:val="00AB3EF1"/>
    <w:rsid w:val="00AB4719"/>
    <w:rsid w:val="00AB48B3"/>
    <w:rsid w:val="00AB49B1"/>
    <w:rsid w:val="00AB4D49"/>
    <w:rsid w:val="00AB4DB9"/>
    <w:rsid w:val="00AB5067"/>
    <w:rsid w:val="00AB5107"/>
    <w:rsid w:val="00AB5484"/>
    <w:rsid w:val="00AB54F2"/>
    <w:rsid w:val="00AB57B7"/>
    <w:rsid w:val="00AB5AAF"/>
    <w:rsid w:val="00AB5BB8"/>
    <w:rsid w:val="00AB5DB4"/>
    <w:rsid w:val="00AB5EEF"/>
    <w:rsid w:val="00AB5F0F"/>
    <w:rsid w:val="00AB62BC"/>
    <w:rsid w:val="00AB635B"/>
    <w:rsid w:val="00AB6523"/>
    <w:rsid w:val="00AB6581"/>
    <w:rsid w:val="00AB65DC"/>
    <w:rsid w:val="00AB6702"/>
    <w:rsid w:val="00AB6820"/>
    <w:rsid w:val="00AB6890"/>
    <w:rsid w:val="00AB6898"/>
    <w:rsid w:val="00AB6D96"/>
    <w:rsid w:val="00AB700F"/>
    <w:rsid w:val="00AB771E"/>
    <w:rsid w:val="00AB7724"/>
    <w:rsid w:val="00AB7A6F"/>
    <w:rsid w:val="00AC0027"/>
    <w:rsid w:val="00AC00A2"/>
    <w:rsid w:val="00AC07A8"/>
    <w:rsid w:val="00AC0C2C"/>
    <w:rsid w:val="00AC0D64"/>
    <w:rsid w:val="00AC1251"/>
    <w:rsid w:val="00AC12ED"/>
    <w:rsid w:val="00AC1740"/>
    <w:rsid w:val="00AC177B"/>
    <w:rsid w:val="00AC1C56"/>
    <w:rsid w:val="00AC1D6E"/>
    <w:rsid w:val="00AC1DAE"/>
    <w:rsid w:val="00AC1E1F"/>
    <w:rsid w:val="00AC27A2"/>
    <w:rsid w:val="00AC2CB7"/>
    <w:rsid w:val="00AC2D0C"/>
    <w:rsid w:val="00AC2F81"/>
    <w:rsid w:val="00AC30BD"/>
    <w:rsid w:val="00AC31FD"/>
    <w:rsid w:val="00AC347A"/>
    <w:rsid w:val="00AC3652"/>
    <w:rsid w:val="00AC3849"/>
    <w:rsid w:val="00AC3B0D"/>
    <w:rsid w:val="00AC446B"/>
    <w:rsid w:val="00AC490C"/>
    <w:rsid w:val="00AC4D24"/>
    <w:rsid w:val="00AC4E2F"/>
    <w:rsid w:val="00AC4E86"/>
    <w:rsid w:val="00AC5239"/>
    <w:rsid w:val="00AC5773"/>
    <w:rsid w:val="00AC5B57"/>
    <w:rsid w:val="00AC62C0"/>
    <w:rsid w:val="00AC62D4"/>
    <w:rsid w:val="00AC640C"/>
    <w:rsid w:val="00AC64DA"/>
    <w:rsid w:val="00AC6666"/>
    <w:rsid w:val="00AC67CB"/>
    <w:rsid w:val="00AC67DF"/>
    <w:rsid w:val="00AC6988"/>
    <w:rsid w:val="00AC6A25"/>
    <w:rsid w:val="00AC7342"/>
    <w:rsid w:val="00AC7514"/>
    <w:rsid w:val="00AC7826"/>
    <w:rsid w:val="00AC79F7"/>
    <w:rsid w:val="00AC7DC8"/>
    <w:rsid w:val="00AD00F5"/>
    <w:rsid w:val="00AD0162"/>
    <w:rsid w:val="00AD04C0"/>
    <w:rsid w:val="00AD078D"/>
    <w:rsid w:val="00AD07CC"/>
    <w:rsid w:val="00AD088B"/>
    <w:rsid w:val="00AD08D5"/>
    <w:rsid w:val="00AD0B63"/>
    <w:rsid w:val="00AD13B6"/>
    <w:rsid w:val="00AD1853"/>
    <w:rsid w:val="00AD196F"/>
    <w:rsid w:val="00AD1C9C"/>
    <w:rsid w:val="00AD1D1C"/>
    <w:rsid w:val="00AD1DA7"/>
    <w:rsid w:val="00AD1DB5"/>
    <w:rsid w:val="00AD22A5"/>
    <w:rsid w:val="00AD238D"/>
    <w:rsid w:val="00AD23B1"/>
    <w:rsid w:val="00AD2456"/>
    <w:rsid w:val="00AD2577"/>
    <w:rsid w:val="00AD2768"/>
    <w:rsid w:val="00AD2A39"/>
    <w:rsid w:val="00AD2AB9"/>
    <w:rsid w:val="00AD2B73"/>
    <w:rsid w:val="00AD30C4"/>
    <w:rsid w:val="00AD366C"/>
    <w:rsid w:val="00AD39EC"/>
    <w:rsid w:val="00AD3C35"/>
    <w:rsid w:val="00AD3E64"/>
    <w:rsid w:val="00AD4315"/>
    <w:rsid w:val="00AD4340"/>
    <w:rsid w:val="00AD4706"/>
    <w:rsid w:val="00AD47CC"/>
    <w:rsid w:val="00AD481E"/>
    <w:rsid w:val="00AD4A95"/>
    <w:rsid w:val="00AD557B"/>
    <w:rsid w:val="00AD5678"/>
    <w:rsid w:val="00AD590E"/>
    <w:rsid w:val="00AD59BB"/>
    <w:rsid w:val="00AD5DC7"/>
    <w:rsid w:val="00AD5F97"/>
    <w:rsid w:val="00AD6086"/>
    <w:rsid w:val="00AD6380"/>
    <w:rsid w:val="00AD6844"/>
    <w:rsid w:val="00AD696C"/>
    <w:rsid w:val="00AD69CC"/>
    <w:rsid w:val="00AD6ADD"/>
    <w:rsid w:val="00AD6CFE"/>
    <w:rsid w:val="00AD7153"/>
    <w:rsid w:val="00AD7202"/>
    <w:rsid w:val="00AD7224"/>
    <w:rsid w:val="00AD743C"/>
    <w:rsid w:val="00AD74FA"/>
    <w:rsid w:val="00AD75A3"/>
    <w:rsid w:val="00AD7662"/>
    <w:rsid w:val="00AD7805"/>
    <w:rsid w:val="00AD790B"/>
    <w:rsid w:val="00AD7985"/>
    <w:rsid w:val="00AD7B18"/>
    <w:rsid w:val="00AD7C93"/>
    <w:rsid w:val="00AD7F17"/>
    <w:rsid w:val="00AE0063"/>
    <w:rsid w:val="00AE0315"/>
    <w:rsid w:val="00AE043F"/>
    <w:rsid w:val="00AE08D1"/>
    <w:rsid w:val="00AE09A3"/>
    <w:rsid w:val="00AE0A4D"/>
    <w:rsid w:val="00AE0A50"/>
    <w:rsid w:val="00AE0B36"/>
    <w:rsid w:val="00AE0BFF"/>
    <w:rsid w:val="00AE0DA4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094"/>
    <w:rsid w:val="00AE2339"/>
    <w:rsid w:val="00AE2A6C"/>
    <w:rsid w:val="00AE2C5A"/>
    <w:rsid w:val="00AE2D6D"/>
    <w:rsid w:val="00AE3046"/>
    <w:rsid w:val="00AE30F6"/>
    <w:rsid w:val="00AE32E7"/>
    <w:rsid w:val="00AE33F7"/>
    <w:rsid w:val="00AE346E"/>
    <w:rsid w:val="00AE34CF"/>
    <w:rsid w:val="00AE361B"/>
    <w:rsid w:val="00AE3C45"/>
    <w:rsid w:val="00AE3CCF"/>
    <w:rsid w:val="00AE3E13"/>
    <w:rsid w:val="00AE3E4E"/>
    <w:rsid w:val="00AE3FA5"/>
    <w:rsid w:val="00AE4210"/>
    <w:rsid w:val="00AE4357"/>
    <w:rsid w:val="00AE44A6"/>
    <w:rsid w:val="00AE4520"/>
    <w:rsid w:val="00AE4B41"/>
    <w:rsid w:val="00AE4E22"/>
    <w:rsid w:val="00AE544E"/>
    <w:rsid w:val="00AE5681"/>
    <w:rsid w:val="00AE5834"/>
    <w:rsid w:val="00AE5D05"/>
    <w:rsid w:val="00AE5FD3"/>
    <w:rsid w:val="00AE6701"/>
    <w:rsid w:val="00AE67EF"/>
    <w:rsid w:val="00AE69E3"/>
    <w:rsid w:val="00AE6A33"/>
    <w:rsid w:val="00AE6B04"/>
    <w:rsid w:val="00AE6B12"/>
    <w:rsid w:val="00AE6C0A"/>
    <w:rsid w:val="00AE6DCA"/>
    <w:rsid w:val="00AE6FD9"/>
    <w:rsid w:val="00AE7047"/>
    <w:rsid w:val="00AE7C3E"/>
    <w:rsid w:val="00AE7DD4"/>
    <w:rsid w:val="00AF02D2"/>
    <w:rsid w:val="00AF0CAD"/>
    <w:rsid w:val="00AF0D0F"/>
    <w:rsid w:val="00AF1C35"/>
    <w:rsid w:val="00AF1DE6"/>
    <w:rsid w:val="00AF1FEC"/>
    <w:rsid w:val="00AF20FA"/>
    <w:rsid w:val="00AF234A"/>
    <w:rsid w:val="00AF26FA"/>
    <w:rsid w:val="00AF2783"/>
    <w:rsid w:val="00AF2BFF"/>
    <w:rsid w:val="00AF3010"/>
    <w:rsid w:val="00AF3090"/>
    <w:rsid w:val="00AF31D7"/>
    <w:rsid w:val="00AF33C8"/>
    <w:rsid w:val="00AF3985"/>
    <w:rsid w:val="00AF3B36"/>
    <w:rsid w:val="00AF3B6A"/>
    <w:rsid w:val="00AF3DB4"/>
    <w:rsid w:val="00AF40C1"/>
    <w:rsid w:val="00AF41FF"/>
    <w:rsid w:val="00AF465A"/>
    <w:rsid w:val="00AF4833"/>
    <w:rsid w:val="00AF48FB"/>
    <w:rsid w:val="00AF4AFD"/>
    <w:rsid w:val="00AF516F"/>
    <w:rsid w:val="00AF51F8"/>
    <w:rsid w:val="00AF5564"/>
    <w:rsid w:val="00AF5A24"/>
    <w:rsid w:val="00AF5EC8"/>
    <w:rsid w:val="00AF60B2"/>
    <w:rsid w:val="00AF6159"/>
    <w:rsid w:val="00AF6208"/>
    <w:rsid w:val="00AF684D"/>
    <w:rsid w:val="00AF6DD9"/>
    <w:rsid w:val="00AF7673"/>
    <w:rsid w:val="00AF79EA"/>
    <w:rsid w:val="00AF7C50"/>
    <w:rsid w:val="00AF7C5D"/>
    <w:rsid w:val="00AF7CFE"/>
    <w:rsid w:val="00AF7D1E"/>
    <w:rsid w:val="00B00118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733"/>
    <w:rsid w:val="00B020DB"/>
    <w:rsid w:val="00B0232B"/>
    <w:rsid w:val="00B026C5"/>
    <w:rsid w:val="00B02714"/>
    <w:rsid w:val="00B027A4"/>
    <w:rsid w:val="00B028AA"/>
    <w:rsid w:val="00B02A84"/>
    <w:rsid w:val="00B03105"/>
    <w:rsid w:val="00B031A5"/>
    <w:rsid w:val="00B031AE"/>
    <w:rsid w:val="00B031C2"/>
    <w:rsid w:val="00B0340E"/>
    <w:rsid w:val="00B039F0"/>
    <w:rsid w:val="00B03C70"/>
    <w:rsid w:val="00B04374"/>
    <w:rsid w:val="00B04383"/>
    <w:rsid w:val="00B047A1"/>
    <w:rsid w:val="00B04A08"/>
    <w:rsid w:val="00B05327"/>
    <w:rsid w:val="00B05349"/>
    <w:rsid w:val="00B05535"/>
    <w:rsid w:val="00B0557E"/>
    <w:rsid w:val="00B05856"/>
    <w:rsid w:val="00B05986"/>
    <w:rsid w:val="00B05A97"/>
    <w:rsid w:val="00B060E9"/>
    <w:rsid w:val="00B06340"/>
    <w:rsid w:val="00B06628"/>
    <w:rsid w:val="00B06713"/>
    <w:rsid w:val="00B06830"/>
    <w:rsid w:val="00B069CA"/>
    <w:rsid w:val="00B07090"/>
    <w:rsid w:val="00B07203"/>
    <w:rsid w:val="00B072AD"/>
    <w:rsid w:val="00B07558"/>
    <w:rsid w:val="00B07646"/>
    <w:rsid w:val="00B07F20"/>
    <w:rsid w:val="00B1007B"/>
    <w:rsid w:val="00B10897"/>
    <w:rsid w:val="00B109AD"/>
    <w:rsid w:val="00B10B35"/>
    <w:rsid w:val="00B10ED4"/>
    <w:rsid w:val="00B11164"/>
    <w:rsid w:val="00B1126A"/>
    <w:rsid w:val="00B11322"/>
    <w:rsid w:val="00B11725"/>
    <w:rsid w:val="00B11D11"/>
    <w:rsid w:val="00B11F8E"/>
    <w:rsid w:val="00B12018"/>
    <w:rsid w:val="00B125F8"/>
    <w:rsid w:val="00B12B26"/>
    <w:rsid w:val="00B13185"/>
    <w:rsid w:val="00B1333A"/>
    <w:rsid w:val="00B134AC"/>
    <w:rsid w:val="00B135A9"/>
    <w:rsid w:val="00B14280"/>
    <w:rsid w:val="00B146C3"/>
    <w:rsid w:val="00B1476E"/>
    <w:rsid w:val="00B14AB8"/>
    <w:rsid w:val="00B14AE9"/>
    <w:rsid w:val="00B14C27"/>
    <w:rsid w:val="00B14E98"/>
    <w:rsid w:val="00B15127"/>
    <w:rsid w:val="00B15326"/>
    <w:rsid w:val="00B155B0"/>
    <w:rsid w:val="00B1575D"/>
    <w:rsid w:val="00B158B9"/>
    <w:rsid w:val="00B15AF1"/>
    <w:rsid w:val="00B15CCE"/>
    <w:rsid w:val="00B15D55"/>
    <w:rsid w:val="00B15ED4"/>
    <w:rsid w:val="00B1626B"/>
    <w:rsid w:val="00B1633E"/>
    <w:rsid w:val="00B163BE"/>
    <w:rsid w:val="00B165FF"/>
    <w:rsid w:val="00B16744"/>
    <w:rsid w:val="00B16827"/>
    <w:rsid w:val="00B16DFE"/>
    <w:rsid w:val="00B1717F"/>
    <w:rsid w:val="00B17529"/>
    <w:rsid w:val="00B175A8"/>
    <w:rsid w:val="00B1773F"/>
    <w:rsid w:val="00B17815"/>
    <w:rsid w:val="00B20184"/>
    <w:rsid w:val="00B20709"/>
    <w:rsid w:val="00B20759"/>
    <w:rsid w:val="00B209E3"/>
    <w:rsid w:val="00B20D5E"/>
    <w:rsid w:val="00B20D9D"/>
    <w:rsid w:val="00B20F07"/>
    <w:rsid w:val="00B20FE0"/>
    <w:rsid w:val="00B20FF3"/>
    <w:rsid w:val="00B21098"/>
    <w:rsid w:val="00B2164D"/>
    <w:rsid w:val="00B2192F"/>
    <w:rsid w:val="00B21BD8"/>
    <w:rsid w:val="00B22000"/>
    <w:rsid w:val="00B22981"/>
    <w:rsid w:val="00B229A4"/>
    <w:rsid w:val="00B22AEF"/>
    <w:rsid w:val="00B22D28"/>
    <w:rsid w:val="00B22EAB"/>
    <w:rsid w:val="00B22EC1"/>
    <w:rsid w:val="00B23137"/>
    <w:rsid w:val="00B23243"/>
    <w:rsid w:val="00B234A8"/>
    <w:rsid w:val="00B23531"/>
    <w:rsid w:val="00B2361B"/>
    <w:rsid w:val="00B2387D"/>
    <w:rsid w:val="00B23F40"/>
    <w:rsid w:val="00B23FE6"/>
    <w:rsid w:val="00B24802"/>
    <w:rsid w:val="00B24B55"/>
    <w:rsid w:val="00B24D6A"/>
    <w:rsid w:val="00B24FE8"/>
    <w:rsid w:val="00B250D4"/>
    <w:rsid w:val="00B25110"/>
    <w:rsid w:val="00B25152"/>
    <w:rsid w:val="00B25297"/>
    <w:rsid w:val="00B25468"/>
    <w:rsid w:val="00B258B0"/>
    <w:rsid w:val="00B25979"/>
    <w:rsid w:val="00B25AD6"/>
    <w:rsid w:val="00B264A9"/>
    <w:rsid w:val="00B2674F"/>
    <w:rsid w:val="00B2692E"/>
    <w:rsid w:val="00B269E8"/>
    <w:rsid w:val="00B26A46"/>
    <w:rsid w:val="00B26B99"/>
    <w:rsid w:val="00B26D3E"/>
    <w:rsid w:val="00B27026"/>
    <w:rsid w:val="00B27080"/>
    <w:rsid w:val="00B2746E"/>
    <w:rsid w:val="00B2751A"/>
    <w:rsid w:val="00B27A37"/>
    <w:rsid w:val="00B27CA7"/>
    <w:rsid w:val="00B27D78"/>
    <w:rsid w:val="00B3027A"/>
    <w:rsid w:val="00B30284"/>
    <w:rsid w:val="00B302B5"/>
    <w:rsid w:val="00B302D1"/>
    <w:rsid w:val="00B304A3"/>
    <w:rsid w:val="00B30B3C"/>
    <w:rsid w:val="00B30D73"/>
    <w:rsid w:val="00B30DE5"/>
    <w:rsid w:val="00B30EC6"/>
    <w:rsid w:val="00B314D4"/>
    <w:rsid w:val="00B3180E"/>
    <w:rsid w:val="00B31C98"/>
    <w:rsid w:val="00B31F1E"/>
    <w:rsid w:val="00B321B0"/>
    <w:rsid w:val="00B32586"/>
    <w:rsid w:val="00B32A39"/>
    <w:rsid w:val="00B33185"/>
    <w:rsid w:val="00B331D5"/>
    <w:rsid w:val="00B336F1"/>
    <w:rsid w:val="00B337D9"/>
    <w:rsid w:val="00B33FD2"/>
    <w:rsid w:val="00B34007"/>
    <w:rsid w:val="00B342B3"/>
    <w:rsid w:val="00B34450"/>
    <w:rsid w:val="00B346A7"/>
    <w:rsid w:val="00B34913"/>
    <w:rsid w:val="00B34C64"/>
    <w:rsid w:val="00B34C6A"/>
    <w:rsid w:val="00B34E54"/>
    <w:rsid w:val="00B35125"/>
    <w:rsid w:val="00B353B1"/>
    <w:rsid w:val="00B35850"/>
    <w:rsid w:val="00B35FA9"/>
    <w:rsid w:val="00B35FD1"/>
    <w:rsid w:val="00B361C2"/>
    <w:rsid w:val="00B361EC"/>
    <w:rsid w:val="00B3631F"/>
    <w:rsid w:val="00B363EF"/>
    <w:rsid w:val="00B364AA"/>
    <w:rsid w:val="00B365E3"/>
    <w:rsid w:val="00B365E7"/>
    <w:rsid w:val="00B367AD"/>
    <w:rsid w:val="00B367E2"/>
    <w:rsid w:val="00B36866"/>
    <w:rsid w:val="00B36928"/>
    <w:rsid w:val="00B36BFA"/>
    <w:rsid w:val="00B36C3B"/>
    <w:rsid w:val="00B36CAC"/>
    <w:rsid w:val="00B36D3F"/>
    <w:rsid w:val="00B36EDC"/>
    <w:rsid w:val="00B37437"/>
    <w:rsid w:val="00B37E93"/>
    <w:rsid w:val="00B37F91"/>
    <w:rsid w:val="00B4012C"/>
    <w:rsid w:val="00B4040E"/>
    <w:rsid w:val="00B40E12"/>
    <w:rsid w:val="00B40E38"/>
    <w:rsid w:val="00B41231"/>
    <w:rsid w:val="00B412BD"/>
    <w:rsid w:val="00B41832"/>
    <w:rsid w:val="00B419FF"/>
    <w:rsid w:val="00B41AA7"/>
    <w:rsid w:val="00B42008"/>
    <w:rsid w:val="00B42251"/>
    <w:rsid w:val="00B42526"/>
    <w:rsid w:val="00B4254B"/>
    <w:rsid w:val="00B4264D"/>
    <w:rsid w:val="00B42DF6"/>
    <w:rsid w:val="00B42E58"/>
    <w:rsid w:val="00B43018"/>
    <w:rsid w:val="00B435F6"/>
    <w:rsid w:val="00B4374C"/>
    <w:rsid w:val="00B43F19"/>
    <w:rsid w:val="00B43FC7"/>
    <w:rsid w:val="00B4402B"/>
    <w:rsid w:val="00B441FD"/>
    <w:rsid w:val="00B44695"/>
    <w:rsid w:val="00B44796"/>
    <w:rsid w:val="00B44A82"/>
    <w:rsid w:val="00B44E7F"/>
    <w:rsid w:val="00B44F20"/>
    <w:rsid w:val="00B45517"/>
    <w:rsid w:val="00B45AEA"/>
    <w:rsid w:val="00B45AF3"/>
    <w:rsid w:val="00B45C58"/>
    <w:rsid w:val="00B46085"/>
    <w:rsid w:val="00B461E6"/>
    <w:rsid w:val="00B464BC"/>
    <w:rsid w:val="00B4652B"/>
    <w:rsid w:val="00B46699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48C"/>
    <w:rsid w:val="00B4764F"/>
    <w:rsid w:val="00B50250"/>
    <w:rsid w:val="00B5041C"/>
    <w:rsid w:val="00B5056D"/>
    <w:rsid w:val="00B5072A"/>
    <w:rsid w:val="00B5078A"/>
    <w:rsid w:val="00B508DC"/>
    <w:rsid w:val="00B50A2C"/>
    <w:rsid w:val="00B50A40"/>
    <w:rsid w:val="00B51039"/>
    <w:rsid w:val="00B5106F"/>
    <w:rsid w:val="00B510F9"/>
    <w:rsid w:val="00B51339"/>
    <w:rsid w:val="00B5150E"/>
    <w:rsid w:val="00B517A2"/>
    <w:rsid w:val="00B51802"/>
    <w:rsid w:val="00B51B35"/>
    <w:rsid w:val="00B51D73"/>
    <w:rsid w:val="00B52030"/>
    <w:rsid w:val="00B52322"/>
    <w:rsid w:val="00B52756"/>
    <w:rsid w:val="00B52A85"/>
    <w:rsid w:val="00B52B75"/>
    <w:rsid w:val="00B53156"/>
    <w:rsid w:val="00B5342C"/>
    <w:rsid w:val="00B5381E"/>
    <w:rsid w:val="00B53822"/>
    <w:rsid w:val="00B53851"/>
    <w:rsid w:val="00B539DC"/>
    <w:rsid w:val="00B54AB0"/>
    <w:rsid w:val="00B54B62"/>
    <w:rsid w:val="00B54C3E"/>
    <w:rsid w:val="00B54DD9"/>
    <w:rsid w:val="00B554F6"/>
    <w:rsid w:val="00B56135"/>
    <w:rsid w:val="00B56153"/>
    <w:rsid w:val="00B5650C"/>
    <w:rsid w:val="00B5679B"/>
    <w:rsid w:val="00B56936"/>
    <w:rsid w:val="00B56C35"/>
    <w:rsid w:val="00B570FE"/>
    <w:rsid w:val="00B57357"/>
    <w:rsid w:val="00B575BC"/>
    <w:rsid w:val="00B578AA"/>
    <w:rsid w:val="00B5796D"/>
    <w:rsid w:val="00B57A82"/>
    <w:rsid w:val="00B57BBD"/>
    <w:rsid w:val="00B57E2A"/>
    <w:rsid w:val="00B57E38"/>
    <w:rsid w:val="00B600A5"/>
    <w:rsid w:val="00B6063B"/>
    <w:rsid w:val="00B6085C"/>
    <w:rsid w:val="00B60A17"/>
    <w:rsid w:val="00B613F9"/>
    <w:rsid w:val="00B616E9"/>
    <w:rsid w:val="00B6227D"/>
    <w:rsid w:val="00B62371"/>
    <w:rsid w:val="00B625B9"/>
    <w:rsid w:val="00B62742"/>
    <w:rsid w:val="00B6296F"/>
    <w:rsid w:val="00B62D0E"/>
    <w:rsid w:val="00B62DF9"/>
    <w:rsid w:val="00B62EB7"/>
    <w:rsid w:val="00B6308A"/>
    <w:rsid w:val="00B6309E"/>
    <w:rsid w:val="00B634A6"/>
    <w:rsid w:val="00B63777"/>
    <w:rsid w:val="00B638A4"/>
    <w:rsid w:val="00B6391F"/>
    <w:rsid w:val="00B63A76"/>
    <w:rsid w:val="00B63A94"/>
    <w:rsid w:val="00B63C97"/>
    <w:rsid w:val="00B63E31"/>
    <w:rsid w:val="00B63E5E"/>
    <w:rsid w:val="00B640AA"/>
    <w:rsid w:val="00B64208"/>
    <w:rsid w:val="00B6437A"/>
    <w:rsid w:val="00B64436"/>
    <w:rsid w:val="00B646B4"/>
    <w:rsid w:val="00B64816"/>
    <w:rsid w:val="00B64899"/>
    <w:rsid w:val="00B6491B"/>
    <w:rsid w:val="00B64974"/>
    <w:rsid w:val="00B649BE"/>
    <w:rsid w:val="00B64CC5"/>
    <w:rsid w:val="00B64D42"/>
    <w:rsid w:val="00B65278"/>
    <w:rsid w:val="00B655BB"/>
    <w:rsid w:val="00B65865"/>
    <w:rsid w:val="00B65911"/>
    <w:rsid w:val="00B659E9"/>
    <w:rsid w:val="00B65CF1"/>
    <w:rsid w:val="00B65E61"/>
    <w:rsid w:val="00B661F5"/>
    <w:rsid w:val="00B66574"/>
    <w:rsid w:val="00B6658C"/>
    <w:rsid w:val="00B666A9"/>
    <w:rsid w:val="00B6673C"/>
    <w:rsid w:val="00B67103"/>
    <w:rsid w:val="00B679C6"/>
    <w:rsid w:val="00B67B53"/>
    <w:rsid w:val="00B67D6E"/>
    <w:rsid w:val="00B67D8D"/>
    <w:rsid w:val="00B67DFA"/>
    <w:rsid w:val="00B67E8F"/>
    <w:rsid w:val="00B67F32"/>
    <w:rsid w:val="00B70095"/>
    <w:rsid w:val="00B700A4"/>
    <w:rsid w:val="00B70440"/>
    <w:rsid w:val="00B70724"/>
    <w:rsid w:val="00B70C0E"/>
    <w:rsid w:val="00B70CD8"/>
    <w:rsid w:val="00B70D73"/>
    <w:rsid w:val="00B7131C"/>
    <w:rsid w:val="00B71439"/>
    <w:rsid w:val="00B71593"/>
    <w:rsid w:val="00B715CA"/>
    <w:rsid w:val="00B71750"/>
    <w:rsid w:val="00B71768"/>
    <w:rsid w:val="00B720B8"/>
    <w:rsid w:val="00B724F0"/>
    <w:rsid w:val="00B72A31"/>
    <w:rsid w:val="00B72D07"/>
    <w:rsid w:val="00B73031"/>
    <w:rsid w:val="00B73073"/>
    <w:rsid w:val="00B7308C"/>
    <w:rsid w:val="00B73219"/>
    <w:rsid w:val="00B73A1C"/>
    <w:rsid w:val="00B73F2B"/>
    <w:rsid w:val="00B742A6"/>
    <w:rsid w:val="00B74406"/>
    <w:rsid w:val="00B74A14"/>
    <w:rsid w:val="00B753B1"/>
    <w:rsid w:val="00B7540A"/>
    <w:rsid w:val="00B759C9"/>
    <w:rsid w:val="00B75BB6"/>
    <w:rsid w:val="00B76136"/>
    <w:rsid w:val="00B76DE0"/>
    <w:rsid w:val="00B770CC"/>
    <w:rsid w:val="00B772AF"/>
    <w:rsid w:val="00B773E2"/>
    <w:rsid w:val="00B77A53"/>
    <w:rsid w:val="00B77A5C"/>
    <w:rsid w:val="00B77EA1"/>
    <w:rsid w:val="00B8030C"/>
    <w:rsid w:val="00B809BA"/>
    <w:rsid w:val="00B809C8"/>
    <w:rsid w:val="00B809EB"/>
    <w:rsid w:val="00B80A8F"/>
    <w:rsid w:val="00B80F22"/>
    <w:rsid w:val="00B80FC6"/>
    <w:rsid w:val="00B81236"/>
    <w:rsid w:val="00B81830"/>
    <w:rsid w:val="00B81A22"/>
    <w:rsid w:val="00B81D06"/>
    <w:rsid w:val="00B82392"/>
    <w:rsid w:val="00B824AE"/>
    <w:rsid w:val="00B824C3"/>
    <w:rsid w:val="00B824C4"/>
    <w:rsid w:val="00B82506"/>
    <w:rsid w:val="00B827F3"/>
    <w:rsid w:val="00B82803"/>
    <w:rsid w:val="00B82A62"/>
    <w:rsid w:val="00B82B71"/>
    <w:rsid w:val="00B82D74"/>
    <w:rsid w:val="00B8324F"/>
    <w:rsid w:val="00B83251"/>
    <w:rsid w:val="00B83EF5"/>
    <w:rsid w:val="00B83FDE"/>
    <w:rsid w:val="00B8402D"/>
    <w:rsid w:val="00B8411C"/>
    <w:rsid w:val="00B843F9"/>
    <w:rsid w:val="00B84684"/>
    <w:rsid w:val="00B848CC"/>
    <w:rsid w:val="00B84B12"/>
    <w:rsid w:val="00B84C35"/>
    <w:rsid w:val="00B84E18"/>
    <w:rsid w:val="00B85262"/>
    <w:rsid w:val="00B85518"/>
    <w:rsid w:val="00B85657"/>
    <w:rsid w:val="00B8573E"/>
    <w:rsid w:val="00B8594C"/>
    <w:rsid w:val="00B8612B"/>
    <w:rsid w:val="00B864A8"/>
    <w:rsid w:val="00B86897"/>
    <w:rsid w:val="00B86F3F"/>
    <w:rsid w:val="00B86F75"/>
    <w:rsid w:val="00B871FF"/>
    <w:rsid w:val="00B87233"/>
    <w:rsid w:val="00B87324"/>
    <w:rsid w:val="00B873FC"/>
    <w:rsid w:val="00B874FF"/>
    <w:rsid w:val="00B8750B"/>
    <w:rsid w:val="00B875B0"/>
    <w:rsid w:val="00B875FE"/>
    <w:rsid w:val="00B8769C"/>
    <w:rsid w:val="00B87709"/>
    <w:rsid w:val="00B87A54"/>
    <w:rsid w:val="00B87BC3"/>
    <w:rsid w:val="00B87E39"/>
    <w:rsid w:val="00B90296"/>
    <w:rsid w:val="00B903FB"/>
    <w:rsid w:val="00B908CA"/>
    <w:rsid w:val="00B90ACB"/>
    <w:rsid w:val="00B90CA2"/>
    <w:rsid w:val="00B90ED3"/>
    <w:rsid w:val="00B91312"/>
    <w:rsid w:val="00B91A01"/>
    <w:rsid w:val="00B91C06"/>
    <w:rsid w:val="00B9269E"/>
    <w:rsid w:val="00B92935"/>
    <w:rsid w:val="00B92F7E"/>
    <w:rsid w:val="00B93009"/>
    <w:rsid w:val="00B931AB"/>
    <w:rsid w:val="00B936E8"/>
    <w:rsid w:val="00B937BA"/>
    <w:rsid w:val="00B93889"/>
    <w:rsid w:val="00B93C75"/>
    <w:rsid w:val="00B93CAB"/>
    <w:rsid w:val="00B941B2"/>
    <w:rsid w:val="00B941F4"/>
    <w:rsid w:val="00B94802"/>
    <w:rsid w:val="00B94E94"/>
    <w:rsid w:val="00B9524D"/>
    <w:rsid w:val="00B9526F"/>
    <w:rsid w:val="00B95384"/>
    <w:rsid w:val="00B95455"/>
    <w:rsid w:val="00B955D4"/>
    <w:rsid w:val="00B95977"/>
    <w:rsid w:val="00B95C09"/>
    <w:rsid w:val="00B9611F"/>
    <w:rsid w:val="00B96303"/>
    <w:rsid w:val="00B97042"/>
    <w:rsid w:val="00B97413"/>
    <w:rsid w:val="00B97A04"/>
    <w:rsid w:val="00B97CAC"/>
    <w:rsid w:val="00BA01B6"/>
    <w:rsid w:val="00BA0280"/>
    <w:rsid w:val="00BA0884"/>
    <w:rsid w:val="00BA0C02"/>
    <w:rsid w:val="00BA0E08"/>
    <w:rsid w:val="00BA147C"/>
    <w:rsid w:val="00BA172D"/>
    <w:rsid w:val="00BA17C1"/>
    <w:rsid w:val="00BA1C1C"/>
    <w:rsid w:val="00BA1D89"/>
    <w:rsid w:val="00BA1E2E"/>
    <w:rsid w:val="00BA1EBB"/>
    <w:rsid w:val="00BA218B"/>
    <w:rsid w:val="00BA2518"/>
    <w:rsid w:val="00BA25D5"/>
    <w:rsid w:val="00BA2A7A"/>
    <w:rsid w:val="00BA2F6E"/>
    <w:rsid w:val="00BA31A5"/>
    <w:rsid w:val="00BA35DD"/>
    <w:rsid w:val="00BA3AA6"/>
    <w:rsid w:val="00BA3C2C"/>
    <w:rsid w:val="00BA3E04"/>
    <w:rsid w:val="00BA416B"/>
    <w:rsid w:val="00BA4187"/>
    <w:rsid w:val="00BA4441"/>
    <w:rsid w:val="00BA4727"/>
    <w:rsid w:val="00BA472D"/>
    <w:rsid w:val="00BA4BA3"/>
    <w:rsid w:val="00BA4BF5"/>
    <w:rsid w:val="00BA4C4A"/>
    <w:rsid w:val="00BA5004"/>
    <w:rsid w:val="00BA507E"/>
    <w:rsid w:val="00BA52EC"/>
    <w:rsid w:val="00BA5455"/>
    <w:rsid w:val="00BA565F"/>
    <w:rsid w:val="00BA5BE7"/>
    <w:rsid w:val="00BA5D0D"/>
    <w:rsid w:val="00BA5D3E"/>
    <w:rsid w:val="00BA6001"/>
    <w:rsid w:val="00BA6607"/>
    <w:rsid w:val="00BA67BC"/>
    <w:rsid w:val="00BA6A6F"/>
    <w:rsid w:val="00BA6B4E"/>
    <w:rsid w:val="00BA6EEB"/>
    <w:rsid w:val="00BA6F4B"/>
    <w:rsid w:val="00BA721C"/>
    <w:rsid w:val="00BA7363"/>
    <w:rsid w:val="00BA7791"/>
    <w:rsid w:val="00BA7889"/>
    <w:rsid w:val="00BA7CF8"/>
    <w:rsid w:val="00BA7D83"/>
    <w:rsid w:val="00BA7EA6"/>
    <w:rsid w:val="00BB00A0"/>
    <w:rsid w:val="00BB02DA"/>
    <w:rsid w:val="00BB037C"/>
    <w:rsid w:val="00BB0441"/>
    <w:rsid w:val="00BB0554"/>
    <w:rsid w:val="00BB055D"/>
    <w:rsid w:val="00BB0771"/>
    <w:rsid w:val="00BB0862"/>
    <w:rsid w:val="00BB09A8"/>
    <w:rsid w:val="00BB09EC"/>
    <w:rsid w:val="00BB0C8C"/>
    <w:rsid w:val="00BB0D01"/>
    <w:rsid w:val="00BB0EBC"/>
    <w:rsid w:val="00BB10DC"/>
    <w:rsid w:val="00BB1B6D"/>
    <w:rsid w:val="00BB1D2F"/>
    <w:rsid w:val="00BB1DE0"/>
    <w:rsid w:val="00BB1E58"/>
    <w:rsid w:val="00BB20AD"/>
    <w:rsid w:val="00BB20E0"/>
    <w:rsid w:val="00BB2383"/>
    <w:rsid w:val="00BB2494"/>
    <w:rsid w:val="00BB251E"/>
    <w:rsid w:val="00BB25FD"/>
    <w:rsid w:val="00BB26B2"/>
    <w:rsid w:val="00BB28FB"/>
    <w:rsid w:val="00BB2DD2"/>
    <w:rsid w:val="00BB2DFB"/>
    <w:rsid w:val="00BB31C9"/>
    <w:rsid w:val="00BB3212"/>
    <w:rsid w:val="00BB3543"/>
    <w:rsid w:val="00BB35AA"/>
    <w:rsid w:val="00BB3726"/>
    <w:rsid w:val="00BB3D6D"/>
    <w:rsid w:val="00BB4254"/>
    <w:rsid w:val="00BB4495"/>
    <w:rsid w:val="00BB479B"/>
    <w:rsid w:val="00BB480E"/>
    <w:rsid w:val="00BB4885"/>
    <w:rsid w:val="00BB4A85"/>
    <w:rsid w:val="00BB4BB5"/>
    <w:rsid w:val="00BB4E18"/>
    <w:rsid w:val="00BB4EFD"/>
    <w:rsid w:val="00BB5225"/>
    <w:rsid w:val="00BB53C2"/>
    <w:rsid w:val="00BB5488"/>
    <w:rsid w:val="00BB5530"/>
    <w:rsid w:val="00BB5AF1"/>
    <w:rsid w:val="00BB5C06"/>
    <w:rsid w:val="00BB608E"/>
    <w:rsid w:val="00BB668B"/>
    <w:rsid w:val="00BB6BCE"/>
    <w:rsid w:val="00BB6E5D"/>
    <w:rsid w:val="00BB6F9D"/>
    <w:rsid w:val="00BB7024"/>
    <w:rsid w:val="00BB70BB"/>
    <w:rsid w:val="00BB7324"/>
    <w:rsid w:val="00BB7C20"/>
    <w:rsid w:val="00BB7E34"/>
    <w:rsid w:val="00BB7EB5"/>
    <w:rsid w:val="00BB7FE7"/>
    <w:rsid w:val="00BC01AA"/>
    <w:rsid w:val="00BC0379"/>
    <w:rsid w:val="00BC043D"/>
    <w:rsid w:val="00BC07A3"/>
    <w:rsid w:val="00BC12A6"/>
    <w:rsid w:val="00BC17DA"/>
    <w:rsid w:val="00BC1A1A"/>
    <w:rsid w:val="00BC222A"/>
    <w:rsid w:val="00BC2660"/>
    <w:rsid w:val="00BC26F8"/>
    <w:rsid w:val="00BC27AD"/>
    <w:rsid w:val="00BC297B"/>
    <w:rsid w:val="00BC2B55"/>
    <w:rsid w:val="00BC33AE"/>
    <w:rsid w:val="00BC366B"/>
    <w:rsid w:val="00BC3B19"/>
    <w:rsid w:val="00BC3BC4"/>
    <w:rsid w:val="00BC3BC6"/>
    <w:rsid w:val="00BC3E9D"/>
    <w:rsid w:val="00BC3F90"/>
    <w:rsid w:val="00BC406B"/>
    <w:rsid w:val="00BC4222"/>
    <w:rsid w:val="00BC4369"/>
    <w:rsid w:val="00BC4602"/>
    <w:rsid w:val="00BC4B87"/>
    <w:rsid w:val="00BC4E8D"/>
    <w:rsid w:val="00BC56BB"/>
    <w:rsid w:val="00BC5AA2"/>
    <w:rsid w:val="00BC5C4E"/>
    <w:rsid w:val="00BC6264"/>
    <w:rsid w:val="00BC64EA"/>
    <w:rsid w:val="00BC67CA"/>
    <w:rsid w:val="00BC6806"/>
    <w:rsid w:val="00BC6FA6"/>
    <w:rsid w:val="00BC72D4"/>
    <w:rsid w:val="00BC745F"/>
    <w:rsid w:val="00BC756D"/>
    <w:rsid w:val="00BC777F"/>
    <w:rsid w:val="00BC7A15"/>
    <w:rsid w:val="00BC7AB5"/>
    <w:rsid w:val="00BC7E8C"/>
    <w:rsid w:val="00BC7FC9"/>
    <w:rsid w:val="00BD018B"/>
    <w:rsid w:val="00BD03CC"/>
    <w:rsid w:val="00BD03E4"/>
    <w:rsid w:val="00BD081D"/>
    <w:rsid w:val="00BD08C5"/>
    <w:rsid w:val="00BD0955"/>
    <w:rsid w:val="00BD0968"/>
    <w:rsid w:val="00BD0970"/>
    <w:rsid w:val="00BD0F4B"/>
    <w:rsid w:val="00BD10DE"/>
    <w:rsid w:val="00BD11EE"/>
    <w:rsid w:val="00BD157C"/>
    <w:rsid w:val="00BD170D"/>
    <w:rsid w:val="00BD17C0"/>
    <w:rsid w:val="00BD1B6E"/>
    <w:rsid w:val="00BD1BD5"/>
    <w:rsid w:val="00BD1C49"/>
    <w:rsid w:val="00BD1CB0"/>
    <w:rsid w:val="00BD3012"/>
    <w:rsid w:val="00BD3101"/>
    <w:rsid w:val="00BD32D2"/>
    <w:rsid w:val="00BD3866"/>
    <w:rsid w:val="00BD4322"/>
    <w:rsid w:val="00BD458E"/>
    <w:rsid w:val="00BD4A26"/>
    <w:rsid w:val="00BD4BE8"/>
    <w:rsid w:val="00BD4EFF"/>
    <w:rsid w:val="00BD52E5"/>
    <w:rsid w:val="00BD54D1"/>
    <w:rsid w:val="00BD55C1"/>
    <w:rsid w:val="00BD6032"/>
    <w:rsid w:val="00BD6098"/>
    <w:rsid w:val="00BD61BF"/>
    <w:rsid w:val="00BD6595"/>
    <w:rsid w:val="00BD6915"/>
    <w:rsid w:val="00BD6AC0"/>
    <w:rsid w:val="00BD6EA1"/>
    <w:rsid w:val="00BD6EB6"/>
    <w:rsid w:val="00BD71EA"/>
    <w:rsid w:val="00BD74F4"/>
    <w:rsid w:val="00BD7723"/>
    <w:rsid w:val="00BD77EA"/>
    <w:rsid w:val="00BD7B0D"/>
    <w:rsid w:val="00BD7D93"/>
    <w:rsid w:val="00BE00A3"/>
    <w:rsid w:val="00BE0141"/>
    <w:rsid w:val="00BE0695"/>
    <w:rsid w:val="00BE0C56"/>
    <w:rsid w:val="00BE142F"/>
    <w:rsid w:val="00BE14C5"/>
    <w:rsid w:val="00BE1558"/>
    <w:rsid w:val="00BE1842"/>
    <w:rsid w:val="00BE1A2C"/>
    <w:rsid w:val="00BE1B75"/>
    <w:rsid w:val="00BE1E4A"/>
    <w:rsid w:val="00BE2183"/>
    <w:rsid w:val="00BE2292"/>
    <w:rsid w:val="00BE2303"/>
    <w:rsid w:val="00BE2BC9"/>
    <w:rsid w:val="00BE2C5A"/>
    <w:rsid w:val="00BE33CF"/>
    <w:rsid w:val="00BE35CE"/>
    <w:rsid w:val="00BE3BCE"/>
    <w:rsid w:val="00BE43B1"/>
    <w:rsid w:val="00BE4481"/>
    <w:rsid w:val="00BE49AC"/>
    <w:rsid w:val="00BE49FA"/>
    <w:rsid w:val="00BE4D93"/>
    <w:rsid w:val="00BE4E10"/>
    <w:rsid w:val="00BE51C9"/>
    <w:rsid w:val="00BE51E8"/>
    <w:rsid w:val="00BE5482"/>
    <w:rsid w:val="00BE5952"/>
    <w:rsid w:val="00BE59C3"/>
    <w:rsid w:val="00BE5D0F"/>
    <w:rsid w:val="00BE6263"/>
    <w:rsid w:val="00BE68FE"/>
    <w:rsid w:val="00BE6958"/>
    <w:rsid w:val="00BE6D5B"/>
    <w:rsid w:val="00BE76B9"/>
    <w:rsid w:val="00BE7CEB"/>
    <w:rsid w:val="00BE7E97"/>
    <w:rsid w:val="00BE7EC7"/>
    <w:rsid w:val="00BE7F2B"/>
    <w:rsid w:val="00BE7FF2"/>
    <w:rsid w:val="00BF0158"/>
    <w:rsid w:val="00BF0294"/>
    <w:rsid w:val="00BF0392"/>
    <w:rsid w:val="00BF0575"/>
    <w:rsid w:val="00BF05C3"/>
    <w:rsid w:val="00BF0769"/>
    <w:rsid w:val="00BF08F4"/>
    <w:rsid w:val="00BF0A9C"/>
    <w:rsid w:val="00BF0B89"/>
    <w:rsid w:val="00BF0BD5"/>
    <w:rsid w:val="00BF0CB5"/>
    <w:rsid w:val="00BF0CDD"/>
    <w:rsid w:val="00BF0D12"/>
    <w:rsid w:val="00BF0DEF"/>
    <w:rsid w:val="00BF1127"/>
    <w:rsid w:val="00BF1319"/>
    <w:rsid w:val="00BF1324"/>
    <w:rsid w:val="00BF13E2"/>
    <w:rsid w:val="00BF16BE"/>
    <w:rsid w:val="00BF16EF"/>
    <w:rsid w:val="00BF1934"/>
    <w:rsid w:val="00BF1A71"/>
    <w:rsid w:val="00BF1A88"/>
    <w:rsid w:val="00BF204A"/>
    <w:rsid w:val="00BF2498"/>
    <w:rsid w:val="00BF24CC"/>
    <w:rsid w:val="00BF24E3"/>
    <w:rsid w:val="00BF267E"/>
    <w:rsid w:val="00BF2906"/>
    <w:rsid w:val="00BF2FDC"/>
    <w:rsid w:val="00BF30AB"/>
    <w:rsid w:val="00BF32DF"/>
    <w:rsid w:val="00BF3309"/>
    <w:rsid w:val="00BF33F8"/>
    <w:rsid w:val="00BF39EE"/>
    <w:rsid w:val="00BF3B0D"/>
    <w:rsid w:val="00BF3D89"/>
    <w:rsid w:val="00BF405A"/>
    <w:rsid w:val="00BF42FA"/>
    <w:rsid w:val="00BF47A4"/>
    <w:rsid w:val="00BF484B"/>
    <w:rsid w:val="00BF4995"/>
    <w:rsid w:val="00BF4E60"/>
    <w:rsid w:val="00BF4FA0"/>
    <w:rsid w:val="00BF5A15"/>
    <w:rsid w:val="00BF5BD5"/>
    <w:rsid w:val="00BF5D3F"/>
    <w:rsid w:val="00BF5FF8"/>
    <w:rsid w:val="00BF6100"/>
    <w:rsid w:val="00BF62A8"/>
    <w:rsid w:val="00BF6408"/>
    <w:rsid w:val="00BF6414"/>
    <w:rsid w:val="00BF6666"/>
    <w:rsid w:val="00BF6BF7"/>
    <w:rsid w:val="00BF6EE3"/>
    <w:rsid w:val="00BF7014"/>
    <w:rsid w:val="00BF7365"/>
    <w:rsid w:val="00BF7709"/>
    <w:rsid w:val="00BF7811"/>
    <w:rsid w:val="00BF7A4F"/>
    <w:rsid w:val="00BF7BD3"/>
    <w:rsid w:val="00BF7EB1"/>
    <w:rsid w:val="00C0006D"/>
    <w:rsid w:val="00C0012B"/>
    <w:rsid w:val="00C00155"/>
    <w:rsid w:val="00C0033D"/>
    <w:rsid w:val="00C004AB"/>
    <w:rsid w:val="00C005F2"/>
    <w:rsid w:val="00C00702"/>
    <w:rsid w:val="00C0074D"/>
    <w:rsid w:val="00C009BC"/>
    <w:rsid w:val="00C00E12"/>
    <w:rsid w:val="00C00FDE"/>
    <w:rsid w:val="00C017A2"/>
    <w:rsid w:val="00C01B13"/>
    <w:rsid w:val="00C0243B"/>
    <w:rsid w:val="00C02785"/>
    <w:rsid w:val="00C02A73"/>
    <w:rsid w:val="00C030DE"/>
    <w:rsid w:val="00C032A9"/>
    <w:rsid w:val="00C03329"/>
    <w:rsid w:val="00C03463"/>
    <w:rsid w:val="00C03B06"/>
    <w:rsid w:val="00C03B77"/>
    <w:rsid w:val="00C03B92"/>
    <w:rsid w:val="00C03C2A"/>
    <w:rsid w:val="00C03EA5"/>
    <w:rsid w:val="00C03FEB"/>
    <w:rsid w:val="00C041C7"/>
    <w:rsid w:val="00C048D7"/>
    <w:rsid w:val="00C04ED5"/>
    <w:rsid w:val="00C04EF4"/>
    <w:rsid w:val="00C04F9F"/>
    <w:rsid w:val="00C04FBF"/>
    <w:rsid w:val="00C050DD"/>
    <w:rsid w:val="00C0529D"/>
    <w:rsid w:val="00C05553"/>
    <w:rsid w:val="00C0579C"/>
    <w:rsid w:val="00C05AD1"/>
    <w:rsid w:val="00C05B68"/>
    <w:rsid w:val="00C05FD6"/>
    <w:rsid w:val="00C0601F"/>
    <w:rsid w:val="00C0605E"/>
    <w:rsid w:val="00C061BD"/>
    <w:rsid w:val="00C06384"/>
    <w:rsid w:val="00C065CE"/>
    <w:rsid w:val="00C06A71"/>
    <w:rsid w:val="00C06D9E"/>
    <w:rsid w:val="00C06DF2"/>
    <w:rsid w:val="00C070AE"/>
    <w:rsid w:val="00C07416"/>
    <w:rsid w:val="00C075B5"/>
    <w:rsid w:val="00C0767E"/>
    <w:rsid w:val="00C076D3"/>
    <w:rsid w:val="00C07949"/>
    <w:rsid w:val="00C07C94"/>
    <w:rsid w:val="00C07D91"/>
    <w:rsid w:val="00C100F2"/>
    <w:rsid w:val="00C100FF"/>
    <w:rsid w:val="00C101BE"/>
    <w:rsid w:val="00C106A3"/>
    <w:rsid w:val="00C106FC"/>
    <w:rsid w:val="00C10FF8"/>
    <w:rsid w:val="00C110F6"/>
    <w:rsid w:val="00C11108"/>
    <w:rsid w:val="00C11214"/>
    <w:rsid w:val="00C11B4B"/>
    <w:rsid w:val="00C11BE9"/>
    <w:rsid w:val="00C11DA4"/>
    <w:rsid w:val="00C11DFE"/>
    <w:rsid w:val="00C12182"/>
    <w:rsid w:val="00C124FF"/>
    <w:rsid w:val="00C12519"/>
    <w:rsid w:val="00C12743"/>
    <w:rsid w:val="00C12DB6"/>
    <w:rsid w:val="00C12F4B"/>
    <w:rsid w:val="00C130F7"/>
    <w:rsid w:val="00C1313C"/>
    <w:rsid w:val="00C1351D"/>
    <w:rsid w:val="00C139DC"/>
    <w:rsid w:val="00C139F3"/>
    <w:rsid w:val="00C13AAB"/>
    <w:rsid w:val="00C13F2E"/>
    <w:rsid w:val="00C1404B"/>
    <w:rsid w:val="00C1421F"/>
    <w:rsid w:val="00C1436B"/>
    <w:rsid w:val="00C144AB"/>
    <w:rsid w:val="00C14812"/>
    <w:rsid w:val="00C148C5"/>
    <w:rsid w:val="00C149CB"/>
    <w:rsid w:val="00C150FB"/>
    <w:rsid w:val="00C15292"/>
    <w:rsid w:val="00C155C1"/>
    <w:rsid w:val="00C1577F"/>
    <w:rsid w:val="00C15788"/>
    <w:rsid w:val="00C15961"/>
    <w:rsid w:val="00C159A6"/>
    <w:rsid w:val="00C15C35"/>
    <w:rsid w:val="00C15E42"/>
    <w:rsid w:val="00C15EE0"/>
    <w:rsid w:val="00C15F5D"/>
    <w:rsid w:val="00C16011"/>
    <w:rsid w:val="00C16087"/>
    <w:rsid w:val="00C16216"/>
    <w:rsid w:val="00C16502"/>
    <w:rsid w:val="00C168B5"/>
    <w:rsid w:val="00C16974"/>
    <w:rsid w:val="00C16E2E"/>
    <w:rsid w:val="00C170A5"/>
    <w:rsid w:val="00C17191"/>
    <w:rsid w:val="00C17239"/>
    <w:rsid w:val="00C1768D"/>
    <w:rsid w:val="00C178E2"/>
    <w:rsid w:val="00C179F7"/>
    <w:rsid w:val="00C17B88"/>
    <w:rsid w:val="00C17C82"/>
    <w:rsid w:val="00C17D95"/>
    <w:rsid w:val="00C20068"/>
    <w:rsid w:val="00C2011E"/>
    <w:rsid w:val="00C2037B"/>
    <w:rsid w:val="00C2067F"/>
    <w:rsid w:val="00C20774"/>
    <w:rsid w:val="00C207D8"/>
    <w:rsid w:val="00C2095B"/>
    <w:rsid w:val="00C20B34"/>
    <w:rsid w:val="00C20B7F"/>
    <w:rsid w:val="00C20C07"/>
    <w:rsid w:val="00C20D3A"/>
    <w:rsid w:val="00C20DC0"/>
    <w:rsid w:val="00C20DC9"/>
    <w:rsid w:val="00C20ECD"/>
    <w:rsid w:val="00C21164"/>
    <w:rsid w:val="00C21345"/>
    <w:rsid w:val="00C216C9"/>
    <w:rsid w:val="00C2180C"/>
    <w:rsid w:val="00C21825"/>
    <w:rsid w:val="00C21ADA"/>
    <w:rsid w:val="00C21D34"/>
    <w:rsid w:val="00C22645"/>
    <w:rsid w:val="00C22ADD"/>
    <w:rsid w:val="00C22B9A"/>
    <w:rsid w:val="00C22DBB"/>
    <w:rsid w:val="00C22FD7"/>
    <w:rsid w:val="00C234CB"/>
    <w:rsid w:val="00C23950"/>
    <w:rsid w:val="00C2397B"/>
    <w:rsid w:val="00C24423"/>
    <w:rsid w:val="00C24806"/>
    <w:rsid w:val="00C249BC"/>
    <w:rsid w:val="00C24F9A"/>
    <w:rsid w:val="00C2502E"/>
    <w:rsid w:val="00C252BB"/>
    <w:rsid w:val="00C255AE"/>
    <w:rsid w:val="00C25C47"/>
    <w:rsid w:val="00C26280"/>
    <w:rsid w:val="00C263E6"/>
    <w:rsid w:val="00C2641C"/>
    <w:rsid w:val="00C268E9"/>
    <w:rsid w:val="00C26926"/>
    <w:rsid w:val="00C2692C"/>
    <w:rsid w:val="00C26A89"/>
    <w:rsid w:val="00C26F70"/>
    <w:rsid w:val="00C27366"/>
    <w:rsid w:val="00C27C63"/>
    <w:rsid w:val="00C27E58"/>
    <w:rsid w:val="00C30181"/>
    <w:rsid w:val="00C3021D"/>
    <w:rsid w:val="00C308CC"/>
    <w:rsid w:val="00C30C76"/>
    <w:rsid w:val="00C310CA"/>
    <w:rsid w:val="00C3140C"/>
    <w:rsid w:val="00C3144C"/>
    <w:rsid w:val="00C31526"/>
    <w:rsid w:val="00C3178E"/>
    <w:rsid w:val="00C3189D"/>
    <w:rsid w:val="00C31A5A"/>
    <w:rsid w:val="00C31ADF"/>
    <w:rsid w:val="00C31FC2"/>
    <w:rsid w:val="00C32020"/>
    <w:rsid w:val="00C32C46"/>
    <w:rsid w:val="00C33276"/>
    <w:rsid w:val="00C334EB"/>
    <w:rsid w:val="00C33713"/>
    <w:rsid w:val="00C33845"/>
    <w:rsid w:val="00C33B13"/>
    <w:rsid w:val="00C33BD5"/>
    <w:rsid w:val="00C344BA"/>
    <w:rsid w:val="00C344D7"/>
    <w:rsid w:val="00C3459F"/>
    <w:rsid w:val="00C34F65"/>
    <w:rsid w:val="00C35287"/>
    <w:rsid w:val="00C35510"/>
    <w:rsid w:val="00C3574E"/>
    <w:rsid w:val="00C35955"/>
    <w:rsid w:val="00C35F6C"/>
    <w:rsid w:val="00C365B7"/>
    <w:rsid w:val="00C365E8"/>
    <w:rsid w:val="00C36920"/>
    <w:rsid w:val="00C36F43"/>
    <w:rsid w:val="00C36FC8"/>
    <w:rsid w:val="00C37198"/>
    <w:rsid w:val="00C371ED"/>
    <w:rsid w:val="00C371FF"/>
    <w:rsid w:val="00C37254"/>
    <w:rsid w:val="00C37374"/>
    <w:rsid w:val="00C37395"/>
    <w:rsid w:val="00C373B3"/>
    <w:rsid w:val="00C3743D"/>
    <w:rsid w:val="00C3769D"/>
    <w:rsid w:val="00C37918"/>
    <w:rsid w:val="00C37925"/>
    <w:rsid w:val="00C37A5C"/>
    <w:rsid w:val="00C37C95"/>
    <w:rsid w:val="00C37D77"/>
    <w:rsid w:val="00C37ED8"/>
    <w:rsid w:val="00C402D0"/>
    <w:rsid w:val="00C40744"/>
    <w:rsid w:val="00C40945"/>
    <w:rsid w:val="00C40A10"/>
    <w:rsid w:val="00C40AA4"/>
    <w:rsid w:val="00C40B53"/>
    <w:rsid w:val="00C40BBB"/>
    <w:rsid w:val="00C40C82"/>
    <w:rsid w:val="00C41103"/>
    <w:rsid w:val="00C41275"/>
    <w:rsid w:val="00C416A2"/>
    <w:rsid w:val="00C41ED9"/>
    <w:rsid w:val="00C41EDA"/>
    <w:rsid w:val="00C41EFD"/>
    <w:rsid w:val="00C421EA"/>
    <w:rsid w:val="00C428FF"/>
    <w:rsid w:val="00C429B2"/>
    <w:rsid w:val="00C42A5E"/>
    <w:rsid w:val="00C4300C"/>
    <w:rsid w:val="00C431D6"/>
    <w:rsid w:val="00C43674"/>
    <w:rsid w:val="00C43756"/>
    <w:rsid w:val="00C43B9E"/>
    <w:rsid w:val="00C43BB0"/>
    <w:rsid w:val="00C449EB"/>
    <w:rsid w:val="00C45068"/>
    <w:rsid w:val="00C4515F"/>
    <w:rsid w:val="00C45627"/>
    <w:rsid w:val="00C45839"/>
    <w:rsid w:val="00C45931"/>
    <w:rsid w:val="00C45B66"/>
    <w:rsid w:val="00C47071"/>
    <w:rsid w:val="00C4720B"/>
    <w:rsid w:val="00C473CA"/>
    <w:rsid w:val="00C4757E"/>
    <w:rsid w:val="00C475A1"/>
    <w:rsid w:val="00C47897"/>
    <w:rsid w:val="00C47948"/>
    <w:rsid w:val="00C47989"/>
    <w:rsid w:val="00C47D5E"/>
    <w:rsid w:val="00C5005A"/>
    <w:rsid w:val="00C505E2"/>
    <w:rsid w:val="00C50BD6"/>
    <w:rsid w:val="00C50F3A"/>
    <w:rsid w:val="00C510A4"/>
    <w:rsid w:val="00C51352"/>
    <w:rsid w:val="00C5147F"/>
    <w:rsid w:val="00C5150E"/>
    <w:rsid w:val="00C517CB"/>
    <w:rsid w:val="00C51DB9"/>
    <w:rsid w:val="00C51FC4"/>
    <w:rsid w:val="00C52103"/>
    <w:rsid w:val="00C52305"/>
    <w:rsid w:val="00C52905"/>
    <w:rsid w:val="00C52AA8"/>
    <w:rsid w:val="00C52E90"/>
    <w:rsid w:val="00C53517"/>
    <w:rsid w:val="00C53793"/>
    <w:rsid w:val="00C5387C"/>
    <w:rsid w:val="00C53E21"/>
    <w:rsid w:val="00C53E67"/>
    <w:rsid w:val="00C540BA"/>
    <w:rsid w:val="00C54162"/>
    <w:rsid w:val="00C54168"/>
    <w:rsid w:val="00C543F5"/>
    <w:rsid w:val="00C54821"/>
    <w:rsid w:val="00C54EBE"/>
    <w:rsid w:val="00C55153"/>
    <w:rsid w:val="00C552B3"/>
    <w:rsid w:val="00C552C5"/>
    <w:rsid w:val="00C55689"/>
    <w:rsid w:val="00C5582E"/>
    <w:rsid w:val="00C55837"/>
    <w:rsid w:val="00C558D9"/>
    <w:rsid w:val="00C55BB4"/>
    <w:rsid w:val="00C55C57"/>
    <w:rsid w:val="00C55C5B"/>
    <w:rsid w:val="00C565ED"/>
    <w:rsid w:val="00C56C8A"/>
    <w:rsid w:val="00C56F4D"/>
    <w:rsid w:val="00C56F89"/>
    <w:rsid w:val="00C57036"/>
    <w:rsid w:val="00C57460"/>
    <w:rsid w:val="00C574AB"/>
    <w:rsid w:val="00C575AA"/>
    <w:rsid w:val="00C575AD"/>
    <w:rsid w:val="00C5788D"/>
    <w:rsid w:val="00C57B42"/>
    <w:rsid w:val="00C6013E"/>
    <w:rsid w:val="00C60218"/>
    <w:rsid w:val="00C6029B"/>
    <w:rsid w:val="00C604FC"/>
    <w:rsid w:val="00C60FF9"/>
    <w:rsid w:val="00C612B6"/>
    <w:rsid w:val="00C61569"/>
    <w:rsid w:val="00C61C8F"/>
    <w:rsid w:val="00C623CF"/>
    <w:rsid w:val="00C623E4"/>
    <w:rsid w:val="00C6297A"/>
    <w:rsid w:val="00C629C6"/>
    <w:rsid w:val="00C62BFF"/>
    <w:rsid w:val="00C63047"/>
    <w:rsid w:val="00C631BB"/>
    <w:rsid w:val="00C634A6"/>
    <w:rsid w:val="00C6352E"/>
    <w:rsid w:val="00C635B7"/>
    <w:rsid w:val="00C635C2"/>
    <w:rsid w:val="00C636C9"/>
    <w:rsid w:val="00C63C65"/>
    <w:rsid w:val="00C63D4E"/>
    <w:rsid w:val="00C63E2F"/>
    <w:rsid w:val="00C63EA9"/>
    <w:rsid w:val="00C63EE7"/>
    <w:rsid w:val="00C640C8"/>
    <w:rsid w:val="00C6426B"/>
    <w:rsid w:val="00C646EF"/>
    <w:rsid w:val="00C64723"/>
    <w:rsid w:val="00C64956"/>
    <w:rsid w:val="00C64A65"/>
    <w:rsid w:val="00C64BD5"/>
    <w:rsid w:val="00C650F2"/>
    <w:rsid w:val="00C653C0"/>
    <w:rsid w:val="00C6550A"/>
    <w:rsid w:val="00C655D1"/>
    <w:rsid w:val="00C657D9"/>
    <w:rsid w:val="00C65CDC"/>
    <w:rsid w:val="00C665D6"/>
    <w:rsid w:val="00C66980"/>
    <w:rsid w:val="00C66BA7"/>
    <w:rsid w:val="00C66D5B"/>
    <w:rsid w:val="00C66E02"/>
    <w:rsid w:val="00C672B1"/>
    <w:rsid w:val="00C672CE"/>
    <w:rsid w:val="00C6732E"/>
    <w:rsid w:val="00C67875"/>
    <w:rsid w:val="00C6791A"/>
    <w:rsid w:val="00C6796D"/>
    <w:rsid w:val="00C67CC4"/>
    <w:rsid w:val="00C707F5"/>
    <w:rsid w:val="00C70833"/>
    <w:rsid w:val="00C70BB0"/>
    <w:rsid w:val="00C70F29"/>
    <w:rsid w:val="00C712F9"/>
    <w:rsid w:val="00C71A2F"/>
    <w:rsid w:val="00C71BAA"/>
    <w:rsid w:val="00C71CD1"/>
    <w:rsid w:val="00C71E24"/>
    <w:rsid w:val="00C72010"/>
    <w:rsid w:val="00C7218E"/>
    <w:rsid w:val="00C7229F"/>
    <w:rsid w:val="00C72377"/>
    <w:rsid w:val="00C725BA"/>
    <w:rsid w:val="00C72769"/>
    <w:rsid w:val="00C72DD5"/>
    <w:rsid w:val="00C72E9B"/>
    <w:rsid w:val="00C72EAB"/>
    <w:rsid w:val="00C735D8"/>
    <w:rsid w:val="00C7371B"/>
    <w:rsid w:val="00C7382D"/>
    <w:rsid w:val="00C73831"/>
    <w:rsid w:val="00C73C1F"/>
    <w:rsid w:val="00C74630"/>
    <w:rsid w:val="00C74721"/>
    <w:rsid w:val="00C747EA"/>
    <w:rsid w:val="00C7496B"/>
    <w:rsid w:val="00C74F89"/>
    <w:rsid w:val="00C75625"/>
    <w:rsid w:val="00C7578D"/>
    <w:rsid w:val="00C758AF"/>
    <w:rsid w:val="00C75A02"/>
    <w:rsid w:val="00C75A60"/>
    <w:rsid w:val="00C76010"/>
    <w:rsid w:val="00C761E7"/>
    <w:rsid w:val="00C76205"/>
    <w:rsid w:val="00C76526"/>
    <w:rsid w:val="00C76632"/>
    <w:rsid w:val="00C766EE"/>
    <w:rsid w:val="00C76722"/>
    <w:rsid w:val="00C76BAB"/>
    <w:rsid w:val="00C7705B"/>
    <w:rsid w:val="00C77152"/>
    <w:rsid w:val="00C773EC"/>
    <w:rsid w:val="00C777F1"/>
    <w:rsid w:val="00C77859"/>
    <w:rsid w:val="00C7790E"/>
    <w:rsid w:val="00C802D0"/>
    <w:rsid w:val="00C80435"/>
    <w:rsid w:val="00C804B8"/>
    <w:rsid w:val="00C80AF7"/>
    <w:rsid w:val="00C80C1F"/>
    <w:rsid w:val="00C80F49"/>
    <w:rsid w:val="00C8110D"/>
    <w:rsid w:val="00C8173E"/>
    <w:rsid w:val="00C81A1E"/>
    <w:rsid w:val="00C81B8C"/>
    <w:rsid w:val="00C8208E"/>
    <w:rsid w:val="00C820BC"/>
    <w:rsid w:val="00C82490"/>
    <w:rsid w:val="00C825FF"/>
    <w:rsid w:val="00C8292F"/>
    <w:rsid w:val="00C82AF3"/>
    <w:rsid w:val="00C82B10"/>
    <w:rsid w:val="00C82F20"/>
    <w:rsid w:val="00C82F5E"/>
    <w:rsid w:val="00C82F91"/>
    <w:rsid w:val="00C8429B"/>
    <w:rsid w:val="00C849E0"/>
    <w:rsid w:val="00C84AA8"/>
    <w:rsid w:val="00C84D2F"/>
    <w:rsid w:val="00C84D42"/>
    <w:rsid w:val="00C84F64"/>
    <w:rsid w:val="00C84F8C"/>
    <w:rsid w:val="00C8506D"/>
    <w:rsid w:val="00C8531F"/>
    <w:rsid w:val="00C85353"/>
    <w:rsid w:val="00C85530"/>
    <w:rsid w:val="00C856EE"/>
    <w:rsid w:val="00C85EBE"/>
    <w:rsid w:val="00C8607B"/>
    <w:rsid w:val="00C860CD"/>
    <w:rsid w:val="00C86324"/>
    <w:rsid w:val="00C86392"/>
    <w:rsid w:val="00C868C7"/>
    <w:rsid w:val="00C8691A"/>
    <w:rsid w:val="00C86A9D"/>
    <w:rsid w:val="00C86B4E"/>
    <w:rsid w:val="00C86EA3"/>
    <w:rsid w:val="00C87329"/>
    <w:rsid w:val="00C8742B"/>
    <w:rsid w:val="00C874D4"/>
    <w:rsid w:val="00C87C4E"/>
    <w:rsid w:val="00C87D80"/>
    <w:rsid w:val="00C87EA4"/>
    <w:rsid w:val="00C900BD"/>
    <w:rsid w:val="00C9025D"/>
    <w:rsid w:val="00C90342"/>
    <w:rsid w:val="00C905DD"/>
    <w:rsid w:val="00C909D4"/>
    <w:rsid w:val="00C90C7C"/>
    <w:rsid w:val="00C90DAF"/>
    <w:rsid w:val="00C90FF8"/>
    <w:rsid w:val="00C9114B"/>
    <w:rsid w:val="00C911A7"/>
    <w:rsid w:val="00C912D9"/>
    <w:rsid w:val="00C914D2"/>
    <w:rsid w:val="00C914FF"/>
    <w:rsid w:val="00C91976"/>
    <w:rsid w:val="00C919A2"/>
    <w:rsid w:val="00C91E82"/>
    <w:rsid w:val="00C91FFE"/>
    <w:rsid w:val="00C921E9"/>
    <w:rsid w:val="00C92247"/>
    <w:rsid w:val="00C923C3"/>
    <w:rsid w:val="00C92743"/>
    <w:rsid w:val="00C927E9"/>
    <w:rsid w:val="00C92870"/>
    <w:rsid w:val="00C92ADC"/>
    <w:rsid w:val="00C92C34"/>
    <w:rsid w:val="00C92FAC"/>
    <w:rsid w:val="00C932F9"/>
    <w:rsid w:val="00C93621"/>
    <w:rsid w:val="00C93636"/>
    <w:rsid w:val="00C93834"/>
    <w:rsid w:val="00C93E2D"/>
    <w:rsid w:val="00C94100"/>
    <w:rsid w:val="00C9487E"/>
    <w:rsid w:val="00C94A13"/>
    <w:rsid w:val="00C94ECD"/>
    <w:rsid w:val="00C9531E"/>
    <w:rsid w:val="00C95433"/>
    <w:rsid w:val="00C954AB"/>
    <w:rsid w:val="00C95689"/>
    <w:rsid w:val="00C9587A"/>
    <w:rsid w:val="00C95B93"/>
    <w:rsid w:val="00C95BB1"/>
    <w:rsid w:val="00C95E0D"/>
    <w:rsid w:val="00C963D7"/>
    <w:rsid w:val="00C965C4"/>
    <w:rsid w:val="00C96B47"/>
    <w:rsid w:val="00C96D89"/>
    <w:rsid w:val="00C96F04"/>
    <w:rsid w:val="00C97072"/>
    <w:rsid w:val="00C97117"/>
    <w:rsid w:val="00C9725E"/>
    <w:rsid w:val="00C97545"/>
    <w:rsid w:val="00C976E7"/>
    <w:rsid w:val="00C977E8"/>
    <w:rsid w:val="00C97814"/>
    <w:rsid w:val="00CA012E"/>
    <w:rsid w:val="00CA03CF"/>
    <w:rsid w:val="00CA0626"/>
    <w:rsid w:val="00CA0804"/>
    <w:rsid w:val="00CA08FD"/>
    <w:rsid w:val="00CA0B06"/>
    <w:rsid w:val="00CA0BEE"/>
    <w:rsid w:val="00CA0ED4"/>
    <w:rsid w:val="00CA0F63"/>
    <w:rsid w:val="00CA1260"/>
    <w:rsid w:val="00CA1562"/>
    <w:rsid w:val="00CA15F6"/>
    <w:rsid w:val="00CA19D0"/>
    <w:rsid w:val="00CA1B02"/>
    <w:rsid w:val="00CA1D88"/>
    <w:rsid w:val="00CA1FE6"/>
    <w:rsid w:val="00CA1FED"/>
    <w:rsid w:val="00CA2201"/>
    <w:rsid w:val="00CA2212"/>
    <w:rsid w:val="00CA2448"/>
    <w:rsid w:val="00CA24F5"/>
    <w:rsid w:val="00CA2593"/>
    <w:rsid w:val="00CA26BA"/>
    <w:rsid w:val="00CA28F1"/>
    <w:rsid w:val="00CA3136"/>
    <w:rsid w:val="00CA330E"/>
    <w:rsid w:val="00CA339D"/>
    <w:rsid w:val="00CA356D"/>
    <w:rsid w:val="00CA3882"/>
    <w:rsid w:val="00CA3904"/>
    <w:rsid w:val="00CA39C3"/>
    <w:rsid w:val="00CA3A23"/>
    <w:rsid w:val="00CA3E17"/>
    <w:rsid w:val="00CA40CA"/>
    <w:rsid w:val="00CA4117"/>
    <w:rsid w:val="00CA41DA"/>
    <w:rsid w:val="00CA448B"/>
    <w:rsid w:val="00CA456E"/>
    <w:rsid w:val="00CA4783"/>
    <w:rsid w:val="00CA4D1A"/>
    <w:rsid w:val="00CA4E94"/>
    <w:rsid w:val="00CA4FF9"/>
    <w:rsid w:val="00CA5376"/>
    <w:rsid w:val="00CA5377"/>
    <w:rsid w:val="00CA53BB"/>
    <w:rsid w:val="00CA5750"/>
    <w:rsid w:val="00CA5885"/>
    <w:rsid w:val="00CA5BC9"/>
    <w:rsid w:val="00CA5DA8"/>
    <w:rsid w:val="00CA5DBB"/>
    <w:rsid w:val="00CA6730"/>
    <w:rsid w:val="00CA6778"/>
    <w:rsid w:val="00CA6B24"/>
    <w:rsid w:val="00CA6E2D"/>
    <w:rsid w:val="00CA6F33"/>
    <w:rsid w:val="00CA70D6"/>
    <w:rsid w:val="00CA72D0"/>
    <w:rsid w:val="00CA74A3"/>
    <w:rsid w:val="00CA74C3"/>
    <w:rsid w:val="00CA7A59"/>
    <w:rsid w:val="00CA7ACE"/>
    <w:rsid w:val="00CA7C5E"/>
    <w:rsid w:val="00CA7CAC"/>
    <w:rsid w:val="00CA7E27"/>
    <w:rsid w:val="00CA7E5E"/>
    <w:rsid w:val="00CB0CB3"/>
    <w:rsid w:val="00CB0EBC"/>
    <w:rsid w:val="00CB0FC7"/>
    <w:rsid w:val="00CB1025"/>
    <w:rsid w:val="00CB132D"/>
    <w:rsid w:val="00CB144D"/>
    <w:rsid w:val="00CB17C5"/>
    <w:rsid w:val="00CB1901"/>
    <w:rsid w:val="00CB1D6E"/>
    <w:rsid w:val="00CB1DC4"/>
    <w:rsid w:val="00CB2608"/>
    <w:rsid w:val="00CB2617"/>
    <w:rsid w:val="00CB2B45"/>
    <w:rsid w:val="00CB2F0B"/>
    <w:rsid w:val="00CB31A3"/>
    <w:rsid w:val="00CB335E"/>
    <w:rsid w:val="00CB3454"/>
    <w:rsid w:val="00CB4067"/>
    <w:rsid w:val="00CB45A6"/>
    <w:rsid w:val="00CB45E7"/>
    <w:rsid w:val="00CB46F1"/>
    <w:rsid w:val="00CB4874"/>
    <w:rsid w:val="00CB4989"/>
    <w:rsid w:val="00CB4A9A"/>
    <w:rsid w:val="00CB5262"/>
    <w:rsid w:val="00CB57CE"/>
    <w:rsid w:val="00CB5FEC"/>
    <w:rsid w:val="00CB6638"/>
    <w:rsid w:val="00CB6736"/>
    <w:rsid w:val="00CB68CB"/>
    <w:rsid w:val="00CB6A8C"/>
    <w:rsid w:val="00CB6C86"/>
    <w:rsid w:val="00CB6CDB"/>
    <w:rsid w:val="00CB7020"/>
    <w:rsid w:val="00CB70A7"/>
    <w:rsid w:val="00CB755D"/>
    <w:rsid w:val="00CB7C5C"/>
    <w:rsid w:val="00CB7F09"/>
    <w:rsid w:val="00CC0338"/>
    <w:rsid w:val="00CC0450"/>
    <w:rsid w:val="00CC0589"/>
    <w:rsid w:val="00CC0846"/>
    <w:rsid w:val="00CC0876"/>
    <w:rsid w:val="00CC13A2"/>
    <w:rsid w:val="00CC1408"/>
    <w:rsid w:val="00CC1CA8"/>
    <w:rsid w:val="00CC205E"/>
    <w:rsid w:val="00CC21F8"/>
    <w:rsid w:val="00CC22AC"/>
    <w:rsid w:val="00CC271C"/>
    <w:rsid w:val="00CC2BC1"/>
    <w:rsid w:val="00CC2E4D"/>
    <w:rsid w:val="00CC307D"/>
    <w:rsid w:val="00CC36AB"/>
    <w:rsid w:val="00CC3740"/>
    <w:rsid w:val="00CC3C13"/>
    <w:rsid w:val="00CC4035"/>
    <w:rsid w:val="00CC4040"/>
    <w:rsid w:val="00CC4119"/>
    <w:rsid w:val="00CC41A5"/>
    <w:rsid w:val="00CC435D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D8E"/>
    <w:rsid w:val="00CC5FBB"/>
    <w:rsid w:val="00CC6155"/>
    <w:rsid w:val="00CC6197"/>
    <w:rsid w:val="00CC6228"/>
    <w:rsid w:val="00CC637D"/>
    <w:rsid w:val="00CC67FB"/>
    <w:rsid w:val="00CC691A"/>
    <w:rsid w:val="00CC6D82"/>
    <w:rsid w:val="00CC711E"/>
    <w:rsid w:val="00CC73AF"/>
    <w:rsid w:val="00CC766D"/>
    <w:rsid w:val="00CC7CC1"/>
    <w:rsid w:val="00CC7CF1"/>
    <w:rsid w:val="00CC7D3A"/>
    <w:rsid w:val="00CC7FF8"/>
    <w:rsid w:val="00CD003F"/>
    <w:rsid w:val="00CD0183"/>
    <w:rsid w:val="00CD0231"/>
    <w:rsid w:val="00CD0603"/>
    <w:rsid w:val="00CD0E98"/>
    <w:rsid w:val="00CD10CE"/>
    <w:rsid w:val="00CD11DA"/>
    <w:rsid w:val="00CD161B"/>
    <w:rsid w:val="00CD1977"/>
    <w:rsid w:val="00CD205F"/>
    <w:rsid w:val="00CD2061"/>
    <w:rsid w:val="00CD2224"/>
    <w:rsid w:val="00CD24E6"/>
    <w:rsid w:val="00CD2B49"/>
    <w:rsid w:val="00CD2D25"/>
    <w:rsid w:val="00CD2F2C"/>
    <w:rsid w:val="00CD2F37"/>
    <w:rsid w:val="00CD32E5"/>
    <w:rsid w:val="00CD33E7"/>
    <w:rsid w:val="00CD34F7"/>
    <w:rsid w:val="00CD3506"/>
    <w:rsid w:val="00CD35C5"/>
    <w:rsid w:val="00CD3649"/>
    <w:rsid w:val="00CD36C5"/>
    <w:rsid w:val="00CD3A76"/>
    <w:rsid w:val="00CD3B03"/>
    <w:rsid w:val="00CD45CC"/>
    <w:rsid w:val="00CD499F"/>
    <w:rsid w:val="00CD4CB0"/>
    <w:rsid w:val="00CD5065"/>
    <w:rsid w:val="00CD5070"/>
    <w:rsid w:val="00CD50A6"/>
    <w:rsid w:val="00CD5132"/>
    <w:rsid w:val="00CD5827"/>
    <w:rsid w:val="00CD5E2D"/>
    <w:rsid w:val="00CD60F6"/>
    <w:rsid w:val="00CD6597"/>
    <w:rsid w:val="00CD686D"/>
    <w:rsid w:val="00CD6F5A"/>
    <w:rsid w:val="00CD71CC"/>
    <w:rsid w:val="00CD7492"/>
    <w:rsid w:val="00CD75E1"/>
    <w:rsid w:val="00CD781F"/>
    <w:rsid w:val="00CD7831"/>
    <w:rsid w:val="00CD789A"/>
    <w:rsid w:val="00CE051C"/>
    <w:rsid w:val="00CE07F2"/>
    <w:rsid w:val="00CE0C05"/>
    <w:rsid w:val="00CE1098"/>
    <w:rsid w:val="00CE11C8"/>
    <w:rsid w:val="00CE139B"/>
    <w:rsid w:val="00CE191C"/>
    <w:rsid w:val="00CE19AA"/>
    <w:rsid w:val="00CE19E1"/>
    <w:rsid w:val="00CE1A34"/>
    <w:rsid w:val="00CE1A8E"/>
    <w:rsid w:val="00CE1B7D"/>
    <w:rsid w:val="00CE2472"/>
    <w:rsid w:val="00CE2535"/>
    <w:rsid w:val="00CE29F9"/>
    <w:rsid w:val="00CE2A53"/>
    <w:rsid w:val="00CE2C79"/>
    <w:rsid w:val="00CE2CA5"/>
    <w:rsid w:val="00CE3540"/>
    <w:rsid w:val="00CE36E2"/>
    <w:rsid w:val="00CE3981"/>
    <w:rsid w:val="00CE3A44"/>
    <w:rsid w:val="00CE3D3F"/>
    <w:rsid w:val="00CE4135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A7F"/>
    <w:rsid w:val="00CE5FBF"/>
    <w:rsid w:val="00CE5FEF"/>
    <w:rsid w:val="00CE6190"/>
    <w:rsid w:val="00CE65F3"/>
    <w:rsid w:val="00CE6B4D"/>
    <w:rsid w:val="00CE6B52"/>
    <w:rsid w:val="00CE6BE7"/>
    <w:rsid w:val="00CE6C04"/>
    <w:rsid w:val="00CE6D02"/>
    <w:rsid w:val="00CE728C"/>
    <w:rsid w:val="00CE7775"/>
    <w:rsid w:val="00CE79DB"/>
    <w:rsid w:val="00CE7B03"/>
    <w:rsid w:val="00CF010C"/>
    <w:rsid w:val="00CF0168"/>
    <w:rsid w:val="00CF0235"/>
    <w:rsid w:val="00CF0346"/>
    <w:rsid w:val="00CF0909"/>
    <w:rsid w:val="00CF0ABA"/>
    <w:rsid w:val="00CF0BB7"/>
    <w:rsid w:val="00CF0C41"/>
    <w:rsid w:val="00CF0CA9"/>
    <w:rsid w:val="00CF16D6"/>
    <w:rsid w:val="00CF16E9"/>
    <w:rsid w:val="00CF1796"/>
    <w:rsid w:val="00CF18D7"/>
    <w:rsid w:val="00CF1901"/>
    <w:rsid w:val="00CF1967"/>
    <w:rsid w:val="00CF1F37"/>
    <w:rsid w:val="00CF202E"/>
    <w:rsid w:val="00CF203D"/>
    <w:rsid w:val="00CF214E"/>
    <w:rsid w:val="00CF2161"/>
    <w:rsid w:val="00CF23B7"/>
    <w:rsid w:val="00CF2436"/>
    <w:rsid w:val="00CF27DA"/>
    <w:rsid w:val="00CF2B6B"/>
    <w:rsid w:val="00CF3072"/>
    <w:rsid w:val="00CF3342"/>
    <w:rsid w:val="00CF33D6"/>
    <w:rsid w:val="00CF364F"/>
    <w:rsid w:val="00CF382C"/>
    <w:rsid w:val="00CF3C5C"/>
    <w:rsid w:val="00CF450C"/>
    <w:rsid w:val="00CF4616"/>
    <w:rsid w:val="00CF4A94"/>
    <w:rsid w:val="00CF4B4A"/>
    <w:rsid w:val="00CF50C0"/>
    <w:rsid w:val="00CF54C1"/>
    <w:rsid w:val="00CF5778"/>
    <w:rsid w:val="00CF5820"/>
    <w:rsid w:val="00CF5A3B"/>
    <w:rsid w:val="00CF5B5F"/>
    <w:rsid w:val="00CF5BDF"/>
    <w:rsid w:val="00CF5BEA"/>
    <w:rsid w:val="00CF5C1D"/>
    <w:rsid w:val="00CF61EC"/>
    <w:rsid w:val="00CF654E"/>
    <w:rsid w:val="00CF6843"/>
    <w:rsid w:val="00CF6857"/>
    <w:rsid w:val="00CF6961"/>
    <w:rsid w:val="00CF69E6"/>
    <w:rsid w:val="00CF70A5"/>
    <w:rsid w:val="00CF70E9"/>
    <w:rsid w:val="00CF7697"/>
    <w:rsid w:val="00CF78AF"/>
    <w:rsid w:val="00CF78F4"/>
    <w:rsid w:val="00D0006B"/>
    <w:rsid w:val="00D00537"/>
    <w:rsid w:val="00D0058D"/>
    <w:rsid w:val="00D0067E"/>
    <w:rsid w:val="00D00805"/>
    <w:rsid w:val="00D010AB"/>
    <w:rsid w:val="00D010D7"/>
    <w:rsid w:val="00D011EE"/>
    <w:rsid w:val="00D01388"/>
    <w:rsid w:val="00D01497"/>
    <w:rsid w:val="00D01E1A"/>
    <w:rsid w:val="00D0209C"/>
    <w:rsid w:val="00D021B6"/>
    <w:rsid w:val="00D0249E"/>
    <w:rsid w:val="00D024C3"/>
    <w:rsid w:val="00D02ABD"/>
    <w:rsid w:val="00D02B64"/>
    <w:rsid w:val="00D03006"/>
    <w:rsid w:val="00D032FC"/>
    <w:rsid w:val="00D033F9"/>
    <w:rsid w:val="00D03558"/>
    <w:rsid w:val="00D04010"/>
    <w:rsid w:val="00D0427B"/>
    <w:rsid w:val="00D04EE0"/>
    <w:rsid w:val="00D0536E"/>
    <w:rsid w:val="00D055CF"/>
    <w:rsid w:val="00D057BE"/>
    <w:rsid w:val="00D05DC2"/>
    <w:rsid w:val="00D0603B"/>
    <w:rsid w:val="00D06046"/>
    <w:rsid w:val="00D061AA"/>
    <w:rsid w:val="00D06468"/>
    <w:rsid w:val="00D06542"/>
    <w:rsid w:val="00D06766"/>
    <w:rsid w:val="00D07167"/>
    <w:rsid w:val="00D0729C"/>
    <w:rsid w:val="00D074D6"/>
    <w:rsid w:val="00D07CCD"/>
    <w:rsid w:val="00D100B8"/>
    <w:rsid w:val="00D100CF"/>
    <w:rsid w:val="00D1037B"/>
    <w:rsid w:val="00D10407"/>
    <w:rsid w:val="00D10543"/>
    <w:rsid w:val="00D1061A"/>
    <w:rsid w:val="00D10E4A"/>
    <w:rsid w:val="00D116B5"/>
    <w:rsid w:val="00D11748"/>
    <w:rsid w:val="00D11CB7"/>
    <w:rsid w:val="00D12021"/>
    <w:rsid w:val="00D120E4"/>
    <w:rsid w:val="00D12370"/>
    <w:rsid w:val="00D12826"/>
    <w:rsid w:val="00D12886"/>
    <w:rsid w:val="00D12D8F"/>
    <w:rsid w:val="00D1341F"/>
    <w:rsid w:val="00D13719"/>
    <w:rsid w:val="00D13948"/>
    <w:rsid w:val="00D13978"/>
    <w:rsid w:val="00D13A37"/>
    <w:rsid w:val="00D13BC0"/>
    <w:rsid w:val="00D13E7A"/>
    <w:rsid w:val="00D1405C"/>
    <w:rsid w:val="00D14358"/>
    <w:rsid w:val="00D14A12"/>
    <w:rsid w:val="00D14D57"/>
    <w:rsid w:val="00D15083"/>
    <w:rsid w:val="00D15247"/>
    <w:rsid w:val="00D157F4"/>
    <w:rsid w:val="00D159F8"/>
    <w:rsid w:val="00D15A69"/>
    <w:rsid w:val="00D15C7F"/>
    <w:rsid w:val="00D15DFF"/>
    <w:rsid w:val="00D15EA2"/>
    <w:rsid w:val="00D1643A"/>
    <w:rsid w:val="00D1661A"/>
    <w:rsid w:val="00D16671"/>
    <w:rsid w:val="00D16A3B"/>
    <w:rsid w:val="00D16AA6"/>
    <w:rsid w:val="00D16AAB"/>
    <w:rsid w:val="00D16E35"/>
    <w:rsid w:val="00D1705E"/>
    <w:rsid w:val="00D174A5"/>
    <w:rsid w:val="00D17502"/>
    <w:rsid w:val="00D176AB"/>
    <w:rsid w:val="00D17886"/>
    <w:rsid w:val="00D17B7C"/>
    <w:rsid w:val="00D2001F"/>
    <w:rsid w:val="00D20451"/>
    <w:rsid w:val="00D2094E"/>
    <w:rsid w:val="00D20C91"/>
    <w:rsid w:val="00D20CC1"/>
    <w:rsid w:val="00D210BD"/>
    <w:rsid w:val="00D211C4"/>
    <w:rsid w:val="00D2134A"/>
    <w:rsid w:val="00D213DB"/>
    <w:rsid w:val="00D214E8"/>
    <w:rsid w:val="00D2164D"/>
    <w:rsid w:val="00D21957"/>
    <w:rsid w:val="00D220A5"/>
    <w:rsid w:val="00D222E9"/>
    <w:rsid w:val="00D224C9"/>
    <w:rsid w:val="00D227BF"/>
    <w:rsid w:val="00D227D7"/>
    <w:rsid w:val="00D22863"/>
    <w:rsid w:val="00D229A7"/>
    <w:rsid w:val="00D22B68"/>
    <w:rsid w:val="00D22EE1"/>
    <w:rsid w:val="00D23054"/>
    <w:rsid w:val="00D23441"/>
    <w:rsid w:val="00D235F3"/>
    <w:rsid w:val="00D238E0"/>
    <w:rsid w:val="00D2414D"/>
    <w:rsid w:val="00D24A11"/>
    <w:rsid w:val="00D24D9D"/>
    <w:rsid w:val="00D24FCD"/>
    <w:rsid w:val="00D24FDF"/>
    <w:rsid w:val="00D253E3"/>
    <w:rsid w:val="00D254E9"/>
    <w:rsid w:val="00D25811"/>
    <w:rsid w:val="00D259AA"/>
    <w:rsid w:val="00D25A6F"/>
    <w:rsid w:val="00D25DA2"/>
    <w:rsid w:val="00D2642B"/>
    <w:rsid w:val="00D26B96"/>
    <w:rsid w:val="00D26EC1"/>
    <w:rsid w:val="00D270F7"/>
    <w:rsid w:val="00D27334"/>
    <w:rsid w:val="00D27957"/>
    <w:rsid w:val="00D279A6"/>
    <w:rsid w:val="00D27AE0"/>
    <w:rsid w:val="00D27F11"/>
    <w:rsid w:val="00D27FAA"/>
    <w:rsid w:val="00D3011B"/>
    <w:rsid w:val="00D304C8"/>
    <w:rsid w:val="00D30952"/>
    <w:rsid w:val="00D30B8F"/>
    <w:rsid w:val="00D30FEB"/>
    <w:rsid w:val="00D3247C"/>
    <w:rsid w:val="00D32702"/>
    <w:rsid w:val="00D32AB2"/>
    <w:rsid w:val="00D32C2A"/>
    <w:rsid w:val="00D32EFC"/>
    <w:rsid w:val="00D3315C"/>
    <w:rsid w:val="00D33524"/>
    <w:rsid w:val="00D33AAE"/>
    <w:rsid w:val="00D33BA7"/>
    <w:rsid w:val="00D34257"/>
    <w:rsid w:val="00D34368"/>
    <w:rsid w:val="00D343BD"/>
    <w:rsid w:val="00D344B7"/>
    <w:rsid w:val="00D3464C"/>
    <w:rsid w:val="00D346FD"/>
    <w:rsid w:val="00D347F2"/>
    <w:rsid w:val="00D34861"/>
    <w:rsid w:val="00D34B95"/>
    <w:rsid w:val="00D34CD7"/>
    <w:rsid w:val="00D35199"/>
    <w:rsid w:val="00D356B5"/>
    <w:rsid w:val="00D35783"/>
    <w:rsid w:val="00D35994"/>
    <w:rsid w:val="00D35A56"/>
    <w:rsid w:val="00D35B2B"/>
    <w:rsid w:val="00D35D5B"/>
    <w:rsid w:val="00D35E47"/>
    <w:rsid w:val="00D35E91"/>
    <w:rsid w:val="00D35EC1"/>
    <w:rsid w:val="00D35F31"/>
    <w:rsid w:val="00D36388"/>
    <w:rsid w:val="00D364F3"/>
    <w:rsid w:val="00D36632"/>
    <w:rsid w:val="00D36927"/>
    <w:rsid w:val="00D3692B"/>
    <w:rsid w:val="00D3696C"/>
    <w:rsid w:val="00D36A8B"/>
    <w:rsid w:val="00D36CAB"/>
    <w:rsid w:val="00D36FC5"/>
    <w:rsid w:val="00D373B2"/>
    <w:rsid w:val="00D375EE"/>
    <w:rsid w:val="00D376A3"/>
    <w:rsid w:val="00D3785B"/>
    <w:rsid w:val="00D37B99"/>
    <w:rsid w:val="00D37C8B"/>
    <w:rsid w:val="00D403E8"/>
    <w:rsid w:val="00D4056C"/>
    <w:rsid w:val="00D40668"/>
    <w:rsid w:val="00D4077D"/>
    <w:rsid w:val="00D410C3"/>
    <w:rsid w:val="00D412D6"/>
    <w:rsid w:val="00D414E2"/>
    <w:rsid w:val="00D416EA"/>
    <w:rsid w:val="00D41B70"/>
    <w:rsid w:val="00D41CC2"/>
    <w:rsid w:val="00D41DEE"/>
    <w:rsid w:val="00D41F36"/>
    <w:rsid w:val="00D41FFA"/>
    <w:rsid w:val="00D425D2"/>
    <w:rsid w:val="00D4296B"/>
    <w:rsid w:val="00D429D3"/>
    <w:rsid w:val="00D42EDD"/>
    <w:rsid w:val="00D42F21"/>
    <w:rsid w:val="00D430B7"/>
    <w:rsid w:val="00D43238"/>
    <w:rsid w:val="00D432ED"/>
    <w:rsid w:val="00D433EB"/>
    <w:rsid w:val="00D434FA"/>
    <w:rsid w:val="00D4364B"/>
    <w:rsid w:val="00D4372F"/>
    <w:rsid w:val="00D4379D"/>
    <w:rsid w:val="00D4385A"/>
    <w:rsid w:val="00D43CD6"/>
    <w:rsid w:val="00D43E14"/>
    <w:rsid w:val="00D43E33"/>
    <w:rsid w:val="00D4426B"/>
    <w:rsid w:val="00D44329"/>
    <w:rsid w:val="00D4452A"/>
    <w:rsid w:val="00D446D1"/>
    <w:rsid w:val="00D44762"/>
    <w:rsid w:val="00D44932"/>
    <w:rsid w:val="00D44BEC"/>
    <w:rsid w:val="00D44CBE"/>
    <w:rsid w:val="00D44E50"/>
    <w:rsid w:val="00D4515A"/>
    <w:rsid w:val="00D45521"/>
    <w:rsid w:val="00D45831"/>
    <w:rsid w:val="00D45867"/>
    <w:rsid w:val="00D459CC"/>
    <w:rsid w:val="00D45D07"/>
    <w:rsid w:val="00D460B1"/>
    <w:rsid w:val="00D4643C"/>
    <w:rsid w:val="00D464AC"/>
    <w:rsid w:val="00D465B3"/>
    <w:rsid w:val="00D465BA"/>
    <w:rsid w:val="00D466AA"/>
    <w:rsid w:val="00D468B5"/>
    <w:rsid w:val="00D46CFD"/>
    <w:rsid w:val="00D4729E"/>
    <w:rsid w:val="00D478C9"/>
    <w:rsid w:val="00D47A93"/>
    <w:rsid w:val="00D50016"/>
    <w:rsid w:val="00D50424"/>
    <w:rsid w:val="00D5046B"/>
    <w:rsid w:val="00D505BD"/>
    <w:rsid w:val="00D50626"/>
    <w:rsid w:val="00D50C26"/>
    <w:rsid w:val="00D51134"/>
    <w:rsid w:val="00D513BD"/>
    <w:rsid w:val="00D515CA"/>
    <w:rsid w:val="00D51AAB"/>
    <w:rsid w:val="00D51E3C"/>
    <w:rsid w:val="00D52106"/>
    <w:rsid w:val="00D52193"/>
    <w:rsid w:val="00D5229E"/>
    <w:rsid w:val="00D5240E"/>
    <w:rsid w:val="00D52A21"/>
    <w:rsid w:val="00D52B5C"/>
    <w:rsid w:val="00D52CDE"/>
    <w:rsid w:val="00D53001"/>
    <w:rsid w:val="00D5308F"/>
    <w:rsid w:val="00D530B5"/>
    <w:rsid w:val="00D53368"/>
    <w:rsid w:val="00D53E70"/>
    <w:rsid w:val="00D540E2"/>
    <w:rsid w:val="00D545A5"/>
    <w:rsid w:val="00D54724"/>
    <w:rsid w:val="00D54A10"/>
    <w:rsid w:val="00D55351"/>
    <w:rsid w:val="00D55400"/>
    <w:rsid w:val="00D5584B"/>
    <w:rsid w:val="00D55F47"/>
    <w:rsid w:val="00D565D9"/>
    <w:rsid w:val="00D56740"/>
    <w:rsid w:val="00D56A2A"/>
    <w:rsid w:val="00D56BD0"/>
    <w:rsid w:val="00D56C72"/>
    <w:rsid w:val="00D56D53"/>
    <w:rsid w:val="00D56F31"/>
    <w:rsid w:val="00D573FF"/>
    <w:rsid w:val="00D57518"/>
    <w:rsid w:val="00D57B7D"/>
    <w:rsid w:val="00D57C79"/>
    <w:rsid w:val="00D57F4A"/>
    <w:rsid w:val="00D6008A"/>
    <w:rsid w:val="00D60185"/>
    <w:rsid w:val="00D602D8"/>
    <w:rsid w:val="00D603FA"/>
    <w:rsid w:val="00D60617"/>
    <w:rsid w:val="00D608EB"/>
    <w:rsid w:val="00D610DB"/>
    <w:rsid w:val="00D61117"/>
    <w:rsid w:val="00D61366"/>
    <w:rsid w:val="00D616C0"/>
    <w:rsid w:val="00D61E8E"/>
    <w:rsid w:val="00D620A8"/>
    <w:rsid w:val="00D62142"/>
    <w:rsid w:val="00D62320"/>
    <w:rsid w:val="00D62410"/>
    <w:rsid w:val="00D624C3"/>
    <w:rsid w:val="00D62AF3"/>
    <w:rsid w:val="00D62F7B"/>
    <w:rsid w:val="00D62FEA"/>
    <w:rsid w:val="00D63091"/>
    <w:rsid w:val="00D6312B"/>
    <w:rsid w:val="00D63700"/>
    <w:rsid w:val="00D637F1"/>
    <w:rsid w:val="00D63CBA"/>
    <w:rsid w:val="00D64219"/>
    <w:rsid w:val="00D64467"/>
    <w:rsid w:val="00D647BE"/>
    <w:rsid w:val="00D64A38"/>
    <w:rsid w:val="00D64A6E"/>
    <w:rsid w:val="00D64AF2"/>
    <w:rsid w:val="00D64B0D"/>
    <w:rsid w:val="00D64C75"/>
    <w:rsid w:val="00D64FB8"/>
    <w:rsid w:val="00D65078"/>
    <w:rsid w:val="00D650D8"/>
    <w:rsid w:val="00D651E7"/>
    <w:rsid w:val="00D653F5"/>
    <w:rsid w:val="00D65775"/>
    <w:rsid w:val="00D657D4"/>
    <w:rsid w:val="00D65844"/>
    <w:rsid w:val="00D65B4F"/>
    <w:rsid w:val="00D65BAD"/>
    <w:rsid w:val="00D65EC0"/>
    <w:rsid w:val="00D6603C"/>
    <w:rsid w:val="00D662A8"/>
    <w:rsid w:val="00D6670B"/>
    <w:rsid w:val="00D66AAB"/>
    <w:rsid w:val="00D66AC6"/>
    <w:rsid w:val="00D66E3E"/>
    <w:rsid w:val="00D6705B"/>
    <w:rsid w:val="00D67073"/>
    <w:rsid w:val="00D671DD"/>
    <w:rsid w:val="00D672B4"/>
    <w:rsid w:val="00D673A1"/>
    <w:rsid w:val="00D6746B"/>
    <w:rsid w:val="00D675A4"/>
    <w:rsid w:val="00D67A90"/>
    <w:rsid w:val="00D67E41"/>
    <w:rsid w:val="00D67ED1"/>
    <w:rsid w:val="00D70063"/>
    <w:rsid w:val="00D700EC"/>
    <w:rsid w:val="00D7012C"/>
    <w:rsid w:val="00D704A8"/>
    <w:rsid w:val="00D708C2"/>
    <w:rsid w:val="00D708C8"/>
    <w:rsid w:val="00D70ACB"/>
    <w:rsid w:val="00D7128A"/>
    <w:rsid w:val="00D7137B"/>
    <w:rsid w:val="00D7188A"/>
    <w:rsid w:val="00D719AC"/>
    <w:rsid w:val="00D72781"/>
    <w:rsid w:val="00D72AFA"/>
    <w:rsid w:val="00D731EE"/>
    <w:rsid w:val="00D7337C"/>
    <w:rsid w:val="00D733B0"/>
    <w:rsid w:val="00D7340C"/>
    <w:rsid w:val="00D73624"/>
    <w:rsid w:val="00D73B64"/>
    <w:rsid w:val="00D73BB4"/>
    <w:rsid w:val="00D73F7D"/>
    <w:rsid w:val="00D73FAE"/>
    <w:rsid w:val="00D741B5"/>
    <w:rsid w:val="00D74B42"/>
    <w:rsid w:val="00D74D6D"/>
    <w:rsid w:val="00D74E4E"/>
    <w:rsid w:val="00D74EDB"/>
    <w:rsid w:val="00D751E4"/>
    <w:rsid w:val="00D7552B"/>
    <w:rsid w:val="00D75AFB"/>
    <w:rsid w:val="00D75B84"/>
    <w:rsid w:val="00D75CD7"/>
    <w:rsid w:val="00D75D7C"/>
    <w:rsid w:val="00D75F38"/>
    <w:rsid w:val="00D75FD9"/>
    <w:rsid w:val="00D7600F"/>
    <w:rsid w:val="00D761C2"/>
    <w:rsid w:val="00D76390"/>
    <w:rsid w:val="00D7641F"/>
    <w:rsid w:val="00D764C5"/>
    <w:rsid w:val="00D765D4"/>
    <w:rsid w:val="00D7679E"/>
    <w:rsid w:val="00D76999"/>
    <w:rsid w:val="00D76B64"/>
    <w:rsid w:val="00D76CB7"/>
    <w:rsid w:val="00D76D18"/>
    <w:rsid w:val="00D76E64"/>
    <w:rsid w:val="00D76E94"/>
    <w:rsid w:val="00D77024"/>
    <w:rsid w:val="00D771F1"/>
    <w:rsid w:val="00D772FD"/>
    <w:rsid w:val="00D7752E"/>
    <w:rsid w:val="00D77719"/>
    <w:rsid w:val="00D7771B"/>
    <w:rsid w:val="00D77758"/>
    <w:rsid w:val="00D7780A"/>
    <w:rsid w:val="00D779CE"/>
    <w:rsid w:val="00D77A13"/>
    <w:rsid w:val="00D77B12"/>
    <w:rsid w:val="00D77C30"/>
    <w:rsid w:val="00D77D14"/>
    <w:rsid w:val="00D77ED6"/>
    <w:rsid w:val="00D77F26"/>
    <w:rsid w:val="00D77F71"/>
    <w:rsid w:val="00D802BA"/>
    <w:rsid w:val="00D80987"/>
    <w:rsid w:val="00D80D8D"/>
    <w:rsid w:val="00D817E0"/>
    <w:rsid w:val="00D8196A"/>
    <w:rsid w:val="00D81E4C"/>
    <w:rsid w:val="00D8204D"/>
    <w:rsid w:val="00D821F6"/>
    <w:rsid w:val="00D82243"/>
    <w:rsid w:val="00D82397"/>
    <w:rsid w:val="00D82435"/>
    <w:rsid w:val="00D8272E"/>
    <w:rsid w:val="00D82DBA"/>
    <w:rsid w:val="00D834B0"/>
    <w:rsid w:val="00D83666"/>
    <w:rsid w:val="00D83785"/>
    <w:rsid w:val="00D8399B"/>
    <w:rsid w:val="00D83E14"/>
    <w:rsid w:val="00D83EE3"/>
    <w:rsid w:val="00D842F2"/>
    <w:rsid w:val="00D84927"/>
    <w:rsid w:val="00D84BF9"/>
    <w:rsid w:val="00D84E29"/>
    <w:rsid w:val="00D852AF"/>
    <w:rsid w:val="00D852E3"/>
    <w:rsid w:val="00D853DB"/>
    <w:rsid w:val="00D8560B"/>
    <w:rsid w:val="00D859AF"/>
    <w:rsid w:val="00D85A80"/>
    <w:rsid w:val="00D85A8B"/>
    <w:rsid w:val="00D85DED"/>
    <w:rsid w:val="00D85E24"/>
    <w:rsid w:val="00D8614D"/>
    <w:rsid w:val="00D8650C"/>
    <w:rsid w:val="00D86662"/>
    <w:rsid w:val="00D8688C"/>
    <w:rsid w:val="00D868EF"/>
    <w:rsid w:val="00D86D34"/>
    <w:rsid w:val="00D86DCC"/>
    <w:rsid w:val="00D872E9"/>
    <w:rsid w:val="00D8769D"/>
    <w:rsid w:val="00D87AE0"/>
    <w:rsid w:val="00D87D97"/>
    <w:rsid w:val="00D87F20"/>
    <w:rsid w:val="00D90001"/>
    <w:rsid w:val="00D90166"/>
    <w:rsid w:val="00D9026E"/>
    <w:rsid w:val="00D90304"/>
    <w:rsid w:val="00D90418"/>
    <w:rsid w:val="00D90608"/>
    <w:rsid w:val="00D90641"/>
    <w:rsid w:val="00D907D2"/>
    <w:rsid w:val="00D90809"/>
    <w:rsid w:val="00D90B55"/>
    <w:rsid w:val="00D90B75"/>
    <w:rsid w:val="00D910D0"/>
    <w:rsid w:val="00D91231"/>
    <w:rsid w:val="00D91418"/>
    <w:rsid w:val="00D9155E"/>
    <w:rsid w:val="00D91651"/>
    <w:rsid w:val="00D91747"/>
    <w:rsid w:val="00D917A5"/>
    <w:rsid w:val="00D917FA"/>
    <w:rsid w:val="00D92B38"/>
    <w:rsid w:val="00D92FA0"/>
    <w:rsid w:val="00D92FE7"/>
    <w:rsid w:val="00D93145"/>
    <w:rsid w:val="00D93254"/>
    <w:rsid w:val="00D932DB"/>
    <w:rsid w:val="00D9358E"/>
    <w:rsid w:val="00D935E8"/>
    <w:rsid w:val="00D9368E"/>
    <w:rsid w:val="00D936B8"/>
    <w:rsid w:val="00D9412B"/>
    <w:rsid w:val="00D9432E"/>
    <w:rsid w:val="00D946F5"/>
    <w:rsid w:val="00D94880"/>
    <w:rsid w:val="00D94CB6"/>
    <w:rsid w:val="00D94ECF"/>
    <w:rsid w:val="00D9533C"/>
    <w:rsid w:val="00D953C9"/>
    <w:rsid w:val="00D953D8"/>
    <w:rsid w:val="00D9578F"/>
    <w:rsid w:val="00D95790"/>
    <w:rsid w:val="00D957AE"/>
    <w:rsid w:val="00D95A89"/>
    <w:rsid w:val="00D95B24"/>
    <w:rsid w:val="00D95E47"/>
    <w:rsid w:val="00D9602C"/>
    <w:rsid w:val="00D96032"/>
    <w:rsid w:val="00D96328"/>
    <w:rsid w:val="00D963AB"/>
    <w:rsid w:val="00D96773"/>
    <w:rsid w:val="00D96BFA"/>
    <w:rsid w:val="00D96C90"/>
    <w:rsid w:val="00D9728B"/>
    <w:rsid w:val="00D976A6"/>
    <w:rsid w:val="00D979A6"/>
    <w:rsid w:val="00D97A2B"/>
    <w:rsid w:val="00D97CD4"/>
    <w:rsid w:val="00D97CDB"/>
    <w:rsid w:val="00D97D81"/>
    <w:rsid w:val="00D97DD3"/>
    <w:rsid w:val="00D97FB1"/>
    <w:rsid w:val="00DA00F9"/>
    <w:rsid w:val="00DA0162"/>
    <w:rsid w:val="00DA02DF"/>
    <w:rsid w:val="00DA107B"/>
    <w:rsid w:val="00DA10AF"/>
    <w:rsid w:val="00DA10CE"/>
    <w:rsid w:val="00DA1279"/>
    <w:rsid w:val="00DA137C"/>
    <w:rsid w:val="00DA13CB"/>
    <w:rsid w:val="00DA19AA"/>
    <w:rsid w:val="00DA1C7A"/>
    <w:rsid w:val="00DA1C86"/>
    <w:rsid w:val="00DA20D3"/>
    <w:rsid w:val="00DA2488"/>
    <w:rsid w:val="00DA249D"/>
    <w:rsid w:val="00DA2883"/>
    <w:rsid w:val="00DA2B98"/>
    <w:rsid w:val="00DA3042"/>
    <w:rsid w:val="00DA3C27"/>
    <w:rsid w:val="00DA3F5F"/>
    <w:rsid w:val="00DA3F66"/>
    <w:rsid w:val="00DA4465"/>
    <w:rsid w:val="00DA44EE"/>
    <w:rsid w:val="00DA483A"/>
    <w:rsid w:val="00DA4A33"/>
    <w:rsid w:val="00DA4E3A"/>
    <w:rsid w:val="00DA4F8A"/>
    <w:rsid w:val="00DA52E1"/>
    <w:rsid w:val="00DA5474"/>
    <w:rsid w:val="00DA5832"/>
    <w:rsid w:val="00DA58EF"/>
    <w:rsid w:val="00DA5D41"/>
    <w:rsid w:val="00DA5EFE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543"/>
    <w:rsid w:val="00DA769B"/>
    <w:rsid w:val="00DA77F7"/>
    <w:rsid w:val="00DA7BB7"/>
    <w:rsid w:val="00DA7D3B"/>
    <w:rsid w:val="00DA7E92"/>
    <w:rsid w:val="00DA7EB3"/>
    <w:rsid w:val="00DB0112"/>
    <w:rsid w:val="00DB0595"/>
    <w:rsid w:val="00DB06D2"/>
    <w:rsid w:val="00DB0803"/>
    <w:rsid w:val="00DB0894"/>
    <w:rsid w:val="00DB0DA4"/>
    <w:rsid w:val="00DB0EB7"/>
    <w:rsid w:val="00DB0F09"/>
    <w:rsid w:val="00DB1366"/>
    <w:rsid w:val="00DB1514"/>
    <w:rsid w:val="00DB167F"/>
    <w:rsid w:val="00DB1893"/>
    <w:rsid w:val="00DB190F"/>
    <w:rsid w:val="00DB1E46"/>
    <w:rsid w:val="00DB252B"/>
    <w:rsid w:val="00DB253D"/>
    <w:rsid w:val="00DB2644"/>
    <w:rsid w:val="00DB2A5E"/>
    <w:rsid w:val="00DB2BC7"/>
    <w:rsid w:val="00DB2EFC"/>
    <w:rsid w:val="00DB3440"/>
    <w:rsid w:val="00DB3B45"/>
    <w:rsid w:val="00DB3DB6"/>
    <w:rsid w:val="00DB3F01"/>
    <w:rsid w:val="00DB41B7"/>
    <w:rsid w:val="00DB426C"/>
    <w:rsid w:val="00DB4855"/>
    <w:rsid w:val="00DB4CFB"/>
    <w:rsid w:val="00DB5418"/>
    <w:rsid w:val="00DB566B"/>
    <w:rsid w:val="00DB569B"/>
    <w:rsid w:val="00DB574F"/>
    <w:rsid w:val="00DB5804"/>
    <w:rsid w:val="00DB587F"/>
    <w:rsid w:val="00DB5AEB"/>
    <w:rsid w:val="00DB5C48"/>
    <w:rsid w:val="00DB5CA9"/>
    <w:rsid w:val="00DB6010"/>
    <w:rsid w:val="00DB629C"/>
    <w:rsid w:val="00DB632C"/>
    <w:rsid w:val="00DB6331"/>
    <w:rsid w:val="00DB64E9"/>
    <w:rsid w:val="00DB6603"/>
    <w:rsid w:val="00DB695B"/>
    <w:rsid w:val="00DB6C90"/>
    <w:rsid w:val="00DB6EEC"/>
    <w:rsid w:val="00DB6F15"/>
    <w:rsid w:val="00DB74A9"/>
    <w:rsid w:val="00DB78FC"/>
    <w:rsid w:val="00DB7955"/>
    <w:rsid w:val="00DB7A6E"/>
    <w:rsid w:val="00DB7F75"/>
    <w:rsid w:val="00DC0147"/>
    <w:rsid w:val="00DC016C"/>
    <w:rsid w:val="00DC0298"/>
    <w:rsid w:val="00DC04CE"/>
    <w:rsid w:val="00DC08D6"/>
    <w:rsid w:val="00DC0BA8"/>
    <w:rsid w:val="00DC0BF4"/>
    <w:rsid w:val="00DC1096"/>
    <w:rsid w:val="00DC113D"/>
    <w:rsid w:val="00DC13F2"/>
    <w:rsid w:val="00DC1B8D"/>
    <w:rsid w:val="00DC1C16"/>
    <w:rsid w:val="00DC1E78"/>
    <w:rsid w:val="00DC1F6C"/>
    <w:rsid w:val="00DC205A"/>
    <w:rsid w:val="00DC23CC"/>
    <w:rsid w:val="00DC26D5"/>
    <w:rsid w:val="00DC29B8"/>
    <w:rsid w:val="00DC2CCA"/>
    <w:rsid w:val="00DC31FF"/>
    <w:rsid w:val="00DC328D"/>
    <w:rsid w:val="00DC3474"/>
    <w:rsid w:val="00DC35C6"/>
    <w:rsid w:val="00DC3DAC"/>
    <w:rsid w:val="00DC3FFD"/>
    <w:rsid w:val="00DC4526"/>
    <w:rsid w:val="00DC4562"/>
    <w:rsid w:val="00DC4C47"/>
    <w:rsid w:val="00DC4D3C"/>
    <w:rsid w:val="00DC4D5F"/>
    <w:rsid w:val="00DC4D77"/>
    <w:rsid w:val="00DC4E9B"/>
    <w:rsid w:val="00DC4ED2"/>
    <w:rsid w:val="00DC503F"/>
    <w:rsid w:val="00DC51C8"/>
    <w:rsid w:val="00DC53ED"/>
    <w:rsid w:val="00DC59A0"/>
    <w:rsid w:val="00DC5CAF"/>
    <w:rsid w:val="00DC61F1"/>
    <w:rsid w:val="00DC626F"/>
    <w:rsid w:val="00DC62EF"/>
    <w:rsid w:val="00DC63B9"/>
    <w:rsid w:val="00DC67ED"/>
    <w:rsid w:val="00DC688B"/>
    <w:rsid w:val="00DC68BA"/>
    <w:rsid w:val="00DC6C4F"/>
    <w:rsid w:val="00DC6CBE"/>
    <w:rsid w:val="00DC6EC5"/>
    <w:rsid w:val="00DC6F8A"/>
    <w:rsid w:val="00DC701C"/>
    <w:rsid w:val="00DC730E"/>
    <w:rsid w:val="00DC74AD"/>
    <w:rsid w:val="00DC76AA"/>
    <w:rsid w:val="00DC76D2"/>
    <w:rsid w:val="00DC78FF"/>
    <w:rsid w:val="00DC7C84"/>
    <w:rsid w:val="00DC7D4F"/>
    <w:rsid w:val="00DC7F99"/>
    <w:rsid w:val="00DD031A"/>
    <w:rsid w:val="00DD04E9"/>
    <w:rsid w:val="00DD0762"/>
    <w:rsid w:val="00DD08D1"/>
    <w:rsid w:val="00DD0913"/>
    <w:rsid w:val="00DD0C0D"/>
    <w:rsid w:val="00DD0E27"/>
    <w:rsid w:val="00DD12FE"/>
    <w:rsid w:val="00DD17C5"/>
    <w:rsid w:val="00DD1813"/>
    <w:rsid w:val="00DD1BDD"/>
    <w:rsid w:val="00DD1C00"/>
    <w:rsid w:val="00DD203D"/>
    <w:rsid w:val="00DD2B6C"/>
    <w:rsid w:val="00DD2DC6"/>
    <w:rsid w:val="00DD2FE7"/>
    <w:rsid w:val="00DD36A0"/>
    <w:rsid w:val="00DD3A5A"/>
    <w:rsid w:val="00DD4006"/>
    <w:rsid w:val="00DD42DF"/>
    <w:rsid w:val="00DD44FD"/>
    <w:rsid w:val="00DD555D"/>
    <w:rsid w:val="00DD58BD"/>
    <w:rsid w:val="00DD5B9D"/>
    <w:rsid w:val="00DD5C23"/>
    <w:rsid w:val="00DD5CE9"/>
    <w:rsid w:val="00DD5F55"/>
    <w:rsid w:val="00DD5F98"/>
    <w:rsid w:val="00DD622C"/>
    <w:rsid w:val="00DD6264"/>
    <w:rsid w:val="00DD6463"/>
    <w:rsid w:val="00DD6533"/>
    <w:rsid w:val="00DD6C71"/>
    <w:rsid w:val="00DD76BA"/>
    <w:rsid w:val="00DD7CDA"/>
    <w:rsid w:val="00DD7DE0"/>
    <w:rsid w:val="00DD7DE5"/>
    <w:rsid w:val="00DE008A"/>
    <w:rsid w:val="00DE00EC"/>
    <w:rsid w:val="00DE0230"/>
    <w:rsid w:val="00DE06A0"/>
    <w:rsid w:val="00DE0969"/>
    <w:rsid w:val="00DE0BD7"/>
    <w:rsid w:val="00DE0C3F"/>
    <w:rsid w:val="00DE0CCE"/>
    <w:rsid w:val="00DE0EE3"/>
    <w:rsid w:val="00DE13C9"/>
    <w:rsid w:val="00DE1AF9"/>
    <w:rsid w:val="00DE1DB0"/>
    <w:rsid w:val="00DE1F34"/>
    <w:rsid w:val="00DE1FB9"/>
    <w:rsid w:val="00DE22D7"/>
    <w:rsid w:val="00DE2363"/>
    <w:rsid w:val="00DE2792"/>
    <w:rsid w:val="00DE28E2"/>
    <w:rsid w:val="00DE2922"/>
    <w:rsid w:val="00DE297C"/>
    <w:rsid w:val="00DE2F3F"/>
    <w:rsid w:val="00DE3605"/>
    <w:rsid w:val="00DE364F"/>
    <w:rsid w:val="00DE4505"/>
    <w:rsid w:val="00DE4666"/>
    <w:rsid w:val="00DE47C3"/>
    <w:rsid w:val="00DE4B1E"/>
    <w:rsid w:val="00DE4BB7"/>
    <w:rsid w:val="00DE4BDA"/>
    <w:rsid w:val="00DE4CB1"/>
    <w:rsid w:val="00DE5003"/>
    <w:rsid w:val="00DE50AC"/>
    <w:rsid w:val="00DE5298"/>
    <w:rsid w:val="00DE537D"/>
    <w:rsid w:val="00DE57CC"/>
    <w:rsid w:val="00DE5985"/>
    <w:rsid w:val="00DE5A64"/>
    <w:rsid w:val="00DE5AB6"/>
    <w:rsid w:val="00DE5C65"/>
    <w:rsid w:val="00DE5FAC"/>
    <w:rsid w:val="00DE64D7"/>
    <w:rsid w:val="00DE653A"/>
    <w:rsid w:val="00DE67EC"/>
    <w:rsid w:val="00DE6A05"/>
    <w:rsid w:val="00DE6A2D"/>
    <w:rsid w:val="00DE6CA6"/>
    <w:rsid w:val="00DE70F1"/>
    <w:rsid w:val="00DE7A3C"/>
    <w:rsid w:val="00DE7B93"/>
    <w:rsid w:val="00DE7D16"/>
    <w:rsid w:val="00DE7EFA"/>
    <w:rsid w:val="00DE7F42"/>
    <w:rsid w:val="00DE7FFE"/>
    <w:rsid w:val="00DF06B8"/>
    <w:rsid w:val="00DF0959"/>
    <w:rsid w:val="00DF10DE"/>
    <w:rsid w:val="00DF12E4"/>
    <w:rsid w:val="00DF1845"/>
    <w:rsid w:val="00DF1A3F"/>
    <w:rsid w:val="00DF1F30"/>
    <w:rsid w:val="00DF1F56"/>
    <w:rsid w:val="00DF2324"/>
    <w:rsid w:val="00DF235A"/>
    <w:rsid w:val="00DF2505"/>
    <w:rsid w:val="00DF2A2D"/>
    <w:rsid w:val="00DF2C61"/>
    <w:rsid w:val="00DF2E4A"/>
    <w:rsid w:val="00DF2F07"/>
    <w:rsid w:val="00DF2FB4"/>
    <w:rsid w:val="00DF30E1"/>
    <w:rsid w:val="00DF3259"/>
    <w:rsid w:val="00DF3340"/>
    <w:rsid w:val="00DF35FB"/>
    <w:rsid w:val="00DF3A33"/>
    <w:rsid w:val="00DF3A7C"/>
    <w:rsid w:val="00DF3C09"/>
    <w:rsid w:val="00DF3DB3"/>
    <w:rsid w:val="00DF4207"/>
    <w:rsid w:val="00DF4543"/>
    <w:rsid w:val="00DF496F"/>
    <w:rsid w:val="00DF4AD8"/>
    <w:rsid w:val="00DF4CDA"/>
    <w:rsid w:val="00DF4D33"/>
    <w:rsid w:val="00DF5194"/>
    <w:rsid w:val="00DF525C"/>
    <w:rsid w:val="00DF5560"/>
    <w:rsid w:val="00DF5585"/>
    <w:rsid w:val="00DF55AD"/>
    <w:rsid w:val="00DF5A11"/>
    <w:rsid w:val="00DF5A79"/>
    <w:rsid w:val="00DF5CDE"/>
    <w:rsid w:val="00DF5D48"/>
    <w:rsid w:val="00DF5F4A"/>
    <w:rsid w:val="00DF605B"/>
    <w:rsid w:val="00DF616B"/>
    <w:rsid w:val="00DF631C"/>
    <w:rsid w:val="00DF659F"/>
    <w:rsid w:val="00DF6B95"/>
    <w:rsid w:val="00DF6BAB"/>
    <w:rsid w:val="00DF6D6A"/>
    <w:rsid w:val="00DF6FE0"/>
    <w:rsid w:val="00DF704A"/>
    <w:rsid w:val="00DF70E4"/>
    <w:rsid w:val="00DF757D"/>
    <w:rsid w:val="00DF7776"/>
    <w:rsid w:val="00DF794D"/>
    <w:rsid w:val="00DF7AA8"/>
    <w:rsid w:val="00DF7AD1"/>
    <w:rsid w:val="00E000DD"/>
    <w:rsid w:val="00E000ED"/>
    <w:rsid w:val="00E002CD"/>
    <w:rsid w:val="00E0043D"/>
    <w:rsid w:val="00E00499"/>
    <w:rsid w:val="00E00B41"/>
    <w:rsid w:val="00E0107E"/>
    <w:rsid w:val="00E011C5"/>
    <w:rsid w:val="00E01221"/>
    <w:rsid w:val="00E01261"/>
    <w:rsid w:val="00E013BF"/>
    <w:rsid w:val="00E01427"/>
    <w:rsid w:val="00E0185F"/>
    <w:rsid w:val="00E01FE2"/>
    <w:rsid w:val="00E0205C"/>
    <w:rsid w:val="00E021B3"/>
    <w:rsid w:val="00E02262"/>
    <w:rsid w:val="00E02750"/>
    <w:rsid w:val="00E029B8"/>
    <w:rsid w:val="00E029D3"/>
    <w:rsid w:val="00E02BFE"/>
    <w:rsid w:val="00E02D43"/>
    <w:rsid w:val="00E031E7"/>
    <w:rsid w:val="00E03903"/>
    <w:rsid w:val="00E03981"/>
    <w:rsid w:val="00E03C6A"/>
    <w:rsid w:val="00E03D63"/>
    <w:rsid w:val="00E03DAA"/>
    <w:rsid w:val="00E0409E"/>
    <w:rsid w:val="00E04162"/>
    <w:rsid w:val="00E04297"/>
    <w:rsid w:val="00E043C5"/>
    <w:rsid w:val="00E0459D"/>
    <w:rsid w:val="00E047E2"/>
    <w:rsid w:val="00E049F1"/>
    <w:rsid w:val="00E04A62"/>
    <w:rsid w:val="00E04AA4"/>
    <w:rsid w:val="00E04BBC"/>
    <w:rsid w:val="00E04C48"/>
    <w:rsid w:val="00E04C51"/>
    <w:rsid w:val="00E04E40"/>
    <w:rsid w:val="00E04F01"/>
    <w:rsid w:val="00E051AF"/>
    <w:rsid w:val="00E05580"/>
    <w:rsid w:val="00E055A0"/>
    <w:rsid w:val="00E056C4"/>
    <w:rsid w:val="00E05AF0"/>
    <w:rsid w:val="00E05B89"/>
    <w:rsid w:val="00E05EE9"/>
    <w:rsid w:val="00E06048"/>
    <w:rsid w:val="00E06207"/>
    <w:rsid w:val="00E06535"/>
    <w:rsid w:val="00E065DC"/>
    <w:rsid w:val="00E0688F"/>
    <w:rsid w:val="00E06AA8"/>
    <w:rsid w:val="00E06F4D"/>
    <w:rsid w:val="00E06F5E"/>
    <w:rsid w:val="00E07C7A"/>
    <w:rsid w:val="00E07D83"/>
    <w:rsid w:val="00E07E3C"/>
    <w:rsid w:val="00E07FDB"/>
    <w:rsid w:val="00E1027A"/>
    <w:rsid w:val="00E1099D"/>
    <w:rsid w:val="00E10AFB"/>
    <w:rsid w:val="00E10BFE"/>
    <w:rsid w:val="00E1149A"/>
    <w:rsid w:val="00E11624"/>
    <w:rsid w:val="00E119B9"/>
    <w:rsid w:val="00E11C9C"/>
    <w:rsid w:val="00E11FA0"/>
    <w:rsid w:val="00E11FE2"/>
    <w:rsid w:val="00E127D8"/>
    <w:rsid w:val="00E12B45"/>
    <w:rsid w:val="00E12D11"/>
    <w:rsid w:val="00E12DDB"/>
    <w:rsid w:val="00E130A7"/>
    <w:rsid w:val="00E1396B"/>
    <w:rsid w:val="00E1470C"/>
    <w:rsid w:val="00E14766"/>
    <w:rsid w:val="00E147CC"/>
    <w:rsid w:val="00E14A3C"/>
    <w:rsid w:val="00E14ACE"/>
    <w:rsid w:val="00E14BC4"/>
    <w:rsid w:val="00E14BEA"/>
    <w:rsid w:val="00E14F32"/>
    <w:rsid w:val="00E15092"/>
    <w:rsid w:val="00E151E8"/>
    <w:rsid w:val="00E155A9"/>
    <w:rsid w:val="00E1575D"/>
    <w:rsid w:val="00E15DFA"/>
    <w:rsid w:val="00E15E61"/>
    <w:rsid w:val="00E162FF"/>
    <w:rsid w:val="00E16A0A"/>
    <w:rsid w:val="00E16CB1"/>
    <w:rsid w:val="00E16D76"/>
    <w:rsid w:val="00E16DE7"/>
    <w:rsid w:val="00E1723B"/>
    <w:rsid w:val="00E1762F"/>
    <w:rsid w:val="00E178D4"/>
    <w:rsid w:val="00E17A5C"/>
    <w:rsid w:val="00E2042A"/>
    <w:rsid w:val="00E2058B"/>
    <w:rsid w:val="00E2067F"/>
    <w:rsid w:val="00E206AD"/>
    <w:rsid w:val="00E2074A"/>
    <w:rsid w:val="00E20785"/>
    <w:rsid w:val="00E20C3C"/>
    <w:rsid w:val="00E20CF7"/>
    <w:rsid w:val="00E20F90"/>
    <w:rsid w:val="00E21086"/>
    <w:rsid w:val="00E212C0"/>
    <w:rsid w:val="00E21CD8"/>
    <w:rsid w:val="00E21DCA"/>
    <w:rsid w:val="00E21DFF"/>
    <w:rsid w:val="00E21FD6"/>
    <w:rsid w:val="00E21FEC"/>
    <w:rsid w:val="00E222ED"/>
    <w:rsid w:val="00E2253C"/>
    <w:rsid w:val="00E225BD"/>
    <w:rsid w:val="00E227A3"/>
    <w:rsid w:val="00E22B91"/>
    <w:rsid w:val="00E22C0C"/>
    <w:rsid w:val="00E22C32"/>
    <w:rsid w:val="00E22CAE"/>
    <w:rsid w:val="00E2310A"/>
    <w:rsid w:val="00E23199"/>
    <w:rsid w:val="00E232F7"/>
    <w:rsid w:val="00E234A7"/>
    <w:rsid w:val="00E234C9"/>
    <w:rsid w:val="00E23A65"/>
    <w:rsid w:val="00E23D43"/>
    <w:rsid w:val="00E23DD0"/>
    <w:rsid w:val="00E24206"/>
    <w:rsid w:val="00E24365"/>
    <w:rsid w:val="00E2442D"/>
    <w:rsid w:val="00E245AD"/>
    <w:rsid w:val="00E245BF"/>
    <w:rsid w:val="00E2462B"/>
    <w:rsid w:val="00E2462F"/>
    <w:rsid w:val="00E24B69"/>
    <w:rsid w:val="00E24E7C"/>
    <w:rsid w:val="00E24FFB"/>
    <w:rsid w:val="00E25268"/>
    <w:rsid w:val="00E2592E"/>
    <w:rsid w:val="00E25B08"/>
    <w:rsid w:val="00E25D41"/>
    <w:rsid w:val="00E25D79"/>
    <w:rsid w:val="00E25F5C"/>
    <w:rsid w:val="00E26250"/>
    <w:rsid w:val="00E26577"/>
    <w:rsid w:val="00E268DB"/>
    <w:rsid w:val="00E26CCA"/>
    <w:rsid w:val="00E2770D"/>
    <w:rsid w:val="00E277C7"/>
    <w:rsid w:val="00E277DF"/>
    <w:rsid w:val="00E2786C"/>
    <w:rsid w:val="00E27C32"/>
    <w:rsid w:val="00E27D12"/>
    <w:rsid w:val="00E27EDE"/>
    <w:rsid w:val="00E3031B"/>
    <w:rsid w:val="00E3070E"/>
    <w:rsid w:val="00E308AE"/>
    <w:rsid w:val="00E3094B"/>
    <w:rsid w:val="00E30A7E"/>
    <w:rsid w:val="00E30AD3"/>
    <w:rsid w:val="00E30C1F"/>
    <w:rsid w:val="00E31283"/>
    <w:rsid w:val="00E3166A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9C"/>
    <w:rsid w:val="00E326E6"/>
    <w:rsid w:val="00E32D69"/>
    <w:rsid w:val="00E32F41"/>
    <w:rsid w:val="00E330A2"/>
    <w:rsid w:val="00E33414"/>
    <w:rsid w:val="00E33428"/>
    <w:rsid w:val="00E334CA"/>
    <w:rsid w:val="00E336C8"/>
    <w:rsid w:val="00E3387A"/>
    <w:rsid w:val="00E3398D"/>
    <w:rsid w:val="00E339E6"/>
    <w:rsid w:val="00E33D38"/>
    <w:rsid w:val="00E33EBC"/>
    <w:rsid w:val="00E3406D"/>
    <w:rsid w:val="00E34260"/>
    <w:rsid w:val="00E3473F"/>
    <w:rsid w:val="00E348B4"/>
    <w:rsid w:val="00E34922"/>
    <w:rsid w:val="00E34BF1"/>
    <w:rsid w:val="00E34E88"/>
    <w:rsid w:val="00E3512A"/>
    <w:rsid w:val="00E354B9"/>
    <w:rsid w:val="00E35852"/>
    <w:rsid w:val="00E35F67"/>
    <w:rsid w:val="00E36AAC"/>
    <w:rsid w:val="00E36F41"/>
    <w:rsid w:val="00E36F5E"/>
    <w:rsid w:val="00E372FF"/>
    <w:rsid w:val="00E37CB5"/>
    <w:rsid w:val="00E40632"/>
    <w:rsid w:val="00E408AE"/>
    <w:rsid w:val="00E40909"/>
    <w:rsid w:val="00E409B4"/>
    <w:rsid w:val="00E40A0B"/>
    <w:rsid w:val="00E40B9B"/>
    <w:rsid w:val="00E40D92"/>
    <w:rsid w:val="00E40EDC"/>
    <w:rsid w:val="00E41594"/>
    <w:rsid w:val="00E41599"/>
    <w:rsid w:val="00E417FC"/>
    <w:rsid w:val="00E41831"/>
    <w:rsid w:val="00E4187E"/>
    <w:rsid w:val="00E41B06"/>
    <w:rsid w:val="00E41C35"/>
    <w:rsid w:val="00E41F3F"/>
    <w:rsid w:val="00E42369"/>
    <w:rsid w:val="00E4298C"/>
    <w:rsid w:val="00E43AB1"/>
    <w:rsid w:val="00E43B05"/>
    <w:rsid w:val="00E43B87"/>
    <w:rsid w:val="00E43CA9"/>
    <w:rsid w:val="00E43CDC"/>
    <w:rsid w:val="00E44204"/>
    <w:rsid w:val="00E4430A"/>
    <w:rsid w:val="00E44BE5"/>
    <w:rsid w:val="00E44DDD"/>
    <w:rsid w:val="00E4536E"/>
    <w:rsid w:val="00E4539E"/>
    <w:rsid w:val="00E4543D"/>
    <w:rsid w:val="00E4572A"/>
    <w:rsid w:val="00E45935"/>
    <w:rsid w:val="00E45D80"/>
    <w:rsid w:val="00E46162"/>
    <w:rsid w:val="00E46814"/>
    <w:rsid w:val="00E46C3B"/>
    <w:rsid w:val="00E470BD"/>
    <w:rsid w:val="00E470FA"/>
    <w:rsid w:val="00E47229"/>
    <w:rsid w:val="00E47600"/>
    <w:rsid w:val="00E47732"/>
    <w:rsid w:val="00E477A0"/>
    <w:rsid w:val="00E479EA"/>
    <w:rsid w:val="00E47C08"/>
    <w:rsid w:val="00E47CB8"/>
    <w:rsid w:val="00E47D43"/>
    <w:rsid w:val="00E5014D"/>
    <w:rsid w:val="00E507AC"/>
    <w:rsid w:val="00E51134"/>
    <w:rsid w:val="00E51965"/>
    <w:rsid w:val="00E52126"/>
    <w:rsid w:val="00E52140"/>
    <w:rsid w:val="00E5217D"/>
    <w:rsid w:val="00E52296"/>
    <w:rsid w:val="00E523F5"/>
    <w:rsid w:val="00E526E4"/>
    <w:rsid w:val="00E527A8"/>
    <w:rsid w:val="00E5291C"/>
    <w:rsid w:val="00E529CD"/>
    <w:rsid w:val="00E52D9B"/>
    <w:rsid w:val="00E52DDC"/>
    <w:rsid w:val="00E537A8"/>
    <w:rsid w:val="00E53874"/>
    <w:rsid w:val="00E538D1"/>
    <w:rsid w:val="00E5390F"/>
    <w:rsid w:val="00E539D8"/>
    <w:rsid w:val="00E5411E"/>
    <w:rsid w:val="00E541D5"/>
    <w:rsid w:val="00E54236"/>
    <w:rsid w:val="00E54497"/>
    <w:rsid w:val="00E54AAF"/>
    <w:rsid w:val="00E54B1D"/>
    <w:rsid w:val="00E5536D"/>
    <w:rsid w:val="00E558FB"/>
    <w:rsid w:val="00E55907"/>
    <w:rsid w:val="00E559D1"/>
    <w:rsid w:val="00E55C0A"/>
    <w:rsid w:val="00E55EF4"/>
    <w:rsid w:val="00E55FF8"/>
    <w:rsid w:val="00E56320"/>
    <w:rsid w:val="00E564AF"/>
    <w:rsid w:val="00E56638"/>
    <w:rsid w:val="00E56B5A"/>
    <w:rsid w:val="00E56E4B"/>
    <w:rsid w:val="00E57345"/>
    <w:rsid w:val="00E57A6C"/>
    <w:rsid w:val="00E57BCC"/>
    <w:rsid w:val="00E57CDD"/>
    <w:rsid w:val="00E57ED1"/>
    <w:rsid w:val="00E605BA"/>
    <w:rsid w:val="00E610CE"/>
    <w:rsid w:val="00E61439"/>
    <w:rsid w:val="00E616F1"/>
    <w:rsid w:val="00E619AC"/>
    <w:rsid w:val="00E61A0A"/>
    <w:rsid w:val="00E61A91"/>
    <w:rsid w:val="00E61B94"/>
    <w:rsid w:val="00E61FC3"/>
    <w:rsid w:val="00E625DB"/>
    <w:rsid w:val="00E62657"/>
    <w:rsid w:val="00E6285D"/>
    <w:rsid w:val="00E62894"/>
    <w:rsid w:val="00E62943"/>
    <w:rsid w:val="00E62A89"/>
    <w:rsid w:val="00E62E8B"/>
    <w:rsid w:val="00E62EAF"/>
    <w:rsid w:val="00E6304F"/>
    <w:rsid w:val="00E630C4"/>
    <w:rsid w:val="00E6330D"/>
    <w:rsid w:val="00E63407"/>
    <w:rsid w:val="00E63A0E"/>
    <w:rsid w:val="00E63EE8"/>
    <w:rsid w:val="00E64132"/>
    <w:rsid w:val="00E64251"/>
    <w:rsid w:val="00E643E5"/>
    <w:rsid w:val="00E648CB"/>
    <w:rsid w:val="00E64CF6"/>
    <w:rsid w:val="00E6543C"/>
    <w:rsid w:val="00E6578A"/>
    <w:rsid w:val="00E659DE"/>
    <w:rsid w:val="00E65FAE"/>
    <w:rsid w:val="00E66236"/>
    <w:rsid w:val="00E662F4"/>
    <w:rsid w:val="00E6667F"/>
    <w:rsid w:val="00E66A24"/>
    <w:rsid w:val="00E66CDE"/>
    <w:rsid w:val="00E66D38"/>
    <w:rsid w:val="00E6705C"/>
    <w:rsid w:val="00E6730B"/>
    <w:rsid w:val="00E6757D"/>
    <w:rsid w:val="00E6795D"/>
    <w:rsid w:val="00E67BF3"/>
    <w:rsid w:val="00E70027"/>
    <w:rsid w:val="00E7011E"/>
    <w:rsid w:val="00E70272"/>
    <w:rsid w:val="00E7027B"/>
    <w:rsid w:val="00E70DBF"/>
    <w:rsid w:val="00E70E1A"/>
    <w:rsid w:val="00E71078"/>
    <w:rsid w:val="00E71435"/>
    <w:rsid w:val="00E715D7"/>
    <w:rsid w:val="00E7173B"/>
    <w:rsid w:val="00E71AB5"/>
    <w:rsid w:val="00E71BBF"/>
    <w:rsid w:val="00E71CD0"/>
    <w:rsid w:val="00E71FBB"/>
    <w:rsid w:val="00E71FE7"/>
    <w:rsid w:val="00E7223D"/>
    <w:rsid w:val="00E72E7B"/>
    <w:rsid w:val="00E731B0"/>
    <w:rsid w:val="00E73646"/>
    <w:rsid w:val="00E739B2"/>
    <w:rsid w:val="00E739DC"/>
    <w:rsid w:val="00E73A21"/>
    <w:rsid w:val="00E73E1C"/>
    <w:rsid w:val="00E73F5A"/>
    <w:rsid w:val="00E74076"/>
    <w:rsid w:val="00E741AB"/>
    <w:rsid w:val="00E7441C"/>
    <w:rsid w:val="00E745BD"/>
    <w:rsid w:val="00E74848"/>
    <w:rsid w:val="00E748F0"/>
    <w:rsid w:val="00E74B2C"/>
    <w:rsid w:val="00E74B32"/>
    <w:rsid w:val="00E74C34"/>
    <w:rsid w:val="00E750CB"/>
    <w:rsid w:val="00E754B9"/>
    <w:rsid w:val="00E7565B"/>
    <w:rsid w:val="00E75672"/>
    <w:rsid w:val="00E75807"/>
    <w:rsid w:val="00E75877"/>
    <w:rsid w:val="00E758BA"/>
    <w:rsid w:val="00E75D47"/>
    <w:rsid w:val="00E75EA2"/>
    <w:rsid w:val="00E75EB3"/>
    <w:rsid w:val="00E75F7F"/>
    <w:rsid w:val="00E75F87"/>
    <w:rsid w:val="00E760D2"/>
    <w:rsid w:val="00E76243"/>
    <w:rsid w:val="00E76544"/>
    <w:rsid w:val="00E76949"/>
    <w:rsid w:val="00E76B08"/>
    <w:rsid w:val="00E76BF6"/>
    <w:rsid w:val="00E76EE1"/>
    <w:rsid w:val="00E77167"/>
    <w:rsid w:val="00E77C9C"/>
    <w:rsid w:val="00E801F8"/>
    <w:rsid w:val="00E80244"/>
    <w:rsid w:val="00E8025B"/>
    <w:rsid w:val="00E80286"/>
    <w:rsid w:val="00E8055F"/>
    <w:rsid w:val="00E80BAF"/>
    <w:rsid w:val="00E80D46"/>
    <w:rsid w:val="00E811F1"/>
    <w:rsid w:val="00E81316"/>
    <w:rsid w:val="00E81460"/>
    <w:rsid w:val="00E814DD"/>
    <w:rsid w:val="00E82075"/>
    <w:rsid w:val="00E82203"/>
    <w:rsid w:val="00E82A6B"/>
    <w:rsid w:val="00E82CF5"/>
    <w:rsid w:val="00E8310F"/>
    <w:rsid w:val="00E834CA"/>
    <w:rsid w:val="00E83591"/>
    <w:rsid w:val="00E8362F"/>
    <w:rsid w:val="00E83769"/>
    <w:rsid w:val="00E837FD"/>
    <w:rsid w:val="00E83C2A"/>
    <w:rsid w:val="00E83FD0"/>
    <w:rsid w:val="00E83FFC"/>
    <w:rsid w:val="00E8415A"/>
    <w:rsid w:val="00E84275"/>
    <w:rsid w:val="00E84322"/>
    <w:rsid w:val="00E8448D"/>
    <w:rsid w:val="00E84AC1"/>
    <w:rsid w:val="00E84DF0"/>
    <w:rsid w:val="00E84F33"/>
    <w:rsid w:val="00E84F38"/>
    <w:rsid w:val="00E8517B"/>
    <w:rsid w:val="00E8526C"/>
    <w:rsid w:val="00E85383"/>
    <w:rsid w:val="00E854F6"/>
    <w:rsid w:val="00E85A75"/>
    <w:rsid w:val="00E85F0E"/>
    <w:rsid w:val="00E861A1"/>
    <w:rsid w:val="00E861BF"/>
    <w:rsid w:val="00E86612"/>
    <w:rsid w:val="00E86734"/>
    <w:rsid w:val="00E86951"/>
    <w:rsid w:val="00E869E5"/>
    <w:rsid w:val="00E86A1A"/>
    <w:rsid w:val="00E86BCA"/>
    <w:rsid w:val="00E86FC0"/>
    <w:rsid w:val="00E87519"/>
    <w:rsid w:val="00E87B0F"/>
    <w:rsid w:val="00E87B12"/>
    <w:rsid w:val="00E87B5A"/>
    <w:rsid w:val="00E87E63"/>
    <w:rsid w:val="00E90253"/>
    <w:rsid w:val="00E905FB"/>
    <w:rsid w:val="00E90D68"/>
    <w:rsid w:val="00E90DE1"/>
    <w:rsid w:val="00E90F32"/>
    <w:rsid w:val="00E91293"/>
    <w:rsid w:val="00E914BE"/>
    <w:rsid w:val="00E918BC"/>
    <w:rsid w:val="00E9197E"/>
    <w:rsid w:val="00E91C67"/>
    <w:rsid w:val="00E9233F"/>
    <w:rsid w:val="00E9298F"/>
    <w:rsid w:val="00E92C9F"/>
    <w:rsid w:val="00E92D79"/>
    <w:rsid w:val="00E935A2"/>
    <w:rsid w:val="00E935E0"/>
    <w:rsid w:val="00E936D1"/>
    <w:rsid w:val="00E93711"/>
    <w:rsid w:val="00E937F7"/>
    <w:rsid w:val="00E93BF3"/>
    <w:rsid w:val="00E93C5A"/>
    <w:rsid w:val="00E93F24"/>
    <w:rsid w:val="00E94198"/>
    <w:rsid w:val="00E944E6"/>
    <w:rsid w:val="00E946C3"/>
    <w:rsid w:val="00E94A27"/>
    <w:rsid w:val="00E94DAC"/>
    <w:rsid w:val="00E94F68"/>
    <w:rsid w:val="00E9501B"/>
    <w:rsid w:val="00E95150"/>
    <w:rsid w:val="00E95410"/>
    <w:rsid w:val="00E95437"/>
    <w:rsid w:val="00E959E1"/>
    <w:rsid w:val="00E95D1D"/>
    <w:rsid w:val="00E95E3B"/>
    <w:rsid w:val="00E960EA"/>
    <w:rsid w:val="00E9647B"/>
    <w:rsid w:val="00E964D4"/>
    <w:rsid w:val="00E9662B"/>
    <w:rsid w:val="00E966A2"/>
    <w:rsid w:val="00E967C4"/>
    <w:rsid w:val="00E96BC6"/>
    <w:rsid w:val="00E96E5B"/>
    <w:rsid w:val="00E97562"/>
    <w:rsid w:val="00E97664"/>
    <w:rsid w:val="00E97BC7"/>
    <w:rsid w:val="00E97C90"/>
    <w:rsid w:val="00E97DE2"/>
    <w:rsid w:val="00E97DFB"/>
    <w:rsid w:val="00EA0191"/>
    <w:rsid w:val="00EA0494"/>
    <w:rsid w:val="00EA05FC"/>
    <w:rsid w:val="00EA0668"/>
    <w:rsid w:val="00EA0A7F"/>
    <w:rsid w:val="00EA0C9E"/>
    <w:rsid w:val="00EA12DA"/>
    <w:rsid w:val="00EA1344"/>
    <w:rsid w:val="00EA1667"/>
    <w:rsid w:val="00EA17B3"/>
    <w:rsid w:val="00EA1E40"/>
    <w:rsid w:val="00EA1F88"/>
    <w:rsid w:val="00EA2178"/>
    <w:rsid w:val="00EA22CC"/>
    <w:rsid w:val="00EA2374"/>
    <w:rsid w:val="00EA268B"/>
    <w:rsid w:val="00EA2A73"/>
    <w:rsid w:val="00EA3183"/>
    <w:rsid w:val="00EA31C3"/>
    <w:rsid w:val="00EA35EF"/>
    <w:rsid w:val="00EA39AC"/>
    <w:rsid w:val="00EA39E5"/>
    <w:rsid w:val="00EA3D21"/>
    <w:rsid w:val="00EA3D9A"/>
    <w:rsid w:val="00EA3DC6"/>
    <w:rsid w:val="00EA3DEA"/>
    <w:rsid w:val="00EA3F12"/>
    <w:rsid w:val="00EA4541"/>
    <w:rsid w:val="00EA4A15"/>
    <w:rsid w:val="00EA4BCA"/>
    <w:rsid w:val="00EA50FC"/>
    <w:rsid w:val="00EA57D3"/>
    <w:rsid w:val="00EA57FA"/>
    <w:rsid w:val="00EA58BE"/>
    <w:rsid w:val="00EA60F1"/>
    <w:rsid w:val="00EA6145"/>
    <w:rsid w:val="00EA671B"/>
    <w:rsid w:val="00EA6A1E"/>
    <w:rsid w:val="00EA6BC6"/>
    <w:rsid w:val="00EA6C24"/>
    <w:rsid w:val="00EA6D96"/>
    <w:rsid w:val="00EA7230"/>
    <w:rsid w:val="00EA7442"/>
    <w:rsid w:val="00EA7456"/>
    <w:rsid w:val="00EA7911"/>
    <w:rsid w:val="00EA7B13"/>
    <w:rsid w:val="00EA7C66"/>
    <w:rsid w:val="00EA7EAA"/>
    <w:rsid w:val="00EA7F9F"/>
    <w:rsid w:val="00EB0090"/>
    <w:rsid w:val="00EB00F5"/>
    <w:rsid w:val="00EB0191"/>
    <w:rsid w:val="00EB0508"/>
    <w:rsid w:val="00EB0814"/>
    <w:rsid w:val="00EB1330"/>
    <w:rsid w:val="00EB1445"/>
    <w:rsid w:val="00EB16C9"/>
    <w:rsid w:val="00EB1CD1"/>
    <w:rsid w:val="00EB1EF2"/>
    <w:rsid w:val="00EB2487"/>
    <w:rsid w:val="00EB24F6"/>
    <w:rsid w:val="00EB25C9"/>
    <w:rsid w:val="00EB25CC"/>
    <w:rsid w:val="00EB25DA"/>
    <w:rsid w:val="00EB2673"/>
    <w:rsid w:val="00EB26BE"/>
    <w:rsid w:val="00EB2B04"/>
    <w:rsid w:val="00EB338E"/>
    <w:rsid w:val="00EB386B"/>
    <w:rsid w:val="00EB46BF"/>
    <w:rsid w:val="00EB46FF"/>
    <w:rsid w:val="00EB4EC3"/>
    <w:rsid w:val="00EB529D"/>
    <w:rsid w:val="00EB5632"/>
    <w:rsid w:val="00EB5658"/>
    <w:rsid w:val="00EB5680"/>
    <w:rsid w:val="00EB59B8"/>
    <w:rsid w:val="00EB5D4D"/>
    <w:rsid w:val="00EB6143"/>
    <w:rsid w:val="00EB73E2"/>
    <w:rsid w:val="00EB7CE7"/>
    <w:rsid w:val="00EC0195"/>
    <w:rsid w:val="00EC0A88"/>
    <w:rsid w:val="00EC102F"/>
    <w:rsid w:val="00EC12FA"/>
    <w:rsid w:val="00EC131F"/>
    <w:rsid w:val="00EC170C"/>
    <w:rsid w:val="00EC1A90"/>
    <w:rsid w:val="00EC2204"/>
    <w:rsid w:val="00EC2A3A"/>
    <w:rsid w:val="00EC2AAA"/>
    <w:rsid w:val="00EC2AB4"/>
    <w:rsid w:val="00EC2BD3"/>
    <w:rsid w:val="00EC2C36"/>
    <w:rsid w:val="00EC2EC4"/>
    <w:rsid w:val="00EC2F66"/>
    <w:rsid w:val="00EC32BE"/>
    <w:rsid w:val="00EC3BA4"/>
    <w:rsid w:val="00EC3D31"/>
    <w:rsid w:val="00EC3E7F"/>
    <w:rsid w:val="00EC420A"/>
    <w:rsid w:val="00EC4326"/>
    <w:rsid w:val="00EC46AF"/>
    <w:rsid w:val="00EC4B8B"/>
    <w:rsid w:val="00EC4E17"/>
    <w:rsid w:val="00EC4E4D"/>
    <w:rsid w:val="00EC5027"/>
    <w:rsid w:val="00EC52F9"/>
    <w:rsid w:val="00EC5554"/>
    <w:rsid w:val="00EC56FC"/>
    <w:rsid w:val="00EC576A"/>
    <w:rsid w:val="00EC5809"/>
    <w:rsid w:val="00EC59A1"/>
    <w:rsid w:val="00EC65D0"/>
    <w:rsid w:val="00EC67D1"/>
    <w:rsid w:val="00EC68FC"/>
    <w:rsid w:val="00EC6ADC"/>
    <w:rsid w:val="00EC73E4"/>
    <w:rsid w:val="00EC7820"/>
    <w:rsid w:val="00EC7C6A"/>
    <w:rsid w:val="00EC7E8E"/>
    <w:rsid w:val="00ED0019"/>
    <w:rsid w:val="00ED008B"/>
    <w:rsid w:val="00ED00DF"/>
    <w:rsid w:val="00ED03E0"/>
    <w:rsid w:val="00ED059C"/>
    <w:rsid w:val="00ED07D6"/>
    <w:rsid w:val="00ED08DB"/>
    <w:rsid w:val="00ED1404"/>
    <w:rsid w:val="00ED16B6"/>
    <w:rsid w:val="00ED16C8"/>
    <w:rsid w:val="00ED1A92"/>
    <w:rsid w:val="00ED1B04"/>
    <w:rsid w:val="00ED1E1B"/>
    <w:rsid w:val="00ED1E5B"/>
    <w:rsid w:val="00ED1F1E"/>
    <w:rsid w:val="00ED2179"/>
    <w:rsid w:val="00ED28AC"/>
    <w:rsid w:val="00ED291F"/>
    <w:rsid w:val="00ED2D83"/>
    <w:rsid w:val="00ED2EE2"/>
    <w:rsid w:val="00ED2FF9"/>
    <w:rsid w:val="00ED30BC"/>
    <w:rsid w:val="00ED3228"/>
    <w:rsid w:val="00ED3570"/>
    <w:rsid w:val="00ED36C6"/>
    <w:rsid w:val="00ED36FA"/>
    <w:rsid w:val="00ED3713"/>
    <w:rsid w:val="00ED37D7"/>
    <w:rsid w:val="00ED3BDE"/>
    <w:rsid w:val="00ED3C44"/>
    <w:rsid w:val="00ED4321"/>
    <w:rsid w:val="00ED46CA"/>
    <w:rsid w:val="00ED4AF9"/>
    <w:rsid w:val="00ED4D45"/>
    <w:rsid w:val="00ED511E"/>
    <w:rsid w:val="00ED51B3"/>
    <w:rsid w:val="00ED53F3"/>
    <w:rsid w:val="00ED5825"/>
    <w:rsid w:val="00ED5890"/>
    <w:rsid w:val="00ED5B79"/>
    <w:rsid w:val="00ED5DC4"/>
    <w:rsid w:val="00ED6334"/>
    <w:rsid w:val="00ED639E"/>
    <w:rsid w:val="00ED63A8"/>
    <w:rsid w:val="00ED63EC"/>
    <w:rsid w:val="00ED6790"/>
    <w:rsid w:val="00ED6866"/>
    <w:rsid w:val="00ED6D02"/>
    <w:rsid w:val="00ED6E71"/>
    <w:rsid w:val="00ED7147"/>
    <w:rsid w:val="00ED71A1"/>
    <w:rsid w:val="00ED795B"/>
    <w:rsid w:val="00ED7AB3"/>
    <w:rsid w:val="00ED7D19"/>
    <w:rsid w:val="00EE01E2"/>
    <w:rsid w:val="00EE0260"/>
    <w:rsid w:val="00EE0399"/>
    <w:rsid w:val="00EE03EE"/>
    <w:rsid w:val="00EE04A4"/>
    <w:rsid w:val="00EE0553"/>
    <w:rsid w:val="00EE09E4"/>
    <w:rsid w:val="00EE0A8F"/>
    <w:rsid w:val="00EE0D42"/>
    <w:rsid w:val="00EE0D67"/>
    <w:rsid w:val="00EE0E07"/>
    <w:rsid w:val="00EE12F6"/>
    <w:rsid w:val="00EE13BC"/>
    <w:rsid w:val="00EE13BD"/>
    <w:rsid w:val="00EE17F0"/>
    <w:rsid w:val="00EE19F4"/>
    <w:rsid w:val="00EE25B1"/>
    <w:rsid w:val="00EE26E4"/>
    <w:rsid w:val="00EE29D5"/>
    <w:rsid w:val="00EE2B20"/>
    <w:rsid w:val="00EE304D"/>
    <w:rsid w:val="00EE3100"/>
    <w:rsid w:val="00EE3128"/>
    <w:rsid w:val="00EE316B"/>
    <w:rsid w:val="00EE35BD"/>
    <w:rsid w:val="00EE365B"/>
    <w:rsid w:val="00EE383C"/>
    <w:rsid w:val="00EE3F8E"/>
    <w:rsid w:val="00EE4093"/>
    <w:rsid w:val="00EE490D"/>
    <w:rsid w:val="00EE499A"/>
    <w:rsid w:val="00EE4B6F"/>
    <w:rsid w:val="00EE520D"/>
    <w:rsid w:val="00EE5219"/>
    <w:rsid w:val="00EE54E1"/>
    <w:rsid w:val="00EE5645"/>
    <w:rsid w:val="00EE5693"/>
    <w:rsid w:val="00EE5DD3"/>
    <w:rsid w:val="00EE62C6"/>
    <w:rsid w:val="00EE62D3"/>
    <w:rsid w:val="00EE6528"/>
    <w:rsid w:val="00EE6BE9"/>
    <w:rsid w:val="00EE6EF2"/>
    <w:rsid w:val="00EE6FF3"/>
    <w:rsid w:val="00EE704C"/>
    <w:rsid w:val="00EE71E8"/>
    <w:rsid w:val="00EE794D"/>
    <w:rsid w:val="00EF02EE"/>
    <w:rsid w:val="00EF0313"/>
    <w:rsid w:val="00EF037A"/>
    <w:rsid w:val="00EF07B2"/>
    <w:rsid w:val="00EF08FE"/>
    <w:rsid w:val="00EF09E8"/>
    <w:rsid w:val="00EF0D06"/>
    <w:rsid w:val="00EF0D96"/>
    <w:rsid w:val="00EF0D9C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81E"/>
    <w:rsid w:val="00EF1950"/>
    <w:rsid w:val="00EF1A0D"/>
    <w:rsid w:val="00EF1A3B"/>
    <w:rsid w:val="00EF1ACC"/>
    <w:rsid w:val="00EF1E87"/>
    <w:rsid w:val="00EF1F01"/>
    <w:rsid w:val="00EF22AD"/>
    <w:rsid w:val="00EF23FD"/>
    <w:rsid w:val="00EF240F"/>
    <w:rsid w:val="00EF25B0"/>
    <w:rsid w:val="00EF2B36"/>
    <w:rsid w:val="00EF2DDF"/>
    <w:rsid w:val="00EF2EB5"/>
    <w:rsid w:val="00EF2F7E"/>
    <w:rsid w:val="00EF2FC4"/>
    <w:rsid w:val="00EF30EB"/>
    <w:rsid w:val="00EF3290"/>
    <w:rsid w:val="00EF359F"/>
    <w:rsid w:val="00EF35D7"/>
    <w:rsid w:val="00EF3C77"/>
    <w:rsid w:val="00EF46E6"/>
    <w:rsid w:val="00EF47CD"/>
    <w:rsid w:val="00EF47D7"/>
    <w:rsid w:val="00EF4ABB"/>
    <w:rsid w:val="00EF4AC1"/>
    <w:rsid w:val="00EF4DB9"/>
    <w:rsid w:val="00EF5149"/>
    <w:rsid w:val="00EF5389"/>
    <w:rsid w:val="00EF558F"/>
    <w:rsid w:val="00EF583B"/>
    <w:rsid w:val="00EF5B1D"/>
    <w:rsid w:val="00EF5B8A"/>
    <w:rsid w:val="00EF6278"/>
    <w:rsid w:val="00EF6429"/>
    <w:rsid w:val="00EF6639"/>
    <w:rsid w:val="00EF6741"/>
    <w:rsid w:val="00EF67C6"/>
    <w:rsid w:val="00EF6AE0"/>
    <w:rsid w:val="00EF6BDA"/>
    <w:rsid w:val="00EF7061"/>
    <w:rsid w:val="00EF7202"/>
    <w:rsid w:val="00EF77AB"/>
    <w:rsid w:val="00EF780A"/>
    <w:rsid w:val="00EF7EA1"/>
    <w:rsid w:val="00F0050C"/>
    <w:rsid w:val="00F0072F"/>
    <w:rsid w:val="00F00C9E"/>
    <w:rsid w:val="00F00D1C"/>
    <w:rsid w:val="00F00D39"/>
    <w:rsid w:val="00F00DF6"/>
    <w:rsid w:val="00F00E84"/>
    <w:rsid w:val="00F01195"/>
    <w:rsid w:val="00F014D5"/>
    <w:rsid w:val="00F0151E"/>
    <w:rsid w:val="00F0153A"/>
    <w:rsid w:val="00F01769"/>
    <w:rsid w:val="00F0197C"/>
    <w:rsid w:val="00F01A05"/>
    <w:rsid w:val="00F01FAC"/>
    <w:rsid w:val="00F02257"/>
    <w:rsid w:val="00F02330"/>
    <w:rsid w:val="00F025E8"/>
    <w:rsid w:val="00F0263D"/>
    <w:rsid w:val="00F02AB3"/>
    <w:rsid w:val="00F02B5D"/>
    <w:rsid w:val="00F02C2B"/>
    <w:rsid w:val="00F02D2C"/>
    <w:rsid w:val="00F0313F"/>
    <w:rsid w:val="00F0315D"/>
    <w:rsid w:val="00F032C2"/>
    <w:rsid w:val="00F03667"/>
    <w:rsid w:val="00F03695"/>
    <w:rsid w:val="00F037A9"/>
    <w:rsid w:val="00F037AF"/>
    <w:rsid w:val="00F0388B"/>
    <w:rsid w:val="00F03A1A"/>
    <w:rsid w:val="00F03C15"/>
    <w:rsid w:val="00F03C1A"/>
    <w:rsid w:val="00F03C29"/>
    <w:rsid w:val="00F0465F"/>
    <w:rsid w:val="00F04A9A"/>
    <w:rsid w:val="00F04DAB"/>
    <w:rsid w:val="00F04EFD"/>
    <w:rsid w:val="00F04F8D"/>
    <w:rsid w:val="00F05174"/>
    <w:rsid w:val="00F056FF"/>
    <w:rsid w:val="00F05A65"/>
    <w:rsid w:val="00F05A9A"/>
    <w:rsid w:val="00F05E7D"/>
    <w:rsid w:val="00F06273"/>
    <w:rsid w:val="00F06474"/>
    <w:rsid w:val="00F0669B"/>
    <w:rsid w:val="00F0673E"/>
    <w:rsid w:val="00F06BA1"/>
    <w:rsid w:val="00F06BC4"/>
    <w:rsid w:val="00F06CB2"/>
    <w:rsid w:val="00F07354"/>
    <w:rsid w:val="00F076AE"/>
    <w:rsid w:val="00F07854"/>
    <w:rsid w:val="00F079E1"/>
    <w:rsid w:val="00F07B25"/>
    <w:rsid w:val="00F07B47"/>
    <w:rsid w:val="00F07FF4"/>
    <w:rsid w:val="00F101D8"/>
    <w:rsid w:val="00F105F4"/>
    <w:rsid w:val="00F106F9"/>
    <w:rsid w:val="00F10A22"/>
    <w:rsid w:val="00F10A44"/>
    <w:rsid w:val="00F10A83"/>
    <w:rsid w:val="00F11140"/>
    <w:rsid w:val="00F115ED"/>
    <w:rsid w:val="00F118DA"/>
    <w:rsid w:val="00F11AD0"/>
    <w:rsid w:val="00F11C43"/>
    <w:rsid w:val="00F11FAD"/>
    <w:rsid w:val="00F123E2"/>
    <w:rsid w:val="00F123EA"/>
    <w:rsid w:val="00F123F5"/>
    <w:rsid w:val="00F124D6"/>
    <w:rsid w:val="00F1260F"/>
    <w:rsid w:val="00F1294A"/>
    <w:rsid w:val="00F12BCB"/>
    <w:rsid w:val="00F12C7F"/>
    <w:rsid w:val="00F12DF1"/>
    <w:rsid w:val="00F13220"/>
    <w:rsid w:val="00F1392B"/>
    <w:rsid w:val="00F13E8F"/>
    <w:rsid w:val="00F142F9"/>
    <w:rsid w:val="00F143C5"/>
    <w:rsid w:val="00F14538"/>
    <w:rsid w:val="00F146D7"/>
    <w:rsid w:val="00F14BE7"/>
    <w:rsid w:val="00F14D18"/>
    <w:rsid w:val="00F15094"/>
    <w:rsid w:val="00F15271"/>
    <w:rsid w:val="00F15751"/>
    <w:rsid w:val="00F15757"/>
    <w:rsid w:val="00F15F0C"/>
    <w:rsid w:val="00F168CC"/>
    <w:rsid w:val="00F16EF2"/>
    <w:rsid w:val="00F175B4"/>
    <w:rsid w:val="00F1771B"/>
    <w:rsid w:val="00F177D6"/>
    <w:rsid w:val="00F200D4"/>
    <w:rsid w:val="00F2023A"/>
    <w:rsid w:val="00F202C0"/>
    <w:rsid w:val="00F202DB"/>
    <w:rsid w:val="00F204FF"/>
    <w:rsid w:val="00F20604"/>
    <w:rsid w:val="00F2074C"/>
    <w:rsid w:val="00F20C4B"/>
    <w:rsid w:val="00F20F5B"/>
    <w:rsid w:val="00F210D0"/>
    <w:rsid w:val="00F2115D"/>
    <w:rsid w:val="00F212DA"/>
    <w:rsid w:val="00F216E4"/>
    <w:rsid w:val="00F217E3"/>
    <w:rsid w:val="00F21DC1"/>
    <w:rsid w:val="00F2210A"/>
    <w:rsid w:val="00F22493"/>
    <w:rsid w:val="00F22724"/>
    <w:rsid w:val="00F2277D"/>
    <w:rsid w:val="00F22932"/>
    <w:rsid w:val="00F22AE9"/>
    <w:rsid w:val="00F22E32"/>
    <w:rsid w:val="00F22EAA"/>
    <w:rsid w:val="00F230A3"/>
    <w:rsid w:val="00F237F4"/>
    <w:rsid w:val="00F23B96"/>
    <w:rsid w:val="00F23D43"/>
    <w:rsid w:val="00F23F64"/>
    <w:rsid w:val="00F24137"/>
    <w:rsid w:val="00F2426B"/>
    <w:rsid w:val="00F242F1"/>
    <w:rsid w:val="00F24418"/>
    <w:rsid w:val="00F2443B"/>
    <w:rsid w:val="00F2460C"/>
    <w:rsid w:val="00F24714"/>
    <w:rsid w:val="00F24998"/>
    <w:rsid w:val="00F24A6A"/>
    <w:rsid w:val="00F24CD2"/>
    <w:rsid w:val="00F25356"/>
    <w:rsid w:val="00F255DD"/>
    <w:rsid w:val="00F2581B"/>
    <w:rsid w:val="00F25949"/>
    <w:rsid w:val="00F259AB"/>
    <w:rsid w:val="00F25CA9"/>
    <w:rsid w:val="00F25DE5"/>
    <w:rsid w:val="00F260AA"/>
    <w:rsid w:val="00F263D6"/>
    <w:rsid w:val="00F264FF"/>
    <w:rsid w:val="00F26C39"/>
    <w:rsid w:val="00F26FDC"/>
    <w:rsid w:val="00F27179"/>
    <w:rsid w:val="00F2731C"/>
    <w:rsid w:val="00F277FD"/>
    <w:rsid w:val="00F27AEA"/>
    <w:rsid w:val="00F27E80"/>
    <w:rsid w:val="00F27E89"/>
    <w:rsid w:val="00F30144"/>
    <w:rsid w:val="00F3016B"/>
    <w:rsid w:val="00F30225"/>
    <w:rsid w:val="00F302CA"/>
    <w:rsid w:val="00F30544"/>
    <w:rsid w:val="00F308F4"/>
    <w:rsid w:val="00F308FF"/>
    <w:rsid w:val="00F30922"/>
    <w:rsid w:val="00F30A26"/>
    <w:rsid w:val="00F30CD6"/>
    <w:rsid w:val="00F30E32"/>
    <w:rsid w:val="00F31041"/>
    <w:rsid w:val="00F3127D"/>
    <w:rsid w:val="00F31479"/>
    <w:rsid w:val="00F315A7"/>
    <w:rsid w:val="00F31AED"/>
    <w:rsid w:val="00F31E2E"/>
    <w:rsid w:val="00F32369"/>
    <w:rsid w:val="00F32594"/>
    <w:rsid w:val="00F32935"/>
    <w:rsid w:val="00F32A40"/>
    <w:rsid w:val="00F32FA1"/>
    <w:rsid w:val="00F3307C"/>
    <w:rsid w:val="00F33272"/>
    <w:rsid w:val="00F332E6"/>
    <w:rsid w:val="00F33B0B"/>
    <w:rsid w:val="00F33C44"/>
    <w:rsid w:val="00F33D87"/>
    <w:rsid w:val="00F34133"/>
    <w:rsid w:val="00F3438C"/>
    <w:rsid w:val="00F34457"/>
    <w:rsid w:val="00F34689"/>
    <w:rsid w:val="00F3475B"/>
    <w:rsid w:val="00F34811"/>
    <w:rsid w:val="00F34A86"/>
    <w:rsid w:val="00F34A92"/>
    <w:rsid w:val="00F34AA9"/>
    <w:rsid w:val="00F34AF6"/>
    <w:rsid w:val="00F34D73"/>
    <w:rsid w:val="00F34DC8"/>
    <w:rsid w:val="00F34FD4"/>
    <w:rsid w:val="00F350DC"/>
    <w:rsid w:val="00F358A3"/>
    <w:rsid w:val="00F364C6"/>
    <w:rsid w:val="00F367D4"/>
    <w:rsid w:val="00F3682C"/>
    <w:rsid w:val="00F36876"/>
    <w:rsid w:val="00F36BBF"/>
    <w:rsid w:val="00F36BD9"/>
    <w:rsid w:val="00F36F0C"/>
    <w:rsid w:val="00F3727D"/>
    <w:rsid w:val="00F37945"/>
    <w:rsid w:val="00F37A47"/>
    <w:rsid w:val="00F37F0F"/>
    <w:rsid w:val="00F40329"/>
    <w:rsid w:val="00F40B6C"/>
    <w:rsid w:val="00F40C15"/>
    <w:rsid w:val="00F40C5D"/>
    <w:rsid w:val="00F4109C"/>
    <w:rsid w:val="00F41264"/>
    <w:rsid w:val="00F414D6"/>
    <w:rsid w:val="00F414F4"/>
    <w:rsid w:val="00F4192D"/>
    <w:rsid w:val="00F419E9"/>
    <w:rsid w:val="00F41A32"/>
    <w:rsid w:val="00F41B62"/>
    <w:rsid w:val="00F41F19"/>
    <w:rsid w:val="00F42108"/>
    <w:rsid w:val="00F42152"/>
    <w:rsid w:val="00F4239B"/>
    <w:rsid w:val="00F42474"/>
    <w:rsid w:val="00F42574"/>
    <w:rsid w:val="00F4298D"/>
    <w:rsid w:val="00F42B38"/>
    <w:rsid w:val="00F42EE2"/>
    <w:rsid w:val="00F436C5"/>
    <w:rsid w:val="00F4377F"/>
    <w:rsid w:val="00F4386B"/>
    <w:rsid w:val="00F43CA7"/>
    <w:rsid w:val="00F44029"/>
    <w:rsid w:val="00F441C2"/>
    <w:rsid w:val="00F441E7"/>
    <w:rsid w:val="00F4456F"/>
    <w:rsid w:val="00F449F2"/>
    <w:rsid w:val="00F44A81"/>
    <w:rsid w:val="00F44D9E"/>
    <w:rsid w:val="00F44E80"/>
    <w:rsid w:val="00F46223"/>
    <w:rsid w:val="00F46482"/>
    <w:rsid w:val="00F465B6"/>
    <w:rsid w:val="00F4677C"/>
    <w:rsid w:val="00F46859"/>
    <w:rsid w:val="00F469B1"/>
    <w:rsid w:val="00F46A2D"/>
    <w:rsid w:val="00F46D1C"/>
    <w:rsid w:val="00F46F4B"/>
    <w:rsid w:val="00F47479"/>
    <w:rsid w:val="00F475E3"/>
    <w:rsid w:val="00F47950"/>
    <w:rsid w:val="00F47AAB"/>
    <w:rsid w:val="00F47C88"/>
    <w:rsid w:val="00F47F8A"/>
    <w:rsid w:val="00F5002C"/>
    <w:rsid w:val="00F501EF"/>
    <w:rsid w:val="00F50713"/>
    <w:rsid w:val="00F50E56"/>
    <w:rsid w:val="00F5103E"/>
    <w:rsid w:val="00F511DD"/>
    <w:rsid w:val="00F512C9"/>
    <w:rsid w:val="00F513B7"/>
    <w:rsid w:val="00F5155A"/>
    <w:rsid w:val="00F51707"/>
    <w:rsid w:val="00F5171A"/>
    <w:rsid w:val="00F51BA2"/>
    <w:rsid w:val="00F51C42"/>
    <w:rsid w:val="00F51C52"/>
    <w:rsid w:val="00F51C90"/>
    <w:rsid w:val="00F51DF3"/>
    <w:rsid w:val="00F51E7F"/>
    <w:rsid w:val="00F51EBA"/>
    <w:rsid w:val="00F52072"/>
    <w:rsid w:val="00F52687"/>
    <w:rsid w:val="00F52703"/>
    <w:rsid w:val="00F52710"/>
    <w:rsid w:val="00F52784"/>
    <w:rsid w:val="00F52C28"/>
    <w:rsid w:val="00F52DAD"/>
    <w:rsid w:val="00F53456"/>
    <w:rsid w:val="00F53539"/>
    <w:rsid w:val="00F5357C"/>
    <w:rsid w:val="00F53C29"/>
    <w:rsid w:val="00F53CB8"/>
    <w:rsid w:val="00F543CD"/>
    <w:rsid w:val="00F549A1"/>
    <w:rsid w:val="00F54E17"/>
    <w:rsid w:val="00F54F79"/>
    <w:rsid w:val="00F54F8D"/>
    <w:rsid w:val="00F5507E"/>
    <w:rsid w:val="00F550CA"/>
    <w:rsid w:val="00F55222"/>
    <w:rsid w:val="00F5549C"/>
    <w:rsid w:val="00F55739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D73"/>
    <w:rsid w:val="00F570D6"/>
    <w:rsid w:val="00F573F4"/>
    <w:rsid w:val="00F575F4"/>
    <w:rsid w:val="00F57F2D"/>
    <w:rsid w:val="00F60125"/>
    <w:rsid w:val="00F60243"/>
    <w:rsid w:val="00F608D5"/>
    <w:rsid w:val="00F60B62"/>
    <w:rsid w:val="00F60C09"/>
    <w:rsid w:val="00F60CB5"/>
    <w:rsid w:val="00F60CCD"/>
    <w:rsid w:val="00F60DAE"/>
    <w:rsid w:val="00F611BF"/>
    <w:rsid w:val="00F61479"/>
    <w:rsid w:val="00F61562"/>
    <w:rsid w:val="00F6166D"/>
    <w:rsid w:val="00F616D7"/>
    <w:rsid w:val="00F619F1"/>
    <w:rsid w:val="00F61FCF"/>
    <w:rsid w:val="00F62193"/>
    <w:rsid w:val="00F62CF5"/>
    <w:rsid w:val="00F62E32"/>
    <w:rsid w:val="00F62EFD"/>
    <w:rsid w:val="00F63088"/>
    <w:rsid w:val="00F631F0"/>
    <w:rsid w:val="00F6335E"/>
    <w:rsid w:val="00F633A6"/>
    <w:rsid w:val="00F63427"/>
    <w:rsid w:val="00F634B2"/>
    <w:rsid w:val="00F638B9"/>
    <w:rsid w:val="00F63C8D"/>
    <w:rsid w:val="00F63C96"/>
    <w:rsid w:val="00F63D08"/>
    <w:rsid w:val="00F63D52"/>
    <w:rsid w:val="00F641A7"/>
    <w:rsid w:val="00F6427C"/>
    <w:rsid w:val="00F6455C"/>
    <w:rsid w:val="00F6479D"/>
    <w:rsid w:val="00F647AB"/>
    <w:rsid w:val="00F64862"/>
    <w:rsid w:val="00F64A22"/>
    <w:rsid w:val="00F64C98"/>
    <w:rsid w:val="00F657D2"/>
    <w:rsid w:val="00F6581F"/>
    <w:rsid w:val="00F65869"/>
    <w:rsid w:val="00F65881"/>
    <w:rsid w:val="00F66077"/>
    <w:rsid w:val="00F66324"/>
    <w:rsid w:val="00F6651A"/>
    <w:rsid w:val="00F66AE8"/>
    <w:rsid w:val="00F66B4A"/>
    <w:rsid w:val="00F67ADC"/>
    <w:rsid w:val="00F67B1B"/>
    <w:rsid w:val="00F7032F"/>
    <w:rsid w:val="00F70993"/>
    <w:rsid w:val="00F70A89"/>
    <w:rsid w:val="00F70B27"/>
    <w:rsid w:val="00F70BBA"/>
    <w:rsid w:val="00F70D44"/>
    <w:rsid w:val="00F71296"/>
    <w:rsid w:val="00F71431"/>
    <w:rsid w:val="00F7164A"/>
    <w:rsid w:val="00F717CF"/>
    <w:rsid w:val="00F71BC1"/>
    <w:rsid w:val="00F71C6A"/>
    <w:rsid w:val="00F72A19"/>
    <w:rsid w:val="00F72A6D"/>
    <w:rsid w:val="00F72BDE"/>
    <w:rsid w:val="00F72D8D"/>
    <w:rsid w:val="00F72DA3"/>
    <w:rsid w:val="00F72EF2"/>
    <w:rsid w:val="00F7321D"/>
    <w:rsid w:val="00F73351"/>
    <w:rsid w:val="00F7360A"/>
    <w:rsid w:val="00F73877"/>
    <w:rsid w:val="00F73BED"/>
    <w:rsid w:val="00F74000"/>
    <w:rsid w:val="00F740C0"/>
    <w:rsid w:val="00F74344"/>
    <w:rsid w:val="00F74543"/>
    <w:rsid w:val="00F7460F"/>
    <w:rsid w:val="00F74789"/>
    <w:rsid w:val="00F749EA"/>
    <w:rsid w:val="00F74C7F"/>
    <w:rsid w:val="00F74F68"/>
    <w:rsid w:val="00F750C2"/>
    <w:rsid w:val="00F75240"/>
    <w:rsid w:val="00F75248"/>
    <w:rsid w:val="00F753E2"/>
    <w:rsid w:val="00F7546A"/>
    <w:rsid w:val="00F75636"/>
    <w:rsid w:val="00F75965"/>
    <w:rsid w:val="00F75A11"/>
    <w:rsid w:val="00F75A5E"/>
    <w:rsid w:val="00F75C8B"/>
    <w:rsid w:val="00F75E66"/>
    <w:rsid w:val="00F76244"/>
    <w:rsid w:val="00F7661D"/>
    <w:rsid w:val="00F76804"/>
    <w:rsid w:val="00F768DF"/>
    <w:rsid w:val="00F76D2B"/>
    <w:rsid w:val="00F76F5E"/>
    <w:rsid w:val="00F772FF"/>
    <w:rsid w:val="00F77615"/>
    <w:rsid w:val="00F778FF"/>
    <w:rsid w:val="00F77992"/>
    <w:rsid w:val="00F77BDA"/>
    <w:rsid w:val="00F77D08"/>
    <w:rsid w:val="00F77E22"/>
    <w:rsid w:val="00F80436"/>
    <w:rsid w:val="00F8064A"/>
    <w:rsid w:val="00F80777"/>
    <w:rsid w:val="00F8085E"/>
    <w:rsid w:val="00F8094B"/>
    <w:rsid w:val="00F80A11"/>
    <w:rsid w:val="00F80B04"/>
    <w:rsid w:val="00F80B4B"/>
    <w:rsid w:val="00F80D57"/>
    <w:rsid w:val="00F810F1"/>
    <w:rsid w:val="00F8178A"/>
    <w:rsid w:val="00F8182C"/>
    <w:rsid w:val="00F819F7"/>
    <w:rsid w:val="00F81A0F"/>
    <w:rsid w:val="00F81D3D"/>
    <w:rsid w:val="00F81EAA"/>
    <w:rsid w:val="00F8286C"/>
    <w:rsid w:val="00F82DB4"/>
    <w:rsid w:val="00F82F9C"/>
    <w:rsid w:val="00F83C64"/>
    <w:rsid w:val="00F842B7"/>
    <w:rsid w:val="00F849F3"/>
    <w:rsid w:val="00F84C7B"/>
    <w:rsid w:val="00F84F01"/>
    <w:rsid w:val="00F85180"/>
    <w:rsid w:val="00F852D8"/>
    <w:rsid w:val="00F853EE"/>
    <w:rsid w:val="00F8544E"/>
    <w:rsid w:val="00F8557F"/>
    <w:rsid w:val="00F85654"/>
    <w:rsid w:val="00F856D6"/>
    <w:rsid w:val="00F85DF7"/>
    <w:rsid w:val="00F85DFE"/>
    <w:rsid w:val="00F861A8"/>
    <w:rsid w:val="00F86397"/>
    <w:rsid w:val="00F864ED"/>
    <w:rsid w:val="00F8675A"/>
    <w:rsid w:val="00F86AD6"/>
    <w:rsid w:val="00F86B37"/>
    <w:rsid w:val="00F86CA9"/>
    <w:rsid w:val="00F86D7B"/>
    <w:rsid w:val="00F86DA6"/>
    <w:rsid w:val="00F86E21"/>
    <w:rsid w:val="00F86FA6"/>
    <w:rsid w:val="00F871DB"/>
    <w:rsid w:val="00F87A14"/>
    <w:rsid w:val="00F87AF2"/>
    <w:rsid w:val="00F87DC2"/>
    <w:rsid w:val="00F900CC"/>
    <w:rsid w:val="00F90142"/>
    <w:rsid w:val="00F902D7"/>
    <w:rsid w:val="00F90863"/>
    <w:rsid w:val="00F90912"/>
    <w:rsid w:val="00F90D60"/>
    <w:rsid w:val="00F90E6E"/>
    <w:rsid w:val="00F91361"/>
    <w:rsid w:val="00F9147D"/>
    <w:rsid w:val="00F91481"/>
    <w:rsid w:val="00F91686"/>
    <w:rsid w:val="00F91700"/>
    <w:rsid w:val="00F91D50"/>
    <w:rsid w:val="00F9215B"/>
    <w:rsid w:val="00F924B6"/>
    <w:rsid w:val="00F92902"/>
    <w:rsid w:val="00F9291E"/>
    <w:rsid w:val="00F92B47"/>
    <w:rsid w:val="00F93231"/>
    <w:rsid w:val="00F9331A"/>
    <w:rsid w:val="00F9381F"/>
    <w:rsid w:val="00F94095"/>
    <w:rsid w:val="00F9409A"/>
    <w:rsid w:val="00F94151"/>
    <w:rsid w:val="00F94158"/>
    <w:rsid w:val="00F9416F"/>
    <w:rsid w:val="00F941C9"/>
    <w:rsid w:val="00F9442C"/>
    <w:rsid w:val="00F946EE"/>
    <w:rsid w:val="00F948B0"/>
    <w:rsid w:val="00F94A6D"/>
    <w:rsid w:val="00F94FB2"/>
    <w:rsid w:val="00F95120"/>
    <w:rsid w:val="00F9518A"/>
    <w:rsid w:val="00F9572A"/>
    <w:rsid w:val="00F95EEC"/>
    <w:rsid w:val="00F9641E"/>
    <w:rsid w:val="00F96979"/>
    <w:rsid w:val="00F96A85"/>
    <w:rsid w:val="00F96E91"/>
    <w:rsid w:val="00F973BD"/>
    <w:rsid w:val="00F9766E"/>
    <w:rsid w:val="00FA0048"/>
    <w:rsid w:val="00FA00FA"/>
    <w:rsid w:val="00FA0173"/>
    <w:rsid w:val="00FA0352"/>
    <w:rsid w:val="00FA0582"/>
    <w:rsid w:val="00FA0672"/>
    <w:rsid w:val="00FA0DFB"/>
    <w:rsid w:val="00FA0FE9"/>
    <w:rsid w:val="00FA1132"/>
    <w:rsid w:val="00FA1262"/>
    <w:rsid w:val="00FA13DE"/>
    <w:rsid w:val="00FA152E"/>
    <w:rsid w:val="00FA15A2"/>
    <w:rsid w:val="00FA17DF"/>
    <w:rsid w:val="00FA1880"/>
    <w:rsid w:val="00FA1928"/>
    <w:rsid w:val="00FA19E1"/>
    <w:rsid w:val="00FA1A45"/>
    <w:rsid w:val="00FA2B3E"/>
    <w:rsid w:val="00FA310B"/>
    <w:rsid w:val="00FA3532"/>
    <w:rsid w:val="00FA384A"/>
    <w:rsid w:val="00FA3887"/>
    <w:rsid w:val="00FA3924"/>
    <w:rsid w:val="00FA3A01"/>
    <w:rsid w:val="00FA40DD"/>
    <w:rsid w:val="00FA4151"/>
    <w:rsid w:val="00FA44EF"/>
    <w:rsid w:val="00FA4A21"/>
    <w:rsid w:val="00FA4AA9"/>
    <w:rsid w:val="00FA4B3A"/>
    <w:rsid w:val="00FA4B89"/>
    <w:rsid w:val="00FA4D54"/>
    <w:rsid w:val="00FA502D"/>
    <w:rsid w:val="00FA5433"/>
    <w:rsid w:val="00FA549C"/>
    <w:rsid w:val="00FA5580"/>
    <w:rsid w:val="00FA5600"/>
    <w:rsid w:val="00FA5731"/>
    <w:rsid w:val="00FA5C70"/>
    <w:rsid w:val="00FA5F90"/>
    <w:rsid w:val="00FA6026"/>
    <w:rsid w:val="00FA617B"/>
    <w:rsid w:val="00FA6188"/>
    <w:rsid w:val="00FA62F4"/>
    <w:rsid w:val="00FA6321"/>
    <w:rsid w:val="00FA6560"/>
    <w:rsid w:val="00FA66E9"/>
    <w:rsid w:val="00FA698C"/>
    <w:rsid w:val="00FA6CC2"/>
    <w:rsid w:val="00FA6D9A"/>
    <w:rsid w:val="00FA6FEA"/>
    <w:rsid w:val="00FA7305"/>
    <w:rsid w:val="00FA7579"/>
    <w:rsid w:val="00FA780C"/>
    <w:rsid w:val="00FA7B56"/>
    <w:rsid w:val="00FA7D71"/>
    <w:rsid w:val="00FA7D9F"/>
    <w:rsid w:val="00FB01B8"/>
    <w:rsid w:val="00FB0232"/>
    <w:rsid w:val="00FB0381"/>
    <w:rsid w:val="00FB0571"/>
    <w:rsid w:val="00FB07D3"/>
    <w:rsid w:val="00FB085C"/>
    <w:rsid w:val="00FB08BD"/>
    <w:rsid w:val="00FB0AD5"/>
    <w:rsid w:val="00FB0C0F"/>
    <w:rsid w:val="00FB0F67"/>
    <w:rsid w:val="00FB1328"/>
    <w:rsid w:val="00FB1EBE"/>
    <w:rsid w:val="00FB1F35"/>
    <w:rsid w:val="00FB2026"/>
    <w:rsid w:val="00FB20F5"/>
    <w:rsid w:val="00FB2238"/>
    <w:rsid w:val="00FB284F"/>
    <w:rsid w:val="00FB29AB"/>
    <w:rsid w:val="00FB29C3"/>
    <w:rsid w:val="00FB2EEE"/>
    <w:rsid w:val="00FB3375"/>
    <w:rsid w:val="00FB34A4"/>
    <w:rsid w:val="00FB359A"/>
    <w:rsid w:val="00FB3602"/>
    <w:rsid w:val="00FB381C"/>
    <w:rsid w:val="00FB388D"/>
    <w:rsid w:val="00FB3FC1"/>
    <w:rsid w:val="00FB43C9"/>
    <w:rsid w:val="00FB4559"/>
    <w:rsid w:val="00FB49F6"/>
    <w:rsid w:val="00FB4AE3"/>
    <w:rsid w:val="00FB4CE6"/>
    <w:rsid w:val="00FB56FF"/>
    <w:rsid w:val="00FB584A"/>
    <w:rsid w:val="00FB5AEB"/>
    <w:rsid w:val="00FB5B28"/>
    <w:rsid w:val="00FB5B5B"/>
    <w:rsid w:val="00FB5BB9"/>
    <w:rsid w:val="00FB5CC0"/>
    <w:rsid w:val="00FB605E"/>
    <w:rsid w:val="00FB6430"/>
    <w:rsid w:val="00FB68CB"/>
    <w:rsid w:val="00FB6D3F"/>
    <w:rsid w:val="00FB6EFC"/>
    <w:rsid w:val="00FB76C7"/>
    <w:rsid w:val="00FB7704"/>
    <w:rsid w:val="00FB7CDC"/>
    <w:rsid w:val="00FC061D"/>
    <w:rsid w:val="00FC0968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2B88"/>
    <w:rsid w:val="00FC3102"/>
    <w:rsid w:val="00FC3436"/>
    <w:rsid w:val="00FC344E"/>
    <w:rsid w:val="00FC3C99"/>
    <w:rsid w:val="00FC3E67"/>
    <w:rsid w:val="00FC4410"/>
    <w:rsid w:val="00FC445F"/>
    <w:rsid w:val="00FC475E"/>
    <w:rsid w:val="00FC48F3"/>
    <w:rsid w:val="00FC4929"/>
    <w:rsid w:val="00FC4956"/>
    <w:rsid w:val="00FC4CF0"/>
    <w:rsid w:val="00FC506C"/>
    <w:rsid w:val="00FC51AE"/>
    <w:rsid w:val="00FC51F5"/>
    <w:rsid w:val="00FC5506"/>
    <w:rsid w:val="00FC559D"/>
    <w:rsid w:val="00FC56C7"/>
    <w:rsid w:val="00FC575D"/>
    <w:rsid w:val="00FC58AB"/>
    <w:rsid w:val="00FC597F"/>
    <w:rsid w:val="00FC5AD2"/>
    <w:rsid w:val="00FC5B80"/>
    <w:rsid w:val="00FC5FAC"/>
    <w:rsid w:val="00FC615F"/>
    <w:rsid w:val="00FC61C0"/>
    <w:rsid w:val="00FC62F5"/>
    <w:rsid w:val="00FC6318"/>
    <w:rsid w:val="00FC64F8"/>
    <w:rsid w:val="00FC654F"/>
    <w:rsid w:val="00FC65E3"/>
    <w:rsid w:val="00FC76FB"/>
    <w:rsid w:val="00FC7E36"/>
    <w:rsid w:val="00FC7F03"/>
    <w:rsid w:val="00FD0082"/>
    <w:rsid w:val="00FD00EF"/>
    <w:rsid w:val="00FD0159"/>
    <w:rsid w:val="00FD01DE"/>
    <w:rsid w:val="00FD0242"/>
    <w:rsid w:val="00FD0296"/>
    <w:rsid w:val="00FD04D3"/>
    <w:rsid w:val="00FD04F4"/>
    <w:rsid w:val="00FD05F9"/>
    <w:rsid w:val="00FD084E"/>
    <w:rsid w:val="00FD08AD"/>
    <w:rsid w:val="00FD0937"/>
    <w:rsid w:val="00FD0C9C"/>
    <w:rsid w:val="00FD0E2F"/>
    <w:rsid w:val="00FD0F99"/>
    <w:rsid w:val="00FD1054"/>
    <w:rsid w:val="00FD1062"/>
    <w:rsid w:val="00FD145D"/>
    <w:rsid w:val="00FD1797"/>
    <w:rsid w:val="00FD1FA1"/>
    <w:rsid w:val="00FD2112"/>
    <w:rsid w:val="00FD2628"/>
    <w:rsid w:val="00FD26A2"/>
    <w:rsid w:val="00FD282E"/>
    <w:rsid w:val="00FD287E"/>
    <w:rsid w:val="00FD2A1A"/>
    <w:rsid w:val="00FD2B22"/>
    <w:rsid w:val="00FD2B63"/>
    <w:rsid w:val="00FD30CC"/>
    <w:rsid w:val="00FD313D"/>
    <w:rsid w:val="00FD3241"/>
    <w:rsid w:val="00FD345B"/>
    <w:rsid w:val="00FD34E1"/>
    <w:rsid w:val="00FD39DD"/>
    <w:rsid w:val="00FD3BD7"/>
    <w:rsid w:val="00FD3DBD"/>
    <w:rsid w:val="00FD3F12"/>
    <w:rsid w:val="00FD3F17"/>
    <w:rsid w:val="00FD44E6"/>
    <w:rsid w:val="00FD47EA"/>
    <w:rsid w:val="00FD4891"/>
    <w:rsid w:val="00FD530A"/>
    <w:rsid w:val="00FD5507"/>
    <w:rsid w:val="00FD55A8"/>
    <w:rsid w:val="00FD57B5"/>
    <w:rsid w:val="00FD5874"/>
    <w:rsid w:val="00FD58BB"/>
    <w:rsid w:val="00FD5925"/>
    <w:rsid w:val="00FD5BA5"/>
    <w:rsid w:val="00FD5CCA"/>
    <w:rsid w:val="00FD6223"/>
    <w:rsid w:val="00FD65B2"/>
    <w:rsid w:val="00FD6815"/>
    <w:rsid w:val="00FD6AA7"/>
    <w:rsid w:val="00FD6B67"/>
    <w:rsid w:val="00FD6C59"/>
    <w:rsid w:val="00FD6CF0"/>
    <w:rsid w:val="00FD71EB"/>
    <w:rsid w:val="00FD71FC"/>
    <w:rsid w:val="00FD77D8"/>
    <w:rsid w:val="00FD78E3"/>
    <w:rsid w:val="00FE02A7"/>
    <w:rsid w:val="00FE06E9"/>
    <w:rsid w:val="00FE0B37"/>
    <w:rsid w:val="00FE0B78"/>
    <w:rsid w:val="00FE0BEC"/>
    <w:rsid w:val="00FE0C74"/>
    <w:rsid w:val="00FE12D6"/>
    <w:rsid w:val="00FE17C5"/>
    <w:rsid w:val="00FE1FF0"/>
    <w:rsid w:val="00FE21B9"/>
    <w:rsid w:val="00FE2286"/>
    <w:rsid w:val="00FE24C5"/>
    <w:rsid w:val="00FE26F7"/>
    <w:rsid w:val="00FE280A"/>
    <w:rsid w:val="00FE2BAD"/>
    <w:rsid w:val="00FE2C06"/>
    <w:rsid w:val="00FE2CFA"/>
    <w:rsid w:val="00FE310D"/>
    <w:rsid w:val="00FE3249"/>
    <w:rsid w:val="00FE3C3E"/>
    <w:rsid w:val="00FE3F95"/>
    <w:rsid w:val="00FE416A"/>
    <w:rsid w:val="00FE46D9"/>
    <w:rsid w:val="00FE4702"/>
    <w:rsid w:val="00FE4ADF"/>
    <w:rsid w:val="00FE4C2A"/>
    <w:rsid w:val="00FE55BD"/>
    <w:rsid w:val="00FE578F"/>
    <w:rsid w:val="00FE5810"/>
    <w:rsid w:val="00FE591D"/>
    <w:rsid w:val="00FE5949"/>
    <w:rsid w:val="00FE5BBC"/>
    <w:rsid w:val="00FE6111"/>
    <w:rsid w:val="00FE61AA"/>
    <w:rsid w:val="00FE643C"/>
    <w:rsid w:val="00FE6533"/>
    <w:rsid w:val="00FE65FE"/>
    <w:rsid w:val="00FE6858"/>
    <w:rsid w:val="00FE6862"/>
    <w:rsid w:val="00FE6B80"/>
    <w:rsid w:val="00FE6E5E"/>
    <w:rsid w:val="00FE729C"/>
    <w:rsid w:val="00FE73E1"/>
    <w:rsid w:val="00FE7722"/>
    <w:rsid w:val="00FE7802"/>
    <w:rsid w:val="00FE7812"/>
    <w:rsid w:val="00FE7A2E"/>
    <w:rsid w:val="00FE7FEA"/>
    <w:rsid w:val="00FF022A"/>
    <w:rsid w:val="00FF036C"/>
    <w:rsid w:val="00FF052E"/>
    <w:rsid w:val="00FF05E5"/>
    <w:rsid w:val="00FF0A91"/>
    <w:rsid w:val="00FF0AB0"/>
    <w:rsid w:val="00FF0DE5"/>
    <w:rsid w:val="00FF0EFB"/>
    <w:rsid w:val="00FF10B4"/>
    <w:rsid w:val="00FF1198"/>
    <w:rsid w:val="00FF1348"/>
    <w:rsid w:val="00FF139F"/>
    <w:rsid w:val="00FF15E1"/>
    <w:rsid w:val="00FF1A46"/>
    <w:rsid w:val="00FF1A58"/>
    <w:rsid w:val="00FF1DA2"/>
    <w:rsid w:val="00FF1DED"/>
    <w:rsid w:val="00FF1E8B"/>
    <w:rsid w:val="00FF2239"/>
    <w:rsid w:val="00FF2693"/>
    <w:rsid w:val="00FF28FE"/>
    <w:rsid w:val="00FF2991"/>
    <w:rsid w:val="00FF29DD"/>
    <w:rsid w:val="00FF2D28"/>
    <w:rsid w:val="00FF2D53"/>
    <w:rsid w:val="00FF2E65"/>
    <w:rsid w:val="00FF30C5"/>
    <w:rsid w:val="00FF31A7"/>
    <w:rsid w:val="00FF3292"/>
    <w:rsid w:val="00FF378F"/>
    <w:rsid w:val="00FF40D7"/>
    <w:rsid w:val="00FF4331"/>
    <w:rsid w:val="00FF4359"/>
    <w:rsid w:val="00FF439C"/>
    <w:rsid w:val="00FF4601"/>
    <w:rsid w:val="00FF48BE"/>
    <w:rsid w:val="00FF4C34"/>
    <w:rsid w:val="00FF4DB4"/>
    <w:rsid w:val="00FF5281"/>
    <w:rsid w:val="00FF55E1"/>
    <w:rsid w:val="00FF5890"/>
    <w:rsid w:val="00FF5CE2"/>
    <w:rsid w:val="00FF5EED"/>
    <w:rsid w:val="00FF6080"/>
    <w:rsid w:val="00FF6333"/>
    <w:rsid w:val="00FF6336"/>
    <w:rsid w:val="00FF63A9"/>
    <w:rsid w:val="00FF650D"/>
    <w:rsid w:val="00FF6555"/>
    <w:rsid w:val="00FF6C2F"/>
    <w:rsid w:val="00FF6E45"/>
    <w:rsid w:val="00FF71E1"/>
    <w:rsid w:val="00FF7602"/>
    <w:rsid w:val="00FF7CC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04EE0D"/>
  <w15:docId w15:val="{B15D7F0F-F937-4DBB-ACED-A280BADCD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uiPriority w:val="99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26" Type="http://schemas.openxmlformats.org/officeDocument/2006/relationships/chart" Target="charts/chart4.xml"/><Relationship Id="rId39" Type="http://schemas.openxmlformats.org/officeDocument/2006/relationships/fontTable" Target="fontTable.xml"/><Relationship Id="rId21" Type="http://schemas.openxmlformats.org/officeDocument/2006/relationships/image" Target="media/image3.png"/><Relationship Id="rId34" Type="http://schemas.openxmlformats.org/officeDocument/2006/relationships/chart" Target="charts/chart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5" Type="http://schemas.openxmlformats.org/officeDocument/2006/relationships/chart" Target="charts/chart3.xml"/><Relationship Id="rId33" Type="http://schemas.openxmlformats.org/officeDocument/2006/relationships/chart" Target="charts/chart9.xml"/><Relationship Id="rId38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image" Target="media/image2.png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chart" Target="charts/chart2.xml"/><Relationship Id="rId32" Type="http://schemas.openxmlformats.org/officeDocument/2006/relationships/chart" Target="charts/chart8.xml"/><Relationship Id="rId37" Type="http://schemas.openxmlformats.org/officeDocument/2006/relationships/footer" Target="footer9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chart" Target="charts/chart1.xml"/><Relationship Id="rId28" Type="http://schemas.openxmlformats.org/officeDocument/2006/relationships/header" Target="header5.xml"/><Relationship Id="rId36" Type="http://schemas.openxmlformats.org/officeDocument/2006/relationships/header" Target="header6.xml"/><Relationship Id="rId10" Type="http://schemas.openxmlformats.org/officeDocument/2006/relationships/footer" Target="footer2.xml"/><Relationship Id="rId19" Type="http://schemas.openxmlformats.org/officeDocument/2006/relationships/image" Target="media/image1.png"/><Relationship Id="rId31" Type="http://schemas.openxmlformats.org/officeDocument/2006/relationships/chart" Target="charts/chart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image" Target="media/image4.png"/><Relationship Id="rId27" Type="http://schemas.openxmlformats.org/officeDocument/2006/relationships/chart" Target="charts/chart5.xml"/><Relationship Id="rId30" Type="http://schemas.openxmlformats.org/officeDocument/2006/relationships/chart" Target="charts/chart6.xml"/><Relationship Id="rId35" Type="http://schemas.openxmlformats.org/officeDocument/2006/relationships/chart" Target="charts/chart11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chartUserShapes" Target="../drawings/drawing1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chartUserShapes" Target="../drawings/drawing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22020057</c:v>
                </c:pt>
                <c:pt idx="1">
                  <c:v>2451498</c:v>
                </c:pt>
                <c:pt idx="2">
                  <c:v>2794127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AD-4C7A-B442-18D607C0532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22708622</c:v>
                </c:pt>
                <c:pt idx="1">
                  <c:v>2102085</c:v>
                </c:pt>
                <c:pt idx="2">
                  <c:v>1951575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2AD-4C7A-B442-18D607C0532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47E-4E7E-BEEB-CAA5569B4AB5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47E-4E7E-BEEB-CAA5569B4AB5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47E-4E7E-BEEB-CAA5569B4AB5}"/>
              </c:ext>
            </c:extLst>
          </c:dPt>
          <c:dLbls>
            <c:dLbl>
              <c:idx val="0"/>
              <c:layout>
                <c:manualLayout>
                  <c:x val="-0.17777777777777778"/>
                  <c:y val="0.1895269028871391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647E-4E7E-BEEB-CAA5569B4AB5}"/>
                </c:ext>
              </c:extLst>
            </c:dLbl>
            <c:dLbl>
              <c:idx val="1"/>
              <c:layout>
                <c:manualLayout>
                  <c:x val="6.952799650043745E-2"/>
                  <c:y val="-5.510454943132108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3647777777777777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647E-4E7E-BEEB-CAA5569B4AB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17129786</c:v>
                </c:pt>
                <c:pt idx="1">
                  <c:v>2590853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47E-4E7E-BEEB-CAA5569B4A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D11-4B57-AC70-B0CF71A16C34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D11-4B57-AC70-B0CF71A16C34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1D11-4B57-AC70-B0CF71A16C34}"/>
              </c:ext>
            </c:extLst>
          </c:dPt>
          <c:dLbls>
            <c:dLbl>
              <c:idx val="0"/>
              <c:layout>
                <c:manualLayout>
                  <c:x val="0.12222222222222222"/>
                  <c:y val="0.3177427821522309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1D11-4B57-AC70-B0CF71A16C34}"/>
                </c:ext>
              </c:extLst>
            </c:dLbl>
            <c:dLbl>
              <c:idx val="1"/>
              <c:layout>
                <c:manualLayout>
                  <c:x val="-7.4999999999999997E-2"/>
                  <c:y val="-0.1373729221347331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1D11-4B57-AC70-B0CF71A16C3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16340305</c:v>
                </c:pt>
                <c:pt idx="1">
                  <c:v>2446343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D11-4B57-AC70-B0CF71A16C3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8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 2565 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64E-4209-8E59-ADB1AC73873F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64E-4209-8E59-ADB1AC73873F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64E-4209-8E59-ADB1AC73873F}"/>
              </c:ext>
            </c:extLst>
          </c:dPt>
          <c:dLbls>
            <c:dLbl>
              <c:idx val="0"/>
              <c:layout>
                <c:manualLayout>
                  <c:x val="0.18911569703076211"/>
                  <c:y val="-5.4946758598180406E-3"/>
                </c:manualLayout>
              </c:layout>
              <c:tx>
                <c:rich>
                  <a:bodyPr/>
                  <a:lstStyle/>
                  <a:p>
                    <a:fld id="{8410D6F0-BEB1-4FF7-88B2-92559C04B7E7}" type="VALUE">
                      <a:rPr lang="en-US" sz="1400" dirty="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440145240912243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364E-4209-8E59-ADB1AC73873F}"/>
                </c:ext>
              </c:extLst>
            </c:dLbl>
            <c:dLbl>
              <c:idx val="1"/>
              <c:layout>
                <c:manualLayout>
                  <c:x val="-9.0097979458728897E-2"/>
                  <c:y val="0.11802068459059198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316134061441372"/>
                      <c:h val="0.1781702092937864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364E-4209-8E59-ADB1AC73873F}"/>
                </c:ext>
              </c:extLst>
            </c:dLbl>
            <c:dLbl>
              <c:idx val="2"/>
              <c:layout>
                <c:manualLayout>
                  <c:x val="-0.12431656943356015"/>
                  <c:y val="-5.0815552201052681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3022643496577147"/>
                      <c:h val="0.2176165803108808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364E-4209-8E59-ADB1AC73873F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22020057</c:v>
                </c:pt>
                <c:pt idx="1">
                  <c:v>2451498</c:v>
                </c:pt>
                <c:pt idx="2">
                  <c:v>2794127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64E-4209-8E59-ADB1AC73873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364E-4209-8E59-ADB1AC73873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364E-4209-8E59-ADB1AC73873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364E-4209-8E59-ADB1AC73873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364E-4209-8E59-ADB1AC73873F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C8A2-4474-9461-E6E62C707E15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C8A2-4474-9461-E6E62C707E15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C8A2-4474-9461-E6E62C707E15}"/>
              </c:ext>
            </c:extLst>
          </c:dPt>
          <c:dLbls>
            <c:dLbl>
              <c:idx val="0"/>
              <c:layout>
                <c:manualLayout>
                  <c:x val="-0.16296626088136398"/>
                  <c:y val="-3.7710285004306746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8A2-4474-9461-E6E62C707E15}"/>
                </c:ext>
              </c:extLst>
            </c:dLbl>
            <c:dLbl>
              <c:idx val="1"/>
              <c:layout>
                <c:manualLayout>
                  <c:x val="8.2495473606994607E-2"/>
                  <c:y val="-3.380357646484896E-2"/>
                </c:manualLayout>
              </c:layout>
              <c:tx>
                <c:rich>
                  <a:bodyPr/>
                  <a:lstStyle/>
                  <a:p>
                    <a:fld id="{3BF28402-220B-4033-BB7C-D3FA5E091EB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9221BA5-A17D-49E0-BF97-3FFDBA7C363C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763864331175077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C8A2-4474-9461-E6E62C707E15}"/>
                </c:ext>
              </c:extLst>
            </c:dLbl>
            <c:dLbl>
              <c:idx val="2"/>
              <c:layout>
                <c:manualLayout>
                  <c:x val="3.0512341046222212E-2"/>
                  <c:y val="7.99368859144301E-2"/>
                </c:manualLayout>
              </c:layout>
              <c:tx>
                <c:rich>
                  <a:bodyPr/>
                  <a:lstStyle/>
                  <a:p>
                    <a:fld id="{65497D28-5D2A-4140-BB86-DB8DE5B0D38D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0101C066-6FE3-4B26-9EE6-388F7AA8C063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9159935379644589"/>
                      <c:h val="0.2032913843175217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C8A2-4474-9461-E6E62C707E15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22708622</c:v>
                </c:pt>
                <c:pt idx="1">
                  <c:v>1951575</c:v>
                </c:pt>
                <c:pt idx="2">
                  <c:v>2102085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C8A2-4474-9461-E6E62C707E1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12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C8A2-4474-9461-E6E62C707E1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C8A2-4474-9461-E6E62C707E1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C8A2-4474-9461-E6E62C707E1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3F8A-47AD-8BB0-9E0F701353B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D-C8A2-4474-9461-E6E62C707E15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1"/>
          <c:order val="0"/>
          <c:tx>
            <c:strRef>
              <c:f>Sheet1!$C$1</c:f>
              <c:strCache>
                <c:ptCount val="1"/>
                <c:pt idx="0">
                  <c:v>สำหรับ 3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89AE-48E5-A520-07FEDCEBB83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89AE-48E5-A520-07FEDCEBB83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89AE-48E5-A520-07FEDCEBB83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89AE-48E5-A520-07FEDCEBB83D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22633661</c:v>
                </c:pt>
                <c:pt idx="1">
                  <c:v>4632021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4B7-4248-8323-E336AC9F698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22255079</c:v>
                </c:pt>
                <c:pt idx="1">
                  <c:v>4507203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4B7-4248-8323-E336AC9F69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1504"/>
        <c:axId val="1686898032"/>
      </c:barChart>
      <c:catAx>
        <c:axId val="168689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8032"/>
        <c:crosses val="autoZero"/>
        <c:auto val="1"/>
        <c:lblAlgn val="ctr"/>
        <c:lblOffset val="100"/>
        <c:noMultiLvlLbl val="0"/>
      </c:catAx>
      <c:valAx>
        <c:axId val="168689803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effectLst>
                  <a:reflection stA="44000" endPos="7000" dist="50800" dir="5400000" sy="-100000" algn="bl" rotWithShape="0"/>
                </a:effectLst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1504"/>
        <c:crossesAt val="1"/>
        <c:crossBetween val="between"/>
        <c:minorUnit val="3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7530819567990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8C8-4203-B45D-BAC4076541F6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8C8-4203-B45D-BAC4076541F6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8C8-4203-B45D-BAC4076541F6}"/>
              </c:ext>
            </c:extLst>
          </c:dPt>
          <c:dLbls>
            <c:dLbl>
              <c:idx val="0"/>
              <c:layout>
                <c:manualLayout>
                  <c:x val="-0.17777777777777778"/>
                  <c:y val="0.1895269028871391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8C8-4203-B45D-BAC4076541F6}"/>
                </c:ext>
              </c:extLst>
            </c:dLbl>
            <c:dLbl>
              <c:idx val="1"/>
              <c:layout>
                <c:manualLayout>
                  <c:x val="7.5083552055993E-2"/>
                  <c:y val="-0.1189934383202100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8C8-4203-B45D-BAC4076541F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22255079</c:v>
                </c:pt>
                <c:pt idx="1">
                  <c:v>4507203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8C8-4203-B45D-BAC4076541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D004-4A60-81DB-11FCA4DEAD8F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D004-4A60-81DB-11FCA4DEAD8F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D004-4A60-81DB-11FCA4DEAD8F}"/>
              </c:ext>
            </c:extLst>
          </c:dPt>
          <c:dLbls>
            <c:dLbl>
              <c:idx val="0"/>
              <c:layout>
                <c:manualLayout>
                  <c:x val="0.12777777777777777"/>
                  <c:y val="0.17885389326334208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D004-4A60-81DB-11FCA4DEAD8F}"/>
                </c:ext>
              </c:extLst>
            </c:dLbl>
            <c:dLbl>
              <c:idx val="1"/>
              <c:layout>
                <c:manualLayout>
                  <c:x val="-7.4999999999999997E-2"/>
                  <c:y val="-0.1095951443569553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D004-4A60-81DB-11FCA4DEAD8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22633661</c:v>
                </c:pt>
                <c:pt idx="1">
                  <c:v>4632021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004-4A60-81DB-11FCA4DEAD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8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16340305</c:v>
                </c:pt>
                <c:pt idx="1">
                  <c:v>2446343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517-4994-AE98-F60A0ABC242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17129786</c:v>
                </c:pt>
                <c:pt idx="1">
                  <c:v>2590853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517-4994-AE98-F60A0ABC24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1504"/>
        <c:axId val="1686898032"/>
      </c:barChart>
      <c:catAx>
        <c:axId val="168689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8032"/>
        <c:crosses val="autoZero"/>
        <c:auto val="1"/>
        <c:lblAlgn val="ctr"/>
        <c:lblOffset val="100"/>
        <c:noMultiLvlLbl val="0"/>
      </c:catAx>
      <c:valAx>
        <c:axId val="168689803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effectLst>
                  <a:reflection stA="44000" endPos="7000" dist="50800" dir="5400000" sy="-100000" algn="bl" rotWithShape="0"/>
                </a:effectLst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1504"/>
        <c:crossesAt val="1"/>
        <c:crossBetween val="between"/>
        <c:minorUnit val="3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7530819567990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0.82769</cdr:x>
      <cdr:y>0.76858</cdr:y>
    </cdr:from>
    <cdr:to>
      <cdr:x>0.87035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16604" y="2758440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0.82769</cdr:x>
      <cdr:y>0.76858</cdr:y>
    </cdr:from>
    <cdr:to>
      <cdr:x>0.87035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16604" y="2758440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95A37-83B8-4D87-BD8B-3149B161E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87</Pages>
  <Words>18228</Words>
  <Characters>103901</Characters>
  <Application>Microsoft Office Word</Application>
  <DocSecurity>0</DocSecurity>
  <Lines>865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121886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Duanglada, Manureem</cp:lastModifiedBy>
  <cp:revision>2</cp:revision>
  <cp:lastPrinted>2023-02-08T17:04:00Z</cp:lastPrinted>
  <dcterms:created xsi:type="dcterms:W3CDTF">2023-02-21T09:25:00Z</dcterms:created>
  <dcterms:modified xsi:type="dcterms:W3CDTF">2023-02-21T09:25:00Z</dcterms:modified>
</cp:coreProperties>
</file>