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594C6" w14:textId="77777777" w:rsidR="00413082" w:rsidRPr="00591B37" w:rsidRDefault="00413082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591B37" w14:paraId="358BD55E" w14:textId="77777777" w:rsidTr="002D5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52DA41" w14:textId="31A6420E" w:rsidR="00767150" w:rsidRPr="00591B37" w:rsidRDefault="00836E55" w:rsidP="002D535E">
            <w:pPr>
              <w:tabs>
                <w:tab w:val="left" w:pos="432"/>
              </w:tabs>
              <w:ind w:left="504" w:hanging="504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7401964"/>
            <w:bookmarkStart w:id="1" w:name="OLE_LINK1"/>
            <w:bookmarkStart w:id="2" w:name="OLE_LINK2"/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767150" w:rsidRPr="00591B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7150" w:rsidRPr="00591B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50854466" w14:textId="77777777" w:rsidR="0011074F" w:rsidRPr="00591B37" w:rsidRDefault="0011074F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39DE150" w14:textId="16E397F7" w:rsidR="0011074F" w:rsidRPr="00591B37" w:rsidRDefault="004172F5" w:rsidP="008B72D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91B37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cs/>
          <w:lang w:val="th-TH"/>
        </w:rPr>
        <w:t>บริษัท ซันสวีท จำกัด (มหาชน) (บริษัท) เป็นบริษัทมหาชนจำกัด ซึ่งจดทะเบียนในตลาดหลักทรัพย์แห่งประเทศไทยเมื่อวันที่</w:t>
      </w:r>
      <w:r w:rsidR="008B72D1" w:rsidRPr="00591B37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cs/>
          <w:lang w:val="th-TH"/>
        </w:rPr>
        <w:t xml:space="preserve"> </w:t>
      </w:r>
      <w:r w:rsidR="00836E55" w:rsidRPr="00836E5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18</w:t>
      </w:r>
      <w:r w:rsidRPr="00591B3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th-TH"/>
        </w:rPr>
        <w:t xml:space="preserve"> มิถุนายน พ.ศ. </w:t>
      </w:r>
      <w:r w:rsidR="00836E55" w:rsidRPr="00836E5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2564</w:t>
      </w:r>
      <w:r w:rsidRPr="00591B3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th-TH"/>
        </w:rPr>
        <w:t xml:space="preserve"> (เดิมจดทะเบียนในตลาดหลักทรัพย์ เอ็ม เอ ไอ เมื่อวันที่ </w:t>
      </w:r>
      <w:r w:rsidR="00836E55" w:rsidRPr="00836E5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28</w:t>
      </w:r>
      <w:r w:rsidRPr="00591B3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th-TH"/>
        </w:rPr>
        <w:t xml:space="preserve"> ธันวาคม พ.ศ. </w:t>
      </w:r>
      <w:r w:rsidR="00836E55" w:rsidRPr="00836E5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/>
        </w:rPr>
        <w:t>2560</w:t>
      </w:r>
      <w:r w:rsidRPr="00591B37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th-TH"/>
        </w:rPr>
        <w:t>) บริษัทประกอบกิจการ</w:t>
      </w:r>
      <w:r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และจัดตั้งขึ้นในประเทศไทย เมื่อวันที่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ธันวาคม 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2540</w:t>
      </w:r>
      <w:r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โดยมีที่อยู่ตามที่ได้จดทะเบียนดังนี้</w:t>
      </w:r>
    </w:p>
    <w:p w14:paraId="7AD96EE2" w14:textId="77777777" w:rsidR="00824D8B" w:rsidRPr="00591B37" w:rsidRDefault="00824D8B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027FD67B" w14:textId="3A87DE83" w:rsidR="00E10896" w:rsidRPr="00591B37" w:rsidRDefault="00E51B84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EB2656" w:rsidRPr="00591B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4603D"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หมู่ที่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1B5E49"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4603D"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ตำบลทุ่งสะโตก อำเภอสันป่าตอง จังหวัดเชียงใหม่</w:t>
      </w:r>
      <w:r w:rsidR="001B5E49" w:rsidRPr="00591B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50120</w:t>
      </w:r>
      <w:r w:rsidR="001B5E49" w:rsidRPr="00591B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D53E241" w14:textId="77777777" w:rsidR="001B5E49" w:rsidRPr="00591B37" w:rsidRDefault="001B5E49" w:rsidP="00A365C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61BD2F3" w14:textId="0241A429" w:rsidR="00DE3DDF" w:rsidRPr="00591B37" w:rsidRDefault="001B5E49" w:rsidP="00A365C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591B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</w:t>
      </w:r>
      <w:r w:rsidR="00980257" w:rsidRPr="00591B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ริษัทและบริษัทย่อย</w:t>
      </w:r>
      <w:r w:rsidR="00330A5F" w:rsidRPr="00591B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30A5F" w:rsidRPr="00591B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330A5F" w:rsidRPr="00591B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รวมเรียกว่า</w:t>
      </w:r>
      <w:r w:rsidR="0011074F" w:rsidRPr="00591B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30A5F" w:rsidRPr="00591B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“</w:t>
      </w:r>
      <w:r w:rsidR="00980257" w:rsidRPr="00591B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330A5F" w:rsidRPr="00591B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”) </w:t>
      </w:r>
      <w:r w:rsidR="000C6C1E" w:rsidRPr="00591B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ประกอบธุรกิจหลักใน</w:t>
      </w:r>
      <w:r w:rsidR="00941859" w:rsidRPr="00591B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</w:t>
      </w:r>
      <w:r w:rsidR="00C313AA" w:rsidRPr="00591B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ผลิตและจำหน่าย</w:t>
      </w:r>
      <w:r w:rsidR="00EE3B16" w:rsidRPr="00591B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พืชและ</w:t>
      </w:r>
      <w:r w:rsidR="009A1382" w:rsidRPr="00591B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ผลไม้ทางการเกษตรทั้งสด</w:t>
      </w:r>
      <w:r w:rsidR="009A1382"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และแปรรูปทุกชนิด</w:t>
      </w:r>
    </w:p>
    <w:p w14:paraId="44787E15" w14:textId="77777777" w:rsidR="00DE3DDF" w:rsidRPr="00591B37" w:rsidRDefault="00DE3DDF" w:rsidP="00A365CC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89C23F" w14:textId="532A19A9" w:rsidR="004F06BD" w:rsidRPr="00591B37" w:rsidRDefault="004F06BD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</w:t>
      </w:r>
      <w:r w:rsidR="008239E1"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เฉพาะกิจการ</w:t>
      </w:r>
      <w:r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ได้รับอนุมัติจากคณะกรรมการบริษัทเมื่อ</w:t>
      </w:r>
      <w:r w:rsidR="00824D8B"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="004172F5" w:rsidRPr="00591B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="006866DB" w:rsidRPr="00591B3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866DB"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กุมภาพันธ์</w:t>
      </w:r>
      <w:r w:rsidR="008F485C"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320F4"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5658DD3F" w14:textId="1ACB9DA2" w:rsidR="002A28BB" w:rsidRPr="00591B37" w:rsidRDefault="002A28BB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34AD6" w:rsidRPr="00591B37" w14:paraId="203A5E3A" w14:textId="77777777" w:rsidTr="002D5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7E66CC" w14:textId="1F94B1F0" w:rsidR="00734AD6" w:rsidRPr="00591B37" w:rsidRDefault="00836E55" w:rsidP="002D535E">
            <w:pPr>
              <w:tabs>
                <w:tab w:val="left" w:pos="432"/>
              </w:tabs>
              <w:ind w:left="504" w:hanging="504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" w:name="_Hlk64569656"/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34AD6" w:rsidRPr="00591B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34AD6" w:rsidRPr="00591B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  <w:bookmarkEnd w:id="3"/>
    </w:tbl>
    <w:p w14:paraId="7A3DA0CC" w14:textId="77777777" w:rsidR="00734AD6" w:rsidRPr="00591B37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94EA820" w14:textId="77777777" w:rsidR="00734AD6" w:rsidRPr="00591B37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91B3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หลักทรัพย์และตลาดหลักทรัพย์</w:t>
      </w:r>
    </w:p>
    <w:p w14:paraId="49948A66" w14:textId="77777777" w:rsidR="00734AD6" w:rsidRPr="00591B37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28E3C6D" w14:textId="16C7D46C" w:rsidR="00734AD6" w:rsidRPr="00591B37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02163A"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A7D96"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>ยกเว้นสินทรัพย์และหนี้สินทางการเงินบางรายการ (รวมถึงตราสารอนุพันธ์)</w:t>
      </w:r>
    </w:p>
    <w:p w14:paraId="05B1057B" w14:textId="77777777" w:rsidR="00734AD6" w:rsidRPr="00591B37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32BF807" w14:textId="453E7D95" w:rsidR="00734AD6" w:rsidRPr="00591B37" w:rsidRDefault="00734AD6" w:rsidP="00A365CC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591B37">
        <w:rPr>
          <w:rFonts w:ascii="Browallia New" w:eastAsia="Browallia New" w:hAnsi="Browallia New" w:cs="Browallia New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CA7D96" w:rsidRPr="00591B37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591B37">
        <w:rPr>
          <w:rFonts w:ascii="Browallia New" w:eastAsia="Browallia New" w:hAnsi="Browallia New" w:cs="Browallia New"/>
          <w:sz w:val="26"/>
          <w:szCs w:val="26"/>
          <w:cs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</w:t>
      </w:r>
      <w:r w:rsidR="00DE5E19" w:rsidRPr="00591B3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36E55" w:rsidRPr="00836E55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</w:p>
    <w:p w14:paraId="78D71528" w14:textId="77777777" w:rsidR="00734AD6" w:rsidRPr="00591B37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53A008" w14:textId="77777777" w:rsidR="00734AD6" w:rsidRPr="00591B37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91B3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92F4087" w14:textId="77777777" w:rsidR="00734AD6" w:rsidRPr="00DA0EF4" w:rsidRDefault="00734AD6" w:rsidP="00A365CC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4CB4AFE" w14:textId="77777777" w:rsidR="0002163A" w:rsidRPr="005B3242" w:rsidRDefault="0002163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34AD6" w:rsidRPr="005B3242" w14:paraId="597472C0" w14:textId="77777777" w:rsidTr="002D5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08C4D8" w14:textId="7AF7E2B6" w:rsidR="00734AD6" w:rsidRPr="005B3242" w:rsidRDefault="00836E55" w:rsidP="002D535E">
            <w:pPr>
              <w:tabs>
                <w:tab w:val="left" w:pos="432"/>
              </w:tabs>
              <w:ind w:left="504" w:hanging="504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34AD6" w:rsidRPr="005B324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734AD6" w:rsidRPr="005B324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363193F" w14:textId="34386DB8" w:rsidR="0002163A" w:rsidRPr="00591B37" w:rsidRDefault="0002163A" w:rsidP="00591B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93A80ED" w14:textId="2D88E26A" w:rsidR="005B3242" w:rsidRPr="00591B37" w:rsidRDefault="00836E55" w:rsidP="005B3242">
      <w:pPr>
        <w:keepNext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" w:name="_Toc48681779"/>
      <w:bookmarkStart w:id="5" w:name="_Hlk60189199"/>
      <w:r w:rsidRPr="00836E5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5B3242" w:rsidRPr="00591B37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1</w:t>
      </w:r>
      <w:r w:rsidR="005B3242" w:rsidRPr="00591B37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ab/>
      </w:r>
      <w:r w:rsidR="005B3242" w:rsidRPr="00591B3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836E55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lang w:val="en-GB"/>
        </w:rPr>
        <w:t>1</w:t>
      </w:r>
      <w:r w:rsidR="005B3242" w:rsidRPr="00591B3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lang w:val="en-GB"/>
        </w:rPr>
        <w:t xml:space="preserve"> </w:t>
      </w:r>
      <w:r w:rsidR="005B3242" w:rsidRPr="00591B3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 xml:space="preserve">มกราคม พ.ศ. </w:t>
      </w:r>
      <w:r w:rsidRPr="00836E55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lang w:val="en-GB"/>
        </w:rPr>
        <w:t>2565</w:t>
      </w:r>
      <w:r w:rsidR="005B3242" w:rsidRPr="00591B37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 xml:space="preserve"> </w:t>
      </w:r>
      <w:r w:rsidR="005B3242" w:rsidRPr="00591B3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bookmarkEnd w:id="4"/>
    </w:p>
    <w:p w14:paraId="7470BC5E" w14:textId="77777777" w:rsidR="005B3242" w:rsidRPr="00591B37" w:rsidRDefault="005B3242" w:rsidP="00591B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3F74BCD" w14:textId="3CC9040A" w:rsidR="005B3242" w:rsidRPr="00591B37" w:rsidRDefault="00836E55" w:rsidP="006365B3">
      <w:pPr>
        <w:keepNext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E5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5B3242" w:rsidRPr="00591B37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</w:t>
      </w:r>
      <w:r w:rsidR="005B3242" w:rsidRPr="00591B37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ab/>
      </w:r>
      <w:r w:rsidR="005B3242" w:rsidRPr="00591B3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5B3242" w:rsidRPr="00591B3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lang w:val="en-GB"/>
        </w:rPr>
        <w:t xml:space="preserve"> </w:t>
      </w:r>
      <w:r w:rsidRPr="00836E55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lang w:val="en-GB"/>
        </w:rPr>
        <w:t>1</w:t>
      </w:r>
      <w:r w:rsidR="005B3242" w:rsidRPr="00591B3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lang w:val="en-GB"/>
        </w:rPr>
        <w:t xml:space="preserve"> </w:t>
      </w:r>
      <w:r w:rsidR="005B3242" w:rsidRPr="00591B37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 xml:space="preserve">มกราคม พ.ศ. </w:t>
      </w:r>
      <w:r w:rsidRPr="00836E55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lang w:val="en-GB"/>
        </w:rPr>
        <w:t>2566</w:t>
      </w:r>
      <w:r w:rsidR="005B3242" w:rsidRPr="00591B37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 xml:space="preserve"> </w:t>
      </w:r>
      <w:r w:rsidR="006365B3" w:rsidRPr="00591B3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="005B3242" w:rsidRPr="00591B3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 xml:space="preserve">ที่เกี่ยวข้องกับกลุ่มกิจการ ซึ่งกลุ่มกิจการไม่ได้นำมาถือปฏิบัติก่อนวันบังคับใช้ </w:t>
      </w:r>
    </w:p>
    <w:p w14:paraId="6123AF71" w14:textId="77777777" w:rsidR="005B3242" w:rsidRPr="00591B37" w:rsidRDefault="005B3242" w:rsidP="006365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10E7631" w14:textId="2CAFBF83" w:rsidR="005B3242" w:rsidRPr="00591B37" w:rsidRDefault="005B3242" w:rsidP="006365B3">
      <w:pPr>
        <w:numPr>
          <w:ilvl w:val="0"/>
          <w:numId w:val="27"/>
        </w:numPr>
        <w:shd w:val="clear" w:color="auto" w:fill="FFFFFF"/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ar-SA"/>
        </w:rPr>
      </w:pPr>
      <w:r w:rsidRPr="00591B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836E55" w:rsidRPr="00836E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ar-SA"/>
        </w:rPr>
        <w:t>16</w:t>
      </w:r>
      <w:r w:rsidRPr="00591B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bidi="ar-SA"/>
        </w:rPr>
        <w:t xml:space="preserve"> </w:t>
      </w:r>
      <w:r w:rsidRPr="00591B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ar-SA"/>
        </w:rPr>
        <w:t>เรื่อง</w:t>
      </w:r>
      <w:r w:rsidRPr="00591B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bidi="ar-SA"/>
        </w:rPr>
        <w:t xml:space="preserve"> </w:t>
      </w:r>
      <w:r w:rsidRPr="00591B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ar-SA"/>
        </w:rPr>
        <w:t>ที่ดิน อาคารและอุปกรณ์</w:t>
      </w:r>
      <w:r w:rsidRPr="00591B37">
        <w:rPr>
          <w:rFonts w:ascii="Browallia New" w:eastAsia="Arial Unicode MS" w:hAnsi="Browallia New" w:cs="Browallia New" w:hint="cs"/>
          <w:color w:val="CF4A02"/>
          <w:sz w:val="26"/>
          <w:szCs w:val="26"/>
          <w:lang w:val="en-GB" w:bidi="ar-SA"/>
        </w:rPr>
        <w:t xml:space="preserve"> </w:t>
      </w:r>
      <w:r w:rsidRPr="00591B37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ar-SA"/>
        </w:rPr>
        <w:t>ได้อธิบายให้ชัดเจน</w:t>
      </w:r>
      <w:r w:rsidRPr="00591B37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>โดยห้าม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กิจการนำ</w:t>
      </w:r>
      <w:r w:rsidR="006365B3" w:rsidRPr="00591B37">
        <w:rPr>
          <w:rFonts w:ascii="Browallia New" w:eastAsia="Browallia New" w:hAnsi="Browallia New" w:cs="Browallia New"/>
          <w:color w:val="000000"/>
          <w:sz w:val="26"/>
          <w:szCs w:val="26"/>
          <w:lang w:bidi="ar-SA"/>
        </w:rPr>
        <w:br/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สิ่ง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ตอบแทน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ที่ได้รับจากการขายชิ้นงาน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ที่ผลิต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ในระหว่างกา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รเตรียมความพร้อม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ของที่ดิน อาคารและอุปกรณ์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ให้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12D8FE1C" w14:textId="75509F1F" w:rsidR="005B3242" w:rsidRPr="00591B37" w:rsidRDefault="005B3242" w:rsidP="006365B3">
      <w:pPr>
        <w:numPr>
          <w:ilvl w:val="0"/>
          <w:numId w:val="27"/>
        </w:numPr>
        <w:shd w:val="clear" w:color="auto" w:fill="FFFFFF"/>
        <w:tabs>
          <w:tab w:val="left" w:pos="900"/>
        </w:tabs>
        <w:ind w:left="90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ar-SA"/>
        </w:rPr>
      </w:pPr>
      <w:r w:rsidRPr="00591B37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836E55" w:rsidRPr="00836E55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lang w:val="en-GB" w:bidi="ar-SA"/>
        </w:rPr>
        <w:t>37</w:t>
      </w:r>
      <w:r w:rsidRPr="00591B37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lang w:bidi="ar-SA"/>
        </w:rPr>
        <w:t xml:space="preserve"> </w:t>
      </w:r>
      <w:r w:rsidRPr="00591B37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bidi="ar-SA"/>
        </w:rPr>
        <w:t xml:space="preserve">เรื่อง </w:t>
      </w:r>
      <w:r w:rsidRPr="00591B37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  <w:lang w:val="en-GB" w:bidi="ar-SA"/>
        </w:rPr>
        <w:t>ประมาณการหนี้สิน หนี้สินที่อาจเกิดขึ้น และสินทรัพย์ที่อาจเกิดขึ้น</w:t>
      </w:r>
      <w:r w:rsidRPr="00591B37">
        <w:rPr>
          <w:rFonts w:ascii="Browallia New" w:eastAsia="Arial Unicode MS" w:hAnsi="Browallia New" w:cs="Browallia New" w:hint="cs"/>
          <w:color w:val="DC6900"/>
          <w:sz w:val="26"/>
          <w:szCs w:val="26"/>
          <w:cs/>
          <w:lang w:bidi="ar-SA"/>
        </w:rPr>
        <w:t xml:space="preserve"> </w:t>
      </w:r>
      <w:r w:rsidRPr="00591B37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ar-SA"/>
        </w:rPr>
        <w:t>ได้อธิบายให้ชัดเจนว่า</w:t>
      </w:r>
      <w:r w:rsidRPr="00591B37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 xml:space="preserve">ในการพิจารณาว่าสัญญาเป็นสัญญาที่สร้างภาระ 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ต้นทุนการปฏิบัติครบตามสัญญาประกอบด้วยต้นทุน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ส่วนเพิ่ม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lang w:bidi="ar-SA"/>
        </w:rPr>
        <w:t xml:space="preserve"> 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นอกจากนี้กิจการ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ต้อง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สำ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หรับสัญญาที่สร้างภาระ</w:t>
      </w:r>
    </w:p>
    <w:p w14:paraId="29993684" w14:textId="5B473849" w:rsidR="005B3242" w:rsidRPr="00591B37" w:rsidRDefault="005B3242" w:rsidP="006365B3">
      <w:pPr>
        <w:numPr>
          <w:ilvl w:val="0"/>
          <w:numId w:val="27"/>
        </w:numPr>
        <w:tabs>
          <w:tab w:val="left" w:pos="900"/>
        </w:tabs>
        <w:ind w:left="90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bidi="ar-SA"/>
        </w:rPr>
      </w:pPr>
      <w:r w:rsidRPr="00591B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การปรับปรุงมาตรฐานการบัญชีฉบับที่ </w:t>
      </w:r>
      <w:r w:rsidR="00836E55" w:rsidRPr="00836E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ar-SA"/>
        </w:rPr>
        <w:t>41</w:t>
      </w:r>
      <w:r w:rsidRPr="00591B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bidi="ar-SA"/>
        </w:rPr>
        <w:t xml:space="preserve"> </w:t>
      </w:r>
      <w:r w:rsidRPr="00591B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เรื่อง</w:t>
      </w:r>
      <w:r w:rsidRPr="00591B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bidi="ar-SA"/>
        </w:rPr>
        <w:t xml:space="preserve"> </w:t>
      </w:r>
      <w:hyperlink r:id="rId8" w:history="1">
        <w:r w:rsidRPr="00591B37">
          <w:rPr>
            <w:rFonts w:ascii="Browallia New" w:eastAsia="Arial Unicode MS" w:hAnsi="Browallia New" w:cs="Browallia New" w:hint="cs"/>
            <w:b/>
            <w:bCs/>
            <w:color w:val="CF4A02"/>
            <w:sz w:val="26"/>
            <w:szCs w:val="26"/>
            <w:cs/>
            <w:lang w:bidi="ar-SA"/>
          </w:rPr>
          <w:t>เกษตรกรรม</w:t>
        </w:r>
      </w:hyperlink>
      <w:r w:rsidRPr="00591B3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Pr="00591B37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ar-SA"/>
        </w:rPr>
        <w:t>ได้อธิบายให้ชัดเจนเกี่ยวกับ</w:t>
      </w:r>
      <w:r w:rsidRPr="00591B37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>กระแสเงินสดจาก</w:t>
      </w:r>
      <w:r w:rsidRPr="00591B37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ar-SA"/>
        </w:rPr>
        <w:t>การ</w:t>
      </w:r>
      <w:r w:rsidRPr="00591B37">
        <w:rPr>
          <w:rFonts w:ascii="Browallia New" w:eastAsia="Arial" w:hAnsi="Browallia New" w:cs="Browallia New" w:hint="cs"/>
          <w:color w:val="000000"/>
          <w:sz w:val="26"/>
          <w:szCs w:val="26"/>
          <w:cs/>
        </w:rPr>
        <w:t>จ่าย</w:t>
      </w:r>
      <w:r w:rsidRPr="00591B37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ar-SA"/>
        </w:rPr>
        <w:t>ชำระภาษีโดยไม่ให้นำมารวมในการวัดมูลค่ายุติธรรมของสินทรัพย์</w:t>
      </w:r>
    </w:p>
    <w:p w14:paraId="75CD1E39" w14:textId="0969A62E" w:rsidR="005B3242" w:rsidRPr="00591B37" w:rsidRDefault="005B3242" w:rsidP="006365B3">
      <w:pPr>
        <w:numPr>
          <w:ilvl w:val="0"/>
          <w:numId w:val="27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  <w:r w:rsidRPr="00591B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836E55" w:rsidRPr="00836E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ar-SA"/>
        </w:rPr>
        <w:t>3</w:t>
      </w:r>
      <w:r w:rsidRPr="00591B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ar-SA"/>
        </w:rPr>
        <w:t xml:space="preserve"> </w:t>
      </w:r>
      <w:r w:rsidRPr="00591B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ar-SA"/>
        </w:rPr>
        <w:t>เรื่องการรวมธุรกิจ</w:t>
      </w:r>
      <w:r w:rsidRPr="00591B3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ar-SA"/>
        </w:rPr>
        <w:t xml:space="preserve"> </w:t>
      </w:r>
      <w:r w:rsidRPr="00591B37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ar-SA"/>
        </w:rPr>
        <w:t>ได้อธิบายให้ชัดเจนเกี่ยวกับ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รับรู้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หนี้สินและ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หนี้สินที่อาจเกิดขึ้นที่รับมาจากการรวมธุรกิจ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 xml:space="preserve"> และไม่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รับรู้สินทรัพย์ที่อาจเกิดขึ้น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 xml:space="preserve"> 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ณ วันที่ซื้อ</w:t>
      </w:r>
    </w:p>
    <w:p w14:paraId="590D5A5B" w14:textId="2A836FE1" w:rsidR="005B3242" w:rsidRPr="00591B37" w:rsidRDefault="005B3242" w:rsidP="006365B3">
      <w:pPr>
        <w:numPr>
          <w:ilvl w:val="0"/>
          <w:numId w:val="27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GB" w:bidi="ar-SA"/>
        </w:rPr>
      </w:pPr>
      <w:r w:rsidRPr="00591B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ar-SA"/>
        </w:rPr>
        <w:t xml:space="preserve">การปรับปรุงมาตรฐานการรายงานทางการเงินฉบับที่ </w:t>
      </w:r>
      <w:r w:rsidR="00836E55" w:rsidRPr="00836E55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ar-SA"/>
        </w:rPr>
        <w:t>9</w:t>
      </w:r>
      <w:r w:rsidRPr="00591B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ar-SA"/>
        </w:rPr>
        <w:t xml:space="preserve"> </w:t>
      </w:r>
      <w:r w:rsidRPr="00591B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ar-SA"/>
        </w:rPr>
        <w:t>เรื่อง</w:t>
      </w:r>
      <w:r w:rsidRPr="00591B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bidi="ar-SA"/>
        </w:rPr>
        <w:t xml:space="preserve"> </w:t>
      </w:r>
      <w:r w:rsidRPr="00591B3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ar-SA"/>
        </w:rPr>
        <w:t>เครื่องมือทางการเงิน</w:t>
      </w:r>
      <w:r w:rsidRPr="00591B3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ar-SA"/>
        </w:rPr>
        <w:t xml:space="preserve"> </w:t>
      </w:r>
      <w:r w:rsidRPr="00591B37">
        <w:rPr>
          <w:rFonts w:ascii="Browallia New" w:eastAsia="Arial" w:hAnsi="Browallia New" w:cs="Browallia New" w:hint="cs"/>
          <w:color w:val="000000"/>
          <w:sz w:val="26"/>
          <w:szCs w:val="26"/>
          <w:cs/>
          <w:lang w:bidi="ar-SA"/>
        </w:rPr>
        <w:t>ได้อธิบายให้ชัดเจนเกี่ยวกับ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การพิจารณา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การ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>ตัดรายการหนี้สินทางการเงินด้วยวิธี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ทดสอบ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bidi="ar-SA"/>
        </w:rPr>
        <w:t xml:space="preserve">ร้อยละ </w:t>
      </w:r>
      <w:r w:rsidR="00836E55" w:rsidRPr="00836E55">
        <w:rPr>
          <w:rFonts w:ascii="Browallia New" w:eastAsia="Browallia New" w:hAnsi="Browallia New" w:cs="Browallia New" w:hint="cs"/>
          <w:color w:val="000000"/>
          <w:sz w:val="26"/>
          <w:szCs w:val="26"/>
          <w:lang w:val="en-GB" w:bidi="ar-SA"/>
        </w:rPr>
        <w:t>10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lang w:val="en-GB" w:bidi="ar-SA"/>
        </w:rPr>
        <w:t xml:space="preserve"> </w:t>
      </w:r>
      <w:r w:rsidRPr="00591B37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 w:bidi="ar-SA"/>
        </w:rPr>
        <w:t>โดยให้รวมเฉพาะค่าธรรมเนียมที่เกิดระหว่างผู้กู้ยืมและผู้ให้กู้ยืม</w:t>
      </w:r>
    </w:p>
    <w:p w14:paraId="70503364" w14:textId="77777777" w:rsidR="005B3242" w:rsidRPr="00591B37" w:rsidRDefault="005B3242" w:rsidP="005B324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FD07777" w14:textId="57C71142" w:rsidR="005B3242" w:rsidRPr="00591B37" w:rsidRDefault="005B3242" w:rsidP="005B324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91B3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ผู้บริหารของกลุ่มกิจการประเมินว่าการปรับปรุงมาตรฐานการรายงานทางการเงินฉบับเหล่านี้จะไม่มีผลกระทบที่มีนัยสำคัญ</w:t>
      </w:r>
      <w:r w:rsidR="006365B3" w:rsidRPr="00591B3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91B3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ต่อกลุ่มกิจการ</w:t>
      </w:r>
    </w:p>
    <w:p w14:paraId="709747D0" w14:textId="77777777" w:rsidR="000A23CB" w:rsidRPr="00591B37" w:rsidRDefault="000A23CB" w:rsidP="00591B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5E40AE8B" w14:textId="77777777" w:rsidTr="002D5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9188FB" w14:textId="043CDB3C" w:rsidR="00767150" w:rsidRPr="00DA0EF4" w:rsidRDefault="00836E5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6" w:name="_Hlk31876964"/>
            <w:bookmarkEnd w:id="5"/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242C7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42C7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274EE86" w14:textId="77777777" w:rsidR="00C02F9F" w:rsidRPr="00DA0EF4" w:rsidRDefault="00C02F9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bookmarkStart w:id="7" w:name="_Toc408319792"/>
      <w:bookmarkEnd w:id="6"/>
    </w:p>
    <w:p w14:paraId="0AEF7754" w14:textId="4DDB6FF3" w:rsidR="00F9061F" w:rsidRPr="00DA0EF4" w:rsidRDefault="00836E55" w:rsidP="00A365CC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02F9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02F9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9061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การบัญชีสำหรับงบการเงินรวม </w:t>
      </w:r>
    </w:p>
    <w:p w14:paraId="1FC193AE" w14:textId="77777777" w:rsidR="00F9061F" w:rsidRPr="00DA0EF4" w:rsidRDefault="00F9061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04B3C99" w14:textId="77777777" w:rsidR="00F9061F" w:rsidRPr="00DA0EF4" w:rsidRDefault="00F9061F" w:rsidP="00A365CC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416090E0" w14:textId="77777777" w:rsidR="00F9061F" w:rsidRPr="00DA0EF4" w:rsidRDefault="00F9061F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A2AC4E" w14:textId="77777777" w:rsidR="00F9061F" w:rsidRPr="00DA0EF4" w:rsidRDefault="00F9061F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br/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BB8F863" w14:textId="77777777" w:rsidR="00F9061F" w:rsidRPr="00DA0EF4" w:rsidRDefault="00F9061F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1DD5D1" w14:textId="77777777" w:rsidR="00F9061F" w:rsidRPr="00DA0EF4" w:rsidRDefault="00F9061F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3DA08379" w14:textId="7B829A5B" w:rsidR="00F9061F" w:rsidRDefault="008F3145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1E09CE9" w14:textId="77777777" w:rsidR="00F9061F" w:rsidRPr="00DA0EF4" w:rsidRDefault="00F9061F" w:rsidP="00A365CC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30F07C53" w14:textId="77777777" w:rsidR="00F9061F" w:rsidRPr="00DA0EF4" w:rsidRDefault="00F9061F" w:rsidP="00A52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DE424A" w14:textId="35B58D09" w:rsidR="00F9061F" w:rsidRPr="00DA0EF4" w:rsidRDefault="00F9061F" w:rsidP="00A52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 ยอดคงเหลือ </w:t>
      </w:r>
      <w:r w:rsidR="006642FD" w:rsidRPr="00DA0EF4">
        <w:rPr>
          <w:rFonts w:ascii="Browallia New" w:eastAsia="Arial Unicode MS" w:hAnsi="Browallia New" w:cs="Browallia New"/>
          <w:sz w:val="26"/>
          <w:szCs w:val="26"/>
          <w:cs/>
        </w:rPr>
        <w:t>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5202C5" w:rsidRPr="00DA0EF4">
        <w:rPr>
          <w:rFonts w:ascii="Browallia New" w:eastAsia="Arial Unicode MS" w:hAnsi="Browallia New" w:cs="Browallia New"/>
          <w:sz w:val="26"/>
          <w:szCs w:val="26"/>
        </w:rPr>
        <w:br/>
      </w:r>
      <w:r w:rsidR="006642FD"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="006642FD" w:rsidRPr="00DA0EF4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5202C5" w:rsidRPr="00DA0EF4">
        <w:rPr>
          <w:rFonts w:ascii="Browallia New" w:eastAsia="Arial Unicode MS" w:hAnsi="Browallia New" w:cs="Browallia New"/>
          <w:sz w:val="26"/>
          <w:szCs w:val="26"/>
        </w:rPr>
        <w:br/>
      </w:r>
      <w:r w:rsidR="006642FD" w:rsidRPr="00DA0EF4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โอน</w:t>
      </w:r>
    </w:p>
    <w:p w14:paraId="2DA1C4F6" w14:textId="6253609E" w:rsidR="00037959" w:rsidRPr="00DA0EF4" w:rsidRDefault="00037959" w:rsidP="00A52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0DCE0F" w14:textId="40DE9977" w:rsidR="00037959" w:rsidRPr="00DA0EF4" w:rsidRDefault="00836E55" w:rsidP="00A365CC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8" w:name="_Toc48681798"/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3795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3795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การรวมธุรกิจ</w:t>
      </w:r>
      <w:bookmarkEnd w:id="8"/>
      <w:r w:rsidR="0003795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ภายใต้การควบคุมเดียวกัน</w:t>
      </w:r>
    </w:p>
    <w:p w14:paraId="56A6F43C" w14:textId="77777777" w:rsidR="00037959" w:rsidRPr="00DA0EF4" w:rsidRDefault="00037959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F47305" w14:textId="24083C99" w:rsidR="00037959" w:rsidRPr="00DA0EF4" w:rsidRDefault="00037959" w:rsidP="00173CC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6642FD" w:rsidRPr="00DA0EF4">
        <w:rPr>
          <w:rFonts w:ascii="Browallia New" w:eastAsia="Arial Unicode MS" w:hAnsi="Browallia New" w:cs="Browallia New"/>
          <w:sz w:val="26"/>
          <w:szCs w:val="26"/>
          <w:cs/>
        </w:rPr>
        <w:t>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5202C5" w:rsidRPr="00DA0EF4">
        <w:rPr>
          <w:rFonts w:ascii="Browallia New" w:eastAsia="Arial Unicode MS" w:hAnsi="Browallia New" w:cs="Browallia New"/>
          <w:sz w:val="26"/>
          <w:szCs w:val="26"/>
        </w:rPr>
        <w:br/>
      </w:r>
      <w:r w:rsidR="006642FD" w:rsidRPr="00DA0EF4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5202C5" w:rsidRPr="00DA0EF4">
        <w:rPr>
          <w:rFonts w:ascii="Browallia New" w:eastAsia="Arial Unicode MS" w:hAnsi="Browallia New" w:cs="Browallia New"/>
          <w:sz w:val="26"/>
          <w:szCs w:val="26"/>
        </w:rPr>
        <w:br/>
      </w:r>
      <w:r w:rsidR="006642FD" w:rsidRPr="00DA0EF4">
        <w:rPr>
          <w:rFonts w:ascii="Browallia New" w:eastAsia="Arial Unicode MS" w:hAnsi="Browallia New" w:cs="Browallia New"/>
          <w:sz w:val="26"/>
          <w:szCs w:val="26"/>
          <w:cs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5202C5" w:rsidRPr="00DA0EF4">
        <w:rPr>
          <w:rFonts w:ascii="Browallia New" w:eastAsia="Arial Unicode MS" w:hAnsi="Browallia New" w:cs="Browallia New"/>
          <w:sz w:val="26"/>
          <w:szCs w:val="26"/>
        </w:rPr>
        <w:br/>
      </w:r>
      <w:r w:rsidR="006642FD" w:rsidRPr="00DA0EF4">
        <w:rPr>
          <w:rFonts w:ascii="Browallia New" w:eastAsia="Arial Unicode MS" w:hAnsi="Browallia New" w:cs="Browallia New"/>
          <w:sz w:val="26"/>
          <w:szCs w:val="26"/>
          <w:cs/>
        </w:rPr>
        <w:t>วันต้นงวดของงบการเงินเปรียบเทียบ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5ED5CC3" w14:textId="77777777" w:rsidR="00037959" w:rsidRPr="00DA0EF4" w:rsidRDefault="00037959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9BF677" w14:textId="1D0543A4" w:rsidR="00037959" w:rsidRPr="00DA0EF4" w:rsidRDefault="006642FD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E00A3AC" w14:textId="77777777" w:rsidR="006642FD" w:rsidRPr="00DA0EF4" w:rsidRDefault="006642FD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4B146A" w14:textId="351A53FF" w:rsidR="00037959" w:rsidRDefault="00037959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</w:t>
      </w:r>
      <w:r w:rsidR="00BB4127" w:rsidRPr="00DA0EF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4E154051" w14:textId="77777777" w:rsidR="00591B37" w:rsidRPr="00DA0EF4" w:rsidRDefault="00591B37" w:rsidP="00A365C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CAA34B" w14:textId="6FA53B50" w:rsidR="00037959" w:rsidRPr="00DA0EF4" w:rsidRDefault="00836E55" w:rsidP="00A365CC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9" w:name="_Toc494360318"/>
      <w:bookmarkStart w:id="10" w:name="_Toc48681799"/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3795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3795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9"/>
      <w:r w:rsidR="0003795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  <w:bookmarkEnd w:id="10"/>
    </w:p>
    <w:p w14:paraId="38E740D3" w14:textId="77777777" w:rsidR="00037959" w:rsidRPr="00DA0EF4" w:rsidRDefault="00037959" w:rsidP="00A365CC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AAEAA8F" w14:textId="77777777" w:rsidR="00037959" w:rsidRPr="00DA0EF4" w:rsidRDefault="00037959" w:rsidP="00A365C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9D1E380" w14:textId="77777777" w:rsidR="00037959" w:rsidRPr="00DA0EF4" w:rsidRDefault="00037959" w:rsidP="00A365CC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4117E24" w14:textId="27C91E29" w:rsidR="00037959" w:rsidRPr="00DA0EF4" w:rsidRDefault="00037959" w:rsidP="00A365C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สกุลเงินที่ใช้ในการดำเนินงานและเป็นสกุลเงินที่ใช้นำเสนองบการเงินของ</w:t>
      </w:r>
      <w:r w:rsidR="00B34E68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</w:p>
    <w:p w14:paraId="01EDCADC" w14:textId="77777777" w:rsidR="0009526A" w:rsidRPr="00DA0EF4" w:rsidRDefault="0009526A" w:rsidP="00A365C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31724F0" w14:textId="77777777" w:rsidR="00037959" w:rsidRPr="00DA0EF4" w:rsidRDefault="00037959" w:rsidP="00A365CC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29F0AD22" w14:textId="77777777" w:rsidR="00037959" w:rsidRPr="00DA0EF4" w:rsidRDefault="00037959" w:rsidP="00A365CC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12EAFB3" w14:textId="77777777" w:rsidR="00037959" w:rsidRPr="00DA0EF4" w:rsidRDefault="00037959" w:rsidP="00A365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7170EF0" w14:textId="77777777" w:rsidR="00037959" w:rsidRPr="00DA0EF4" w:rsidRDefault="00037959" w:rsidP="00A365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5AA4EDC5" w14:textId="77777777" w:rsidR="00037959" w:rsidRPr="00DA0EF4" w:rsidRDefault="00037959" w:rsidP="00A365C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4427D94" w14:textId="77777777" w:rsidR="00037959" w:rsidRPr="00DA0EF4" w:rsidRDefault="00037959" w:rsidP="00A365C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05D85689" w14:textId="77777777" w:rsidR="00037959" w:rsidRPr="00DA0EF4" w:rsidRDefault="00037959" w:rsidP="00A365CC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DA0EF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77C68FC" w14:textId="5C68806E" w:rsidR="00037959" w:rsidRDefault="008F3145" w:rsidP="00A365C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bookmarkEnd w:id="7"/>
    <w:p w14:paraId="5AD4739F" w14:textId="15897B82" w:rsidR="0017045E" w:rsidRPr="00DA0EF4" w:rsidRDefault="00836E55" w:rsidP="00A365CC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704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704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704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23648011" w14:textId="77777777" w:rsidR="0017045E" w:rsidRPr="006365B3" w:rsidRDefault="0017045E" w:rsidP="00A5250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191D5D4" w14:textId="6B132867" w:rsidR="00A61043" w:rsidRPr="00DA0EF4" w:rsidRDefault="0009526A" w:rsidP="00A5250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 xml:space="preserve">ในงบกระแสเงินสด </w:t>
      </w:r>
      <w:r w:rsidR="0017045E" w:rsidRPr="00DA0EF4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เงินสดและรายการเทียบเท่าเงินสดรวมถึงเงินสดในมือ</w:t>
      </w:r>
      <w:r w:rsidR="0017045E" w:rsidRPr="00DA0EF4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 xml:space="preserve"> </w:t>
      </w:r>
      <w:r w:rsidR="0017045E" w:rsidRPr="00DA0EF4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เงินฝาก</w:t>
      </w:r>
      <w:r w:rsidR="007975E0" w:rsidRPr="00DA0EF4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 xml:space="preserve">ธนาคารประเภทจ่ายคืนเมื่อทวงถาม </w:t>
      </w:r>
      <w:r w:rsidR="0017045E" w:rsidRPr="00DA0EF4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เงิน</w:t>
      </w:r>
      <w:r w:rsidR="0017045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ลงทุนระยะสั้นอื่นที่มีสภาพคล่องสูงซึ่งมีอายุไม่เกินสามเดือนนับจากวันที่ได้มา</w:t>
      </w:r>
      <w:r w:rsidR="00B34E68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และเงินเบิกเกินบัญชี</w:t>
      </w:r>
    </w:p>
    <w:p w14:paraId="32C5150F" w14:textId="77777777" w:rsidR="00A61043" w:rsidRPr="006365B3" w:rsidRDefault="00A61043" w:rsidP="00A5250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DC5C1A1" w14:textId="77777777" w:rsidR="0017045E" w:rsidRPr="00DA0EF4" w:rsidRDefault="0017045E" w:rsidP="00A5250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36A22DE2" w14:textId="37BB7B18" w:rsidR="0017045E" w:rsidRPr="006365B3" w:rsidRDefault="0017045E" w:rsidP="00A525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en-GB"/>
        </w:rPr>
      </w:pPr>
    </w:p>
    <w:p w14:paraId="06C6FC44" w14:textId="686671EB" w:rsidR="0017045E" w:rsidRPr="00DA0EF4" w:rsidRDefault="00836E5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704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704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704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1AC862EB" w14:textId="77777777" w:rsidR="0017045E" w:rsidRPr="006365B3" w:rsidRDefault="001704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4879D47" w14:textId="1039A64C" w:rsidR="00A61043" w:rsidRPr="00DA0EF4" w:rsidRDefault="0009526A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ให้บริการตามปกติของธุรกิจ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3795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ซึ่งลูกหนี้</w:t>
      </w:r>
      <w:r w:rsidR="005202C5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03795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โดยส่วนใหญ่จะมีระยะเวลาสินเชื่อ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390BDF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-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60</w:t>
      </w:r>
      <w:r w:rsidR="00037959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3795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 ดังนั้นลูกหนี้การค้าจึงแสดงอยู่ในรายการหมุนเวียน</w:t>
      </w:r>
    </w:p>
    <w:p w14:paraId="31A96058" w14:textId="77777777" w:rsidR="00A61043" w:rsidRPr="006365B3" w:rsidRDefault="00A6104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9E1E89C" w14:textId="641CA4F2" w:rsidR="00390BDF" w:rsidRPr="00DA0EF4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</w:t>
      </w:r>
      <w:r w:rsidR="00B85B4A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5B4A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5202C5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B85B4A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7AA57DF0" w14:textId="77777777" w:rsidR="00226C75" w:rsidRPr="006365B3" w:rsidRDefault="00226C75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3697CCE" w14:textId="6E26367C" w:rsidR="0009526A" w:rsidRPr="00DA0EF4" w:rsidRDefault="00390BDF" w:rsidP="0009526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357CA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37323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37323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="00373234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</w:t>
      </w:r>
      <w:r w:rsidR="0037323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50CD3104" w14:textId="3690F93A" w:rsidR="00A5250C" w:rsidRPr="006365B3" w:rsidRDefault="00A5250C" w:rsidP="0009526A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62BE3A8" w14:textId="2C6DB5C7" w:rsidR="00566B27" w:rsidRPr="00DA0EF4" w:rsidRDefault="00836E5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9056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66B27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66B27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0CC9A908" w14:textId="77777777" w:rsidR="00566B27" w:rsidRPr="006365B3" w:rsidRDefault="00566B27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cs/>
          <w:lang w:val="th-TH"/>
        </w:rPr>
      </w:pPr>
    </w:p>
    <w:p w14:paraId="2F665B45" w14:textId="39F0CC6E" w:rsidR="00390BDF" w:rsidRPr="00DA0EF4" w:rsidRDefault="009E72B7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  <w:r w:rsidR="0033082B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มูลค่าสุทธิที่คาดว่าจะได้รับประมาณจากราค</w:t>
      </w:r>
      <w:r w:rsidR="00173CC8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า</w:t>
      </w:r>
      <w:r w:rsidR="0033082B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ขาย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</w:t>
      </w:r>
      <w:r w:rsidR="005202C5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="0033082B" w:rsidRPr="00DA0EF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th-TH"/>
        </w:rPr>
        <w:t>กลุ่มกิจการบันทึกบัญชีค่าเผื่อการลดมูลค่าของสินค้าเก่า ล้าสมัย หรือเสื่อมคุณภาพเท่าที่จำเป็น และแสดงเป็นส่วนหนึ่งของต้นทุนขาย</w:t>
      </w:r>
    </w:p>
    <w:p w14:paraId="04C824DC" w14:textId="77777777" w:rsidR="00390BDF" w:rsidRPr="006365B3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th-TH"/>
        </w:rPr>
      </w:pPr>
    </w:p>
    <w:p w14:paraId="0D3AC7A5" w14:textId="02102D38" w:rsidR="00390BDF" w:rsidRPr="00DA0EF4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AF35F39" w14:textId="4598E3CD" w:rsidR="00E33204" w:rsidRPr="006365B3" w:rsidRDefault="00E33204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th-TH"/>
        </w:rPr>
      </w:pPr>
    </w:p>
    <w:p w14:paraId="459EA1EF" w14:textId="1D0E23BB" w:rsidR="00D34EF5" w:rsidRPr="00DA0EF4" w:rsidRDefault="00836E5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34EF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34EF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90BD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5A92CE37" w14:textId="77777777" w:rsidR="00390BDF" w:rsidRPr="006365B3" w:rsidRDefault="00390BDF" w:rsidP="008A144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th-TH"/>
        </w:rPr>
      </w:pPr>
    </w:p>
    <w:p w14:paraId="4CFE0A11" w14:textId="77777777" w:rsidR="00390BDF" w:rsidRPr="00DA0EF4" w:rsidRDefault="00390BDF" w:rsidP="00D22F54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DA0EF4">
        <w:rPr>
          <w:rFonts w:eastAsia="Arial Unicode MS"/>
          <w:color w:val="CF4A02"/>
          <w:cs/>
        </w:rPr>
        <w:t>การจัดประเภท</w:t>
      </w:r>
    </w:p>
    <w:p w14:paraId="48D51234" w14:textId="77777777" w:rsidR="00390BDF" w:rsidRPr="006365B3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lang w:val="th-TH"/>
        </w:rPr>
      </w:pPr>
    </w:p>
    <w:p w14:paraId="3128418A" w14:textId="41F7A86D" w:rsidR="00390BDF" w:rsidRPr="00DA0EF4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(SPPI)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หรือไม่ ดังนี้</w:t>
      </w:r>
    </w:p>
    <w:p w14:paraId="70670D24" w14:textId="77777777" w:rsidR="00390BDF" w:rsidRPr="00DA0EF4" w:rsidRDefault="00390BDF" w:rsidP="00D22F54">
      <w:pPr>
        <w:pStyle w:val="Style10"/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C701F41" w14:textId="77777777" w:rsidR="00390BDF" w:rsidRPr="00DA0EF4" w:rsidRDefault="00390BDF" w:rsidP="00D22F54">
      <w:pPr>
        <w:pStyle w:val="Style10"/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74830B6E" w14:textId="77777777" w:rsidR="00E33204" w:rsidRPr="006365B3" w:rsidRDefault="00E33204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cs/>
          <w:lang w:val="th-TH"/>
        </w:rPr>
      </w:pPr>
    </w:p>
    <w:p w14:paraId="2982DBFC" w14:textId="77777777" w:rsidR="00390BDF" w:rsidRPr="00DA0EF4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C3E25A5" w14:textId="77777777" w:rsidR="00390BDF" w:rsidRPr="006365B3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lang w:val="th-TH"/>
        </w:rPr>
      </w:pPr>
    </w:p>
    <w:p w14:paraId="31864372" w14:textId="62472EFB" w:rsidR="00390BDF" w:rsidRPr="00DA0EF4" w:rsidRDefault="0009526A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FVPL)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หรือด้วยมูลค่ายุติธรรมผ่านกำไรขาดทุนเบ็ดเสร็จอื่น (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FVOCI)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FVPL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เท่านั้น</w:t>
      </w:r>
    </w:p>
    <w:p w14:paraId="5FE22C92" w14:textId="24FF1E26" w:rsidR="0009526A" w:rsidRPr="00DA0EF4" w:rsidRDefault="006365B3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 w:type="page"/>
      </w:r>
    </w:p>
    <w:p w14:paraId="06D63F4A" w14:textId="77777777" w:rsidR="00390BDF" w:rsidRPr="00DA0EF4" w:rsidRDefault="00390BDF" w:rsidP="00D22F54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DA0EF4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6446A94F" w14:textId="77777777" w:rsidR="00390BDF" w:rsidRPr="00DA0EF4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</w:p>
    <w:p w14:paraId="20194004" w14:textId="6F9D0BE4" w:rsidR="00390BDF" w:rsidRPr="00DA0EF4" w:rsidRDefault="00390BDF" w:rsidP="0009526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ในการซื้อหรือได้มาหรือขายสินทรัพย์ทางการเงินโดยปกติ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กลุ่มกิจการจะรับรู้รายการ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ณ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วันที่ทำรายการค้า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ซึ่งเป็นวันที่กลุ่มกิจการเข้าทำรายการซื้อหรือขายสินทรัพย์นั้น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8A144C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ที่เกี่ยวข้องกับการเป็นเจ้าของสินทรัพย์ออกไป</w:t>
      </w:r>
    </w:p>
    <w:p w14:paraId="2A5AD1C4" w14:textId="625A7D8F" w:rsidR="00A5250C" w:rsidRPr="00DA0EF4" w:rsidRDefault="00A5250C" w:rsidP="0009526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3B99374" w14:textId="77777777" w:rsidR="00390BDF" w:rsidRPr="00DA0EF4" w:rsidRDefault="00390BDF" w:rsidP="00D22F54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DA0EF4">
        <w:rPr>
          <w:rFonts w:eastAsia="Arial Unicode MS"/>
          <w:color w:val="CF4A02"/>
          <w:cs/>
        </w:rPr>
        <w:t>การวัดมูลค่า</w:t>
      </w:r>
    </w:p>
    <w:p w14:paraId="015A6CE3" w14:textId="77777777" w:rsidR="00390BDF" w:rsidRPr="00DA0EF4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4E002DE4" w14:textId="3F20CD74" w:rsidR="00390BDF" w:rsidRPr="00DA0EF4" w:rsidRDefault="0009526A" w:rsidP="0009526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FVPL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สำหรับสินทรัพย์ทางการเงินที่วัดมูลค่าด้วย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FVPL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260FEAE" w14:textId="77777777" w:rsidR="0009526A" w:rsidRPr="00DA0EF4" w:rsidRDefault="0009526A" w:rsidP="0009526A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th-TH"/>
        </w:rPr>
      </w:pPr>
    </w:p>
    <w:p w14:paraId="67E00061" w14:textId="2C974FEB" w:rsidR="00390BDF" w:rsidRPr="00DA0EF4" w:rsidRDefault="0009526A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SPPI)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หรือไม่</w:t>
      </w:r>
    </w:p>
    <w:p w14:paraId="43E1B0F4" w14:textId="77777777" w:rsidR="0009526A" w:rsidRPr="00DA0EF4" w:rsidRDefault="0009526A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th-TH"/>
        </w:rPr>
      </w:pPr>
    </w:p>
    <w:p w14:paraId="28EF9B4C" w14:textId="17031BBE" w:rsidR="008D75B0" w:rsidRPr="00DA0EF4" w:rsidRDefault="008D75B0" w:rsidP="008D75B0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DA0EF4">
        <w:rPr>
          <w:rFonts w:eastAsia="Arial Unicode MS"/>
          <w:color w:val="CF4A02"/>
          <w:cs/>
        </w:rPr>
        <w:t>ตราสารหนี้</w:t>
      </w:r>
    </w:p>
    <w:p w14:paraId="4E8FCA9D" w14:textId="77777777" w:rsidR="008D75B0" w:rsidRPr="00DA0EF4" w:rsidRDefault="008D75B0" w:rsidP="00A34B2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6C08AD65" w14:textId="7F2C00CC" w:rsidR="008D75B0" w:rsidRPr="00DA0EF4" w:rsidRDefault="0009526A" w:rsidP="008D75B0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836E55" w:rsidRPr="00836E55">
        <w:rPr>
          <w:rFonts w:ascii="Browallia New" w:eastAsia="Arial" w:hAnsi="Browallia New" w:cs="Browallia New"/>
          <w:sz w:val="26"/>
          <w:szCs w:val="26"/>
          <w:lang w:val="en-GB"/>
        </w:rPr>
        <w:t>3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ประเภทดังนี้</w:t>
      </w:r>
    </w:p>
    <w:p w14:paraId="726D98CB" w14:textId="6A34504C" w:rsidR="00E33204" w:rsidRDefault="00E33204" w:rsidP="00E33204">
      <w:pPr>
        <w:ind w:left="1418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6EF0D274" w14:textId="718B9DCD" w:rsidR="008D75B0" w:rsidRPr="00DA0EF4" w:rsidRDefault="008D75B0" w:rsidP="006365B3">
      <w:pPr>
        <w:numPr>
          <w:ilvl w:val="0"/>
          <w:numId w:val="21"/>
        </w:numPr>
        <w:ind w:left="1418" w:hanging="338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ราคาทุนตัดจำหน่าย</w:t>
      </w:r>
      <w:r w:rsidRPr="00DA0EF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="005202C5" w:rsidRPr="00DA0EF4">
        <w:rPr>
          <w:rFonts w:ascii="Browallia New" w:eastAsia="Arial" w:hAnsi="Browallia New" w:cs="Browallia New"/>
          <w:sz w:val="26"/>
          <w:szCs w:val="26"/>
          <w:lang w:val="en-GB" w:bidi="ar-SA"/>
        </w:rPr>
        <w:t>-</w:t>
      </w:r>
      <w:r w:rsidRPr="00DA0EF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5202C5" w:rsidRPr="00DA0EF4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ซึ่งประกอบด้วยเงินต้นและดอกเบี้ยเท่านั้น</w:t>
      </w:r>
      <w:r w:rsidRPr="00DA0EF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DA0EF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 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กำไรหรือขาดทุน</w:t>
      </w:r>
      <w:r w:rsidR="00EC70D6" w:rsidRPr="00DA0EF4">
        <w:rPr>
          <w:rFonts w:ascii="Browallia New" w:eastAsia="Arial" w:hAnsi="Browallia New" w:cs="Browallia New"/>
          <w:sz w:val="26"/>
          <w:szCs w:val="26"/>
          <w:lang w:val="en-GB"/>
        </w:rPr>
        <w:br/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ที่เกิดขึ้นจากการตัดรายการจะรับรู้โดยตรงในกำไรหรือขาดทุน</w:t>
      </w:r>
      <w:r w:rsidRPr="00DA0EF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และแสดงรายการในกำไร(ขาดทุน)อื่นพร้อมกับกำไร</w:t>
      </w:r>
      <w:r w:rsidR="00433B2D" w:rsidRPr="00DA0EF4">
        <w:rPr>
          <w:rFonts w:ascii="Browallia New" w:eastAsia="Arial" w:hAnsi="Browallia New" w:cs="Browallia New"/>
          <w:sz w:val="26"/>
          <w:szCs w:val="26"/>
          <w:lang w:val="en-GB"/>
        </w:rPr>
        <w:t>/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ขาดทุนจากอัตราแลกเปลี่ยน </w:t>
      </w:r>
      <w:r w:rsidRPr="00DA0EF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682841"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เบ็ดเสร็จ</w:t>
      </w:r>
    </w:p>
    <w:p w14:paraId="209B0163" w14:textId="77777777" w:rsidR="00433B2D" w:rsidRPr="006365B3" w:rsidRDefault="00433B2D" w:rsidP="006365B3">
      <w:pPr>
        <w:ind w:left="1418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</w:p>
    <w:p w14:paraId="224626B9" w14:textId="44815720" w:rsidR="00C51FCC" w:rsidRPr="00DA0EF4" w:rsidRDefault="00C51FCC" w:rsidP="006365B3">
      <w:pPr>
        <w:numPr>
          <w:ilvl w:val="0"/>
          <w:numId w:val="21"/>
        </w:numPr>
        <w:ind w:left="1418" w:hanging="3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 (FVOCI) </w:t>
      </w:r>
      <w:r w:rsidR="00A53706">
        <w:rPr>
          <w:rFonts w:ascii="Browallia New" w:hAnsi="Browallia New" w:cs="Browallia New" w:hint="cs"/>
          <w:sz w:val="26"/>
          <w:szCs w:val="26"/>
          <w:cs/>
          <w:lang w:val="en-GB"/>
        </w:rPr>
        <w:t>-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FVOCI 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36E55" w:rsidRPr="00836E5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>/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836E55" w:rsidRPr="00836E5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6E55" w:rsidRPr="00836E5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2E0B53"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(ขาดทุน)</w:t>
      </w:r>
      <w:r w:rsidR="002E0B53"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 xml:space="preserve">อื่น 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รายได้ดอกเบี้ยจะแสดงในรายการรายได้อื่น</w:t>
      </w:r>
      <w:r w:rsidRPr="00DA0E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  <w:r w:rsidR="00682841"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เบ็ดเสร็จ</w:t>
      </w:r>
    </w:p>
    <w:p w14:paraId="75DB6AD6" w14:textId="77777777" w:rsidR="00C51FCC" w:rsidRPr="00DA0EF4" w:rsidRDefault="00C51FCC" w:rsidP="00A34B2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</w:p>
    <w:p w14:paraId="3D59CA20" w14:textId="48B6512E" w:rsidR="008D75B0" w:rsidRPr="00DA0EF4" w:rsidRDefault="008D75B0" w:rsidP="006365B3">
      <w:pPr>
        <w:numPr>
          <w:ilvl w:val="0"/>
          <w:numId w:val="21"/>
        </w:numPr>
        <w:ind w:left="1418" w:hanging="338"/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DA0EF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(FVPL) – 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ข้างต้น ด้วย</w:t>
      </w:r>
      <w:r w:rsidRPr="00DA0EF4">
        <w:rPr>
          <w:rFonts w:ascii="Browallia New" w:eastAsia="Arial" w:hAnsi="Browallia New" w:cs="Browallia New"/>
          <w:sz w:val="26"/>
          <w:szCs w:val="26"/>
          <w:lang w:val="en-GB" w:bidi="ar-SA"/>
        </w:rPr>
        <w:t xml:space="preserve"> FVPL 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2E0B53"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(ขาดทุน)</w:t>
      </w:r>
      <w:r w:rsidR="002E0B53"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</w:t>
      </w:r>
      <w:r w:rsidRPr="00DA0EF4">
        <w:rPr>
          <w:rFonts w:ascii="Browallia New" w:eastAsia="Arial" w:hAnsi="Browallia New" w:cs="Browallia New"/>
          <w:sz w:val="26"/>
          <w:szCs w:val="26"/>
          <w:cs/>
          <w:lang w:val="en-GB"/>
        </w:rPr>
        <w:t>อื่นในรอบระยะเวลาที่เกิดรายการ</w:t>
      </w:r>
    </w:p>
    <w:p w14:paraId="0E190EA9" w14:textId="73F97229" w:rsidR="00A5250C" w:rsidRPr="00DA0EF4" w:rsidRDefault="006365B3" w:rsidP="00A34B2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th-TH"/>
        </w:rPr>
      </w:pPr>
      <w:r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th-TH"/>
        </w:rPr>
        <w:br w:type="page"/>
      </w:r>
    </w:p>
    <w:p w14:paraId="177B7690" w14:textId="29BBC244" w:rsidR="00390BDF" w:rsidRPr="00DA0EF4" w:rsidRDefault="00390BDF" w:rsidP="00D22F54">
      <w:pPr>
        <w:pStyle w:val="Style10"/>
        <w:numPr>
          <w:ilvl w:val="0"/>
          <w:numId w:val="8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</w:rPr>
      </w:pPr>
      <w:r w:rsidRPr="00DA0EF4">
        <w:rPr>
          <w:rFonts w:eastAsia="Arial Unicode MS"/>
          <w:color w:val="CF4A02"/>
          <w:cs/>
        </w:rPr>
        <w:t>การด้อยค่า</w:t>
      </w:r>
      <w:r w:rsidR="00EB2CA3" w:rsidRPr="00DA0EF4">
        <w:rPr>
          <w:rFonts w:eastAsia="Arial Unicode MS"/>
          <w:color w:val="CF4A02"/>
          <w:cs/>
        </w:rPr>
        <w:t>สำหรับลูกหนี้การค้าและลูกหนี้อื่น</w:t>
      </w:r>
    </w:p>
    <w:p w14:paraId="7680264F" w14:textId="77777777" w:rsidR="00EB2CA3" w:rsidRPr="006365B3" w:rsidRDefault="00EB2CA3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lang w:val="th-TH"/>
        </w:rPr>
      </w:pPr>
    </w:p>
    <w:p w14:paraId="2D4AA727" w14:textId="41BD7F81" w:rsidR="00390BDF" w:rsidRPr="00DA0EF4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กลุ่มกิจการใช้วิธีอย่างง่าย (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Simplified approach) </w:t>
      </w:r>
      <w:r w:rsidR="00433B2D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ตาม </w:t>
      </w:r>
      <w:r w:rsidR="00433B2D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  <w:t xml:space="preserve">TFRS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="00433B2D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ในการรับรู้การด้อยค่า</w:t>
      </w:r>
      <w:r w:rsidR="00433B2D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ของลูกหนี้การค้าและลูกหนี้อื่นตามประมาณการผลขาดทุนด้านเครดิตตลอดอายุของสินทรัพย์ดังกล่าวตั้งแต่วันที่กลุ่มกิจการ</w:t>
      </w:r>
      <w:r w:rsidR="008A6FAC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เริ่มรับ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รู้ลูกหนี้</w:t>
      </w:r>
    </w:p>
    <w:p w14:paraId="1913BC17" w14:textId="77777777" w:rsidR="00390BDF" w:rsidRPr="006365B3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lang w:val="th-TH"/>
        </w:rPr>
      </w:pPr>
    </w:p>
    <w:p w14:paraId="25236DA3" w14:textId="32E16B15" w:rsidR="00390BDF" w:rsidRPr="00DA0EF4" w:rsidRDefault="00390BDF" w:rsidP="00A365CC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ผลขาดทุนและการกลับรายการผลขาดทุนจากการด้อยค่าบันทึกในกำไรหรือขาดทุน</w:t>
      </w:r>
      <w:r w:rsidR="000846A5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และแสดงรวมอยู่ในรายการค่าใช้จ่าย</w:t>
      </w:r>
      <w:r w:rsidR="005202C5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br/>
      </w:r>
      <w:r w:rsidR="000846A5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ในการบริหาร</w:t>
      </w:r>
    </w:p>
    <w:p w14:paraId="17FE98F2" w14:textId="7AA7D6CE" w:rsidR="00FC16F9" w:rsidRPr="006365B3" w:rsidRDefault="00FC16F9" w:rsidP="00FC16F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th-TH"/>
        </w:rPr>
      </w:pPr>
    </w:p>
    <w:p w14:paraId="42FF5049" w14:textId="096BBF89" w:rsidR="00FC16F9" w:rsidRPr="00DA0EF4" w:rsidRDefault="00836E55" w:rsidP="00FC16F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C16F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C16F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16F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57B7D15E" w14:textId="77777777" w:rsidR="00FC16F9" w:rsidRPr="006365B3" w:rsidRDefault="00FC16F9" w:rsidP="00FC16F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cs/>
          <w:lang w:val="th-TH"/>
        </w:rPr>
      </w:pPr>
    </w:p>
    <w:p w14:paraId="4128ED2A" w14:textId="77777777" w:rsidR="00A958CE" w:rsidRPr="00DA0EF4" w:rsidRDefault="00A958CE" w:rsidP="007E30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อสังหาริมทรัพย์เพื่อการลงทุนของกลุ่มกิจการคือ ที่ดิน ซึ่งกลุ่มกิจการถือไว้และไม่ได้มีไว้ใช้งานในกลุ่มกิจการ ซึ่งกลุ่มกิจการถือไว้ เพื่อหาประโยชน์จากรายได้ค่าเช่าหรือจากการเพิ่มขึ้นของมูลค่าของสินทรัพย์</w:t>
      </w:r>
    </w:p>
    <w:p w14:paraId="5A1F30D5" w14:textId="77777777" w:rsidR="00A958CE" w:rsidRPr="006365B3" w:rsidRDefault="00A958CE" w:rsidP="00A958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th-TH"/>
        </w:rPr>
      </w:pPr>
    </w:p>
    <w:p w14:paraId="79A14DA4" w14:textId="77777777" w:rsidR="00A958CE" w:rsidRPr="00DA0EF4" w:rsidRDefault="00A958CE" w:rsidP="00A958C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C2C8CDB" w14:textId="77777777" w:rsidR="00A958CE" w:rsidRPr="006365B3" w:rsidRDefault="00A958CE" w:rsidP="00A958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th-TH"/>
        </w:rPr>
      </w:pPr>
    </w:p>
    <w:p w14:paraId="583D27CB" w14:textId="74274EDD" w:rsidR="00A958CE" w:rsidRPr="00DA0EF4" w:rsidRDefault="00A958CE" w:rsidP="00A5250C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ที่กลุ่มกิจการจะได้รับประโยชน์เชิงเศรษฐกิจในอนาคตจากรายจ่ายนั้น ต้นทุนค่าซ่อมแซมและบำรุงรักษาอื่น ๆ จะบันทึกเป็นค่าใช้จ่ายเมื่อเกิดขึ้น</w:t>
      </w:r>
    </w:p>
    <w:p w14:paraId="3D2C8BB6" w14:textId="77777777" w:rsidR="00A958CE" w:rsidRPr="006365B3" w:rsidRDefault="00A958CE" w:rsidP="00A958C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th-TH"/>
        </w:rPr>
      </w:pPr>
    </w:p>
    <w:p w14:paraId="3C42BA3F" w14:textId="70F88D58" w:rsidR="00FC16F9" w:rsidRPr="00DA0EF4" w:rsidRDefault="00A958CE" w:rsidP="00A958C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อสังหาริมทรัพย์เพื่อการลงทุนประเภทที่ดินแสดงรายการด้วย ราคาทุน หัก ค่าเผื่อการลดลงของมูลค่าสะสม (ถ้ามี)</w:t>
      </w:r>
    </w:p>
    <w:p w14:paraId="18C5F656" w14:textId="7D87EE1F" w:rsidR="00FC16F9" w:rsidRPr="006365B3" w:rsidRDefault="00FC16F9" w:rsidP="00FC16F9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th-TH"/>
        </w:rPr>
      </w:pPr>
    </w:p>
    <w:p w14:paraId="2DD7DC14" w14:textId="028014D5" w:rsidR="00142C55" w:rsidRPr="00DA0EF4" w:rsidRDefault="00836E5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142C5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142C5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42C55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4D22A689" w14:textId="77777777" w:rsidR="00142C55" w:rsidRPr="006365B3" w:rsidRDefault="00142C55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cs/>
          <w:lang w:val="th-TH"/>
        </w:rPr>
      </w:pPr>
    </w:p>
    <w:p w14:paraId="455BA33F" w14:textId="205145BC" w:rsidR="00390BDF" w:rsidRPr="00DA0EF4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="00591B3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7927AAE" w14:textId="77777777" w:rsidR="00390BDF" w:rsidRPr="006365B3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th-TH"/>
        </w:rPr>
      </w:pPr>
    </w:p>
    <w:p w14:paraId="79795A65" w14:textId="52BA61A5" w:rsidR="00142C55" w:rsidRPr="00DA0EF4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8A144C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3F8DD831" w14:textId="77777777" w:rsidR="00A61043" w:rsidRPr="006365B3" w:rsidRDefault="00A6104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th-TH"/>
        </w:rPr>
      </w:pPr>
    </w:p>
    <w:p w14:paraId="3FABA140" w14:textId="1CC0EE76" w:rsidR="00142C55" w:rsidRPr="00DA0EF4" w:rsidRDefault="00540EC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6104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จะรับรู้ต้นทุน</w:t>
      </w:r>
      <w:r w:rsidR="00A61043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ค่าซ่อมแซมและบำรุงรักษาอื่น </w:t>
      </w:r>
      <w:r w:rsidR="00A6104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ๆ </w:t>
      </w:r>
      <w:r w:rsidR="00142C55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เป็นค่าใช้จ่ายในกำไรขาดทุนเมื่อเกิดขึ้น</w:t>
      </w:r>
    </w:p>
    <w:p w14:paraId="3655D8BC" w14:textId="29244222" w:rsidR="00D15B12" w:rsidRPr="006365B3" w:rsidRDefault="00D15B12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th-TH"/>
        </w:rPr>
      </w:pPr>
    </w:p>
    <w:p w14:paraId="16687EE3" w14:textId="77777777" w:rsidR="00D37A96" w:rsidRPr="00DA0EF4" w:rsidRDefault="00D37A9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</w:t>
      </w:r>
      <w:r w:rsidR="000B4A5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</w:t>
      </w:r>
      <w:r w:rsidR="0032238F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</w:t>
      </w:r>
      <w:r w:rsidR="000B4A5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ยใช้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วิธีเส้นตรงเพื่อลดราคาทุน </w:t>
      </w:r>
      <w:r w:rsidR="00CA3D2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ตลอด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อายุการให้ประโยชน์</w:t>
      </w:r>
      <w:r w:rsidR="00CA3D2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ที่ประมาณการไว้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ของสินทรัพย์ดังต่อไปนี้</w:t>
      </w:r>
    </w:p>
    <w:p w14:paraId="1E18EB00" w14:textId="77777777" w:rsidR="00FC16F9" w:rsidRPr="006365B3" w:rsidRDefault="00FC16F9" w:rsidP="006365B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th-TH"/>
        </w:rPr>
      </w:pPr>
    </w:p>
    <w:p w14:paraId="2CDC9043" w14:textId="0C6D4FEC" w:rsidR="007365D1" w:rsidRPr="00DA0EF4" w:rsidRDefault="007365D1" w:rsidP="00A365CC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ส่วนปรับปรุงที่ดิน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A77D1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A77D1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-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14:paraId="24972C50" w14:textId="063C8604" w:rsidR="00ED54FD" w:rsidRPr="00DA0EF4" w:rsidRDefault="009265E3" w:rsidP="00A365CC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อาคารและ</w:t>
      </w:r>
      <w:r w:rsidR="00ED54FD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ส่วนปรับปรุงอาคาร</w:t>
      </w:r>
      <w:r w:rsidR="00ED54FD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A77D1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A77D1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-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ED54FD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ปี</w:t>
      </w:r>
    </w:p>
    <w:p w14:paraId="568BC7F6" w14:textId="74C0A526" w:rsidR="006B63FF" w:rsidRPr="00DA0EF4" w:rsidRDefault="009265E3" w:rsidP="00A365CC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เครื่องจักร</w:t>
      </w:r>
      <w:r w:rsidR="005E27B4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และอุปกรณ์</w:t>
      </w:r>
      <w:r w:rsidR="0029056F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A77D1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-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6B63FF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ปี</w:t>
      </w:r>
    </w:p>
    <w:p w14:paraId="4B830C79" w14:textId="37F74E3B" w:rsidR="00437E1B" w:rsidRPr="00DA0EF4" w:rsidRDefault="00EA0855" w:rsidP="00A365CC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เครื่องตกแต่ง</w:t>
      </w:r>
      <w:r w:rsidR="00E96BBF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ติดตั้ง</w:t>
      </w:r>
      <w:r w:rsidR="00E96BBF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และ</w:t>
      </w:r>
      <w:r w:rsidR="00437E1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อุปกรณ์สำนักงาน</w:t>
      </w:r>
      <w:r w:rsidR="00437E1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437E1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37E1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ปี</w:t>
      </w:r>
    </w:p>
    <w:p w14:paraId="7D824B34" w14:textId="62E3EFE2" w:rsidR="00EA0855" w:rsidRPr="00DA0EF4" w:rsidRDefault="00EA0855" w:rsidP="00A365CC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ยานพาหนะ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ab/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ปี</w:t>
      </w:r>
    </w:p>
    <w:p w14:paraId="0A8C1483" w14:textId="77777777" w:rsidR="007365D1" w:rsidRPr="006365B3" w:rsidRDefault="007365D1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th-TH"/>
        </w:rPr>
      </w:pPr>
    </w:p>
    <w:p w14:paraId="3AFB9A91" w14:textId="77777777" w:rsidR="00D37A96" w:rsidRPr="00DA0EF4" w:rsidRDefault="00CA3D2B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D37A96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  <w:r w:rsidR="00A6104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ทุกสิ้นรอบระยะเวลารายงาน</w:t>
      </w:r>
    </w:p>
    <w:p w14:paraId="61657042" w14:textId="77777777" w:rsidR="00D37A96" w:rsidRPr="006365B3" w:rsidRDefault="00D37A9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cs/>
          <w:lang w:val="th-TH"/>
        </w:rPr>
      </w:pPr>
    </w:p>
    <w:p w14:paraId="0B908E0A" w14:textId="77777777" w:rsidR="00390BDF" w:rsidRPr="00DA0EF4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1" w:name="_Toc437874737"/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</w:t>
      </w:r>
      <w:r w:rsidR="000846A5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รวมอยู่ในรายได้อื่นหรือค่าใช้จ่ายในการบริหาร</w:t>
      </w:r>
    </w:p>
    <w:p w14:paraId="50C7F095" w14:textId="77777777" w:rsidR="00223E08" w:rsidRPr="00DA0EF4" w:rsidRDefault="00223E08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982EFF5" w14:textId="717B534E" w:rsidR="00755753" w:rsidRPr="00DA0EF4" w:rsidRDefault="00836E55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20FF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390BD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55753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3F3C5FDF" w14:textId="77777777" w:rsidR="00B71877" w:rsidRPr="00DA0EF4" w:rsidRDefault="00B71877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36CE00" w14:textId="77777777" w:rsidR="009E72B7" w:rsidRPr="00DA0EF4" w:rsidRDefault="009E72B7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การซื้อสิทธิ</w:t>
      </w:r>
      <w:r w:rsidR="00390BDF" w:rsidRPr="00DA0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บัตร</w:t>
      </w:r>
      <w:r w:rsidRPr="00DA0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73897D42" w14:textId="77777777" w:rsidR="004F6FFF" w:rsidRPr="00DA0EF4" w:rsidRDefault="004F6FFF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975412" w14:textId="2A9FCFFD" w:rsidR="000B4A53" w:rsidRPr="00DA0EF4" w:rsidRDefault="000B4A5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สิทธิการใช้โปรแกรมคอมพิวเตอร์ที่ซื้</w:t>
      </w:r>
      <w:r w:rsidR="0032238F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มาจะถูกบันทึกด้วยราคาทุน และถูกตัดจำหน่ายโ</w:t>
      </w:r>
      <w:r w:rsidR="0032238F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ยใช้วิธีเส้นตรงตลอดอายุประมาณการให้ประโยชน์ภายในระยะเวลา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</w:t>
      </w:r>
    </w:p>
    <w:p w14:paraId="5481238F" w14:textId="77777777" w:rsidR="000B4A53" w:rsidRPr="00DA0EF4" w:rsidRDefault="000B4A5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11"/>
    <w:p w14:paraId="793E09E0" w14:textId="77777777" w:rsidR="0082187D" w:rsidRPr="00DA0EF4" w:rsidRDefault="0082187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</w:t>
      </w:r>
      <w:r w:rsidR="00881126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เกี่ยวกับ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การบำรุงรักษาโปรแกรมคอมพิวเตอร์บันทึกเป็นค่าใช้จ่ายเมื่อเกิดขึ้น </w:t>
      </w:r>
    </w:p>
    <w:p w14:paraId="52EC6281" w14:textId="08F85D67" w:rsidR="00C51FCC" w:rsidRPr="00DA0EF4" w:rsidRDefault="00C51FCC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07F372" w14:textId="41E9D7D6" w:rsidR="00D37A96" w:rsidRPr="00DA0EF4" w:rsidRDefault="00836E5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9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D439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37A96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0413234D" w14:textId="77777777" w:rsidR="00D37A96" w:rsidRPr="00DA0EF4" w:rsidRDefault="00D37A9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3DEE01" w14:textId="0CD5C9DE" w:rsidR="00A61043" w:rsidRPr="00DA0EF4" w:rsidRDefault="00173CC8" w:rsidP="00173CC8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</w:t>
      </w:r>
      <w:r w:rsidR="005202C5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  <w:r w:rsidR="00A6104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7BE07C91" w14:textId="77777777" w:rsidR="00A61043" w:rsidRPr="00DA0EF4" w:rsidRDefault="00A61043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17CF91" w14:textId="77777777" w:rsidR="00A61043" w:rsidRPr="00DA0EF4" w:rsidRDefault="00A61043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2282E87C" w14:textId="259A0098" w:rsidR="00EB2CA3" w:rsidRPr="00DA0EF4" w:rsidRDefault="00EB2CA3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1DABCD" w14:textId="7243D874" w:rsidR="003F1374" w:rsidRPr="00DA0EF4" w:rsidRDefault="00836E5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F137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3F137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F137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659DC819" w14:textId="77777777" w:rsidR="00724D07" w:rsidRPr="00DA0EF4" w:rsidRDefault="00724D07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125047" w14:textId="77777777" w:rsidR="00A61043" w:rsidRPr="00DA0EF4" w:rsidRDefault="00390BDF" w:rsidP="00A365C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69EB4E4" w14:textId="77777777" w:rsidR="00A61043" w:rsidRPr="00DA0EF4" w:rsidRDefault="00A61043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8E8DD4" w14:textId="00ADF6D6" w:rsidR="00390BDF" w:rsidRPr="00DA0EF4" w:rsidRDefault="00390BDF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5202C5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4E3F9A7" w14:textId="77777777" w:rsidR="00390BDF" w:rsidRPr="00DA0EF4" w:rsidRDefault="00390BDF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ED240E" w14:textId="0345D8F3" w:rsidR="00390BDF" w:rsidRPr="00DA0EF4" w:rsidRDefault="00390BDF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</w:t>
      </w:r>
    </w:p>
    <w:p w14:paraId="7C8D0340" w14:textId="518BDAD6" w:rsidR="00957B25" w:rsidRPr="00DA0EF4" w:rsidRDefault="00957B25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C2AA1B" w14:textId="77777777" w:rsidR="00390BDF" w:rsidRPr="00DA0EF4" w:rsidRDefault="00390BDF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F04B163" w14:textId="77777777" w:rsidR="002944A0" w:rsidRPr="00DA0EF4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A0EF4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2160C2B" w14:textId="77777777" w:rsidR="002944A0" w:rsidRPr="00DA0EF4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A0EF4">
        <w:rPr>
          <w:rFonts w:ascii="Browallia New" w:hAnsi="Browallia New" w:cs="Browallia New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42DD81FF" w14:textId="77777777" w:rsidR="002944A0" w:rsidRPr="00DA0EF4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A0EF4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6D0EC34" w14:textId="77777777" w:rsidR="002944A0" w:rsidRPr="00DA0EF4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A0EF4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8025531" w14:textId="77777777" w:rsidR="002944A0" w:rsidRPr="00DA0EF4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A0EF4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C8B0B85" w14:textId="4BDAE1D9" w:rsidR="00390BDF" w:rsidRPr="00DA0EF4" w:rsidRDefault="00223E08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D45DB8A" w14:textId="77777777" w:rsidR="002944A0" w:rsidRPr="00DA0EF4" w:rsidRDefault="002944A0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6C03F819" w14:textId="7D5713C3" w:rsidR="002944A0" w:rsidRPr="00DA0EF4" w:rsidRDefault="002944A0" w:rsidP="00223E0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6F51D569" w14:textId="2015A054" w:rsidR="002944A0" w:rsidRPr="00DA0EF4" w:rsidRDefault="002944A0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957B25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8B48410" w14:textId="77777777" w:rsidR="00A5250C" w:rsidRPr="00DA0EF4" w:rsidRDefault="00A5250C" w:rsidP="00223E0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70A3E2BD" w14:textId="77777777" w:rsidR="002944A0" w:rsidRPr="00DA0EF4" w:rsidRDefault="002944A0" w:rsidP="00A365C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0EF4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A3E569C" w14:textId="77777777" w:rsidR="002944A0" w:rsidRPr="00DA0EF4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0EF4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248D7285" w14:textId="77777777" w:rsidR="002944A0" w:rsidRPr="00DA0EF4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0EF4">
        <w:rPr>
          <w:rFonts w:ascii="Browallia New" w:hAnsi="Browallia New" w:cs="Browallia New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616F159B" w14:textId="77777777" w:rsidR="002944A0" w:rsidRPr="00DA0EF4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0EF4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</w:t>
      </w:r>
    </w:p>
    <w:p w14:paraId="7D9CCB79" w14:textId="77777777" w:rsidR="002944A0" w:rsidRPr="00DA0EF4" w:rsidRDefault="002944A0" w:rsidP="00D22F54">
      <w:pPr>
        <w:pStyle w:val="ListParagraph"/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0EF4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0336DDF1" w14:textId="77777777" w:rsidR="002944A0" w:rsidRPr="00DA0EF4" w:rsidRDefault="002944A0" w:rsidP="00223E0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6AED1920" w14:textId="248580FA" w:rsidR="002944A0" w:rsidRPr="00DA0EF4" w:rsidRDefault="002944A0" w:rsidP="00A365C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0EF4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CE2E1C" w:rsidRPr="00DA0EF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A0EF4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836E55" w:rsidRPr="00836E55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DA0EF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7EA3A11B" w14:textId="3FF63D68" w:rsidR="002A7F14" w:rsidRPr="00DA0EF4" w:rsidRDefault="002A7F14" w:rsidP="00A365C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92147C3" w14:textId="77777777" w:rsidR="00383AB0" w:rsidRPr="00DA0EF4" w:rsidRDefault="00383AB0" w:rsidP="00A365CC">
      <w:pPr>
        <w:ind w:left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DA0EF4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สัญญาเช่า </w:t>
      </w:r>
      <w:r w:rsidRPr="00DA0EF4">
        <w:rPr>
          <w:rFonts w:ascii="Browallia New" w:hAnsi="Browallia New" w:cs="Browallia New"/>
          <w:color w:val="CF4A02"/>
          <w:spacing w:val="-4"/>
          <w:sz w:val="26"/>
          <w:szCs w:val="26"/>
        </w:rPr>
        <w:t>-</w:t>
      </w:r>
      <w:r w:rsidRPr="00DA0EF4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CCACB79" w14:textId="77777777" w:rsidR="00383AB0" w:rsidRPr="00DA0EF4" w:rsidRDefault="00383AB0" w:rsidP="00A365C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1AECAD50" w14:textId="19E4539E" w:rsidR="00383AB0" w:rsidRPr="00DA0EF4" w:rsidRDefault="00383AB0" w:rsidP="00A365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F31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เงินที่จ่ายตามสัญญาเช่า</w:t>
      </w: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8F31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</w:t>
      </w: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การเงินเริ่มแรกและจะทยอยรับรู้โดยลดจากรายได้ตลอดอายุของสัญญาเช่า</w:t>
      </w:r>
    </w:p>
    <w:p w14:paraId="04C18D10" w14:textId="77777777" w:rsidR="00383AB0" w:rsidRPr="00DA0EF4" w:rsidRDefault="00383AB0" w:rsidP="00223E0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104D5EBB" w14:textId="77777777" w:rsidR="00383AB0" w:rsidRPr="00DA0EF4" w:rsidRDefault="00383AB0" w:rsidP="00A365C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6B5CEDF6" w14:textId="01EB0BAD" w:rsidR="00383AB0" w:rsidRPr="00DA0EF4" w:rsidRDefault="00383AB0" w:rsidP="00223E0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6721E735" w14:textId="6C977D49" w:rsidR="00383AB0" w:rsidRPr="00DA0EF4" w:rsidRDefault="00836E5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83AB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383AB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83AB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2D3FB6AB" w14:textId="77777777" w:rsidR="009842E9" w:rsidRPr="00DA0EF4" w:rsidRDefault="009842E9" w:rsidP="00223E0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04F83A9" w14:textId="77777777" w:rsidR="009842E9" w:rsidRPr="00DA0EF4" w:rsidRDefault="009842E9" w:rsidP="00D22F54">
      <w:pPr>
        <w:pStyle w:val="Style10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A0EF4">
        <w:rPr>
          <w:rFonts w:eastAsia="Arial Unicode MS"/>
          <w:color w:val="CF4A02"/>
          <w:cs/>
        </w:rPr>
        <w:t>การจัดประเภท</w:t>
      </w:r>
    </w:p>
    <w:p w14:paraId="057A8D17" w14:textId="77777777" w:rsidR="00D400CD" w:rsidRPr="00DA0EF4" w:rsidRDefault="00D400CD" w:rsidP="00A365CC">
      <w:pPr>
        <w:pStyle w:val="Style10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498362A7" w14:textId="77777777" w:rsidR="009842E9" w:rsidRPr="00DA0EF4" w:rsidRDefault="009842E9" w:rsidP="00A365CC">
      <w:pPr>
        <w:pStyle w:val="Style10"/>
        <w:ind w:left="1080" w:firstLine="0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06C8AD4" w14:textId="77777777" w:rsidR="009842E9" w:rsidRPr="00DA0EF4" w:rsidRDefault="009842E9" w:rsidP="00A365CC">
      <w:pPr>
        <w:pStyle w:val="Style10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6F16B8C3" w14:textId="77777777" w:rsidR="009842E9" w:rsidRPr="00DA0EF4" w:rsidRDefault="009842E9" w:rsidP="00D22F54">
      <w:pPr>
        <w:pStyle w:val="Style10"/>
        <w:numPr>
          <w:ilvl w:val="0"/>
          <w:numId w:val="11"/>
        </w:numPr>
        <w:ind w:left="1418" w:hanging="338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14C53" w:rsidRPr="00DA0EF4">
        <w:rPr>
          <w:rFonts w:eastAsia="Arial Unicode MS"/>
          <w:cs/>
        </w:rPr>
        <w:br/>
      </w:r>
      <w:r w:rsidRPr="00DA0EF4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A365CC" w:rsidRPr="00DA0EF4">
        <w:rPr>
          <w:rFonts w:eastAsia="Arial Unicode MS"/>
        </w:rPr>
        <w:br/>
      </w:r>
      <w:r w:rsidRPr="00DA0EF4">
        <w:rPr>
          <w:rFonts w:eastAsia="Arial Unicode MS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5BAF132" w14:textId="77777777" w:rsidR="009842E9" w:rsidRPr="00DA0EF4" w:rsidRDefault="009842E9" w:rsidP="00D22F54">
      <w:pPr>
        <w:pStyle w:val="Style10"/>
        <w:numPr>
          <w:ilvl w:val="0"/>
          <w:numId w:val="11"/>
        </w:numPr>
        <w:ind w:left="1418" w:hanging="338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7FC3FBC7" w14:textId="77777777" w:rsidR="009842E9" w:rsidRPr="00DA0EF4" w:rsidRDefault="009842E9" w:rsidP="00A365CC">
      <w:pPr>
        <w:pStyle w:val="Style10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1C9F01B9" w14:textId="3025FA80" w:rsidR="009842E9" w:rsidRPr="00DA0EF4" w:rsidRDefault="009842E9" w:rsidP="00A365CC">
      <w:pPr>
        <w:pStyle w:val="Style10"/>
        <w:ind w:left="1080" w:firstLine="0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36E55" w:rsidRPr="00836E55">
        <w:rPr>
          <w:rFonts w:eastAsia="Arial Unicode MS"/>
        </w:rPr>
        <w:t>12</w:t>
      </w:r>
      <w:r w:rsidRPr="00DA0EF4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2587F3CC" w14:textId="6BA0A456" w:rsidR="00223E08" w:rsidRPr="00DA0EF4" w:rsidRDefault="00223E08" w:rsidP="00223E08">
      <w:pPr>
        <w:pStyle w:val="Style10"/>
        <w:ind w:left="1080" w:firstLine="0"/>
        <w:jc w:val="thaiDistribute"/>
        <w:rPr>
          <w:rFonts w:eastAsia="Arial Unicode MS"/>
        </w:rPr>
      </w:pPr>
      <w:r w:rsidRPr="00DA0EF4">
        <w:rPr>
          <w:rFonts w:eastAsia="Arial Unicode MS"/>
        </w:rPr>
        <w:br w:type="page"/>
      </w:r>
    </w:p>
    <w:p w14:paraId="16617A01" w14:textId="77777777" w:rsidR="00EB2CA3" w:rsidRPr="00DA0EF4" w:rsidRDefault="00EB2CA3" w:rsidP="00D22F54">
      <w:pPr>
        <w:pStyle w:val="Style10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A0EF4">
        <w:rPr>
          <w:rFonts w:eastAsia="Arial Unicode MS"/>
          <w:color w:val="CF4A02"/>
          <w:cs/>
        </w:rPr>
        <w:t>การวัดมูลค่า</w:t>
      </w:r>
    </w:p>
    <w:p w14:paraId="34923F79" w14:textId="77777777" w:rsidR="00EB2CA3" w:rsidRPr="006365B3" w:rsidRDefault="00EB2CA3" w:rsidP="006365B3">
      <w:pPr>
        <w:pStyle w:val="Style10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6999C6E4" w14:textId="35530326" w:rsidR="00EB2CA3" w:rsidRPr="00DA0EF4" w:rsidRDefault="00EB2CA3" w:rsidP="00A365CC">
      <w:pPr>
        <w:pStyle w:val="Style10"/>
        <w:ind w:left="1080" w:firstLine="0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2D535E" w:rsidRPr="00DA0EF4">
        <w:rPr>
          <w:rFonts w:eastAsia="Arial Unicode MS"/>
        </w:rPr>
        <w:br/>
      </w:r>
      <w:r w:rsidRPr="00DA0EF4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  <w:r w:rsidR="007F6D41" w:rsidRPr="00DA0EF4">
        <w:rPr>
          <w:rFonts w:eastAsia="Arial Unicode MS"/>
          <w:cs/>
        </w:rPr>
        <w:t>ยกเว้นหนี้สินอนุพันธ์ ซึ่งกลุ่มกิจการวัดมูลค่าเครื่องมือทางการเงินดังกล่าวด้วยมูลค่ายุติธรรมผ่านกำไรหรือขาดทุน</w:t>
      </w:r>
      <w:r w:rsidR="00E210F1" w:rsidRPr="00DA0EF4">
        <w:rPr>
          <w:rFonts w:eastAsia="Arial Unicode MS"/>
        </w:rPr>
        <w:t xml:space="preserve"> (FVPL)</w:t>
      </w:r>
    </w:p>
    <w:p w14:paraId="4B701309" w14:textId="5D8A0FA7" w:rsidR="00EB2CA3" w:rsidRPr="008F3145" w:rsidRDefault="00EB2CA3" w:rsidP="00A365CC">
      <w:pPr>
        <w:pStyle w:val="Style10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259723ED" w14:textId="77777777" w:rsidR="009842E9" w:rsidRPr="00DA0EF4" w:rsidRDefault="009842E9" w:rsidP="00D22F54">
      <w:pPr>
        <w:pStyle w:val="Style10"/>
        <w:numPr>
          <w:ilvl w:val="0"/>
          <w:numId w:val="10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DA0EF4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324A04E7" w14:textId="77777777" w:rsidR="009842E9" w:rsidRPr="006365B3" w:rsidRDefault="009842E9" w:rsidP="006365B3">
      <w:pPr>
        <w:pStyle w:val="Style10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5CAAE889" w14:textId="77777777" w:rsidR="009842E9" w:rsidRPr="00DA0EF4" w:rsidRDefault="009842E9" w:rsidP="00A365CC">
      <w:pPr>
        <w:pStyle w:val="Style10"/>
        <w:ind w:left="1080" w:firstLine="0"/>
        <w:jc w:val="thaiDistribute"/>
        <w:rPr>
          <w:rFonts w:eastAsia="Arial Unicode MS"/>
          <w:cs/>
        </w:rPr>
      </w:pPr>
      <w:r w:rsidRPr="00DA0EF4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697B402" w14:textId="3F596348" w:rsidR="00C51FCC" w:rsidRPr="006365B3" w:rsidRDefault="00C51FCC" w:rsidP="006365B3">
      <w:pPr>
        <w:pStyle w:val="Style10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720018E5" w14:textId="7AA7AFC9" w:rsidR="009842E9" w:rsidRPr="00DA0EF4" w:rsidRDefault="009842E9" w:rsidP="00A365CC">
      <w:pPr>
        <w:pStyle w:val="Style10"/>
        <w:ind w:left="1080" w:firstLine="0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DA0EF4">
        <w:rPr>
          <w:rFonts w:eastAsia="Arial Unicode MS"/>
        </w:rPr>
        <w:br/>
      </w:r>
      <w:r w:rsidRPr="00DA0EF4">
        <w:rPr>
          <w:rFonts w:eastAsia="Arial Unicode MS"/>
          <w:cs/>
        </w:rPr>
        <w:t>ที่เหลืออยู่ และรับรู้ส่วนต่างในรายการกำไร</w:t>
      </w:r>
      <w:r w:rsidR="002A161F" w:rsidRPr="00DA0EF4">
        <w:rPr>
          <w:rFonts w:eastAsia="Arial Unicode MS"/>
          <w:cs/>
        </w:rPr>
        <w:t>หรือ</w:t>
      </w:r>
      <w:r w:rsidRPr="00DA0EF4">
        <w:rPr>
          <w:rFonts w:eastAsia="Arial Unicode MS"/>
          <w:cs/>
        </w:rPr>
        <w:t xml:space="preserve">ขาดทุนอื่นในกำไรหรือขาดทุน </w:t>
      </w:r>
    </w:p>
    <w:p w14:paraId="08C7EDAD" w14:textId="77777777" w:rsidR="009842E9" w:rsidRPr="006365B3" w:rsidRDefault="009842E9" w:rsidP="006365B3">
      <w:pPr>
        <w:pStyle w:val="Style10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78F5A949" w14:textId="77777777" w:rsidR="00D90C5E" w:rsidRPr="00DA0EF4" w:rsidRDefault="009842E9" w:rsidP="00A365CC">
      <w:pPr>
        <w:pStyle w:val="Style10"/>
        <w:ind w:left="1080" w:firstLine="0"/>
        <w:jc w:val="thaiDistribute"/>
        <w:rPr>
          <w:rFonts w:eastAsia="Arial Unicode MS"/>
        </w:rPr>
      </w:pPr>
      <w:r w:rsidRPr="00DA0EF4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A0EF4">
        <w:rPr>
          <w:rFonts w:eastAsia="Arial Unicode MS"/>
        </w:rPr>
        <w:t xml:space="preserve">(Original effective interest rate) </w:t>
      </w:r>
      <w:r w:rsidRPr="00DA0EF4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36C5281" w14:textId="36053BCF" w:rsidR="00226C75" w:rsidRPr="006365B3" w:rsidRDefault="00226C75" w:rsidP="000B2608">
      <w:pPr>
        <w:pStyle w:val="Style10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4FECF7A5" w14:textId="11B738C5" w:rsidR="00D90C5E" w:rsidRPr="00DA0EF4" w:rsidRDefault="00836E5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</w:p>
    <w:p w14:paraId="50E54C9B" w14:textId="77777777" w:rsidR="00D90C5E" w:rsidRPr="00DA0EF4" w:rsidRDefault="00D90C5E" w:rsidP="00223E0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7B8C415" w14:textId="773DE6D0" w:rsidR="00D90C5E" w:rsidRPr="00DA0EF4" w:rsidRDefault="00D90C5E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สินทรัพย์ที่เข้าเงื่อนไข (สินทรัพย์ที่ต้องใช้ระยะเวล</w:t>
      </w:r>
      <w:r w:rsidR="000B2608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</w:t>
      </w:r>
      <w:r w:rsidR="00A365CC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นาน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</w:t>
      </w:r>
      <w:r w:rsidR="000B4A5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การรวมต้นทุน</w:t>
      </w:r>
      <w:r w:rsidR="004E2B4E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</w:t>
      </w:r>
      <w:r w:rsidR="004E2B4E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สภาพพร้อมที่จะใช้ได้ตามประสงค์หรือพร้อมที่จะขายได้เสร็จสิ้นลง </w:t>
      </w:r>
    </w:p>
    <w:p w14:paraId="56471113" w14:textId="77777777" w:rsidR="00D90C5E" w:rsidRPr="00DA0EF4" w:rsidRDefault="00D90C5E" w:rsidP="00223E0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F66EF9F" w14:textId="77777777" w:rsidR="00D90C5E" w:rsidRPr="00DA0EF4" w:rsidRDefault="00D90C5E" w:rsidP="00A365CC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3F8FC153" w14:textId="7D604424" w:rsidR="002A7F14" w:rsidRPr="006365B3" w:rsidRDefault="002A7F14" w:rsidP="006365B3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7DB3006" w14:textId="68545179" w:rsidR="00F33A5C" w:rsidRPr="00DA0EF4" w:rsidRDefault="00836E5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842E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F33A5C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33A5C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3ECE350A" w14:textId="77777777" w:rsidR="00F33A5C" w:rsidRPr="00DA0EF4" w:rsidRDefault="00F33A5C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7D598D4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4E2B4E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854A87A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2D01148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1333E381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3BEBC48" w14:textId="3DC8CC10" w:rsidR="00A958CE" w:rsidRPr="00DA0EF4" w:rsidRDefault="00D90C5E" w:rsidP="00A958C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2EEB20E5" w14:textId="0D59BE12" w:rsidR="00A5250C" w:rsidRPr="00DA0EF4" w:rsidRDefault="00A5250C" w:rsidP="00A958C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645EAAB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1348541A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CF22D7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D787131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9B2B89" w14:textId="77777777" w:rsidR="00D90C5E" w:rsidRPr="00DA0EF4" w:rsidRDefault="00D90C5E" w:rsidP="00A365CC">
      <w:pPr>
        <w:pStyle w:val="ListParagraph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BE1EC3A" w14:textId="77777777" w:rsidR="00D90C5E" w:rsidRPr="00DA0EF4" w:rsidRDefault="00D90C5E" w:rsidP="00A365CC">
      <w:pPr>
        <w:pStyle w:val="ListParagraph"/>
        <w:numPr>
          <w:ilvl w:val="0"/>
          <w:numId w:val="1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5305585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4DB11A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18FE77F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B0BDB0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ที่จะนำจำนวนผลต่างชั่วคราวนั้นมาใช้ประโยชน์ </w:t>
      </w:r>
    </w:p>
    <w:p w14:paraId="2F69FEE0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63AD9F" w14:textId="6BD18AA5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A958C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และทั้งสินทรัพย์และหนี้สินภาษีเงินได้ของงวดปัจจุบันเกี่ยวข้อง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B0862DC" w14:textId="2B9F1A39" w:rsidR="00B92A6B" w:rsidRPr="00DA0EF4" w:rsidRDefault="00B92A6B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C5714E" w14:textId="3A4629E1" w:rsidR="0089278F" w:rsidRPr="00DA0EF4" w:rsidRDefault="00836E5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9278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89278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9278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  <w:r w:rsidR="0089278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10989FF2" w14:textId="77777777" w:rsidR="0089278F" w:rsidRPr="00DA0EF4" w:rsidRDefault="0089278F" w:rsidP="000B26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3CBBE3" w14:textId="77777777" w:rsidR="00D90C5E" w:rsidRPr="00DA0EF4" w:rsidRDefault="00D90C5E" w:rsidP="00B92A6B">
      <w:pPr>
        <w:pStyle w:val="ListParagraph"/>
        <w:tabs>
          <w:tab w:val="left" w:pos="1080"/>
        </w:tabs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1700DD6B" w14:textId="77777777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3AFF35" w14:textId="11702E63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36E55" w:rsidRPr="00836E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</w:t>
      </w:r>
      <w:r w:rsidR="00DA358E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ลาประจำปีและลาป่วยที่มีการจ่ายค่าแรง ส่วนแบ่งกำไรและโบนัส และค่ารักษาพยาบาลของพนักงานปัจจุบัน</w:t>
      </w:r>
      <w:r w:rsidR="00DA358E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="00C4014A"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กลุ่มกิจการจะบันทึกหนี้สินด้วยจำนวนที่คาดว่าจะต้องจ่าย</w:t>
      </w:r>
    </w:p>
    <w:p w14:paraId="4D5D439C" w14:textId="77777777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F789B9" w14:textId="77777777" w:rsidR="00D90C5E" w:rsidRPr="00DA0EF4" w:rsidRDefault="00D90C5E" w:rsidP="00B92A6B">
      <w:pPr>
        <w:pStyle w:val="ListParagraph"/>
        <w:tabs>
          <w:tab w:val="left" w:pos="1080"/>
        </w:tabs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โครงการสมทบเงิน</w:t>
      </w:r>
    </w:p>
    <w:p w14:paraId="6C6B2DB6" w14:textId="77777777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C57F19" w14:textId="399C4F12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กลุ่มกิจการจะจ่ายสมทบให้กับกองทุนสำรองเลี้ยงชีพตามความสมัครใจ</w:t>
      </w:r>
      <w:r w:rsidRPr="00DA0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3C923FAE" w14:textId="77777777" w:rsidR="00A5250C" w:rsidRPr="00DA0EF4" w:rsidRDefault="00A5250C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A9D625" w14:textId="32EAD2E8" w:rsidR="00773ADA" w:rsidRPr="00DA0EF4" w:rsidRDefault="009E6FB1" w:rsidP="000B26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B893125" w14:textId="77777777" w:rsidR="00D90C5E" w:rsidRPr="00DA0EF4" w:rsidRDefault="00D90C5E" w:rsidP="00A365CC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492F1AE7" w14:textId="77777777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2F27EE2E" w14:textId="77777777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29E92185" w14:textId="77777777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cs/>
        </w:rPr>
      </w:pPr>
    </w:p>
    <w:p w14:paraId="6FB7B7BE" w14:textId="77777777" w:rsidR="000B4A53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B92A6B" w:rsidRPr="00DA0EF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6115BD"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</w:t>
      </w:r>
      <w:r w:rsidRPr="00DA0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ซึ่งเป็นสกุลเงินเดียวกับสกุลเงินประมาณการกระแสเงินสด </w:t>
      </w:r>
    </w:p>
    <w:p w14:paraId="02EE1F54" w14:textId="77777777" w:rsidR="00A958CE" w:rsidRPr="00DA0EF4" w:rsidRDefault="00A958CE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7F48D6EC" w14:textId="77777777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 w:rsidR="004E2B4E" w:rsidRPr="00DA0EF4">
        <w:rPr>
          <w:rFonts w:ascii="Browallia New" w:eastAsia="Arial Unicode MS" w:hAnsi="Browallia New" w:cs="Browallia New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</w:p>
    <w:p w14:paraId="286A2109" w14:textId="77777777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0A820F25" w14:textId="77777777" w:rsidR="00D90C5E" w:rsidRPr="00DA0EF4" w:rsidRDefault="00D90C5E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A8BACBF" w14:textId="77777777" w:rsidR="009842E9" w:rsidRPr="00DA0EF4" w:rsidRDefault="009842E9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1B6EFEF8" w14:textId="621A54A2" w:rsidR="00D90C5E" w:rsidRPr="00DA0EF4" w:rsidRDefault="00836E5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842E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9842E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0C3832EF" w14:textId="77777777" w:rsidR="00D90C5E" w:rsidRPr="00DA0EF4" w:rsidRDefault="00D90C5E" w:rsidP="00B92A6B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6306AF33" w14:textId="77777777" w:rsidR="00D90C5E" w:rsidRPr="00DA0EF4" w:rsidRDefault="00D90C5E" w:rsidP="00B92A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0B4A53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27C1018" w14:textId="77777777" w:rsidR="00D90C5E" w:rsidRPr="00DA0EF4" w:rsidRDefault="00D90C5E" w:rsidP="00B92A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C823705" w14:textId="77777777" w:rsidR="00D90C5E" w:rsidRPr="00DA0EF4" w:rsidRDefault="00D90C5E" w:rsidP="00B92A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B92A6B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A858D89" w14:textId="77777777" w:rsidR="00AE3982" w:rsidRPr="00DA0EF4" w:rsidRDefault="00AE3982" w:rsidP="00B92A6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093AEFE" w14:textId="592775CE" w:rsidR="005B4C9C" w:rsidRPr="00DA0EF4" w:rsidRDefault="00836E5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5B4C9C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5B4C9C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B4C9C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5CAD012A" w14:textId="77777777" w:rsidR="005B4C9C" w:rsidRPr="00DA0EF4" w:rsidRDefault="005B4C9C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4129F9E" w14:textId="77777777" w:rsidR="00DB43BA" w:rsidRPr="00DA0EF4" w:rsidRDefault="00DB43BA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หุ้นสามัญจะจัดประเภทไว้เป็นส่วนของเจ้าของ </w:t>
      </w:r>
    </w:p>
    <w:p w14:paraId="098257CE" w14:textId="77777777" w:rsidR="00DB43BA" w:rsidRPr="00DA0EF4" w:rsidRDefault="00DB43BA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86F206C" w14:textId="77777777" w:rsidR="00DB43BA" w:rsidRPr="00DA0EF4" w:rsidRDefault="00DB43BA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ต้นทุนส่วนเพิ่มที่เกี่ยวข้องกับการออกหุ้นใหม่</w:t>
      </w:r>
      <w:r w:rsidR="000B4A5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หรือการออกสิทธิในการซื้อหุ้นซึ่ง</w:t>
      </w:r>
      <w:r w:rsidR="008B016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สุทธิจากภาษีจะถูก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แสดงเป็น</w:t>
      </w:r>
      <w:r w:rsidR="000B4A5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หักในส่วนของเจ้าของ</w:t>
      </w:r>
    </w:p>
    <w:p w14:paraId="0A3BBDFB" w14:textId="6E29DD19" w:rsidR="004E2B4E" w:rsidRPr="00DA0EF4" w:rsidRDefault="004E2B4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0F40B7E" w14:textId="0CE84931" w:rsidR="00D90C5E" w:rsidRPr="00DA0EF4" w:rsidRDefault="00836E5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2" w:name="_Toc494360339"/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2"/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  <w:r w:rsidR="00D90C5E" w:rsidRPr="00DA0EF4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1D69BB4A" w14:textId="77777777" w:rsidR="00D90C5E" w:rsidRPr="00DA0EF4" w:rsidRDefault="00D90C5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7C42C98A" w14:textId="77777777" w:rsidR="00632A8B" w:rsidRPr="00DA0EF4" w:rsidRDefault="00B92A6B" w:rsidP="00B92A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ที่กลุ่มกิจการได้รับจากกิจกรรมตามปกติธุรกิจ</w:t>
      </w:r>
    </w:p>
    <w:p w14:paraId="293AB429" w14:textId="77777777" w:rsidR="009842E9" w:rsidRPr="00DA0EF4" w:rsidRDefault="009842E9" w:rsidP="00B92A6B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C1E5AA4" w14:textId="5340D713" w:rsidR="00DA358E" w:rsidRPr="00DA0EF4" w:rsidRDefault="009842E9" w:rsidP="00B92A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</w:t>
      </w:r>
      <w:r w:rsidR="00B92A6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การรับคืน</w:t>
      </w:r>
      <w:r w:rsidR="000B2608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92A6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เงินคืน</w:t>
      </w:r>
      <w:r w:rsidR="000B2608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92A6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และส่วนลด ซึ่งไม่รวมรายการขาย</w:t>
      </w:r>
      <w:r w:rsidR="00324872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ภายในกลุ่มกิจการสำหรับงบการเงินรวม โดย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รายได้เมื่อคาดว่ามีความเป็นไปได้ค่อนข้างแน่ที่จะได้รับชำระเมื่ออำนาจในการควบคุมสินค้าเป็นของลูกค้าแล้ว</w:t>
      </w:r>
    </w:p>
    <w:p w14:paraId="438825F0" w14:textId="77777777" w:rsidR="009842E9" w:rsidRPr="00DA0EF4" w:rsidRDefault="009842E9" w:rsidP="00B92A6B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5924324A" w14:textId="77777777" w:rsidR="00D90C5E" w:rsidRPr="00DA0EF4" w:rsidRDefault="00D90C5E" w:rsidP="00A5250C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0B91671" w14:textId="75A9ED4A" w:rsidR="000B2608" w:rsidRPr="00DA0EF4" w:rsidRDefault="009E6FB1" w:rsidP="00B92A6B">
      <w:pPr>
        <w:pStyle w:val="ListParagraph"/>
        <w:tabs>
          <w:tab w:val="left" w:pos="1080"/>
        </w:tabs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bookmarkStart w:id="13" w:name="_Hlk62488167"/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0881B256" w14:textId="3CB32C59" w:rsidR="009842E9" w:rsidRPr="00DA0EF4" w:rsidRDefault="009842E9" w:rsidP="00B92A6B">
      <w:pPr>
        <w:pStyle w:val="ListParagraph"/>
        <w:tabs>
          <w:tab w:val="left" w:pos="1080"/>
        </w:tabs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32A3D"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รายได้จาก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การขายสินค้า</w:t>
      </w:r>
    </w:p>
    <w:bookmarkEnd w:id="13"/>
    <w:p w14:paraId="72A33327" w14:textId="77777777" w:rsidR="009842E9" w:rsidRPr="00DA0EF4" w:rsidRDefault="009842E9" w:rsidP="00A32A3D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79EE5BEC" w14:textId="77777777" w:rsidR="009842E9" w:rsidRPr="00DA0EF4" w:rsidRDefault="009842E9" w:rsidP="00A32A3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กลุ่มกิจการเป็นผู้ผลิตและจำหน่ายพืชและผลไม้ทางการเกษตรทั้งสดและแปรรูปทุกชนิด ซึ่ง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กลุ่มกิจการจะรับรู้รายได้จากการขายสินค้าโดยพิจารณาว่าอำนาจในการควบคุมสินค้าเป็นของลูกค้าแล้ว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="00A32A3D" w:rsidRPr="00DA0EF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ซึ่งสามารถ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แบ่งได้เป็นกรณีดังต่อไปนี้</w:t>
      </w:r>
    </w:p>
    <w:p w14:paraId="48495735" w14:textId="77777777" w:rsidR="00D90C5E" w:rsidRPr="00DA0EF4" w:rsidRDefault="00D90C5E" w:rsidP="00A32A3D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0A36A70" w14:textId="77777777" w:rsidR="00D90C5E" w:rsidRPr="00DA0EF4" w:rsidRDefault="00D90C5E" w:rsidP="00A32A3D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กรณีที่บรรจุภัณฑ์ของสินค้ามีการระบุลักษณะเฉพาะ เช่น ที่อยู่ ตราสินค้าของผู้ซื้อ กลุ่มกิจการจะรับรู้รายได้</w:t>
      </w:r>
      <w:r w:rsidR="002125DD" w:rsidRPr="00DA0EF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เมื่อสินค้าได้บรรจุในบรรจุภัณฑ์แล้ว</w:t>
      </w:r>
    </w:p>
    <w:p w14:paraId="583730E3" w14:textId="77777777" w:rsidR="00D90C5E" w:rsidRPr="00DA0EF4" w:rsidRDefault="00D90C5E" w:rsidP="00A32A3D">
      <w:pPr>
        <w:numPr>
          <w:ilvl w:val="0"/>
          <w:numId w:val="2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กรณีทั่วไป กลุ่มกิจการจะรับรู้รายได้เมื่อผู้ซื้อได้ครอบครองสินค้าแล้ว</w:t>
      </w:r>
    </w:p>
    <w:p w14:paraId="585B6B60" w14:textId="77777777" w:rsidR="002B0561" w:rsidRPr="00DA0EF4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63325D4" w14:textId="2ECCD35C" w:rsidR="002B0561" w:rsidRPr="00DA0EF4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สิ่งตอบแทนที่จ่ายให้กับลูกค้า</w:t>
      </w:r>
    </w:p>
    <w:p w14:paraId="333F1BB2" w14:textId="77777777" w:rsidR="002B0561" w:rsidRPr="00DA0EF4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1641CD" w14:textId="77777777" w:rsidR="002B0561" w:rsidRPr="00DA0EF4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</w:t>
      </w:r>
      <w:r w:rsidR="00EF31DB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4BE7098C" w14:textId="77777777" w:rsidR="002B0561" w:rsidRPr="00DA0EF4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96622E9" w14:textId="77777777" w:rsidR="002B0561" w:rsidRPr="00DA0EF4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หนี้สินที่เกิดจากสัญญา</w:t>
      </w:r>
    </w:p>
    <w:p w14:paraId="5E5649CA" w14:textId="77777777" w:rsidR="002B0561" w:rsidRPr="00DA0EF4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F59C20B" w14:textId="77777777" w:rsidR="002B0561" w:rsidRPr="00DA0EF4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EF31DB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จะปฏิบัติตามภาระที่ต้องปฏิบัติ</w:t>
      </w:r>
    </w:p>
    <w:p w14:paraId="2175FCE9" w14:textId="77777777" w:rsidR="002B0561" w:rsidRPr="00DA0EF4" w:rsidRDefault="002B0561" w:rsidP="00A32A3D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674331D" w14:textId="77777777" w:rsidR="002B0561" w:rsidRPr="00DA0EF4" w:rsidRDefault="002B0561" w:rsidP="00A365CC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รายได้อื่น</w:t>
      </w:r>
      <w:r w:rsidR="00A32A3D" w:rsidRPr="00DA0EF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และดอกเบี้ยรับ</w:t>
      </w:r>
    </w:p>
    <w:p w14:paraId="72D9A969" w14:textId="77777777" w:rsidR="002B0561" w:rsidRPr="00DA0EF4" w:rsidRDefault="002B0561" w:rsidP="00A5250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3452518" w14:textId="04D60FCB" w:rsidR="002B0561" w:rsidRDefault="00A32A3D" w:rsidP="00A5250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รายได้อื่นและดอกเบี้ยรับ</w:t>
      </w:r>
      <w:r w:rsidR="002B0561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รับรู้ตามเกณฑ์คงค้าง เว้นแต่จะมีความไม่แน่นอนในการรับชำระ</w:t>
      </w:r>
    </w:p>
    <w:p w14:paraId="232896A5" w14:textId="77777777" w:rsidR="0062383C" w:rsidRPr="00DA0EF4" w:rsidRDefault="0062383C" w:rsidP="00A5250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38E4FF28" w14:textId="739A6136" w:rsidR="00D90C5E" w:rsidRPr="00DA0EF4" w:rsidRDefault="00836E5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441D7E5E" w14:textId="77777777" w:rsidR="00D90C5E" w:rsidRPr="00DA0EF4" w:rsidRDefault="00D90C5E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A85B803" w14:textId="77777777" w:rsidR="005B5AA6" w:rsidRPr="00DA0EF4" w:rsidRDefault="00D90C5E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EF31DB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6F11917" w14:textId="77777777" w:rsidR="00AE3982" w:rsidRPr="00DA0EF4" w:rsidRDefault="00AE3982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A5C6491" w14:textId="2E07BC81" w:rsidR="00CA4021" w:rsidRPr="00DA0EF4" w:rsidRDefault="00836E55" w:rsidP="00CA402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A4021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A4021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A4021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</w:t>
      </w:r>
    </w:p>
    <w:p w14:paraId="258AE705" w14:textId="77777777" w:rsidR="00CA4021" w:rsidRPr="00DA0EF4" w:rsidRDefault="00CA4021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2F9F616" w14:textId="2CE31129" w:rsidR="008A6FAC" w:rsidRPr="00DA0EF4" w:rsidRDefault="00CA4021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</w:t>
      </w:r>
      <w:r w:rsidR="005202C5"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มูลค่ายุติธรรมในรายการกำไรหรือขาดทุน </w:t>
      </w:r>
    </w:p>
    <w:p w14:paraId="5E6B8AF1" w14:textId="77777777" w:rsidR="008A6FAC" w:rsidRPr="00DA0EF4" w:rsidRDefault="008A6FAC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CCD6436" w14:textId="6A627691" w:rsidR="00CA4021" w:rsidRPr="00DA0EF4" w:rsidRDefault="00CA4021" w:rsidP="00A32A3D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4E8A4AB3" w14:textId="175B3980" w:rsidR="00CA4021" w:rsidRPr="00DA0EF4" w:rsidRDefault="008B1778" w:rsidP="00A52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58386B15" w14:textId="77777777" w:rsidTr="002D5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60A220" w14:textId="2CDF3009" w:rsidR="00767150" w:rsidRPr="00DA0EF4" w:rsidRDefault="00836E5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24A6F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4A6F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770ED15" w14:textId="7C9A8423" w:rsidR="00D90C5E" w:rsidRPr="00DA0EF4" w:rsidRDefault="00D90C5E" w:rsidP="00A525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CC3EFB" w14:textId="38555466" w:rsidR="008B1778" w:rsidRPr="00DA0EF4" w:rsidRDefault="008B1778" w:rsidP="008B177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3C938C4B" w14:textId="6C5FA9F6" w:rsidR="008B1778" w:rsidRPr="00DA0EF4" w:rsidRDefault="008B1778" w:rsidP="008B177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7" w:type="dxa"/>
        <w:tblInd w:w="108" w:type="dxa"/>
        <w:tblLook w:val="04A0" w:firstRow="1" w:lastRow="0" w:firstColumn="1" w:lastColumn="0" w:noHBand="0" w:noVBand="1"/>
      </w:tblPr>
      <w:tblGrid>
        <w:gridCol w:w="1908"/>
        <w:gridCol w:w="2682"/>
        <w:gridCol w:w="2160"/>
        <w:gridCol w:w="2717"/>
      </w:tblGrid>
      <w:tr w:rsidR="004854FD" w:rsidRPr="00DA0EF4" w14:paraId="78424620" w14:textId="77777777" w:rsidTr="00EA2E05">
        <w:trPr>
          <w:tblHeader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14:paraId="1ADDF5D9" w14:textId="77777777" w:rsidR="008B1778" w:rsidRPr="00DA0EF4" w:rsidRDefault="008B1778" w:rsidP="004854F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ความเสี่ยง</w:t>
            </w:r>
          </w:p>
        </w:tc>
        <w:tc>
          <w:tcPr>
            <w:tcW w:w="2682" w:type="dxa"/>
            <w:tcBorders>
              <w:bottom w:val="single" w:sz="4" w:space="0" w:color="auto"/>
            </w:tcBorders>
            <w:shd w:val="clear" w:color="auto" w:fill="auto"/>
          </w:tcPr>
          <w:p w14:paraId="502D4C7D" w14:textId="77777777" w:rsidR="008B1778" w:rsidRPr="00DA0EF4" w:rsidRDefault="008B1778" w:rsidP="004854F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ความเสี่ยงจาก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74DC3C43" w14:textId="77777777" w:rsidR="008B1778" w:rsidRPr="00DA0EF4" w:rsidRDefault="008B1778" w:rsidP="004854F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วัด</w:t>
            </w: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2717" w:type="dxa"/>
            <w:tcBorders>
              <w:bottom w:val="single" w:sz="4" w:space="0" w:color="auto"/>
            </w:tcBorders>
            <w:shd w:val="clear" w:color="auto" w:fill="auto"/>
          </w:tcPr>
          <w:p w14:paraId="4000C2E9" w14:textId="77777777" w:rsidR="008B1778" w:rsidRPr="00DA0EF4" w:rsidRDefault="008B1778" w:rsidP="004854FD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บริหารความเสี่ยงโดย</w:t>
            </w:r>
          </w:p>
        </w:tc>
      </w:tr>
      <w:tr w:rsidR="004854FD" w:rsidRPr="00DA0EF4" w14:paraId="668C3FC9" w14:textId="77777777" w:rsidTr="00EA2E05"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</w:tcPr>
          <w:p w14:paraId="04E153AA" w14:textId="77777777" w:rsidR="00A5250C" w:rsidRPr="00DA0EF4" w:rsidRDefault="00A5250C" w:rsidP="004854F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  <w:p w14:paraId="21891F88" w14:textId="22CD154B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ความเสี่ยงจากตลาด  อัตราแลกเปลี่ยน</w:t>
            </w:r>
          </w:p>
        </w:tc>
        <w:tc>
          <w:tcPr>
            <w:tcW w:w="2682" w:type="dxa"/>
            <w:tcBorders>
              <w:top w:val="single" w:sz="4" w:space="0" w:color="auto"/>
            </w:tcBorders>
            <w:shd w:val="clear" w:color="auto" w:fill="auto"/>
          </w:tcPr>
          <w:p w14:paraId="3CC26B44" w14:textId="77777777" w:rsidR="00A5250C" w:rsidRPr="00DA0EF4" w:rsidRDefault="00A5250C" w:rsidP="004854F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  <w:p w14:paraId="248B5915" w14:textId="53534672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รายการทางการค้าในอนาคต</w:t>
            </w:r>
          </w:p>
          <w:p w14:paraId="10E548B5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สินทรัพย์และหนี้สินทางการเงินที่ไม่ได้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อยู่ในสกุล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เงินบาท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6F371B76" w14:textId="77777777" w:rsidR="00A5250C" w:rsidRPr="00DA0EF4" w:rsidRDefault="00A5250C" w:rsidP="004854F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  <w:p w14:paraId="25998643" w14:textId="0999E01B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การวิเคราะห์ความอ่อนไหว</w:t>
            </w:r>
          </w:p>
        </w:tc>
        <w:tc>
          <w:tcPr>
            <w:tcW w:w="2717" w:type="dxa"/>
            <w:tcBorders>
              <w:top w:val="single" w:sz="4" w:space="0" w:color="auto"/>
            </w:tcBorders>
            <w:shd w:val="clear" w:color="auto" w:fill="auto"/>
          </w:tcPr>
          <w:p w14:paraId="26A4E9D8" w14:textId="77777777" w:rsidR="00A5250C" w:rsidRPr="00DA0EF4" w:rsidRDefault="00A5250C" w:rsidP="004854FD">
            <w:pPr>
              <w:ind w:left="187" w:right="-72" w:hanging="187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AE677BC" w14:textId="30256BCA" w:rsidR="008B1778" w:rsidRPr="00DA0EF4" w:rsidRDefault="00293917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</w:tr>
      <w:tr w:rsidR="004854FD" w:rsidRPr="00DA0EF4" w14:paraId="5EA901D5" w14:textId="77777777" w:rsidTr="00EA2E05">
        <w:tc>
          <w:tcPr>
            <w:tcW w:w="1908" w:type="dxa"/>
            <w:shd w:val="clear" w:color="auto" w:fill="auto"/>
          </w:tcPr>
          <w:p w14:paraId="2D77EFB7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682" w:type="dxa"/>
            <w:shd w:val="clear" w:color="auto" w:fill="auto"/>
          </w:tcPr>
          <w:p w14:paraId="6D341652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024935A3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17" w:type="dxa"/>
            <w:shd w:val="clear" w:color="auto" w:fill="auto"/>
          </w:tcPr>
          <w:p w14:paraId="4D9B6CC8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4854FD" w:rsidRPr="00DA0EF4" w14:paraId="673B7F69" w14:textId="77777777" w:rsidTr="00EA2E05">
        <w:tc>
          <w:tcPr>
            <w:tcW w:w="1908" w:type="dxa"/>
            <w:shd w:val="clear" w:color="auto" w:fill="auto"/>
          </w:tcPr>
          <w:p w14:paraId="14B83CAC" w14:textId="30B6A5CE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ความเสี่ยงจากตลาด  อัตราดอกเบี้ย</w:t>
            </w:r>
          </w:p>
        </w:tc>
        <w:tc>
          <w:tcPr>
            <w:tcW w:w="2682" w:type="dxa"/>
            <w:shd w:val="clear" w:color="auto" w:fill="auto"/>
          </w:tcPr>
          <w:p w14:paraId="7AFC425C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เงินกู้ยืมระยะยาว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ซึ่งมี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อัตราดอกเบี้ยผันแปร</w:t>
            </w:r>
          </w:p>
        </w:tc>
        <w:tc>
          <w:tcPr>
            <w:tcW w:w="2160" w:type="dxa"/>
            <w:shd w:val="clear" w:color="auto" w:fill="auto"/>
          </w:tcPr>
          <w:p w14:paraId="3A8AC63F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การวิเคราะห์ความอ่อนไหว</w:t>
            </w:r>
          </w:p>
        </w:tc>
        <w:tc>
          <w:tcPr>
            <w:tcW w:w="2717" w:type="dxa"/>
            <w:shd w:val="clear" w:color="auto" w:fill="auto"/>
          </w:tcPr>
          <w:p w14:paraId="78E43E6B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สัญญาแลกเปลี่ยนอัตราดอกเบี้ย</w:t>
            </w:r>
          </w:p>
        </w:tc>
      </w:tr>
      <w:tr w:rsidR="004854FD" w:rsidRPr="00DA0EF4" w14:paraId="4F812262" w14:textId="77777777" w:rsidTr="00EA2E05">
        <w:tc>
          <w:tcPr>
            <w:tcW w:w="1908" w:type="dxa"/>
            <w:shd w:val="clear" w:color="auto" w:fill="auto"/>
          </w:tcPr>
          <w:p w14:paraId="244C0110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682" w:type="dxa"/>
            <w:shd w:val="clear" w:color="auto" w:fill="auto"/>
          </w:tcPr>
          <w:p w14:paraId="12D184D4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0AE16D78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17" w:type="dxa"/>
            <w:shd w:val="clear" w:color="auto" w:fill="auto"/>
          </w:tcPr>
          <w:p w14:paraId="05314DC5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4854FD" w:rsidRPr="00DA0EF4" w14:paraId="3EAE8061" w14:textId="77777777" w:rsidTr="00EA2E05">
        <w:tc>
          <w:tcPr>
            <w:tcW w:w="1908" w:type="dxa"/>
            <w:shd w:val="clear" w:color="auto" w:fill="auto"/>
          </w:tcPr>
          <w:p w14:paraId="2810DCB3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ความเสี่ยงด้านการให้สินเชื่อ</w:t>
            </w:r>
          </w:p>
        </w:tc>
        <w:tc>
          <w:tcPr>
            <w:tcW w:w="2682" w:type="dxa"/>
            <w:shd w:val="clear" w:color="auto" w:fill="auto"/>
          </w:tcPr>
          <w:p w14:paraId="6247F8A0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เงินสดและรายการเทียบเท่าเงินสด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ลูกหนี้การค้าและลูกหนี้อื่น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29EF835D" w14:textId="5B7B52B4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2160" w:type="dxa"/>
            <w:shd w:val="clear" w:color="auto" w:fill="auto"/>
          </w:tcPr>
          <w:p w14:paraId="648F536F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การวิเคราะห์อายุ</w:t>
            </w:r>
          </w:p>
          <w:p w14:paraId="6980C28E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การ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ลำดับ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bidi="ar-SA"/>
              </w:rPr>
              <w:br/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ด้านเครดิต</w:t>
            </w:r>
          </w:p>
        </w:tc>
        <w:tc>
          <w:tcPr>
            <w:tcW w:w="2717" w:type="dxa"/>
            <w:shd w:val="clear" w:color="auto" w:fill="auto"/>
          </w:tcPr>
          <w:p w14:paraId="2FDFFB0A" w14:textId="2F59F244" w:rsidR="008B1778" w:rsidRPr="00DA0EF4" w:rsidRDefault="008B1778" w:rsidP="004854FD">
            <w:pPr>
              <w:ind w:left="187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มี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เงินฝากกับ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 xml:space="preserve">หลายธนาคาร 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bidi="ar-SA"/>
              </w:rPr>
              <w:br/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การจำกัดวงเงิน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และ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bidi="ar-SA"/>
              </w:rPr>
              <w:br/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การขอจดหมายค้ำประกัน</w:t>
            </w:r>
          </w:p>
        </w:tc>
      </w:tr>
      <w:tr w:rsidR="004854FD" w:rsidRPr="00DA0EF4" w14:paraId="0142EF22" w14:textId="77777777" w:rsidTr="00EA2E05">
        <w:tc>
          <w:tcPr>
            <w:tcW w:w="1908" w:type="dxa"/>
            <w:shd w:val="clear" w:color="auto" w:fill="auto"/>
          </w:tcPr>
          <w:p w14:paraId="477FE999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682" w:type="dxa"/>
            <w:shd w:val="clear" w:color="auto" w:fill="auto"/>
          </w:tcPr>
          <w:p w14:paraId="11315CB0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2DBD9811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17" w:type="dxa"/>
            <w:shd w:val="clear" w:color="auto" w:fill="auto"/>
          </w:tcPr>
          <w:p w14:paraId="5D7F8CA1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4854FD" w:rsidRPr="00DA0EF4" w14:paraId="114E45F8" w14:textId="77777777" w:rsidTr="00EA2E05">
        <w:tc>
          <w:tcPr>
            <w:tcW w:w="1908" w:type="dxa"/>
            <w:shd w:val="clear" w:color="auto" w:fill="auto"/>
          </w:tcPr>
          <w:p w14:paraId="1444B87F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ความเสี่ยงด้าน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bidi="ar-SA"/>
              </w:rPr>
              <w:br/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สภาพคล่อง</w:t>
            </w:r>
          </w:p>
          <w:p w14:paraId="7FDC9B61" w14:textId="4CAC97B4" w:rsidR="002D535E" w:rsidRPr="00DA0EF4" w:rsidRDefault="002D535E" w:rsidP="004854FD">
            <w:pPr>
              <w:ind w:left="187" w:right="-72" w:hanging="187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2682" w:type="dxa"/>
            <w:shd w:val="clear" w:color="auto" w:fill="auto"/>
          </w:tcPr>
          <w:p w14:paraId="4D41C2A3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เงินกู้ยืมและหนี้สินอื่นๆ</w:t>
            </w:r>
          </w:p>
        </w:tc>
        <w:tc>
          <w:tcPr>
            <w:tcW w:w="2160" w:type="dxa"/>
            <w:shd w:val="clear" w:color="auto" w:fill="auto"/>
          </w:tcPr>
          <w:p w14:paraId="6ED4C9E5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การประมาณกระแส</w:t>
            </w:r>
            <w:r w:rsidRPr="00DA0EF4">
              <w:rPr>
                <w:rFonts w:ascii="Browallia New" w:hAnsi="Browallia New" w:cs="Browallia New"/>
                <w:sz w:val="26"/>
                <w:szCs w:val="26"/>
                <w:lang w:bidi="ar-SA"/>
              </w:rPr>
              <w:br/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เงินสดหมุนเวียน</w:t>
            </w:r>
          </w:p>
        </w:tc>
        <w:tc>
          <w:tcPr>
            <w:tcW w:w="2717" w:type="dxa"/>
            <w:shd w:val="clear" w:color="auto" w:fill="auto"/>
          </w:tcPr>
          <w:p w14:paraId="7452387F" w14:textId="77777777" w:rsidR="008B1778" w:rsidRPr="00DA0EF4" w:rsidRDefault="008B1778" w:rsidP="004854FD">
            <w:pPr>
              <w:ind w:left="187" w:right="-72" w:hanging="187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2D08287F" w14:textId="77777777" w:rsidR="008B1778" w:rsidRPr="00DA0EF4" w:rsidRDefault="008B1778" w:rsidP="008B177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1B0ABD" w14:textId="13F23FCA" w:rsidR="008B1778" w:rsidRPr="00DA0EF4" w:rsidRDefault="00ED1A37" w:rsidP="008B177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 xml:space="preserve">กลุ่มกิจการมีส่วนงานบริหารการเงินในการจัดการความเสี่ยง </w:t>
      </w:r>
      <w:r w:rsidR="00B17529" w:rsidRPr="00DA0EF4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ซึ่งคณะกรรมการบร</w:t>
      </w:r>
      <w:r w:rsidR="00627FD9" w:rsidRPr="00DA0EF4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ิหาร</w:t>
      </w:r>
      <w:r w:rsidR="00B17529" w:rsidRPr="00DA0EF4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เป็นผู้อนุมัตินโยบายที่เกี่ยวข้องต่างๆ</w:t>
      </w:r>
      <w:r w:rsidR="00B17529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ส่วนงานบริหารการเงิน</w:t>
      </w:r>
      <w:r w:rsidR="00B17529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</w:t>
      </w:r>
      <w:r w:rsidR="00627FD9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ริหาร</w:t>
      </w:r>
      <w:r w:rsidR="00B17529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</w:t>
      </w:r>
      <w:r w:rsidR="005202C5" w:rsidRPr="00DA0EF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17529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645D9EC8" w14:textId="77777777" w:rsidR="008B1778" w:rsidRPr="00DA0EF4" w:rsidRDefault="008B1778" w:rsidP="00A365CC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43FA0D" w14:textId="58C96543" w:rsidR="00D90C5E" w:rsidRPr="00DA0EF4" w:rsidRDefault="00836E55" w:rsidP="00A365CC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</w:t>
      </w:r>
      <w:r w:rsidR="00C612F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ด้าน</w:t>
      </w:r>
      <w:r w:rsidR="00D90C5E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การเงิน</w:t>
      </w:r>
    </w:p>
    <w:p w14:paraId="54DC79C5" w14:textId="77777777" w:rsidR="00D90C5E" w:rsidRPr="00DA0EF4" w:rsidRDefault="00D90C5E" w:rsidP="00A365CC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CD0D33" w14:textId="1A3588A4" w:rsidR="002B0561" w:rsidRPr="00DA0EF4" w:rsidRDefault="00836E55" w:rsidP="00B02BD5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36E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705CA" w:rsidRPr="00DA0E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B0561" w:rsidRPr="00DA0EF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36E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B0561" w:rsidRPr="00DA0E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ความเสี่ยงจากจากตลาด</w:t>
      </w:r>
    </w:p>
    <w:p w14:paraId="3480423B" w14:textId="77777777" w:rsidR="002B0561" w:rsidRPr="008F3145" w:rsidRDefault="002B0561" w:rsidP="00A365CC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3779B012" w14:textId="77777777" w:rsidR="002B0561" w:rsidRPr="008F3145" w:rsidRDefault="002B0561" w:rsidP="00D22F54">
      <w:pPr>
        <w:numPr>
          <w:ilvl w:val="0"/>
          <w:numId w:val="12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F314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526465D3" w14:textId="77777777" w:rsidR="00B02BD5" w:rsidRPr="008F3145" w:rsidRDefault="00B02BD5" w:rsidP="00A52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A32DD6" w14:textId="3DD3E5A7" w:rsidR="002B0561" w:rsidRPr="008F3145" w:rsidRDefault="002B0561" w:rsidP="00A52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F3145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โดยเฉพาะจากสกุลเงิน</w:t>
      </w:r>
      <w:r w:rsidR="00E4492C">
        <w:rPr>
          <w:rFonts w:ascii="Browallia New" w:eastAsia="Arial Unicode MS" w:hAnsi="Browallia New" w:cs="Browallia New"/>
          <w:sz w:val="26"/>
          <w:szCs w:val="26"/>
          <w:cs/>
        </w:rPr>
        <w:t>ดอลลาร์</w:t>
      </w:r>
      <w:r w:rsidRPr="008F3145">
        <w:rPr>
          <w:rFonts w:ascii="Browallia New" w:eastAsia="Arial Unicode MS" w:hAnsi="Browallia New" w:cs="Browallia New"/>
          <w:sz w:val="26"/>
          <w:szCs w:val="26"/>
          <w:cs/>
        </w:rPr>
        <w:t>สหรัฐ อันเกี่ยวเนื่องมาจากรายการขายสินค้าในสกุลเงินต่างประเทศ 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</w:t>
      </w:r>
      <w:r w:rsidR="00A648B6" w:rsidRPr="008F3145">
        <w:rPr>
          <w:rFonts w:ascii="Browallia New" w:eastAsia="Arial Unicode MS" w:hAnsi="Browallia New" w:cs="Browallia New"/>
          <w:sz w:val="26"/>
          <w:szCs w:val="26"/>
          <w:cs/>
        </w:rPr>
        <w:t>กับสถาบันการเงิน</w:t>
      </w:r>
      <w:r w:rsidRPr="008F3145">
        <w:rPr>
          <w:rFonts w:ascii="Browallia New" w:eastAsia="Arial Unicode MS" w:hAnsi="Browallia New" w:cs="Browallia New"/>
          <w:sz w:val="26"/>
          <w:szCs w:val="26"/>
          <w:cs/>
        </w:rPr>
        <w:t>ตามความเหมาะสม</w:t>
      </w:r>
    </w:p>
    <w:p w14:paraId="5E93D89F" w14:textId="68EA4212" w:rsidR="00373234" w:rsidRPr="008F3145" w:rsidRDefault="00373234" w:rsidP="00A52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F5A578" w14:textId="527EF133" w:rsidR="00373234" w:rsidRPr="00DA0EF4" w:rsidRDefault="00373234" w:rsidP="00A52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จึงรับรู้สัญญาแลกเปลี่ยนเงินตราต่างประเทศล่วงหน้า 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5F80C313" w14:textId="3515D092" w:rsidR="00460CB5" w:rsidRPr="00DA0EF4" w:rsidRDefault="00E0671B" w:rsidP="00A5250C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i/>
          <w:iCs/>
          <w:color w:val="000000"/>
          <w:cs/>
          <w:lang w:val="en-GB"/>
        </w:rPr>
        <w:br w:type="page"/>
      </w:r>
    </w:p>
    <w:p w14:paraId="0BF89E6D" w14:textId="1FFE7A43" w:rsidR="00460CB5" w:rsidRPr="00DA0EF4" w:rsidRDefault="00460CB5" w:rsidP="00A5250C">
      <w:pPr>
        <w:tabs>
          <w:tab w:val="left" w:pos="567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A0EF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4EC8FF24" w14:textId="77777777" w:rsidR="00460CB5" w:rsidRPr="00DA0EF4" w:rsidRDefault="00460CB5" w:rsidP="00A5250C">
      <w:pPr>
        <w:ind w:left="108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2D3EBB9" w14:textId="7303B498" w:rsidR="00460CB5" w:rsidRPr="00DA0EF4" w:rsidRDefault="00460CB5" w:rsidP="00A5250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162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5706F98A" w14:textId="77777777" w:rsidR="00460CB5" w:rsidRPr="00350F70" w:rsidRDefault="00460CB5" w:rsidP="00A5250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2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909"/>
        <w:gridCol w:w="1066"/>
        <w:gridCol w:w="1100"/>
        <w:gridCol w:w="959"/>
        <w:gridCol w:w="1066"/>
        <w:gridCol w:w="950"/>
        <w:gridCol w:w="969"/>
        <w:gridCol w:w="10"/>
      </w:tblGrid>
      <w:tr w:rsidR="00401D7B" w:rsidRPr="00350F70" w14:paraId="501CAA1C" w14:textId="77777777" w:rsidTr="00A14C07">
        <w:tc>
          <w:tcPr>
            <w:tcW w:w="2909" w:type="dxa"/>
            <w:shd w:val="clear" w:color="auto" w:fill="auto"/>
            <w:vAlign w:val="bottom"/>
          </w:tcPr>
          <w:p w14:paraId="419FFB19" w14:textId="77777777" w:rsidR="00460CB5" w:rsidRPr="00350F70" w:rsidRDefault="00460CB5" w:rsidP="008A144C">
            <w:pPr>
              <w:ind w:left="-15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612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0D15D" w14:textId="77777777" w:rsidR="00460CB5" w:rsidRPr="00350F70" w:rsidRDefault="00460CB5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01D7B" w:rsidRPr="00350F70" w14:paraId="66590871" w14:textId="77777777" w:rsidTr="00A14C07">
        <w:trPr>
          <w:gridAfter w:val="1"/>
          <w:wAfter w:w="10" w:type="dxa"/>
        </w:trPr>
        <w:tc>
          <w:tcPr>
            <w:tcW w:w="2909" w:type="dxa"/>
            <w:shd w:val="clear" w:color="auto" w:fill="auto"/>
            <w:vAlign w:val="bottom"/>
          </w:tcPr>
          <w:p w14:paraId="76B6DF64" w14:textId="77777777" w:rsidR="00460CB5" w:rsidRPr="00350F70" w:rsidRDefault="00460CB5" w:rsidP="008A144C">
            <w:pPr>
              <w:ind w:left="-15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31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4FCC2" w14:textId="071A5285" w:rsidR="00460CB5" w:rsidRPr="00350F70" w:rsidRDefault="00DC63A8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17B04" w14:textId="00FD1B72" w:rsidR="00460CB5" w:rsidRPr="00350F70" w:rsidRDefault="004E55A3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01D7B" w:rsidRPr="00350F70" w14:paraId="61787293" w14:textId="77777777" w:rsidTr="00A3779C">
        <w:trPr>
          <w:gridAfter w:val="1"/>
          <w:wAfter w:w="10" w:type="dxa"/>
        </w:trPr>
        <w:tc>
          <w:tcPr>
            <w:tcW w:w="2909" w:type="dxa"/>
            <w:shd w:val="clear" w:color="auto" w:fill="auto"/>
            <w:vAlign w:val="bottom"/>
          </w:tcPr>
          <w:p w14:paraId="00A5B58A" w14:textId="77777777" w:rsidR="00460CB5" w:rsidRPr="00350F70" w:rsidRDefault="00460CB5" w:rsidP="008A144C">
            <w:pPr>
              <w:ind w:left="-15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2247B" w14:textId="6CB243FC" w:rsidR="00460CB5" w:rsidRPr="00350F70" w:rsidRDefault="00E4492C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</w:t>
            </w:r>
            <w:r w:rsidR="00460CB5"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สหรัฐ</w:t>
            </w:r>
          </w:p>
          <w:p w14:paraId="4EAE691C" w14:textId="4E058FFC" w:rsidR="00460CB5" w:rsidRPr="00350F70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3483E" w14:textId="77777777" w:rsidR="00460CB5" w:rsidRPr="00350F70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CF729AB" w14:textId="77777777" w:rsidR="00460CB5" w:rsidRPr="00350F70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ยูโร</w:t>
            </w:r>
          </w:p>
          <w:p w14:paraId="11067957" w14:textId="7383343D" w:rsidR="00460CB5" w:rsidRPr="00350F70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9A784" w14:textId="77777777" w:rsidR="00460CB5" w:rsidRPr="00350F70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04C5389" w14:textId="77777777" w:rsidR="00460CB5" w:rsidRPr="00350F70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  <w:p w14:paraId="7B2D8DC6" w14:textId="0FE5EB07" w:rsidR="00460CB5" w:rsidRPr="00350F70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4F16C" w14:textId="7256B365" w:rsidR="00460CB5" w:rsidRPr="00350F70" w:rsidRDefault="00E4492C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</w:t>
            </w:r>
            <w:r w:rsidR="00460CB5"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สหรัฐ</w:t>
            </w:r>
          </w:p>
          <w:p w14:paraId="5BCE85E3" w14:textId="565D8877" w:rsidR="00460CB5" w:rsidRPr="00350F70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34483" w14:textId="77777777" w:rsidR="00460CB5" w:rsidRPr="00350F70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B981069" w14:textId="77777777" w:rsidR="00460CB5" w:rsidRPr="00350F70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ยูโร</w:t>
            </w:r>
          </w:p>
          <w:p w14:paraId="53BA562C" w14:textId="08D8107B" w:rsidR="00460CB5" w:rsidRPr="00350F70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8C182" w14:textId="77777777" w:rsidR="00460CB5" w:rsidRPr="00350F70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F7464CD" w14:textId="77777777" w:rsidR="00460CB5" w:rsidRPr="00350F70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  <w:p w14:paraId="3F4BFEBD" w14:textId="42D5981E" w:rsidR="00460CB5" w:rsidRPr="00350F70" w:rsidRDefault="00460CB5" w:rsidP="002D535E">
            <w:pPr>
              <w:ind w:right="-98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144C" w:rsidRPr="00350F70" w14:paraId="5001C449" w14:textId="77777777" w:rsidTr="00A3779C">
        <w:trPr>
          <w:gridAfter w:val="1"/>
          <w:wAfter w:w="10" w:type="dxa"/>
        </w:trPr>
        <w:tc>
          <w:tcPr>
            <w:tcW w:w="2909" w:type="dxa"/>
            <w:shd w:val="clear" w:color="auto" w:fill="auto"/>
            <w:vAlign w:val="bottom"/>
          </w:tcPr>
          <w:p w14:paraId="1CE617EA" w14:textId="77777777" w:rsidR="008A144C" w:rsidRPr="00350F70" w:rsidRDefault="008A144C" w:rsidP="008A144C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03357" w14:textId="77777777" w:rsidR="008A144C" w:rsidRPr="00350F70" w:rsidRDefault="008A144C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E6772" w14:textId="77777777" w:rsidR="008A144C" w:rsidRPr="00350F70" w:rsidRDefault="008A144C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36E42" w14:textId="77777777" w:rsidR="008A144C" w:rsidRPr="00350F70" w:rsidRDefault="008A144C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9BEC1" w14:textId="77777777" w:rsidR="008A144C" w:rsidRPr="00350F70" w:rsidRDefault="008A144C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7D7B8" w14:textId="77777777" w:rsidR="008A144C" w:rsidRPr="00350F70" w:rsidRDefault="008A144C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B6D02" w14:textId="77777777" w:rsidR="008A144C" w:rsidRPr="00350F70" w:rsidRDefault="008A144C" w:rsidP="002D535E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392AAA" w:rsidRPr="00350F70" w14:paraId="4243ACB9" w14:textId="77777777" w:rsidTr="00A3779C">
        <w:trPr>
          <w:gridAfter w:val="1"/>
          <w:wAfter w:w="10" w:type="dxa"/>
        </w:trPr>
        <w:tc>
          <w:tcPr>
            <w:tcW w:w="2909" w:type="dxa"/>
            <w:shd w:val="clear" w:color="auto" w:fill="auto"/>
            <w:vAlign w:val="bottom"/>
          </w:tcPr>
          <w:p w14:paraId="64D04A0A" w14:textId="77777777" w:rsidR="00392AAA" w:rsidRPr="00350F70" w:rsidRDefault="00392AAA" w:rsidP="00392AAA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350F70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5B55D44" w14:textId="03775E14" w:rsidR="00392AAA" w:rsidRPr="00350F70" w:rsidRDefault="00836E55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3F63E1" w:rsidRPr="003F63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39C7C84E" w14:textId="52406720" w:rsidR="00392AAA" w:rsidRPr="00350F70" w:rsidRDefault="003F63E1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9" w:type="dxa"/>
            <w:shd w:val="clear" w:color="auto" w:fill="FAFAFA"/>
            <w:vAlign w:val="bottom"/>
          </w:tcPr>
          <w:p w14:paraId="405C2091" w14:textId="0BC124DA" w:rsidR="00392AAA" w:rsidRPr="00350F70" w:rsidRDefault="003F63E1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95A386A" w14:textId="6612F83B" w:rsidR="00392AAA" w:rsidRPr="00FF3F78" w:rsidRDefault="00836E55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9F5B6B" w:rsidRPr="00FF3F7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846</w:t>
            </w:r>
            <w:r w:rsidR="009F5B6B" w:rsidRPr="00FF3F7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532F6E7" w14:textId="5CBF50D8" w:rsidR="00392AAA" w:rsidRPr="00FF3F78" w:rsidRDefault="00392AAA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F3F7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0F36BED5" w14:textId="71C8489C" w:rsidR="00392AAA" w:rsidRPr="00FF3F78" w:rsidRDefault="00392AAA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F3F7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92AAA" w:rsidRPr="00350F70" w14:paraId="00EB7AEE" w14:textId="77777777" w:rsidTr="00A3779C">
        <w:trPr>
          <w:gridAfter w:val="1"/>
          <w:wAfter w:w="10" w:type="dxa"/>
        </w:trPr>
        <w:tc>
          <w:tcPr>
            <w:tcW w:w="2909" w:type="dxa"/>
            <w:shd w:val="clear" w:color="auto" w:fill="auto"/>
            <w:vAlign w:val="bottom"/>
          </w:tcPr>
          <w:p w14:paraId="394609A7" w14:textId="46766B04" w:rsidR="00392AAA" w:rsidRPr="00350F70" w:rsidRDefault="00392AAA" w:rsidP="00392AAA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350F70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4EED1A58" w14:textId="5A159EC3" w:rsidR="00392AAA" w:rsidRPr="00350F70" w:rsidRDefault="00836E55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F34C2D" w:rsidRPr="00F34C2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  <w:r w:rsidR="00F34C2D" w:rsidRPr="00F34C2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7918712A" w14:textId="0BAF6ABB" w:rsidR="00392AAA" w:rsidRPr="00350F70" w:rsidRDefault="003F63E1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9" w:type="dxa"/>
            <w:shd w:val="clear" w:color="auto" w:fill="FAFAFA"/>
            <w:vAlign w:val="bottom"/>
          </w:tcPr>
          <w:p w14:paraId="39BA583C" w14:textId="3F568379" w:rsidR="00392AAA" w:rsidRPr="00350F70" w:rsidRDefault="00836E55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F134A" w:rsidRPr="000F13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951</w:t>
            </w:r>
            <w:r w:rsidR="000F134A" w:rsidRPr="000F134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CD7D8ED" w14:textId="6D8D1BA4" w:rsidR="00392AAA" w:rsidRPr="00FF3F78" w:rsidRDefault="00836E55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260</w:t>
            </w:r>
            <w:r w:rsidR="00392AAA" w:rsidRPr="00FF3F7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382</w:t>
            </w:r>
            <w:r w:rsidR="00392AAA" w:rsidRPr="00FF3F7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FA9E1DA" w14:textId="0632026C" w:rsidR="00392AAA" w:rsidRPr="00FF3F78" w:rsidRDefault="00392AAA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F3F7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734A354B" w14:textId="63360618" w:rsidR="00392AAA" w:rsidRPr="00FF3F78" w:rsidRDefault="00836E55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392AAA" w:rsidRPr="00FF3F7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  <w:r w:rsidR="00392AAA" w:rsidRPr="00FF3F7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392AAA" w:rsidRPr="00350F70" w14:paraId="7764E8CF" w14:textId="77777777" w:rsidTr="00A3779C">
        <w:trPr>
          <w:gridAfter w:val="1"/>
          <w:wAfter w:w="10" w:type="dxa"/>
        </w:trPr>
        <w:tc>
          <w:tcPr>
            <w:tcW w:w="2909" w:type="dxa"/>
            <w:shd w:val="clear" w:color="auto" w:fill="auto"/>
            <w:vAlign w:val="bottom"/>
          </w:tcPr>
          <w:p w14:paraId="77F07409" w14:textId="38BCF665" w:rsidR="00392AAA" w:rsidRPr="00E94583" w:rsidRDefault="00392AAA" w:rsidP="00E94583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E94583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  <w:p w14:paraId="1C85CD93" w14:textId="03993ED6" w:rsidR="00392AAA" w:rsidRPr="00A14C07" w:rsidRDefault="00392AAA" w:rsidP="00392AAA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8"/>
                <w:sz w:val="26"/>
                <w:szCs w:val="26"/>
                <w:lang w:val="en-GB"/>
              </w:rPr>
            </w:pPr>
            <w:r w:rsidRPr="00A14C07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A14C0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(จำนวนเงินตามสัญญา)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FD4A4A4" w14:textId="0EFF29DD" w:rsidR="00392AAA" w:rsidRPr="00350F70" w:rsidRDefault="00836E55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249</w:t>
            </w:r>
            <w:r w:rsidR="002D2FC5" w:rsidRPr="002D2FC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978</w:t>
            </w:r>
            <w:r w:rsidR="002D2FC5" w:rsidRPr="002D2FC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7E258971" w14:textId="373B0F52" w:rsidR="002D2FC5" w:rsidRPr="00350F70" w:rsidRDefault="002D2FC5" w:rsidP="00EA2E05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9" w:type="dxa"/>
            <w:shd w:val="clear" w:color="auto" w:fill="FAFAFA"/>
            <w:vAlign w:val="bottom"/>
          </w:tcPr>
          <w:p w14:paraId="60A900F1" w14:textId="639E4FDD" w:rsidR="00392AAA" w:rsidRPr="00350F70" w:rsidRDefault="003F63E1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04737EF" w14:textId="77777777" w:rsidR="00392AAA" w:rsidRPr="00FF3F78" w:rsidRDefault="00392AAA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4E95F704" w14:textId="0568B46A" w:rsidR="00392AAA" w:rsidRPr="00FF3F78" w:rsidRDefault="00836E55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  <w:r w:rsidR="00392AAA" w:rsidRPr="00FF3F7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  <w:r w:rsidR="00392AAA" w:rsidRPr="00FF3F7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53A7FC0" w14:textId="77777777" w:rsidR="00392AAA" w:rsidRPr="00FF3F78" w:rsidRDefault="00392AAA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6A32351C" w14:textId="4043C07E" w:rsidR="00392AAA" w:rsidRPr="00FF3F78" w:rsidRDefault="00392AAA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F3F7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63A73B7E" w14:textId="77777777" w:rsidR="00392AAA" w:rsidRPr="00FF3F78" w:rsidRDefault="00392AAA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232C5927" w14:textId="21A23AE0" w:rsidR="00392AAA" w:rsidRPr="00FF3F78" w:rsidRDefault="00392AAA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F3F7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92AAA" w:rsidRPr="00350F70" w14:paraId="66673BCE" w14:textId="77777777" w:rsidTr="00A3779C">
        <w:trPr>
          <w:gridAfter w:val="1"/>
          <w:wAfter w:w="10" w:type="dxa"/>
        </w:trPr>
        <w:tc>
          <w:tcPr>
            <w:tcW w:w="2909" w:type="dxa"/>
            <w:shd w:val="clear" w:color="auto" w:fill="auto"/>
            <w:vAlign w:val="bottom"/>
          </w:tcPr>
          <w:p w14:paraId="33C8B591" w14:textId="77777777" w:rsidR="00392AAA" w:rsidRPr="00350F70" w:rsidRDefault="00392AAA" w:rsidP="00392AAA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350F70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5EA5D3C" w14:textId="0A141280" w:rsidR="00392AAA" w:rsidRPr="00350F70" w:rsidRDefault="00836E55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F34C2D" w:rsidRPr="00F34C2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973</w:t>
            </w:r>
            <w:r w:rsidR="00F34C2D" w:rsidRPr="00F34C2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7B078D4D" w14:textId="596FF08B" w:rsidR="00392AAA" w:rsidRPr="00350F70" w:rsidRDefault="00836E55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137</w:t>
            </w:r>
            <w:r w:rsidR="00F34C2D" w:rsidRPr="00F34C2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959" w:type="dxa"/>
            <w:shd w:val="clear" w:color="auto" w:fill="FAFAFA"/>
            <w:vAlign w:val="bottom"/>
          </w:tcPr>
          <w:p w14:paraId="6BC4C040" w14:textId="77678D13" w:rsidR="00392AAA" w:rsidRPr="00350F70" w:rsidRDefault="00836E55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F34C2D" w:rsidRPr="00F34C2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6104C0F" w14:textId="6628B94A" w:rsidR="00392AAA" w:rsidRPr="00FF3F78" w:rsidRDefault="00836E55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392AAA" w:rsidRPr="00FF3F7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961</w:t>
            </w:r>
            <w:r w:rsidR="00392AAA" w:rsidRPr="00FF3F7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A42E28B" w14:textId="505561B6" w:rsidR="00392AAA" w:rsidRPr="00FF3F78" w:rsidRDefault="00836E55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  <w:r w:rsidR="00392AAA" w:rsidRPr="00FF3F7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22F9DB85" w14:textId="41A19441" w:rsidR="00392AAA" w:rsidRPr="00FF3F78" w:rsidRDefault="00836E55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="00392AAA" w:rsidRPr="00FF3F7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392AAA" w:rsidRPr="00350F70" w14:paraId="2813BB46" w14:textId="77777777" w:rsidTr="00A3779C">
        <w:trPr>
          <w:gridAfter w:val="1"/>
          <w:wAfter w:w="10" w:type="dxa"/>
        </w:trPr>
        <w:tc>
          <w:tcPr>
            <w:tcW w:w="2909" w:type="dxa"/>
            <w:shd w:val="clear" w:color="auto" w:fill="auto"/>
            <w:vAlign w:val="bottom"/>
          </w:tcPr>
          <w:p w14:paraId="5BCB2347" w14:textId="4FC1093E" w:rsidR="00392AAA" w:rsidRPr="00A14C07" w:rsidRDefault="00392AAA" w:rsidP="00A14C07">
            <w:pPr>
              <w:autoSpaceDE w:val="0"/>
              <w:autoSpaceDN w:val="0"/>
              <w:ind w:left="-15" w:right="-165"/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14C07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  <w:p w14:paraId="08B5AB09" w14:textId="1B1552E8" w:rsidR="00392AAA" w:rsidRPr="00350F70" w:rsidRDefault="00392AAA" w:rsidP="00392AAA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</w:pPr>
            <w:r w:rsidRPr="00A14C0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A14C07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(จำนวนเงินตามสัญญา)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3C6F2A79" w14:textId="298FBA28" w:rsidR="00392AAA" w:rsidRPr="00350F70" w:rsidRDefault="003F63E1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0FBD3243" w14:textId="72CFE64B" w:rsidR="00392AAA" w:rsidRPr="00350F70" w:rsidRDefault="00836E55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  <w:r w:rsidR="002D2FC5" w:rsidRPr="002D2FC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972</w:t>
            </w:r>
            <w:r w:rsidR="002D2FC5" w:rsidRPr="002D2FC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959" w:type="dxa"/>
            <w:shd w:val="clear" w:color="auto" w:fill="FAFAFA"/>
            <w:vAlign w:val="bottom"/>
          </w:tcPr>
          <w:p w14:paraId="683DE0B2" w14:textId="585BA377" w:rsidR="00392AAA" w:rsidRPr="00350F70" w:rsidRDefault="003F63E1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671C32AF" w14:textId="77777777" w:rsidR="00392AAA" w:rsidRPr="00FF3F78" w:rsidRDefault="00392AAA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28E1FAE3" w14:textId="419C49C1" w:rsidR="00392AAA" w:rsidRPr="00FF3F78" w:rsidRDefault="00836E55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F5B6B" w:rsidRPr="00FF3F7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9F5B6B" w:rsidRPr="00FF3F7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2BF8BDC7" w14:textId="77777777" w:rsidR="00392AAA" w:rsidRPr="00FF3F78" w:rsidRDefault="00392AAA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062915D" w14:textId="00953C43" w:rsidR="00392AAA" w:rsidRPr="00FF3F78" w:rsidRDefault="00392AAA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F3F7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35FB2ADF" w14:textId="77777777" w:rsidR="00392AAA" w:rsidRPr="00FF3F78" w:rsidRDefault="00392AAA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606F476B" w14:textId="7FA87D8E" w:rsidR="00392AAA" w:rsidRPr="00FF3F78" w:rsidRDefault="00392AAA" w:rsidP="00392AAA">
            <w:pPr>
              <w:ind w:right="-98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F3F7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A40D507" w14:textId="54395D1C" w:rsidR="00460CB5" w:rsidRPr="00350F70" w:rsidRDefault="00460CB5" w:rsidP="008A144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4" w:type="dxa"/>
        <w:tblInd w:w="562" w:type="dxa"/>
        <w:tblLook w:val="04A0" w:firstRow="1" w:lastRow="0" w:firstColumn="1" w:lastColumn="0" w:noHBand="0" w:noVBand="1"/>
      </w:tblPr>
      <w:tblGrid>
        <w:gridCol w:w="2911"/>
        <w:gridCol w:w="1062"/>
        <w:gridCol w:w="1102"/>
        <w:gridCol w:w="963"/>
        <w:gridCol w:w="1062"/>
        <w:gridCol w:w="956"/>
        <w:gridCol w:w="968"/>
      </w:tblGrid>
      <w:tr w:rsidR="00401D7B" w:rsidRPr="00350F70" w14:paraId="4E84549D" w14:textId="77777777" w:rsidTr="00A3779C">
        <w:tc>
          <w:tcPr>
            <w:tcW w:w="2911" w:type="dxa"/>
            <w:shd w:val="clear" w:color="auto" w:fill="auto"/>
            <w:vAlign w:val="bottom"/>
          </w:tcPr>
          <w:p w14:paraId="6CDA4F11" w14:textId="77777777" w:rsidR="00677A7A" w:rsidRPr="00350F70" w:rsidRDefault="00677A7A" w:rsidP="008A144C">
            <w:pPr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1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81FB0" w14:textId="7218863F" w:rsidR="00677A7A" w:rsidRPr="00350F70" w:rsidRDefault="00677A7A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01D7B" w:rsidRPr="00350F70" w14:paraId="4C4F5061" w14:textId="77777777" w:rsidTr="00A3779C">
        <w:tc>
          <w:tcPr>
            <w:tcW w:w="2911" w:type="dxa"/>
            <w:shd w:val="clear" w:color="auto" w:fill="auto"/>
            <w:vAlign w:val="bottom"/>
          </w:tcPr>
          <w:p w14:paraId="45AEF549" w14:textId="77777777" w:rsidR="00677A7A" w:rsidRPr="00350F70" w:rsidRDefault="00677A7A" w:rsidP="008A144C">
            <w:pPr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4BAB9" w14:textId="75C50165" w:rsidR="00677A7A" w:rsidRPr="00350F70" w:rsidRDefault="00DC63A8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9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C36CE" w14:textId="4B53F520" w:rsidR="00677A7A" w:rsidRPr="00350F70" w:rsidRDefault="004E55A3" w:rsidP="00401D7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01D7B" w:rsidRPr="00350F70" w14:paraId="2DF4BF6D" w14:textId="77777777" w:rsidTr="00A3779C">
        <w:tc>
          <w:tcPr>
            <w:tcW w:w="2911" w:type="dxa"/>
            <w:shd w:val="clear" w:color="auto" w:fill="auto"/>
            <w:vAlign w:val="bottom"/>
          </w:tcPr>
          <w:p w14:paraId="19CB8763" w14:textId="77777777" w:rsidR="00677A7A" w:rsidRPr="00350F70" w:rsidRDefault="00677A7A" w:rsidP="008A144C">
            <w:pPr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594E4" w14:textId="7687A9B1" w:rsidR="00677A7A" w:rsidRPr="00350F70" w:rsidRDefault="00E4492C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</w:t>
            </w:r>
            <w:r w:rsidR="00677A7A"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สหรัฐ</w:t>
            </w:r>
          </w:p>
          <w:p w14:paraId="46FDC3F2" w14:textId="77777777" w:rsidR="00677A7A" w:rsidRPr="00350F70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301F2" w14:textId="77777777" w:rsidR="00677A7A" w:rsidRPr="00350F70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B7E4B06" w14:textId="77777777" w:rsidR="00677A7A" w:rsidRPr="00350F70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ยูโร</w:t>
            </w:r>
          </w:p>
          <w:p w14:paraId="1711022B" w14:textId="77777777" w:rsidR="00677A7A" w:rsidRPr="00350F70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CEF10" w14:textId="77777777" w:rsidR="00677A7A" w:rsidRPr="00350F70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3BBD834" w14:textId="77777777" w:rsidR="00677A7A" w:rsidRPr="00350F70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  <w:p w14:paraId="08624738" w14:textId="77777777" w:rsidR="00677A7A" w:rsidRPr="00350F70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2F15B" w14:textId="2435CD4C" w:rsidR="00677A7A" w:rsidRPr="00350F70" w:rsidRDefault="00E4492C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ดอลลาร์</w:t>
            </w:r>
            <w:r w:rsidR="00677A7A"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สหรัฐ</w:t>
            </w:r>
          </w:p>
          <w:p w14:paraId="32020ADF" w14:textId="77777777" w:rsidR="00677A7A" w:rsidRPr="00350F70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7EC8C" w14:textId="77777777" w:rsidR="00677A7A" w:rsidRPr="00350F70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4EA810B" w14:textId="77777777" w:rsidR="00677A7A" w:rsidRPr="00350F70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ยูโร</w:t>
            </w:r>
          </w:p>
          <w:p w14:paraId="03652FBB" w14:textId="77777777" w:rsidR="00677A7A" w:rsidRPr="00350F70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4DD44" w14:textId="77777777" w:rsidR="00677A7A" w:rsidRPr="00350F70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6096CB7" w14:textId="77777777" w:rsidR="00677A7A" w:rsidRPr="00350F70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เยน</w:t>
            </w:r>
          </w:p>
          <w:p w14:paraId="629CA1B6" w14:textId="77777777" w:rsidR="00677A7A" w:rsidRPr="00350F70" w:rsidRDefault="00677A7A" w:rsidP="002D535E">
            <w:pPr>
              <w:ind w:right="-99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A144C" w:rsidRPr="00350F70" w14:paraId="5B575EB3" w14:textId="77777777" w:rsidTr="00A3779C">
        <w:tc>
          <w:tcPr>
            <w:tcW w:w="2911" w:type="dxa"/>
            <w:shd w:val="clear" w:color="auto" w:fill="auto"/>
            <w:vAlign w:val="bottom"/>
          </w:tcPr>
          <w:p w14:paraId="600C23E1" w14:textId="77777777" w:rsidR="008A144C" w:rsidRPr="00350F70" w:rsidRDefault="008A144C" w:rsidP="008A144C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94894" w14:textId="77777777" w:rsidR="008A144C" w:rsidRPr="00350F70" w:rsidRDefault="008A144C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22770" w14:textId="77777777" w:rsidR="008A144C" w:rsidRPr="00350F70" w:rsidRDefault="008A144C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FCD14" w14:textId="77777777" w:rsidR="008A144C" w:rsidRPr="00350F70" w:rsidRDefault="008A144C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B467D" w14:textId="77777777" w:rsidR="008A144C" w:rsidRPr="00350F70" w:rsidRDefault="008A144C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C1B88" w14:textId="77777777" w:rsidR="008A144C" w:rsidRPr="00350F70" w:rsidRDefault="008A144C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8D606" w14:textId="77777777" w:rsidR="008A144C" w:rsidRPr="00350F70" w:rsidRDefault="008A144C" w:rsidP="002D535E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392AAA" w:rsidRPr="00350F70" w14:paraId="3C6A1D82" w14:textId="77777777" w:rsidTr="00A3779C">
        <w:tc>
          <w:tcPr>
            <w:tcW w:w="2911" w:type="dxa"/>
            <w:shd w:val="clear" w:color="auto" w:fill="auto"/>
            <w:vAlign w:val="bottom"/>
          </w:tcPr>
          <w:p w14:paraId="21607930" w14:textId="77777777" w:rsidR="00392AAA" w:rsidRPr="00350F70" w:rsidRDefault="00392AAA" w:rsidP="00392AAA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350F70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D15EFF2" w14:textId="45385A2F" w:rsidR="00392AAA" w:rsidRPr="00350F70" w:rsidRDefault="00836E5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3F63E1" w:rsidRPr="003F63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102" w:type="dxa"/>
            <w:shd w:val="clear" w:color="auto" w:fill="FAFAFA"/>
            <w:vAlign w:val="bottom"/>
          </w:tcPr>
          <w:p w14:paraId="1DA2D1A9" w14:textId="7E18D5A2" w:rsidR="00392AAA" w:rsidRPr="00350F70" w:rsidRDefault="003F63E1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0A520375" w14:textId="19C8A8F5" w:rsidR="00392AAA" w:rsidRPr="00350F70" w:rsidRDefault="003F63E1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75B68CA" w14:textId="5EDDE851" w:rsidR="00392AAA" w:rsidRPr="00350F70" w:rsidRDefault="00836E5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92AAA" w:rsidRPr="00350F7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844</w:t>
            </w:r>
            <w:r w:rsidR="00392AAA" w:rsidRPr="00350F7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58CFB338" w14:textId="63096EB3" w:rsidR="00392AAA" w:rsidRPr="00350F70" w:rsidRDefault="00392AAA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331B6122" w14:textId="2B0CBEA9" w:rsidR="00392AAA" w:rsidRPr="00350F70" w:rsidRDefault="00392AAA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92AAA" w:rsidRPr="00350F70" w14:paraId="6608F1F3" w14:textId="77777777" w:rsidTr="00A3779C">
        <w:tc>
          <w:tcPr>
            <w:tcW w:w="2911" w:type="dxa"/>
            <w:shd w:val="clear" w:color="auto" w:fill="auto"/>
            <w:vAlign w:val="bottom"/>
          </w:tcPr>
          <w:p w14:paraId="4DFADAFE" w14:textId="4AB95D30" w:rsidR="00392AAA" w:rsidRPr="00350F70" w:rsidRDefault="00392AAA" w:rsidP="00392AAA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350F70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2BB02927" w14:textId="129AC39A" w:rsidR="00392AAA" w:rsidRPr="00350F70" w:rsidRDefault="00836E5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F34C2D" w:rsidRPr="00F34C2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  <w:r w:rsidR="00F34C2D" w:rsidRPr="00F34C2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102" w:type="dxa"/>
            <w:shd w:val="clear" w:color="auto" w:fill="FAFAFA"/>
            <w:vAlign w:val="bottom"/>
          </w:tcPr>
          <w:p w14:paraId="20277FB5" w14:textId="42067148" w:rsidR="00392AAA" w:rsidRPr="00350F70" w:rsidRDefault="003F63E1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265B019F" w14:textId="4751948B" w:rsidR="00392AAA" w:rsidRPr="00350F70" w:rsidRDefault="00836E5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B5CAE" w:rsidRPr="000B5CA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951</w:t>
            </w:r>
            <w:r w:rsidR="000B5CAE" w:rsidRPr="000B5CA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C59F374" w14:textId="1A810A2B" w:rsidR="00392AAA" w:rsidRPr="00350F70" w:rsidRDefault="00836E5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  <w:r w:rsidR="00392AAA" w:rsidRPr="00350F7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565</w:t>
            </w:r>
            <w:r w:rsidR="00392AAA" w:rsidRPr="00350F7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71DD4F93" w14:textId="1C36C102" w:rsidR="00392AAA" w:rsidRPr="00350F70" w:rsidRDefault="00392AAA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242C192" w14:textId="542165A3" w:rsidR="00392AAA" w:rsidRPr="00350F70" w:rsidRDefault="00836E5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392AAA" w:rsidRPr="00350F7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  <w:r w:rsidR="00392AAA" w:rsidRPr="00350F7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392AAA" w:rsidRPr="00350F70" w14:paraId="72E3496B" w14:textId="77777777" w:rsidTr="00A3779C">
        <w:tc>
          <w:tcPr>
            <w:tcW w:w="2911" w:type="dxa"/>
            <w:shd w:val="clear" w:color="auto" w:fill="auto"/>
            <w:vAlign w:val="bottom"/>
          </w:tcPr>
          <w:p w14:paraId="3B402E8D" w14:textId="373B42A1" w:rsidR="00392AAA" w:rsidRPr="00350F70" w:rsidRDefault="00392AAA" w:rsidP="00392AAA">
            <w:pPr>
              <w:autoSpaceDE w:val="0"/>
              <w:autoSpaceDN w:val="0"/>
              <w:ind w:left="-15"/>
              <w:jc w:val="left"/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</w:pPr>
            <w:r w:rsidRPr="00350F70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สัญญาขายเงินตราต่างประเทศล่วงหน้า</w:t>
            </w:r>
          </w:p>
          <w:p w14:paraId="0036F769" w14:textId="2846B87B" w:rsidR="00392AAA" w:rsidRPr="00350F70" w:rsidRDefault="00392AAA" w:rsidP="00392AAA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350F70">
              <w:rPr>
                <w:rFonts w:ascii="Browallia New" w:eastAsia="Arial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50F70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(จำนวนเงินตามสัญญา)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57BE1B7C" w14:textId="0A5A5427" w:rsidR="00392AAA" w:rsidRPr="00350F70" w:rsidRDefault="00836E5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249</w:t>
            </w:r>
            <w:r w:rsidR="003F63E1" w:rsidRPr="003F63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978</w:t>
            </w:r>
            <w:r w:rsidR="003F63E1" w:rsidRPr="003F63E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102" w:type="dxa"/>
            <w:shd w:val="clear" w:color="auto" w:fill="FAFAFA"/>
            <w:vAlign w:val="bottom"/>
          </w:tcPr>
          <w:p w14:paraId="3331418F" w14:textId="510087C2" w:rsidR="00392AAA" w:rsidRPr="00350F70" w:rsidRDefault="002D2FC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03ACE731" w14:textId="0C34AC6E" w:rsidR="00392AAA" w:rsidRPr="00350F70" w:rsidRDefault="003F63E1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34B7B4B" w14:textId="77777777" w:rsidR="00392AAA" w:rsidRPr="00350F70" w:rsidRDefault="00392AAA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1B2DE6EB" w14:textId="31879B2E" w:rsidR="00392AAA" w:rsidRPr="00350F70" w:rsidRDefault="00836E5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  <w:r w:rsidR="00392AAA" w:rsidRPr="00350F7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  <w:r w:rsidR="00392AAA" w:rsidRPr="00350F7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51015C93" w14:textId="77777777" w:rsidR="00392AAA" w:rsidRPr="00350F70" w:rsidRDefault="00392AAA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4B008DFA" w14:textId="3C495E53" w:rsidR="00392AAA" w:rsidRPr="00350F70" w:rsidRDefault="00392AAA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76147A0" w14:textId="77777777" w:rsidR="00392AAA" w:rsidRPr="00350F70" w:rsidRDefault="00392AAA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6F538A08" w14:textId="4A059C0B" w:rsidR="00392AAA" w:rsidRPr="00350F70" w:rsidRDefault="00392AAA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92AAA" w:rsidRPr="00350F70" w14:paraId="10C89779" w14:textId="77777777" w:rsidTr="00A3779C">
        <w:tc>
          <w:tcPr>
            <w:tcW w:w="2911" w:type="dxa"/>
            <w:shd w:val="clear" w:color="auto" w:fill="auto"/>
            <w:vAlign w:val="bottom"/>
          </w:tcPr>
          <w:p w14:paraId="798BF59D" w14:textId="77777777" w:rsidR="00392AAA" w:rsidRPr="00350F70" w:rsidRDefault="00392AAA" w:rsidP="00392AAA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</w:rPr>
            </w:pPr>
            <w:r w:rsidRPr="00350F70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95A6FF7" w14:textId="02DA4963" w:rsidR="00392AAA" w:rsidRPr="00350F70" w:rsidRDefault="00836E5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F34C2D" w:rsidRPr="00F34C2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973</w:t>
            </w:r>
            <w:r w:rsidR="00F34C2D" w:rsidRPr="00F34C2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102" w:type="dxa"/>
            <w:shd w:val="clear" w:color="auto" w:fill="FAFAFA"/>
            <w:vAlign w:val="bottom"/>
          </w:tcPr>
          <w:p w14:paraId="6D8607CE" w14:textId="63C03920" w:rsidR="00392AAA" w:rsidRPr="00350F70" w:rsidRDefault="00836E5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137</w:t>
            </w:r>
            <w:r w:rsidR="00F34C2D" w:rsidRPr="00F34C2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49E66910" w14:textId="7EDC4F54" w:rsidR="00392AAA" w:rsidRPr="00350F70" w:rsidRDefault="00836E5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F34C2D" w:rsidRPr="00F34C2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7597523" w14:textId="52F59228" w:rsidR="00392AAA" w:rsidRPr="00350F70" w:rsidRDefault="00836E5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392AAA" w:rsidRPr="00350F7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961</w:t>
            </w:r>
            <w:r w:rsidR="00392AAA" w:rsidRPr="00350F7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2DEF8FE4" w14:textId="249C590A" w:rsidR="00392AAA" w:rsidRPr="00350F70" w:rsidRDefault="00836E5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  <w:r w:rsidR="00392AAA" w:rsidRPr="00350F7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A6FDEF1" w14:textId="357C684C" w:rsidR="00392AAA" w:rsidRPr="00350F70" w:rsidRDefault="00836E5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="00392AAA" w:rsidRPr="00350F7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2D2FC5" w:rsidRPr="00350F70" w14:paraId="5B77C1C4" w14:textId="77777777" w:rsidTr="00A3779C">
        <w:tc>
          <w:tcPr>
            <w:tcW w:w="2911" w:type="dxa"/>
            <w:shd w:val="clear" w:color="auto" w:fill="auto"/>
            <w:vAlign w:val="bottom"/>
          </w:tcPr>
          <w:p w14:paraId="1E9D2E1C" w14:textId="77777777" w:rsidR="002D2FC5" w:rsidRPr="00A14C07" w:rsidRDefault="002D2FC5" w:rsidP="002D2FC5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14C07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  <w:p w14:paraId="7077BE30" w14:textId="0EFEB9EC" w:rsidR="002D2FC5" w:rsidRPr="00A14C07" w:rsidRDefault="002D2FC5" w:rsidP="002D2FC5">
            <w:pPr>
              <w:autoSpaceDE w:val="0"/>
              <w:autoSpaceDN w:val="0"/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  <w:r w:rsidRPr="00A14C0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 xml:space="preserve">   (</w:t>
            </w:r>
            <w:r w:rsidRPr="00A14C07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จำนวนเงินตามสัญญา)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3CC82702" w14:textId="5D2F4CBA" w:rsidR="002D2FC5" w:rsidRPr="003F63E1" w:rsidRDefault="002D2FC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02" w:type="dxa"/>
            <w:shd w:val="clear" w:color="auto" w:fill="FAFAFA"/>
            <w:vAlign w:val="bottom"/>
          </w:tcPr>
          <w:p w14:paraId="658D3D09" w14:textId="46CBB148" w:rsidR="002D2FC5" w:rsidRPr="003F63E1" w:rsidRDefault="00836E5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  <w:r w:rsidR="002D2FC5" w:rsidRPr="002D2FC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972</w:t>
            </w:r>
            <w:r w:rsidR="002D2FC5" w:rsidRPr="002D2FC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963" w:type="dxa"/>
            <w:shd w:val="clear" w:color="auto" w:fill="FAFAFA"/>
            <w:vAlign w:val="bottom"/>
          </w:tcPr>
          <w:p w14:paraId="766B5CC8" w14:textId="38E0FD53" w:rsidR="002D2FC5" w:rsidRDefault="002D2FC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FD34EAF" w14:textId="2A631ACB" w:rsidR="002D2FC5" w:rsidRPr="00350F70" w:rsidRDefault="002D2FC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56" w:type="dxa"/>
            <w:shd w:val="clear" w:color="auto" w:fill="auto"/>
            <w:vAlign w:val="bottom"/>
          </w:tcPr>
          <w:p w14:paraId="387E43F3" w14:textId="370795B8" w:rsidR="002D2FC5" w:rsidRPr="00350F70" w:rsidRDefault="002D2FC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5F0199D7" w14:textId="3907819F" w:rsidR="002D2FC5" w:rsidRPr="00350F70" w:rsidRDefault="002D2FC5" w:rsidP="00392AAA">
            <w:pPr>
              <w:ind w:right="-99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</w:tbl>
    <w:p w14:paraId="0BF6A80D" w14:textId="6C9CFBE0" w:rsidR="00A5250C" w:rsidRPr="00E94583" w:rsidRDefault="00A5250C" w:rsidP="00E945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420A96" w14:textId="77777777" w:rsidR="00A5250C" w:rsidRPr="00E94583" w:rsidRDefault="00A5250C" w:rsidP="00E9458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9458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73E0968" w14:textId="06336E1E" w:rsidR="00F03FB3" w:rsidRPr="00DA0EF4" w:rsidRDefault="00F03FB3" w:rsidP="00EF1B82">
      <w:pPr>
        <w:ind w:left="1080"/>
        <w:rPr>
          <w:rFonts w:ascii="Browallia New" w:hAnsi="Browallia New" w:cs="Browallia New"/>
          <w:i/>
          <w:iCs/>
          <w:color w:val="C45911"/>
          <w:sz w:val="26"/>
          <w:szCs w:val="26"/>
          <w:cs/>
          <w:lang w:val="en-GB"/>
        </w:rPr>
      </w:pPr>
      <w:r w:rsidRPr="00DA0EF4">
        <w:rPr>
          <w:rFonts w:ascii="Browallia New" w:hAnsi="Browallia New" w:cs="Browallia New"/>
          <w:i/>
          <w:iCs/>
          <w:color w:val="C45911"/>
          <w:sz w:val="26"/>
          <w:szCs w:val="26"/>
          <w:cs/>
          <w:lang w:val="en-GB"/>
        </w:rPr>
        <w:t>การวิเคราะห์ความอ่อนไหว</w:t>
      </w:r>
    </w:p>
    <w:p w14:paraId="61FB9EBD" w14:textId="77777777" w:rsidR="00F03FB3" w:rsidRPr="00DA0EF4" w:rsidRDefault="00F03FB3" w:rsidP="00EF1B82">
      <w:pPr>
        <w:ind w:left="1080"/>
        <w:rPr>
          <w:rFonts w:ascii="Browallia New" w:hAnsi="Browallia New" w:cs="Browallia New"/>
          <w:i/>
          <w:iCs/>
          <w:color w:val="0D0D0D"/>
          <w:cs/>
          <w:lang w:val="en-GB"/>
        </w:rPr>
      </w:pPr>
    </w:p>
    <w:p w14:paraId="0D05AF33" w14:textId="4BF31E26" w:rsidR="00F03FB3" w:rsidRPr="00DA0EF4" w:rsidRDefault="00F03FB3" w:rsidP="00C63A6C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D0D0D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</w:t>
      </w:r>
      <w:r w:rsidR="00D138D1"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 กับ</w:t>
      </w:r>
      <w:r w:rsidR="008A144C" w:rsidRPr="00DA0EF4">
        <w:rPr>
          <w:rFonts w:ascii="Browallia New" w:eastAsia="Arial Unicode MS" w:hAnsi="Browallia New" w:cs="Browallia New"/>
          <w:sz w:val="26"/>
          <w:szCs w:val="26"/>
        </w:rPr>
        <w:br/>
      </w:r>
      <w:r w:rsidRPr="00DA0EF4">
        <w:rPr>
          <w:rFonts w:ascii="Browallia New" w:hAnsi="Browallia New" w:cs="Browallia New"/>
          <w:color w:val="0D0D0D"/>
          <w:sz w:val="26"/>
          <w:szCs w:val="26"/>
          <w:cs/>
          <w:lang w:val="en-GB"/>
        </w:rPr>
        <w:t>เงิน</w:t>
      </w:r>
      <w:r w:rsidR="00E4492C">
        <w:rPr>
          <w:rFonts w:ascii="Browallia New" w:hAnsi="Browallia New" w:cs="Browallia New"/>
          <w:color w:val="0D0D0D"/>
          <w:sz w:val="26"/>
          <w:szCs w:val="26"/>
          <w:cs/>
          <w:lang w:val="en-GB"/>
        </w:rPr>
        <w:t>ดอลลาร์</w:t>
      </w:r>
      <w:r w:rsidRPr="00DA0EF4">
        <w:rPr>
          <w:rFonts w:ascii="Browallia New" w:hAnsi="Browallia New" w:cs="Browallia New"/>
          <w:color w:val="0D0D0D"/>
          <w:sz w:val="26"/>
          <w:szCs w:val="26"/>
          <w:cs/>
          <w:lang w:val="en-GB"/>
        </w:rPr>
        <w:t>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</w:t>
      </w:r>
      <w:r w:rsidR="00E4492C">
        <w:rPr>
          <w:rFonts w:ascii="Browallia New" w:hAnsi="Browallia New" w:cs="Browallia New"/>
          <w:color w:val="0D0D0D"/>
          <w:sz w:val="26"/>
          <w:szCs w:val="26"/>
          <w:cs/>
          <w:lang w:val="en-GB"/>
        </w:rPr>
        <w:t>ดอลลาร์</w:t>
      </w:r>
      <w:r w:rsidRPr="00DA0EF4">
        <w:rPr>
          <w:rFonts w:ascii="Browallia New" w:hAnsi="Browallia New" w:cs="Browallia New"/>
          <w:color w:val="0D0D0D"/>
          <w:sz w:val="26"/>
          <w:szCs w:val="26"/>
          <w:cs/>
          <w:lang w:val="en-GB"/>
        </w:rPr>
        <w:t>สหรัฐ</w:t>
      </w:r>
    </w:p>
    <w:p w14:paraId="2EF6785B" w14:textId="77777777" w:rsidR="00EF1B82" w:rsidRPr="00A14C07" w:rsidRDefault="00EF1B82" w:rsidP="00EF1B82">
      <w:pPr>
        <w:ind w:left="1080"/>
        <w:jc w:val="thaiDistribute"/>
        <w:rPr>
          <w:rFonts w:ascii="Browallia New" w:hAnsi="Browallia New" w:cs="Browallia New"/>
          <w:color w:val="0D0D0D"/>
          <w:lang w:val="en-GB"/>
        </w:rPr>
      </w:pPr>
    </w:p>
    <w:tbl>
      <w:tblPr>
        <w:tblW w:w="8471" w:type="dxa"/>
        <w:tblInd w:w="109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069"/>
        <w:gridCol w:w="1701"/>
        <w:gridCol w:w="1701"/>
      </w:tblGrid>
      <w:tr w:rsidR="00F03FB3" w:rsidRPr="00DA0EF4" w14:paraId="7A749F98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57F7F" w14:textId="77777777" w:rsidR="00F03FB3" w:rsidRPr="00DA0EF4" w:rsidRDefault="00F03FB3" w:rsidP="00F03FB3">
            <w:pP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bookmarkStart w:id="14" w:name="_Hlk45226197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915C3" w14:textId="0E64A2FE" w:rsidR="00F03FB3" w:rsidRPr="00DA0EF4" w:rsidRDefault="00F03FB3" w:rsidP="00C622FB">
            <w:pPr>
              <w:jc w:val="center"/>
              <w:rPr>
                <w:rFonts w:ascii="Browallia New" w:eastAsia="Arial" w:hAnsi="Browallia New" w:cs="Browallia New"/>
                <w:b/>
                <w:bCs/>
                <w:color w:val="0070C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A2AA4" w:rsidRPr="00DA0EF4" w14:paraId="7928AA91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B8E8A" w14:textId="77777777" w:rsidR="008A2AA4" w:rsidRPr="00DA0EF4" w:rsidRDefault="008A2AA4" w:rsidP="00F03FB3">
            <w:pP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07766" w14:textId="77777777" w:rsidR="008A2AA4" w:rsidRPr="00DA0EF4" w:rsidRDefault="008A2AA4" w:rsidP="00C622F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8A2AA4" w:rsidRPr="00DA0EF4" w14:paraId="0015A76C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47995" w14:textId="77777777" w:rsidR="008A2AA4" w:rsidRPr="00DA0EF4" w:rsidRDefault="008A2AA4" w:rsidP="00F03FB3">
            <w:pP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91B2E" w14:textId="4A5123BE" w:rsidR="008A2AA4" w:rsidRPr="00DA0EF4" w:rsidRDefault="00DC63A8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3A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7746337" w14:textId="1BF72E44" w:rsidR="008A2AA4" w:rsidRPr="00DA0EF4" w:rsidRDefault="008A2AA4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0F14F6" w14:textId="77DA011C" w:rsidR="008A2AA4" w:rsidRPr="00DA0EF4" w:rsidRDefault="004E55A3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55A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8A4155C" w14:textId="30EA3629" w:rsidR="008A2AA4" w:rsidRPr="00DA0EF4" w:rsidRDefault="008A2AA4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92AAA" w:rsidRPr="00DA0EF4" w14:paraId="3649E1A4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49653" w14:textId="2A00319C" w:rsidR="00392AAA" w:rsidRPr="00DA0EF4" w:rsidRDefault="00392AAA" w:rsidP="00392AAA">
            <w:pPr>
              <w:ind w:left="177" w:hanging="177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อัตราแลกเปลี่ยน บาทต่อ</w:t>
            </w:r>
            <w:r w:rsidR="001B1F6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ดอลลาร์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สหรัฐฯ -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</w:r>
            <w:r w:rsidR="000B5CA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เพิ่มขึ้น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39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4E55A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7E1EA" w14:textId="7A7C84FB" w:rsidR="00392AAA" w:rsidRPr="00DA0EF4" w:rsidRDefault="00836E55" w:rsidP="00392AAA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2639F4" w:rsidRPr="002639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  <w:r w:rsidR="002639F4" w:rsidRPr="002639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D294B" w14:textId="77777777" w:rsidR="00392AAA" w:rsidRPr="00DA0EF4" w:rsidRDefault="00392AAA" w:rsidP="00392AAA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4032CDD6" w14:textId="7477CEAF" w:rsidR="00392AAA" w:rsidRPr="00DA0EF4" w:rsidRDefault="00836E55" w:rsidP="00392AAA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392AAA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262</w:t>
            </w:r>
            <w:r w:rsidR="00392AAA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392AAA" w:rsidRPr="00DA0EF4" w14:paraId="7F04CE32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22DF1" w14:textId="5270B659" w:rsidR="00392AAA" w:rsidRPr="00DA0EF4" w:rsidRDefault="00392AAA" w:rsidP="00392AAA">
            <w:pPr>
              <w:ind w:left="177" w:hanging="177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อัตราแลกเปลี่ยน บาทต่อ</w:t>
            </w:r>
            <w:r w:rsidR="001B1F6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ดอลลาร์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สหรัฐฯ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ลดลงร้อยละ</w:t>
            </w:r>
            <w:r w:rsidR="0057162E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39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4E55A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941EF" w14:textId="123B74CA" w:rsidR="00392AAA" w:rsidRPr="00DA0EF4" w:rsidRDefault="002639F4" w:rsidP="00392AAA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639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2639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  <w:r w:rsidRPr="002639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449</w:t>
            </w:r>
            <w:r w:rsidRPr="002639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0D2EA" w14:textId="77777777" w:rsidR="00392AAA" w:rsidRPr="00DA0EF4" w:rsidRDefault="00392AAA" w:rsidP="00392AAA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7CB316F5" w14:textId="420BD655" w:rsidR="00392AAA" w:rsidRPr="00DA0EF4" w:rsidRDefault="00392AAA" w:rsidP="00392AAA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401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bookmarkEnd w:id="14"/>
    <w:p w14:paraId="54803C2A" w14:textId="5CB07030" w:rsidR="008A2AA4" w:rsidRPr="00DA0EF4" w:rsidRDefault="008A2AA4" w:rsidP="002D535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5C2C0165" w14:textId="1F3E6BD1" w:rsidR="00460CB5" w:rsidRPr="00DA0EF4" w:rsidRDefault="00460CB5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tbl>
      <w:tblPr>
        <w:tblW w:w="8471" w:type="dxa"/>
        <w:tblInd w:w="109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069"/>
        <w:gridCol w:w="1701"/>
        <w:gridCol w:w="1701"/>
      </w:tblGrid>
      <w:tr w:rsidR="008A2AA4" w:rsidRPr="00DA0EF4" w14:paraId="4DDE0167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C51F6" w14:textId="77777777" w:rsidR="008A2AA4" w:rsidRPr="00DA0EF4" w:rsidRDefault="008A2AA4" w:rsidP="00EF1B82">
            <w:pPr>
              <w:ind w:left="158" w:hanging="158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11E23" w14:textId="54DA2B09" w:rsidR="008A2AA4" w:rsidRPr="00DA0EF4" w:rsidRDefault="008A2AA4" w:rsidP="00C622FB">
            <w:pPr>
              <w:jc w:val="center"/>
              <w:rPr>
                <w:rFonts w:ascii="Browallia New" w:eastAsia="Arial" w:hAnsi="Browallia New" w:cs="Browallia New"/>
                <w:b/>
                <w:bCs/>
                <w:color w:val="0070C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A2AA4" w:rsidRPr="00DA0EF4" w14:paraId="3EC00C14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89A58" w14:textId="77777777" w:rsidR="008A2AA4" w:rsidRPr="00DA0EF4" w:rsidRDefault="008A2AA4" w:rsidP="00EF1B82">
            <w:pPr>
              <w:ind w:left="158" w:hanging="158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5F835" w14:textId="77777777" w:rsidR="008A2AA4" w:rsidRPr="00DA0EF4" w:rsidRDefault="008A2AA4" w:rsidP="00C622FB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51538B" w:rsidRPr="00DA0EF4" w14:paraId="5EAECFF7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C3ACC" w14:textId="77777777" w:rsidR="0051538B" w:rsidRPr="00DA0EF4" w:rsidRDefault="0051538B" w:rsidP="00EF1B82">
            <w:pPr>
              <w:ind w:left="158" w:hanging="158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D6753" w14:textId="3220AFE3" w:rsidR="0051538B" w:rsidRPr="00DA0EF4" w:rsidRDefault="00DC63A8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3A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EBB9DC4" w14:textId="4AF1AFAC" w:rsidR="0051538B" w:rsidRPr="00DA0EF4" w:rsidRDefault="0051538B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35D012" w14:textId="7B7CEB33" w:rsidR="0051538B" w:rsidRPr="00DA0EF4" w:rsidRDefault="004E55A3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55A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1D976CA" w14:textId="4D7BF62A" w:rsidR="0051538B" w:rsidRPr="00DA0EF4" w:rsidRDefault="0051538B" w:rsidP="002D535E">
            <w:pPr>
              <w:ind w:right="-9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92AAA" w:rsidRPr="00DA0EF4" w14:paraId="4D39B63B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D137D" w14:textId="3BCCD9FB" w:rsidR="00392AAA" w:rsidRPr="00DA0EF4" w:rsidRDefault="00392AAA" w:rsidP="00392AAA">
            <w:pPr>
              <w:ind w:left="158" w:hanging="158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อัตราแลกเปลี่ยน บาทต่อ</w:t>
            </w:r>
            <w:r w:rsidR="001B1F6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ดอลลาร์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สหรัฐฯ -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39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</w:t>
            </w:r>
            <w:r w:rsidR="0057162E" w:rsidRPr="0057162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4E55A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19DAB" w14:textId="2152C797" w:rsidR="00392AAA" w:rsidRPr="00DA0EF4" w:rsidRDefault="00836E55" w:rsidP="00392AAA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2639F4" w:rsidRPr="002639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  <w:r w:rsidR="002639F4" w:rsidRPr="002639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BF94A" w14:textId="77777777" w:rsidR="00392AAA" w:rsidRPr="00DA0EF4" w:rsidRDefault="00392AAA" w:rsidP="00392AAA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7F5A7B50" w14:textId="7A9D1481" w:rsidR="00392AAA" w:rsidRPr="00DA0EF4" w:rsidRDefault="00836E55" w:rsidP="00392AAA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392AAA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255</w:t>
            </w:r>
            <w:r w:rsidR="00392AAA" w:rsidRPr="00DA0EF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392AAA" w:rsidRPr="00DA0EF4" w14:paraId="5CC9324A" w14:textId="77777777" w:rsidTr="00EF1B82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0CD2D" w14:textId="319B81C4" w:rsidR="00392AAA" w:rsidRPr="00DA0EF4" w:rsidRDefault="00392AAA" w:rsidP="00392AAA">
            <w:pPr>
              <w:ind w:left="158" w:hanging="158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อัตราแลกเปลี่ยน บาทต่อ</w:t>
            </w:r>
            <w:r w:rsidR="001B1F6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ดอลลาร์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สหรัฐฯ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br/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639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</w:t>
            </w:r>
            <w:r w:rsidR="0057162E" w:rsidRPr="0057162E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4E55A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C05B9" w14:textId="6D2E5FC8" w:rsidR="00392AAA" w:rsidRPr="00DA0EF4" w:rsidRDefault="002639F4" w:rsidP="00392AAA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2639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2639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  <w:r w:rsidRPr="002639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449</w:t>
            </w:r>
            <w:r w:rsidRPr="002639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46A21" w14:textId="77777777" w:rsidR="00392AAA" w:rsidRPr="00DA0EF4" w:rsidRDefault="00392AAA" w:rsidP="00392AAA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499463E5" w14:textId="719A038F" w:rsidR="00392AAA" w:rsidRPr="00DA0EF4" w:rsidRDefault="00392AAA" w:rsidP="00392AAA">
            <w:pPr>
              <w:ind w:right="-9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388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371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F32CC03" w14:textId="77777777" w:rsidR="002D535E" w:rsidRPr="00DA0EF4" w:rsidRDefault="002D535E" w:rsidP="002D535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38BAFF87" w14:textId="78E9A645" w:rsidR="00460CB5" w:rsidRPr="00DA0EF4" w:rsidRDefault="00460CB5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22882477" w14:textId="77777777" w:rsidR="00F12FDE" w:rsidRPr="00DA0EF4" w:rsidRDefault="00F12FDE" w:rsidP="00D22F54">
      <w:pPr>
        <w:numPr>
          <w:ilvl w:val="0"/>
          <w:numId w:val="12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A0EF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5BEBA6D2" w14:textId="77777777" w:rsidR="00496CA4" w:rsidRPr="00DA0EF4" w:rsidRDefault="00496CA4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7A6BABF7" w14:textId="77777777" w:rsidR="002B0561" w:rsidRPr="00DA0EF4" w:rsidRDefault="002B0561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20508A" w:rsidRPr="00DA0EF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 เงินกู้ยืมระยะสั้น</w:t>
      </w:r>
      <w:r w:rsidR="00F12FDE" w:rsidRPr="00DA0EF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กลุ่มกิจการจะเข้าทำสัญญาแลกเปลี่ยนอัตราดอกเบี้ย</w:t>
      </w:r>
      <w:r w:rsidR="0020508A" w:rsidRPr="00DA0EF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เพื่อบริหารความเสี่ยงเมื่อจำเป็น</w:t>
      </w:r>
    </w:p>
    <w:p w14:paraId="0FB10F3B" w14:textId="77777777" w:rsidR="002B0561" w:rsidRPr="00DA0EF4" w:rsidRDefault="002B0561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16A1FE83" w14:textId="77777777" w:rsidR="002B0561" w:rsidRPr="00DA0EF4" w:rsidRDefault="002B0561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</w:t>
      </w:r>
      <w:r w:rsidR="0020508A" w:rsidRPr="00DA0EF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</w:t>
      </w:r>
      <w:r w:rsidR="0020508A" w:rsidRPr="00DA0EF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5FADA448" w14:textId="77777777" w:rsidR="002B0561" w:rsidRPr="00DA0EF4" w:rsidRDefault="002B0561" w:rsidP="00A365CC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23843CF1" w14:textId="761EA549" w:rsidR="002B0561" w:rsidRPr="00DA0EF4" w:rsidRDefault="002B0561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กลุ่มกิจการไม่ได้นำการบัญชีป้องกันความเสี่ยงมาถือปฏิบัติ</w:t>
      </w:r>
    </w:p>
    <w:p w14:paraId="41D8056A" w14:textId="17549571" w:rsidR="008A144C" w:rsidRPr="00DA0EF4" w:rsidRDefault="008A144C" w:rsidP="008A144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</w:rPr>
        <w:br w:type="page"/>
      </w:r>
      <w:bookmarkStart w:id="15" w:name="_Hlk64585952"/>
    </w:p>
    <w:p w14:paraId="075AC4E6" w14:textId="22A0E996" w:rsidR="00614ABC" w:rsidRPr="00DA0EF4" w:rsidRDefault="00614ABC" w:rsidP="003F65C3">
      <w:pPr>
        <w:ind w:left="54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4040531E" w14:textId="77777777" w:rsidR="00614ABC" w:rsidRPr="00DA0EF4" w:rsidRDefault="00614ABC" w:rsidP="008A144C">
      <w:pPr>
        <w:ind w:left="540" w:right="-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78"/>
        <w:gridCol w:w="1008"/>
        <w:gridCol w:w="1008"/>
        <w:gridCol w:w="1008"/>
        <w:gridCol w:w="1008"/>
        <w:gridCol w:w="1008"/>
        <w:gridCol w:w="1008"/>
        <w:gridCol w:w="1008"/>
      </w:tblGrid>
      <w:tr w:rsidR="008A144C" w:rsidRPr="00DA0EF4" w14:paraId="3A8D1B16" w14:textId="77777777" w:rsidTr="008A144C">
        <w:trPr>
          <w:tblHeader/>
        </w:trPr>
        <w:tc>
          <w:tcPr>
            <w:tcW w:w="2678" w:type="dxa"/>
            <w:vAlign w:val="bottom"/>
          </w:tcPr>
          <w:p w14:paraId="1FF31BE9" w14:textId="77777777" w:rsidR="008A144C" w:rsidRPr="00DA0EF4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FE33A" w14:textId="6B1AAA1F" w:rsidR="008A144C" w:rsidRPr="00DA0EF4" w:rsidRDefault="008A144C" w:rsidP="008A144C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งบการเงินรวม</w:t>
            </w:r>
          </w:p>
        </w:tc>
      </w:tr>
      <w:tr w:rsidR="008A144C" w:rsidRPr="00DA0EF4" w14:paraId="632296AE" w14:textId="77777777" w:rsidTr="008A144C">
        <w:trPr>
          <w:tblHeader/>
        </w:trPr>
        <w:tc>
          <w:tcPr>
            <w:tcW w:w="2678" w:type="dxa"/>
            <w:vAlign w:val="bottom"/>
          </w:tcPr>
          <w:p w14:paraId="06E16B58" w14:textId="77777777" w:rsidR="008A144C" w:rsidRPr="00DA0EF4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5ED62A" w14:textId="2AEBBF6D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D406EC" w14:textId="311B70A5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D1A8A5C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E3AEABA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54BAC6D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</w:tr>
      <w:tr w:rsidR="008A144C" w:rsidRPr="00DA0EF4" w14:paraId="09D4E845" w14:textId="77777777" w:rsidTr="008A144C">
        <w:trPr>
          <w:tblHeader/>
        </w:trPr>
        <w:tc>
          <w:tcPr>
            <w:tcW w:w="2678" w:type="dxa"/>
            <w:vAlign w:val="bottom"/>
            <w:hideMark/>
          </w:tcPr>
          <w:p w14:paraId="662A16AA" w14:textId="77777777" w:rsidR="008A144C" w:rsidRPr="00DA0EF4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  <w:p w14:paraId="77B467D9" w14:textId="1BA5CDEA" w:rsidR="008A144C" w:rsidRPr="00DA0EF4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836E55" w:rsidRPr="00836E5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 </w:t>
            </w:r>
          </w:p>
          <w:p w14:paraId="5F00E5D8" w14:textId="1DC6AC75" w:rsidR="008A144C" w:rsidRPr="00DA0EF4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  <w:t xml:space="preserve">   </w:t>
            </w:r>
            <w:r w:rsidR="00DC63A8" w:rsidRPr="00DC63A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E6C9B" w14:textId="40FB7D2F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4D1947AE" w14:textId="407BDBE8" w:rsidR="008A144C" w:rsidRPr="00DA0EF4" w:rsidRDefault="00836E55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5DDFC217" w14:textId="3FC57945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25CB10" w14:textId="70058FCA" w:rsidR="008A144C" w:rsidRPr="00DA0EF4" w:rsidRDefault="00836E55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00EC156F" w14:textId="3730B2DA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B2294" w14:textId="0AFE441A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59CA3792" w14:textId="35A26E42" w:rsidR="008A144C" w:rsidRPr="00DA0EF4" w:rsidRDefault="00836E55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3DC2B188" w14:textId="765A1905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2191E9" w14:textId="2662C04F" w:rsidR="008A144C" w:rsidRPr="00DA0EF4" w:rsidRDefault="00836E55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8A144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2FE779E0" w14:textId="7743681B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1B6276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bookmarkStart w:id="16" w:name="OLE_LINK5"/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ไม่มีอัตราดอกเบี้ย</w:t>
            </w:r>
          </w:p>
          <w:bookmarkEnd w:id="16"/>
          <w:p w14:paraId="7F9D31B0" w14:textId="532682E5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8318F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รวม</w:t>
            </w:r>
          </w:p>
          <w:p w14:paraId="1FE22846" w14:textId="4444D870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93A3F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ดอกเบี้ย</w:t>
            </w:r>
          </w:p>
          <w:p w14:paraId="422FB96E" w14:textId="42BB84FA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(ร้อยละ</w:t>
            </w:r>
          </w:p>
          <w:p w14:paraId="3BE98D0C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ต่อปี)</w:t>
            </w:r>
          </w:p>
        </w:tc>
      </w:tr>
      <w:tr w:rsidR="008A144C" w:rsidRPr="00DA0EF4" w14:paraId="520C751D" w14:textId="77777777" w:rsidTr="008A144C">
        <w:tc>
          <w:tcPr>
            <w:tcW w:w="2678" w:type="dxa"/>
            <w:vAlign w:val="bottom"/>
          </w:tcPr>
          <w:p w14:paraId="47DF498D" w14:textId="77777777" w:rsidR="008A144C" w:rsidRPr="00DA0EF4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157FB0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D05822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57AAE7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4416EA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E1C90A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EA3E1B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75D517F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8A144C" w:rsidRPr="00DA0EF4" w14:paraId="37CEC8B6" w14:textId="77777777" w:rsidTr="00CC54EC">
        <w:tc>
          <w:tcPr>
            <w:tcW w:w="2678" w:type="dxa"/>
            <w:vAlign w:val="bottom"/>
            <w:hideMark/>
          </w:tcPr>
          <w:p w14:paraId="42F5BCAA" w14:textId="77777777" w:rsidR="008A144C" w:rsidRPr="00DA0EF4" w:rsidRDefault="008A144C" w:rsidP="00E65EAC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3AB82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78DB0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FB1D3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5ED48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0067D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5B682" w14:textId="77777777" w:rsidR="008A144C" w:rsidRPr="00DA0EF4" w:rsidRDefault="008A144C" w:rsidP="008A144C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C795E8" w14:textId="77777777" w:rsidR="008A144C" w:rsidRPr="00DA0EF4" w:rsidRDefault="008A144C" w:rsidP="00075963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FF4DD0" w:rsidRPr="00DA0EF4" w14:paraId="28F07871" w14:textId="77777777" w:rsidTr="008449BB">
        <w:tc>
          <w:tcPr>
            <w:tcW w:w="2678" w:type="dxa"/>
            <w:vAlign w:val="bottom"/>
            <w:hideMark/>
          </w:tcPr>
          <w:p w14:paraId="6DFF40F6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เงินสดและรายการเทียบเท่า</w:t>
            </w:r>
          </w:p>
          <w:p w14:paraId="12F6C962" w14:textId="3E127331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987139" w14:textId="2C3A655C" w:rsidR="00FF4DD0" w:rsidRPr="00DA0EF4" w:rsidRDefault="00836E55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232</w:t>
            </w:r>
            <w:r w:rsidR="009F5B6B" w:rsidRPr="009F5B6B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089</w:t>
            </w:r>
            <w:r w:rsidR="009F5B6B" w:rsidRPr="009F5B6B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292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3C492A" w14:textId="188F65F8" w:rsidR="00FF4DD0" w:rsidRPr="00DA0EF4" w:rsidRDefault="009F5B6B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511CBA" w14:textId="5047A8A5" w:rsidR="00FF4DD0" w:rsidRPr="00DA0EF4" w:rsidRDefault="009F5B6B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C7F60C" w14:textId="52EB3975" w:rsidR="00FF4DD0" w:rsidRPr="00DA0EF4" w:rsidRDefault="009F5B6B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8D050B" w14:textId="35C2AD72" w:rsidR="00FF4DD0" w:rsidRPr="00DA0EF4" w:rsidRDefault="00836E55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</w:t>
            </w:r>
            <w:r w:rsidR="009F5B6B" w:rsidRPr="009F5B6B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684</w:t>
            </w:r>
            <w:r w:rsidR="009F5B6B" w:rsidRPr="009F5B6B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074BAB" w14:textId="3AE1B337" w:rsidR="00FF4DD0" w:rsidRPr="00DA0EF4" w:rsidRDefault="00836E55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235</w:t>
            </w:r>
            <w:r w:rsidR="009F5B6B" w:rsidRPr="009F5B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773</w:t>
            </w:r>
            <w:r w:rsidR="009F5B6B" w:rsidRPr="009F5B6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992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EE9C57" w14:textId="275F08DB" w:rsidR="00FF4DD0" w:rsidRPr="00DA0EF4" w:rsidRDefault="00836E55" w:rsidP="00F574D8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B56C41" w:rsidRPr="00B56C4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.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</w:t>
            </w:r>
            <w:r w:rsidR="00B56C41" w:rsidRPr="00B56C4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 xml:space="preserve"> </w:t>
            </w:r>
            <w:r w:rsidR="00E94583">
              <w:rPr>
                <w:rFonts w:ascii="Browallia New" w:eastAsia="Arial" w:hAnsi="Browallia New" w:cs="Browallia New" w:hint="cs"/>
                <w:sz w:val="22"/>
                <w:szCs w:val="22"/>
                <w:cs/>
                <w:lang w:val="en-GB"/>
              </w:rPr>
              <w:t>-</w:t>
            </w:r>
            <w:r w:rsidR="00B56C41" w:rsidRPr="00B56C4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 xml:space="preserve"> 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B56C41" w:rsidRPr="00B56C41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.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75</w:t>
            </w:r>
          </w:p>
        </w:tc>
      </w:tr>
      <w:tr w:rsidR="00FF4DD0" w:rsidRPr="00DA0EF4" w14:paraId="68768D41" w14:textId="77777777" w:rsidTr="008449BB">
        <w:tc>
          <w:tcPr>
            <w:tcW w:w="2678" w:type="dxa"/>
            <w:vAlign w:val="bottom"/>
            <w:hideMark/>
          </w:tcPr>
          <w:p w14:paraId="77FFDB47" w14:textId="77777777" w:rsidR="005B3242" w:rsidRDefault="00FF4DD0" w:rsidP="005B3242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เงินฝาก</w:t>
            </w:r>
            <w:r w:rsidR="005B3242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>ธนาคารที่ติด</w:t>
            </w:r>
          </w:p>
          <w:p w14:paraId="5323501C" w14:textId="24580F6E" w:rsidR="00FF4DD0" w:rsidRPr="00DA0EF4" w:rsidRDefault="005B3242" w:rsidP="005B3242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ภาระค้ำประกัน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52C33" w14:textId="1EE6D53E" w:rsidR="00FF4DD0" w:rsidRPr="00DA0EF4" w:rsidRDefault="009F5B6B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D54D5" w14:textId="69569388" w:rsidR="00FF4DD0" w:rsidRPr="00DA0EF4" w:rsidRDefault="00836E55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F5B6B" w:rsidRPr="009F5B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9F5B6B" w:rsidRPr="009F5B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C5CB76" w14:textId="681D9BB4" w:rsidR="00FF4DD0" w:rsidRPr="00DA0EF4" w:rsidRDefault="009F5B6B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B30DB" w14:textId="25081B04" w:rsidR="00FF4DD0" w:rsidRPr="00DA0EF4" w:rsidRDefault="009F5B6B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75256" w14:textId="4301364E" w:rsidR="00FF4DD0" w:rsidRPr="00DA0EF4" w:rsidRDefault="009F5B6B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E7C4A" w14:textId="367002C0" w:rsidR="00FF4DD0" w:rsidRPr="00DA0EF4" w:rsidRDefault="00836E55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F5B6B" w:rsidRPr="009F5B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9F5B6B" w:rsidRPr="009F5B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F314EC" w14:textId="5E2D04C4" w:rsidR="00FF4DD0" w:rsidRPr="00DA0EF4" w:rsidRDefault="00836E55" w:rsidP="00F574D8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9F5B6B" w:rsidRPr="009F5B6B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125</w:t>
            </w:r>
            <w:r w:rsidR="009F5B6B" w:rsidRPr="009F5B6B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- 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9F5B6B" w:rsidRPr="009F5B6B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375</w:t>
            </w:r>
          </w:p>
        </w:tc>
      </w:tr>
      <w:tr w:rsidR="00FF4DD0" w:rsidRPr="00DA0EF4" w14:paraId="31129ACA" w14:textId="77777777" w:rsidTr="00CC54EC">
        <w:tc>
          <w:tcPr>
            <w:tcW w:w="2678" w:type="dxa"/>
            <w:vAlign w:val="bottom"/>
          </w:tcPr>
          <w:p w14:paraId="6526EC9D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502F62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368F1B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8E2E10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89CDC9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C7AA50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DD93BC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795084" w14:textId="77777777" w:rsidR="00FF4DD0" w:rsidRPr="00DA0EF4" w:rsidRDefault="00FF4DD0" w:rsidP="00F574D8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F4DD0" w:rsidRPr="00DA0EF4" w14:paraId="3F69B032" w14:textId="77777777" w:rsidTr="00413450">
        <w:tc>
          <w:tcPr>
            <w:tcW w:w="2678" w:type="dxa"/>
            <w:vAlign w:val="bottom"/>
            <w:hideMark/>
          </w:tcPr>
          <w:p w14:paraId="31C9121F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C907D5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3E1E52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9365AA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AFF40A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CAB42A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6E9DC6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A7B222" w14:textId="77777777" w:rsidR="00FF4DD0" w:rsidRPr="00DA0EF4" w:rsidRDefault="00FF4DD0" w:rsidP="00F574D8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F4DD0" w:rsidRPr="00DA0EF4" w14:paraId="6F68BC62" w14:textId="77777777" w:rsidTr="008A144C">
        <w:tc>
          <w:tcPr>
            <w:tcW w:w="2678" w:type="dxa"/>
            <w:vAlign w:val="bottom"/>
            <w:hideMark/>
          </w:tcPr>
          <w:p w14:paraId="7B426819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เงินกู้ยืมระยะยาวจา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ก</w:t>
            </w:r>
          </w:p>
          <w:p w14:paraId="25C7BDC1" w14:textId="1AFE7126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สถาบันการเงิน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C76B21" w14:textId="233D880C" w:rsidR="00FF4DD0" w:rsidRPr="00DA0EF4" w:rsidRDefault="009F5B6B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65BEE8" w14:textId="2A588802" w:rsidR="00FF4DD0" w:rsidRPr="00DA0EF4" w:rsidRDefault="009F5B6B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5ABEBE5" w14:textId="57064983" w:rsidR="00FF4DD0" w:rsidRPr="00DA0EF4" w:rsidRDefault="00836E55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9F5B6B" w:rsidRPr="009F5B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="009F5B6B" w:rsidRPr="009F5B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8591F8" w14:textId="63016A79" w:rsidR="00FF4DD0" w:rsidRPr="00DA0EF4" w:rsidRDefault="00836E55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9F5B6B" w:rsidRPr="009F5B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="009F5B6B" w:rsidRPr="009F5B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B5AD91" w14:textId="1B3AC914" w:rsidR="00FF4DD0" w:rsidRPr="00DA0EF4" w:rsidRDefault="009F5B6B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D06353" w14:textId="797A340A" w:rsidR="00FF4DD0" w:rsidRPr="00DA0EF4" w:rsidRDefault="00836E55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9F5B6B" w:rsidRPr="009F5B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  <w:r w:rsidR="009F5B6B" w:rsidRPr="009F5B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7F4437" w14:textId="6B9F5D32" w:rsidR="00FF4DD0" w:rsidRPr="00DA0EF4" w:rsidRDefault="00F574D8" w:rsidP="00F574D8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574D8">
              <w:rPr>
                <w:rFonts w:ascii="Browallia New" w:hAnsi="Browallia New" w:cs="Browallia New"/>
                <w:sz w:val="22"/>
                <w:szCs w:val="22"/>
              </w:rPr>
              <w:t>MLR-</w:t>
            </w:r>
            <w:r w:rsidR="00836E55"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574D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F574D8">
              <w:rPr>
                <w:rFonts w:ascii="Browallia New" w:hAnsi="Browallia New" w:cs="Browallia New"/>
                <w:sz w:val="22"/>
                <w:szCs w:val="22"/>
                <w:cs/>
              </w:rPr>
              <w:t>และ</w:t>
            </w:r>
            <w:r w:rsidRPr="00F574D8">
              <w:rPr>
                <w:rFonts w:ascii="Browallia New" w:hAnsi="Browallia New" w:cs="Browallia New"/>
                <w:sz w:val="22"/>
                <w:szCs w:val="22"/>
              </w:rPr>
              <w:t>MLR-</w:t>
            </w:r>
            <w:r w:rsidR="00836E55"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574D8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836E55"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</w:tr>
      <w:tr w:rsidR="00075963" w:rsidRPr="00DA0EF4" w14:paraId="4E3FAEF5" w14:textId="77777777" w:rsidTr="008B7938">
        <w:tc>
          <w:tcPr>
            <w:tcW w:w="2678" w:type="dxa"/>
            <w:vAlign w:val="bottom"/>
            <w:hideMark/>
          </w:tcPr>
          <w:p w14:paraId="52B798D9" w14:textId="7711F3B8" w:rsidR="00075963" w:rsidRPr="00DA0EF4" w:rsidRDefault="00075963" w:rsidP="00075963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FA5F4" w14:textId="218815DB" w:rsidR="00075963" w:rsidRPr="00DA0EF4" w:rsidRDefault="00836E55" w:rsidP="0007596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9F5B6B" w:rsidRPr="009F5B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  <w:r w:rsidR="009F5B6B" w:rsidRPr="009F5B6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3E7BC7" w14:textId="6C7D0C0F" w:rsidR="00075963" w:rsidRPr="00DA0EF4" w:rsidRDefault="00836E55" w:rsidP="0007596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B56C41" w:rsidRPr="00B56C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="00B56C41" w:rsidRPr="00B56C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57652" w14:textId="25463A11" w:rsidR="00075963" w:rsidRPr="00DA0EF4" w:rsidRDefault="009F5B6B" w:rsidP="0007596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B92465" w14:textId="122E7492" w:rsidR="00075963" w:rsidRPr="00DA0EF4" w:rsidRDefault="009F5B6B" w:rsidP="0007596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0C7E6B" w14:textId="3940B50B" w:rsidR="00075963" w:rsidRPr="00DA0EF4" w:rsidRDefault="009F5B6B" w:rsidP="0007596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5AD3B7" w14:textId="1AB784C5" w:rsidR="00075963" w:rsidRPr="00DA0EF4" w:rsidRDefault="00836E55" w:rsidP="00075963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B56C41" w:rsidRPr="00B56C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  <w:r w:rsidR="00B56C41" w:rsidRPr="00B56C4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7915A1" w14:textId="09C922DA" w:rsidR="00075963" w:rsidRPr="00DA0EF4" w:rsidRDefault="00836E55" w:rsidP="00F574D8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574D8" w:rsidRPr="00F574D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F574D8" w:rsidRPr="00F574D8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574D8" w:rsidRPr="00F574D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</w:tr>
    </w:tbl>
    <w:p w14:paraId="36765729" w14:textId="5598FDF7" w:rsidR="00614ABC" w:rsidRPr="00DA0EF4" w:rsidRDefault="00614ABC" w:rsidP="00E65EA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78"/>
        <w:gridCol w:w="1008"/>
        <w:gridCol w:w="1008"/>
        <w:gridCol w:w="1008"/>
        <w:gridCol w:w="1008"/>
        <w:gridCol w:w="1008"/>
        <w:gridCol w:w="1008"/>
        <w:gridCol w:w="1008"/>
      </w:tblGrid>
      <w:tr w:rsidR="006B0924" w:rsidRPr="00DA0EF4" w14:paraId="3B3AFAC9" w14:textId="77777777" w:rsidTr="006B0924">
        <w:trPr>
          <w:tblHeader/>
        </w:trPr>
        <w:tc>
          <w:tcPr>
            <w:tcW w:w="2678" w:type="dxa"/>
            <w:shd w:val="clear" w:color="auto" w:fill="auto"/>
            <w:vAlign w:val="bottom"/>
          </w:tcPr>
          <w:p w14:paraId="19C9563C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E060D" w14:textId="77777777" w:rsidR="006B0924" w:rsidRPr="00DA0EF4" w:rsidRDefault="006B0924" w:rsidP="0008276B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งบการเงินรวม</w:t>
            </w:r>
          </w:p>
        </w:tc>
      </w:tr>
      <w:tr w:rsidR="006B0924" w:rsidRPr="00DA0EF4" w14:paraId="25948231" w14:textId="77777777" w:rsidTr="006B0924">
        <w:trPr>
          <w:tblHeader/>
        </w:trPr>
        <w:tc>
          <w:tcPr>
            <w:tcW w:w="2678" w:type="dxa"/>
            <w:shd w:val="clear" w:color="auto" w:fill="auto"/>
            <w:vAlign w:val="bottom"/>
          </w:tcPr>
          <w:p w14:paraId="60B3D798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2D59B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99105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D5471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D54E8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7F2AAA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</w:tr>
      <w:tr w:rsidR="006B0924" w:rsidRPr="00DA0EF4" w14:paraId="3CB05CBC" w14:textId="77777777" w:rsidTr="006B0924">
        <w:trPr>
          <w:tblHeader/>
        </w:trPr>
        <w:tc>
          <w:tcPr>
            <w:tcW w:w="2678" w:type="dxa"/>
            <w:shd w:val="clear" w:color="auto" w:fill="auto"/>
            <w:vAlign w:val="bottom"/>
            <w:hideMark/>
          </w:tcPr>
          <w:p w14:paraId="4D5361C0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  <w:p w14:paraId="12D9D553" w14:textId="7F8E573B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836E55" w:rsidRPr="00836E5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 </w:t>
            </w:r>
          </w:p>
          <w:p w14:paraId="49D98B12" w14:textId="61B55EA8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  <w:t xml:space="preserve">   </w:t>
            </w:r>
            <w:r w:rsidR="004E55A3" w:rsidRPr="004E55A3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B91B0A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0D4F1EE2" w14:textId="65A31181" w:rsidR="006B0924" w:rsidRPr="00DA0EF4" w:rsidRDefault="00836E55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2F608C2F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EEB6E0" w14:textId="5A53563B" w:rsidR="006B0924" w:rsidRPr="00DA0EF4" w:rsidRDefault="00836E55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51EA7402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15941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5979D500" w14:textId="2E214503" w:rsidR="006B0924" w:rsidRPr="00DA0EF4" w:rsidRDefault="00836E55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31ED384B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95602C" w14:textId="478F9211" w:rsidR="006B0924" w:rsidRPr="00DA0EF4" w:rsidRDefault="00836E55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21976A67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D9B2FB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ไม่มีอัตราดอกเบี้ย</w:t>
            </w:r>
          </w:p>
          <w:p w14:paraId="62B41E8C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04D91F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รวม</w:t>
            </w:r>
          </w:p>
          <w:p w14:paraId="5C0A4231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9A3A07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ดอกเบี้ย</w:t>
            </w:r>
          </w:p>
          <w:p w14:paraId="07B0EB6C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(ร้อยละ</w:t>
            </w:r>
          </w:p>
          <w:p w14:paraId="29444FA6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ต่อปี)</w:t>
            </w:r>
          </w:p>
        </w:tc>
      </w:tr>
      <w:tr w:rsidR="006B0924" w:rsidRPr="00DA0EF4" w14:paraId="2D60ABA1" w14:textId="77777777" w:rsidTr="006B0924">
        <w:tc>
          <w:tcPr>
            <w:tcW w:w="2678" w:type="dxa"/>
            <w:shd w:val="clear" w:color="auto" w:fill="auto"/>
            <w:vAlign w:val="bottom"/>
          </w:tcPr>
          <w:p w14:paraId="54E2726F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4CF9DF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AA8EB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CF0F19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2EFC0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345F08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2E9E49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7B0AF9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392AAA" w:rsidRPr="00DA0EF4" w14:paraId="24AFB6AA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70A509AA" w14:textId="278D2DCB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0B838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800C1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1BFBC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55E0C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5C887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AB889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64347" w14:textId="77777777" w:rsidR="00392AAA" w:rsidRPr="00DA0EF4" w:rsidRDefault="00392AAA" w:rsidP="00392AAA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392AAA" w:rsidRPr="00DA0EF4" w14:paraId="20D88508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403EFCC5" w14:textId="77777777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เงินสดและรายการเทียบเท่า</w:t>
            </w:r>
          </w:p>
          <w:p w14:paraId="74B6A5CD" w14:textId="4B73E39D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03A1A9" w14:textId="2F7FDB04" w:rsidR="00392AAA" w:rsidRPr="00DA0EF4" w:rsidRDefault="00836E55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12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978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734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5D915C" w14:textId="6D5A997F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9E3C67" w14:textId="1D8AFE5A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802E48" w14:textId="2A1BD39D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7C6B88" w14:textId="00B7A499" w:rsidR="00392AAA" w:rsidRPr="00DA0EF4" w:rsidRDefault="00836E55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344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975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35FF0C" w14:textId="4107D3AD" w:rsidR="00392AAA" w:rsidRPr="00DA0EF4" w:rsidRDefault="00836E55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323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709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864382" w14:textId="69C04935" w:rsidR="00392AAA" w:rsidRPr="00DA0EF4" w:rsidRDefault="00836E55" w:rsidP="00392AAA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- 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50</w:t>
            </w:r>
          </w:p>
        </w:tc>
      </w:tr>
      <w:tr w:rsidR="00392AAA" w:rsidRPr="00DA0EF4" w14:paraId="0A6DDC9D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3E7E1F9A" w14:textId="77777777" w:rsidR="005B3242" w:rsidRDefault="005B3242" w:rsidP="005B3242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เงินฝาก</w:t>
            </w:r>
            <w:r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>ธนาคารที่ติด</w:t>
            </w:r>
          </w:p>
          <w:p w14:paraId="5F5DB22F" w14:textId="078F233A" w:rsidR="00392AAA" w:rsidRPr="00DA0EF4" w:rsidRDefault="005B3242" w:rsidP="005B3242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ภาระค้ำประกัน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9A64B" w14:textId="53A6A2C5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D5055" w14:textId="40BCDAA3" w:rsidR="00392AAA" w:rsidRPr="00DA0EF4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F927D" w14:textId="0FE3B97E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3956F" w14:textId="47117F48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89CDD" w14:textId="6F526119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6A673" w14:textId="6432443A" w:rsidR="00392AAA" w:rsidRPr="00DA0EF4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3C4D4A" w14:textId="35C668AB" w:rsidR="00392AAA" w:rsidRPr="00DA0EF4" w:rsidRDefault="00836E55" w:rsidP="00392AAA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125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- 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375</w:t>
            </w:r>
          </w:p>
        </w:tc>
      </w:tr>
      <w:tr w:rsidR="00392AAA" w:rsidRPr="00DA0EF4" w14:paraId="0C0184D1" w14:textId="77777777" w:rsidTr="006B0924">
        <w:tc>
          <w:tcPr>
            <w:tcW w:w="2678" w:type="dxa"/>
            <w:shd w:val="clear" w:color="auto" w:fill="auto"/>
            <w:vAlign w:val="bottom"/>
          </w:tcPr>
          <w:p w14:paraId="33B52683" w14:textId="77777777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934143" w14:textId="77777777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3B80BA" w14:textId="77777777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C65429" w14:textId="77777777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9774A6" w14:textId="77777777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62D048" w14:textId="77777777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DD3B0A" w14:textId="77777777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EC327" w14:textId="77777777" w:rsidR="00392AAA" w:rsidRPr="00DA0EF4" w:rsidRDefault="00392AAA" w:rsidP="00392AAA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92AAA" w:rsidRPr="00DA0EF4" w14:paraId="32B8B008" w14:textId="77777777" w:rsidTr="00953DBB">
        <w:tc>
          <w:tcPr>
            <w:tcW w:w="2678" w:type="dxa"/>
            <w:shd w:val="clear" w:color="auto" w:fill="auto"/>
            <w:vAlign w:val="bottom"/>
            <w:hideMark/>
          </w:tcPr>
          <w:p w14:paraId="3150EAA4" w14:textId="57B21617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66F92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2ED4A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5DAAA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2A118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B00CA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A34E1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B5A01" w14:textId="77777777" w:rsidR="00392AAA" w:rsidRPr="00DA0EF4" w:rsidRDefault="00392AAA" w:rsidP="00392AAA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392AAA" w:rsidRPr="00DA0EF4" w14:paraId="00B24904" w14:textId="77777777" w:rsidTr="009E5D8C">
        <w:tc>
          <w:tcPr>
            <w:tcW w:w="2678" w:type="dxa"/>
            <w:shd w:val="clear" w:color="auto" w:fill="auto"/>
            <w:vAlign w:val="bottom"/>
            <w:hideMark/>
          </w:tcPr>
          <w:p w14:paraId="1BFFBED4" w14:textId="77777777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เงินเบิกเกินบัญชีและ</w:t>
            </w:r>
          </w:p>
          <w:p w14:paraId="3D48860F" w14:textId="77777777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 xml:space="preserve"> 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เงินกู้ยืมระยะ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สั้น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จา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ก</w:t>
            </w:r>
          </w:p>
          <w:p w14:paraId="7F3ADCDF" w14:textId="224BCC63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 xml:space="preserve"> 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สถาบันการเงิน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3840BD" w14:textId="7A1E76A5" w:rsidR="00392AAA" w:rsidRPr="00DA0EF4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185186" w14:textId="48BDFE5F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FC6ABB" w14:textId="5FD038DF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9754BC" w14:textId="15DC7DE1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9A911A" w14:textId="13693D19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BD865C" w14:textId="769A4128" w:rsidR="00392AAA" w:rsidRPr="00DA0EF4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D85143" w14:textId="120EACA8" w:rsidR="00392AAA" w:rsidRPr="00DA0EF4" w:rsidRDefault="00392AAA" w:rsidP="00392AAA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</w:rPr>
              <w:t>Saving+</w:t>
            </w:r>
            <w:r w:rsidR="00836E55"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A0EF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 </w:t>
            </w:r>
            <w:r w:rsidR="00836E55"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36E55"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392AAA" w:rsidRPr="00DA0EF4" w14:paraId="4DAE0FF3" w14:textId="77777777" w:rsidTr="009E5D8C">
        <w:tc>
          <w:tcPr>
            <w:tcW w:w="2678" w:type="dxa"/>
            <w:shd w:val="clear" w:color="auto" w:fill="auto"/>
            <w:vAlign w:val="bottom"/>
            <w:hideMark/>
          </w:tcPr>
          <w:p w14:paraId="225FC88B" w14:textId="77777777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เงินกู้ยืมระยะยาวจา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ก</w:t>
            </w:r>
          </w:p>
          <w:p w14:paraId="52A7D17A" w14:textId="4F9D3DD5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สถาบันการเงิน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1C29EA" w14:textId="28FF3F88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80A6DC" w14:textId="07774CD5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E303F" w14:textId="411CE138" w:rsidR="00392AAA" w:rsidRPr="00DA0EF4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DDB10F" w14:textId="11C28A27" w:rsidR="00392AAA" w:rsidRPr="00DA0EF4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DE73EE" w14:textId="6B1EAF0E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121F04" w14:textId="7D825B16" w:rsidR="00392AAA" w:rsidRPr="00DA0EF4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CC715" w14:textId="393B6394" w:rsidR="00392AAA" w:rsidRPr="00DA0EF4" w:rsidRDefault="00392AAA" w:rsidP="00392AAA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</w:rPr>
              <w:t>MLR-</w:t>
            </w:r>
            <w:r w:rsidR="00836E55"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A0EF4">
              <w:rPr>
                <w:rFonts w:ascii="Browallia New" w:hAnsi="Browallia New" w:cs="Browallia New"/>
                <w:sz w:val="22"/>
                <w:szCs w:val="22"/>
                <w:cs/>
              </w:rPr>
              <w:t>และ</w:t>
            </w:r>
            <w:r w:rsidRPr="00DA0EF4">
              <w:rPr>
                <w:rFonts w:ascii="Browallia New" w:hAnsi="Browallia New" w:cs="Browallia New"/>
                <w:sz w:val="22"/>
                <w:szCs w:val="22"/>
              </w:rPr>
              <w:t>MLR-</w:t>
            </w:r>
            <w:r w:rsidR="00836E55"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836E55"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</w:tr>
      <w:tr w:rsidR="00392AAA" w:rsidRPr="00DA0EF4" w14:paraId="15487071" w14:textId="77777777" w:rsidTr="009E5D8C">
        <w:tc>
          <w:tcPr>
            <w:tcW w:w="2678" w:type="dxa"/>
            <w:shd w:val="clear" w:color="auto" w:fill="auto"/>
            <w:vAlign w:val="bottom"/>
          </w:tcPr>
          <w:p w14:paraId="6F53A9F2" w14:textId="5E59FD34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BAC43" w14:textId="1062D845" w:rsidR="00392AAA" w:rsidRPr="00DA0EF4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C7037" w14:textId="4D8C128E" w:rsidR="00392AAA" w:rsidRPr="00DA0EF4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9BAC8" w14:textId="774A1D68" w:rsidR="00392AAA" w:rsidRPr="00392AAA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F6B78" w14:textId="7157214E" w:rsidR="00392AAA" w:rsidRPr="00392AAA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A81C7" w14:textId="36A5975C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91AF6C" w14:textId="3D0016AA" w:rsidR="00392AAA" w:rsidRPr="00392AAA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886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038D17" w14:textId="6C5CFEC3" w:rsidR="00392AAA" w:rsidRPr="00DA0EF4" w:rsidRDefault="00836E55" w:rsidP="00392AAA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</w:tr>
    </w:tbl>
    <w:p w14:paraId="5331705A" w14:textId="2AB02123" w:rsidR="00E65EAC" w:rsidRPr="00DA0EF4" w:rsidRDefault="00E65EAC" w:rsidP="00E65EA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C1E33E" w14:textId="76E16EF2" w:rsidR="00E65EAC" w:rsidRPr="00DA0EF4" w:rsidRDefault="00E65EAC" w:rsidP="00E65EA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7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78"/>
        <w:gridCol w:w="1008"/>
        <w:gridCol w:w="1008"/>
        <w:gridCol w:w="1008"/>
        <w:gridCol w:w="1008"/>
        <w:gridCol w:w="1008"/>
        <w:gridCol w:w="1008"/>
        <w:gridCol w:w="1008"/>
      </w:tblGrid>
      <w:tr w:rsidR="00E65EAC" w:rsidRPr="00DA0EF4" w14:paraId="19B0A852" w14:textId="77777777" w:rsidTr="00413082">
        <w:trPr>
          <w:tblHeader/>
        </w:trPr>
        <w:tc>
          <w:tcPr>
            <w:tcW w:w="2678" w:type="dxa"/>
            <w:vAlign w:val="bottom"/>
          </w:tcPr>
          <w:p w14:paraId="60C09599" w14:textId="77777777" w:rsidR="00E65EAC" w:rsidRPr="00DA0EF4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7FB4D" w14:textId="11CDE0A6" w:rsidR="00E65EAC" w:rsidRPr="00DA0EF4" w:rsidRDefault="00E65EAC" w:rsidP="00413082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งบการเงิน</w:t>
            </w: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E65EAC" w:rsidRPr="00DA0EF4" w14:paraId="514D4566" w14:textId="77777777" w:rsidTr="00413082">
        <w:trPr>
          <w:tblHeader/>
        </w:trPr>
        <w:tc>
          <w:tcPr>
            <w:tcW w:w="2678" w:type="dxa"/>
            <w:vAlign w:val="bottom"/>
          </w:tcPr>
          <w:p w14:paraId="2936021F" w14:textId="77777777" w:rsidR="00E65EAC" w:rsidRPr="00DA0EF4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FC18CF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5083DB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4DF4D69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5A9A1B8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7ADCAE4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</w:tr>
      <w:tr w:rsidR="00E65EAC" w:rsidRPr="00DA0EF4" w14:paraId="1C8C5B26" w14:textId="77777777" w:rsidTr="00413082">
        <w:trPr>
          <w:tblHeader/>
        </w:trPr>
        <w:tc>
          <w:tcPr>
            <w:tcW w:w="2678" w:type="dxa"/>
            <w:vAlign w:val="bottom"/>
            <w:hideMark/>
          </w:tcPr>
          <w:p w14:paraId="1C6C3937" w14:textId="77777777" w:rsidR="00E65EAC" w:rsidRPr="00DA0EF4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  <w:p w14:paraId="7EDBC0AD" w14:textId="7B445A31" w:rsidR="00E65EAC" w:rsidRPr="00DA0EF4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836E55" w:rsidRPr="00836E5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</w:t>
            </w:r>
          </w:p>
          <w:p w14:paraId="4F7BBAE9" w14:textId="1B6EC5A5" w:rsidR="00E65EAC" w:rsidRPr="00DA0EF4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  <w:t xml:space="preserve">   </w:t>
            </w:r>
            <w:r w:rsidR="00DC63A8" w:rsidRPr="00DC63A8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BE6578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1B478ADB" w14:textId="09D750E0" w:rsidR="00E65EAC" w:rsidRPr="00DA0EF4" w:rsidRDefault="00836E55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22A6BA5E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487493" w14:textId="359CDDEE" w:rsidR="00E65EAC" w:rsidRPr="00DA0EF4" w:rsidRDefault="00836E55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03AD0FBC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15B2B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6353391D" w14:textId="73E14826" w:rsidR="00E65EAC" w:rsidRPr="00DA0EF4" w:rsidRDefault="00836E55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0AC30C18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B3A02D" w14:textId="78E7FD0C" w:rsidR="00E65EAC" w:rsidRPr="00DA0EF4" w:rsidRDefault="00836E55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E65EAC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4114C5AD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F043E8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ไม่มีอัตราดอกเบี้ย</w:t>
            </w:r>
          </w:p>
          <w:p w14:paraId="2069EEC1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922EE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รวม</w:t>
            </w:r>
          </w:p>
          <w:p w14:paraId="62BDBC81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F59BF9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ดอกเบี้ย</w:t>
            </w:r>
          </w:p>
          <w:p w14:paraId="206D63A5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(ร้อยละ</w:t>
            </w:r>
          </w:p>
          <w:p w14:paraId="1F946FA9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ต่อปี)</w:t>
            </w:r>
          </w:p>
        </w:tc>
      </w:tr>
      <w:tr w:rsidR="00E65EAC" w:rsidRPr="00DA0EF4" w14:paraId="43BC82D9" w14:textId="77777777" w:rsidTr="00413082">
        <w:tc>
          <w:tcPr>
            <w:tcW w:w="2678" w:type="dxa"/>
            <w:vAlign w:val="bottom"/>
          </w:tcPr>
          <w:p w14:paraId="4F916F7C" w14:textId="77777777" w:rsidR="00E65EAC" w:rsidRPr="00DA0EF4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6EC81C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FF8867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20B407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A75DDD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C8C1BA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BCB944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1C1E20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E65EAC" w:rsidRPr="00DA0EF4" w14:paraId="68E3A20A" w14:textId="77777777" w:rsidTr="00413082">
        <w:tc>
          <w:tcPr>
            <w:tcW w:w="2678" w:type="dxa"/>
            <w:vAlign w:val="bottom"/>
            <w:hideMark/>
          </w:tcPr>
          <w:p w14:paraId="31F494C7" w14:textId="77777777" w:rsidR="00E65EAC" w:rsidRPr="00DA0EF4" w:rsidRDefault="00E65EAC" w:rsidP="00413082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FC56E2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DE59C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E4C6B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667F0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E109A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FE529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725D8" w14:textId="77777777" w:rsidR="00E65EAC" w:rsidRPr="00DA0EF4" w:rsidRDefault="00E65EAC" w:rsidP="00413082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FF4DD0" w:rsidRPr="00DA0EF4" w14:paraId="212CFFA5" w14:textId="77777777" w:rsidTr="006A435C">
        <w:tc>
          <w:tcPr>
            <w:tcW w:w="2678" w:type="dxa"/>
            <w:vAlign w:val="bottom"/>
            <w:hideMark/>
          </w:tcPr>
          <w:p w14:paraId="7FCC39E9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เงินสดและรายการเทียบเท่า</w:t>
            </w:r>
          </w:p>
          <w:p w14:paraId="58D6AF81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17DE7A" w14:textId="08778356" w:rsidR="00FF4DD0" w:rsidRPr="00DA0EF4" w:rsidRDefault="00836E55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228</w:t>
            </w:r>
            <w:r w:rsidR="00F574D8" w:rsidRPr="00F574D8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141</w:t>
            </w:r>
            <w:r w:rsidR="00F574D8" w:rsidRPr="00F574D8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175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1BEB668" w14:textId="5CF6B251" w:rsidR="00FF4DD0" w:rsidRPr="00DA0EF4" w:rsidRDefault="00F574D8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685D37" w14:textId="7F23A4DD" w:rsidR="00FF4DD0" w:rsidRPr="00DA0EF4" w:rsidRDefault="00F574D8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CCF1FB" w14:textId="7E777928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6BEC59" w14:textId="695EB087" w:rsidR="00FF4DD0" w:rsidRPr="00DA0EF4" w:rsidRDefault="00836E55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</w:t>
            </w:r>
            <w:r w:rsidR="00F574D8" w:rsidRPr="00F574D8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491</w:t>
            </w:r>
            <w:r w:rsidR="00F574D8" w:rsidRPr="00F574D8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484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56D4B8" w14:textId="57FC4404" w:rsidR="00FF4DD0" w:rsidRPr="00DA0EF4" w:rsidRDefault="00836E55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231</w:t>
            </w:r>
            <w:r w:rsidR="00F574D8" w:rsidRPr="00F574D8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632</w:t>
            </w:r>
            <w:r w:rsidR="00F574D8" w:rsidRPr="00F574D8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659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2B6E22" w14:textId="25A4B884" w:rsidR="00FF4DD0" w:rsidRPr="00DA0EF4" w:rsidRDefault="00836E55" w:rsidP="00FF4DD0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E401C0" w:rsidRPr="00E401C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.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</w:t>
            </w:r>
            <w:r w:rsidR="00E401C0" w:rsidRPr="00E401C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 xml:space="preserve"> </w:t>
            </w:r>
            <w:r w:rsidR="00E94583">
              <w:rPr>
                <w:rFonts w:ascii="Browallia New" w:eastAsia="Arial" w:hAnsi="Browallia New" w:cs="Browallia New" w:hint="cs"/>
                <w:sz w:val="22"/>
                <w:szCs w:val="22"/>
                <w:cs/>
                <w:lang w:val="en-GB"/>
              </w:rPr>
              <w:t>-</w:t>
            </w:r>
            <w:r w:rsidR="00E401C0" w:rsidRPr="00E401C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 xml:space="preserve"> 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E401C0" w:rsidRPr="00E401C0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.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75</w:t>
            </w:r>
          </w:p>
        </w:tc>
      </w:tr>
      <w:tr w:rsidR="005B3242" w:rsidRPr="00DA0EF4" w14:paraId="6F65511F" w14:textId="77777777" w:rsidTr="006A435C">
        <w:tc>
          <w:tcPr>
            <w:tcW w:w="2678" w:type="dxa"/>
            <w:vAlign w:val="bottom"/>
          </w:tcPr>
          <w:p w14:paraId="6A01BB21" w14:textId="7726878B" w:rsidR="005B3242" w:rsidRPr="00DA0EF4" w:rsidRDefault="005B3242" w:rsidP="005B3242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</w:t>
            </w:r>
            <w:r w:rsidR="00BC5392"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>ให้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กู้ยืมระยะ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สั้น</w:t>
            </w:r>
            <w:r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>แก่</w:t>
            </w:r>
          </w:p>
          <w:p w14:paraId="70A2BA7F" w14:textId="6F3EAB82" w:rsidR="005B3242" w:rsidRPr="00DA0EF4" w:rsidRDefault="005B3242" w:rsidP="005B3242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 xml:space="preserve">    </w:t>
            </w:r>
            <w:r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D985A9" w14:textId="3F51DB57" w:rsidR="005B3242" w:rsidRPr="00DA0EF4" w:rsidRDefault="00836E55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</w:t>
            </w:r>
            <w:r w:rsidR="009E5D8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  <w:r w:rsidR="009E5D8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E9710D" w14:textId="35F6D638" w:rsidR="005B3242" w:rsidRPr="00DA0EF4" w:rsidRDefault="00F574D8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A2AC3A" w14:textId="1578B184" w:rsidR="005B3242" w:rsidRPr="00DA0EF4" w:rsidRDefault="00F574D8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B62939" w14:textId="77777777" w:rsidR="005B3242" w:rsidRPr="00DA0EF4" w:rsidRDefault="005B3242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586F2A" w14:textId="75A4DF0E" w:rsidR="005B3242" w:rsidRPr="00DA0EF4" w:rsidRDefault="00F574D8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AD509D" w14:textId="58789693" w:rsidR="005B3242" w:rsidRPr="00DA0EF4" w:rsidRDefault="00836E55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</w:t>
            </w:r>
            <w:r w:rsidR="009E5D8C" w:rsidRPr="009E5D8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  <w:r w:rsidR="009E5D8C" w:rsidRPr="009E5D8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FA4CE8" w14:textId="48AEC410" w:rsidR="005B3242" w:rsidRPr="00DA0EF4" w:rsidRDefault="00836E55" w:rsidP="00FF4DD0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</w:t>
            </w:r>
            <w:r w:rsidR="0069637C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80</w:t>
            </w:r>
          </w:p>
        </w:tc>
      </w:tr>
      <w:tr w:rsidR="00FF4DD0" w:rsidRPr="00DA0EF4" w14:paraId="6A54DCDB" w14:textId="77777777" w:rsidTr="006A435C">
        <w:tc>
          <w:tcPr>
            <w:tcW w:w="2678" w:type="dxa"/>
            <w:vAlign w:val="bottom"/>
            <w:hideMark/>
          </w:tcPr>
          <w:p w14:paraId="1B8B6426" w14:textId="77777777" w:rsidR="005B3242" w:rsidRDefault="005B3242" w:rsidP="005B3242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เงินฝาก</w:t>
            </w:r>
            <w:r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>ธนาคารที่ติด</w:t>
            </w:r>
          </w:p>
          <w:p w14:paraId="0F298021" w14:textId="4D8DC797" w:rsidR="00FF4DD0" w:rsidRPr="00DA0EF4" w:rsidRDefault="005B3242" w:rsidP="005B3242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ภาระค้ำประกัน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51C06" w14:textId="53CB3681" w:rsidR="00FF4DD0" w:rsidRPr="00DA0EF4" w:rsidRDefault="00F574D8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0E833" w14:textId="098501DB" w:rsidR="00FF4DD0" w:rsidRPr="00DA0EF4" w:rsidRDefault="00836E55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F574D8" w:rsidRPr="00F574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8B415" w14:textId="523ED8EA" w:rsidR="00FF4DD0" w:rsidRPr="00DA0EF4" w:rsidRDefault="00F574D8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17561" w14:textId="1E347046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0C55C" w14:textId="510E0D01" w:rsidR="00FF4DD0" w:rsidRPr="00DA0EF4" w:rsidRDefault="00F574D8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019F7" w14:textId="296023D6" w:rsidR="00FF4DD0" w:rsidRPr="00DA0EF4" w:rsidRDefault="00836E55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F574D8" w:rsidRPr="00F574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80CD67" w14:textId="098DC09C" w:rsidR="00FF4DD0" w:rsidRPr="00DA0EF4" w:rsidRDefault="00836E55" w:rsidP="00FF4DD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F574D8" w:rsidRPr="00F574D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</w:p>
        </w:tc>
      </w:tr>
      <w:tr w:rsidR="00FF4DD0" w:rsidRPr="00DA0EF4" w14:paraId="62FAEBAC" w14:textId="77777777" w:rsidTr="00CC54EC">
        <w:tc>
          <w:tcPr>
            <w:tcW w:w="2678" w:type="dxa"/>
            <w:vAlign w:val="bottom"/>
          </w:tcPr>
          <w:p w14:paraId="54A9A1BD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AEA3E2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D1CEDE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3FA1C93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270BE5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001787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934687" w14:textId="77777777" w:rsidR="00FF4DD0" w:rsidRPr="00DA0EF4" w:rsidRDefault="00FF4DD0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054A2A" w14:textId="77777777" w:rsidR="00FF4DD0" w:rsidRPr="00DA0EF4" w:rsidRDefault="00FF4DD0" w:rsidP="00FF4DD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F4DD0" w:rsidRPr="00DA0EF4" w14:paraId="37B9C138" w14:textId="77777777" w:rsidTr="00CC54EC">
        <w:tc>
          <w:tcPr>
            <w:tcW w:w="2678" w:type="dxa"/>
            <w:vAlign w:val="bottom"/>
            <w:hideMark/>
          </w:tcPr>
          <w:p w14:paraId="4F300B16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263086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203CE1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CC400F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C246E6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268D44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064DE2" w14:textId="77777777" w:rsidR="00FF4DD0" w:rsidRPr="00DA0EF4" w:rsidRDefault="00FF4DD0" w:rsidP="00FF4DD0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8E6C253" w14:textId="77777777" w:rsidR="00FF4DD0" w:rsidRPr="00DA0EF4" w:rsidRDefault="00FF4DD0" w:rsidP="00FF4DD0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FF4DD0" w:rsidRPr="00DA0EF4" w14:paraId="1445CD40" w14:textId="77777777" w:rsidTr="006A435C">
        <w:tc>
          <w:tcPr>
            <w:tcW w:w="2678" w:type="dxa"/>
            <w:vAlign w:val="bottom"/>
            <w:hideMark/>
          </w:tcPr>
          <w:p w14:paraId="6C365DBA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เงินกู้ยืมระยะยาวจา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ก</w:t>
            </w:r>
          </w:p>
          <w:p w14:paraId="7CB6A758" w14:textId="77777777" w:rsidR="00FF4DD0" w:rsidRPr="00DA0EF4" w:rsidRDefault="00FF4DD0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สถาบันการเงิน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3EE810" w14:textId="54EC6E45" w:rsidR="00FF4DD0" w:rsidRPr="00DA0EF4" w:rsidRDefault="00F574D8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59627D" w14:textId="0D4F2E7A" w:rsidR="00FF4DD0" w:rsidRPr="00DA0EF4" w:rsidRDefault="00F574D8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24237D" w14:textId="083BAB95" w:rsidR="00FF4DD0" w:rsidRPr="00DA0EF4" w:rsidRDefault="00836E55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F574D8" w:rsidRPr="00F574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="00F574D8" w:rsidRPr="00F574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723039" w14:textId="2A8509E2" w:rsidR="00FF4DD0" w:rsidRPr="00DA0EF4" w:rsidRDefault="00836E55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F574D8" w:rsidRPr="00F574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="00F574D8" w:rsidRPr="00F574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B0F54B" w14:textId="2D71E29D" w:rsidR="00FF4DD0" w:rsidRPr="00DA0EF4" w:rsidRDefault="00F574D8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BEF805" w14:textId="7D8037D8" w:rsidR="00FF4DD0" w:rsidRPr="00DA0EF4" w:rsidRDefault="00836E55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F574D8" w:rsidRPr="00F574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  <w:r w:rsidR="00F574D8" w:rsidRPr="00F574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57AAF1" w14:textId="38DE2B3A" w:rsidR="00FF4DD0" w:rsidRPr="00DA0EF4" w:rsidRDefault="00F574D8" w:rsidP="00FF4DD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574D8">
              <w:rPr>
                <w:rFonts w:ascii="Browallia New" w:hAnsi="Browallia New" w:cs="Browallia New"/>
                <w:sz w:val="22"/>
                <w:szCs w:val="22"/>
                <w:lang w:val="en-GB"/>
              </w:rPr>
              <w:t>MLR-</w:t>
            </w:r>
            <w:r w:rsidR="00836E55"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F574D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F574D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และ </w:t>
            </w:r>
            <w:r w:rsidRPr="00F574D8">
              <w:rPr>
                <w:rFonts w:ascii="Browallia New" w:hAnsi="Browallia New" w:cs="Browallia New"/>
                <w:sz w:val="22"/>
                <w:szCs w:val="22"/>
                <w:lang w:val="en-GB"/>
              </w:rPr>
              <w:t>MLR-</w:t>
            </w:r>
            <w:r w:rsidR="00836E55"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574D8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36E55"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</w:tr>
      <w:tr w:rsidR="00FF4DD0" w:rsidRPr="00DA0EF4" w14:paraId="5F0FE47C" w14:textId="77777777" w:rsidTr="005B2E96">
        <w:tc>
          <w:tcPr>
            <w:tcW w:w="2678" w:type="dxa"/>
            <w:vAlign w:val="bottom"/>
            <w:hideMark/>
          </w:tcPr>
          <w:p w14:paraId="54DFC0BA" w14:textId="7D4BDFFF" w:rsidR="00FF4DD0" w:rsidRPr="00DA0EF4" w:rsidRDefault="00075963" w:rsidP="00FF4DD0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18D6B" w14:textId="7BA4AFE5" w:rsidR="00FF4DD0" w:rsidRPr="00DA0EF4" w:rsidRDefault="00836E55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574D8" w:rsidRPr="00F574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  <w:r w:rsidR="00F574D8" w:rsidRPr="00F574D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B004A" w14:textId="33553151" w:rsidR="00FF4DD0" w:rsidRPr="00DA0EF4" w:rsidRDefault="00836E55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E401C0" w:rsidRPr="00E401C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054</w:t>
            </w:r>
            <w:r w:rsidR="00E401C0" w:rsidRPr="00E401C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D6D61F" w14:textId="31B6B6E4" w:rsidR="00FF4DD0" w:rsidRPr="00DA0EF4" w:rsidRDefault="00F574D8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E148CA" w14:textId="499327FD" w:rsidR="00FF4DD0" w:rsidRPr="00DA0EF4" w:rsidRDefault="00F574D8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24BF1" w14:textId="050F6260" w:rsidR="00FF4DD0" w:rsidRPr="00DA0EF4" w:rsidRDefault="00F574D8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183F3B" w14:textId="090201D6" w:rsidR="00FF4DD0" w:rsidRPr="00DA0EF4" w:rsidRDefault="00836E55" w:rsidP="00FF4DD0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E401C0" w:rsidRPr="00E401C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  <w:r w:rsidR="00E401C0" w:rsidRPr="00E401C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3E9CBD" w14:textId="7FC6F5BF" w:rsidR="00FF4DD0" w:rsidRPr="00DA0EF4" w:rsidRDefault="00836E55" w:rsidP="00FF4DD0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F574D8" w:rsidRPr="00F574D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F574D8" w:rsidRPr="00F574D8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574D8" w:rsidRPr="00F574D8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</w:tr>
    </w:tbl>
    <w:p w14:paraId="5FBFEBA9" w14:textId="77777777" w:rsidR="00E65EAC" w:rsidRPr="00DA0EF4" w:rsidRDefault="00E65EAC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78"/>
        <w:gridCol w:w="1008"/>
        <w:gridCol w:w="1008"/>
        <w:gridCol w:w="1008"/>
        <w:gridCol w:w="1008"/>
        <w:gridCol w:w="1008"/>
        <w:gridCol w:w="1008"/>
        <w:gridCol w:w="1008"/>
      </w:tblGrid>
      <w:tr w:rsidR="006B0924" w:rsidRPr="00DA0EF4" w14:paraId="0CAFADAB" w14:textId="77777777" w:rsidTr="006B0924">
        <w:trPr>
          <w:tblHeader/>
        </w:trPr>
        <w:tc>
          <w:tcPr>
            <w:tcW w:w="2678" w:type="dxa"/>
            <w:shd w:val="clear" w:color="auto" w:fill="auto"/>
            <w:vAlign w:val="bottom"/>
          </w:tcPr>
          <w:p w14:paraId="6B42D26E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8FB214" w14:textId="77777777" w:rsidR="006B0924" w:rsidRPr="00DA0EF4" w:rsidRDefault="006B0924" w:rsidP="0008276B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งบการเงิน</w:t>
            </w: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6B0924" w:rsidRPr="00DA0EF4" w14:paraId="7427B018" w14:textId="77777777" w:rsidTr="006B0924">
        <w:trPr>
          <w:tblHeader/>
        </w:trPr>
        <w:tc>
          <w:tcPr>
            <w:tcW w:w="2678" w:type="dxa"/>
            <w:shd w:val="clear" w:color="auto" w:fill="auto"/>
            <w:vAlign w:val="bottom"/>
          </w:tcPr>
          <w:p w14:paraId="4AA62B19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03DD7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14030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685E88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F733B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46086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</w:p>
        </w:tc>
      </w:tr>
      <w:tr w:rsidR="006B0924" w:rsidRPr="00DA0EF4" w14:paraId="76554871" w14:textId="77777777" w:rsidTr="006B0924">
        <w:trPr>
          <w:tblHeader/>
        </w:trPr>
        <w:tc>
          <w:tcPr>
            <w:tcW w:w="2678" w:type="dxa"/>
            <w:shd w:val="clear" w:color="auto" w:fill="auto"/>
            <w:vAlign w:val="bottom"/>
            <w:hideMark/>
          </w:tcPr>
          <w:p w14:paraId="319B8A80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</w:p>
          <w:p w14:paraId="371D0BC5" w14:textId="5AA3F066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ณ วันที่ </w:t>
            </w:r>
            <w:r w:rsidR="00836E55" w:rsidRPr="00836E5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31</w:t>
            </w: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 xml:space="preserve"> ธันวาคม</w:t>
            </w:r>
          </w:p>
          <w:p w14:paraId="7059520A" w14:textId="3DA46BBA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  <w:t xml:space="preserve">   </w:t>
            </w:r>
            <w:r w:rsidR="004E55A3" w:rsidRPr="004E55A3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AD42CB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6AE834A5" w14:textId="48D935F5" w:rsidR="006B0924" w:rsidRPr="00DA0EF4" w:rsidRDefault="00836E55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6938820B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E1D39C" w14:textId="777173EC" w:rsidR="006B0924" w:rsidRPr="00DA0EF4" w:rsidRDefault="00836E55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6D7FEBEC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8ABE49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ภายใน</w:t>
            </w:r>
          </w:p>
          <w:p w14:paraId="68B2D29B" w14:textId="28E64E77" w:rsidR="006B0924" w:rsidRPr="00DA0EF4" w:rsidRDefault="00836E55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 ปี</w:t>
            </w:r>
          </w:p>
          <w:p w14:paraId="2F466737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F279D4" w14:textId="00629EC0" w:rsidR="006B0924" w:rsidRPr="00DA0EF4" w:rsidRDefault="00836E55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1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 xml:space="preserve">- </w:t>
            </w:r>
            <w:r w:rsidRPr="00836E55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val="en-GB" w:bidi="ar-SA"/>
              </w:rPr>
              <w:t>5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  <w:t xml:space="preserve"> </w:t>
            </w:r>
            <w:r w:rsidR="006B0924"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ปี</w:t>
            </w:r>
          </w:p>
          <w:p w14:paraId="0338937C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7EAAE1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ไม่มีอัตราดอกเบี้ย</w:t>
            </w:r>
          </w:p>
          <w:p w14:paraId="126E4160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CEBCDE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รวม</w:t>
            </w:r>
          </w:p>
          <w:p w14:paraId="583064F1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9D58A7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ดอกเบี้ย</w:t>
            </w:r>
          </w:p>
          <w:p w14:paraId="565ED61C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(ร้อยละ</w:t>
            </w:r>
          </w:p>
          <w:p w14:paraId="0F48C90A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cs/>
                <w:lang w:bidi="ar-SA"/>
              </w:rPr>
              <w:t>ต่อปี)</w:t>
            </w:r>
          </w:p>
        </w:tc>
      </w:tr>
      <w:tr w:rsidR="006B0924" w:rsidRPr="00DA0EF4" w14:paraId="6337FFCC" w14:textId="77777777" w:rsidTr="006B0924">
        <w:tc>
          <w:tcPr>
            <w:tcW w:w="2678" w:type="dxa"/>
            <w:shd w:val="clear" w:color="auto" w:fill="auto"/>
            <w:vAlign w:val="bottom"/>
          </w:tcPr>
          <w:p w14:paraId="40C8FFA7" w14:textId="77777777" w:rsidR="006B0924" w:rsidRPr="00DA0EF4" w:rsidRDefault="006B0924" w:rsidP="0008276B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047305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BD805A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F1C826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983045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80B86F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304D58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140CB2" w14:textId="77777777" w:rsidR="006B0924" w:rsidRPr="00DA0EF4" w:rsidRDefault="006B0924" w:rsidP="0008276B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392AAA" w:rsidRPr="00DA0EF4" w14:paraId="4D0D6CA8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765D2E1E" w14:textId="19DBC878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F1C26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7C356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D7283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F53C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3037F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9ECFD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57530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392AAA" w:rsidRPr="00DA0EF4" w14:paraId="0842C347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4F3E32FB" w14:textId="77777777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เงินสดและรายการเทียบเท่า</w:t>
            </w:r>
          </w:p>
          <w:p w14:paraId="19EE8DC3" w14:textId="2036AA9E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pacing w:val="-4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lang w:bidi="ar-SA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bidi="ar-SA"/>
              </w:rPr>
              <w:t>เงินสด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C13B6B" w14:textId="2372940F" w:rsidR="00392AAA" w:rsidRPr="00DA0EF4" w:rsidRDefault="00836E55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12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595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908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115FF2" w14:textId="42A963EA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9AAC4B" w14:textId="59EE58EF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D089DE" w14:textId="730B0452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45F493" w14:textId="34646B76" w:rsidR="00392AAA" w:rsidRPr="00DA0EF4" w:rsidRDefault="00836E55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260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678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C46699" w14:textId="09016918" w:rsidR="00392AAA" w:rsidRPr="00DA0EF4" w:rsidRDefault="00836E55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856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586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A0C217" w14:textId="10BF00DE" w:rsidR="00392AAA" w:rsidRPr="00DA0EF4" w:rsidRDefault="00836E55" w:rsidP="00392AAA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 - 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392AAA"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.</w:t>
            </w:r>
            <w:r w:rsidRPr="00836E55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50</w:t>
            </w:r>
          </w:p>
        </w:tc>
      </w:tr>
      <w:tr w:rsidR="00392AAA" w:rsidRPr="00DA0EF4" w14:paraId="1B9E1C83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47262F86" w14:textId="77777777" w:rsidR="005B3242" w:rsidRDefault="005B3242" w:rsidP="005B3242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เงินฝาก</w:t>
            </w:r>
            <w:r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>ธนาคารที่ติด</w:t>
            </w:r>
          </w:p>
          <w:p w14:paraId="2B28F266" w14:textId="1EF9F0BD" w:rsidR="00392AAA" w:rsidRPr="00DA0EF4" w:rsidRDefault="005B3242" w:rsidP="005B3242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>
              <w:rPr>
                <w:rFonts w:ascii="Browallia New" w:eastAsia="Arial" w:hAnsi="Browallia New" w:cs="Browallia New" w:hint="cs"/>
                <w:sz w:val="22"/>
                <w:szCs w:val="22"/>
                <w:cs/>
              </w:rPr>
              <w:t xml:space="preserve">   ภาระค้ำประกัน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7F2AB" w14:textId="1CBCBF54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56C21" w14:textId="4D9AEBD6" w:rsidR="00392AAA" w:rsidRPr="00DA0EF4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1F7F1" w14:textId="0FDC6829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1BD1B" w14:textId="0140EC0C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085A8" w14:textId="114FF726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4577F" w14:textId="4B0D2A0E" w:rsidR="00392AAA" w:rsidRPr="00DA0EF4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783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1D7855" w14:textId="4C818322" w:rsidR="00392AAA" w:rsidRPr="00DA0EF4" w:rsidRDefault="00836E55" w:rsidP="00392AAA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</w:p>
        </w:tc>
      </w:tr>
      <w:tr w:rsidR="00392AAA" w:rsidRPr="00DA0EF4" w14:paraId="13AF5CF2" w14:textId="77777777" w:rsidTr="006B0924">
        <w:tc>
          <w:tcPr>
            <w:tcW w:w="2678" w:type="dxa"/>
            <w:shd w:val="clear" w:color="auto" w:fill="auto"/>
            <w:vAlign w:val="bottom"/>
          </w:tcPr>
          <w:p w14:paraId="1BB899F2" w14:textId="77777777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68FEA" w14:textId="77777777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FBC3EB" w14:textId="77777777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980C3F" w14:textId="77777777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1AD315" w14:textId="77777777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0B2C1" w14:textId="77777777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76860F" w14:textId="77777777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1AF50" w14:textId="77777777" w:rsidR="00392AAA" w:rsidRPr="00DA0EF4" w:rsidRDefault="00392AAA" w:rsidP="00392AAA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392AAA" w:rsidRPr="00DA0EF4" w14:paraId="56B1983B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498D61F7" w14:textId="67AB4D79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bidi="ar-SA"/>
              </w:rPr>
              <w:t>หนี้สินทางการเงิน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42775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A8E77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858B4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FB355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F715C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CBA13" w14:textId="77777777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0B5B12" w14:textId="77777777" w:rsidR="00392AAA" w:rsidRPr="00DA0EF4" w:rsidRDefault="00392AAA" w:rsidP="00392AAA">
            <w:pPr>
              <w:ind w:right="-74"/>
              <w:jc w:val="center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</w:tc>
      </w:tr>
      <w:tr w:rsidR="00392AAA" w:rsidRPr="00DA0EF4" w14:paraId="7DD502A7" w14:textId="77777777" w:rsidTr="006B0924">
        <w:tc>
          <w:tcPr>
            <w:tcW w:w="2678" w:type="dxa"/>
            <w:shd w:val="clear" w:color="auto" w:fill="auto"/>
            <w:vAlign w:val="bottom"/>
            <w:hideMark/>
          </w:tcPr>
          <w:p w14:paraId="61966A4B" w14:textId="77777777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เงินเบิกเกินบัญชีและ</w:t>
            </w:r>
          </w:p>
          <w:p w14:paraId="6278AC1D" w14:textId="77777777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 xml:space="preserve"> 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เงินกู้ยืมระยะ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สั้น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จา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ก</w:t>
            </w:r>
          </w:p>
          <w:p w14:paraId="41CFC9A0" w14:textId="4A6FD1D1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 xml:space="preserve"> 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สถาบันการเงิน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76E40D" w14:textId="1798D206" w:rsidR="00392AAA" w:rsidRPr="00DA0EF4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17BA42" w14:textId="1E4CD366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5179A0" w14:textId="0AD509B2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B3CE82" w14:textId="4E9D9DDD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0633D5" w14:textId="094C02A2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FF4DB7" w14:textId="7F378EA5" w:rsidR="00392AAA" w:rsidRPr="00DA0EF4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554F6D" w14:textId="775CE48D" w:rsidR="00392AAA" w:rsidRPr="00DA0EF4" w:rsidRDefault="00836E55" w:rsidP="00392AAA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392AAA" w:rsidRPr="00DA0EF4" w14:paraId="3A9999F2" w14:textId="77777777" w:rsidTr="005B7BBE">
        <w:tc>
          <w:tcPr>
            <w:tcW w:w="2678" w:type="dxa"/>
            <w:shd w:val="clear" w:color="auto" w:fill="auto"/>
            <w:vAlign w:val="bottom"/>
            <w:hideMark/>
          </w:tcPr>
          <w:p w14:paraId="74FAFC88" w14:textId="77777777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เงินกู้ยืมระยะยาวจา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ก</w:t>
            </w:r>
          </w:p>
          <w:p w14:paraId="6FD3BCBF" w14:textId="5BB6D362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</w:rPr>
              <w:t xml:space="preserve">   </w:t>
            </w: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  <w:lang w:bidi="ar-SA"/>
              </w:rPr>
              <w:t>สถาบันการเงิน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FCE3CC" w14:textId="1F13C1F6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BDF0E" w14:textId="550F0C4D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68DCAD" w14:textId="04873CF0" w:rsidR="00392AAA" w:rsidRPr="00DA0EF4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6A25B" w14:textId="179DA709" w:rsidR="00392AAA" w:rsidRPr="00DA0EF4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EF37CE" w14:textId="169FB9FB" w:rsidR="00392AAA" w:rsidRPr="00DA0EF4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C9CE6" w14:textId="0D2A896E" w:rsidR="00392AAA" w:rsidRPr="00DA0EF4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485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BECD6" w14:textId="0E0201D8" w:rsidR="00392AAA" w:rsidRPr="00DA0EF4" w:rsidRDefault="00392AAA" w:rsidP="00392AAA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</w:rPr>
              <w:t>MLR-</w:t>
            </w:r>
            <w:r w:rsidR="00836E55"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A0EF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A0EF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และ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MLR-</w:t>
            </w:r>
            <w:r w:rsidR="00836E55"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836E55"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</w:tr>
      <w:tr w:rsidR="00392AAA" w:rsidRPr="00DA0EF4" w14:paraId="0C872579" w14:textId="77777777" w:rsidTr="005B7BBE">
        <w:tc>
          <w:tcPr>
            <w:tcW w:w="2678" w:type="dxa"/>
            <w:shd w:val="clear" w:color="auto" w:fill="auto"/>
            <w:vAlign w:val="bottom"/>
          </w:tcPr>
          <w:p w14:paraId="7A9E94D7" w14:textId="0FD838B0" w:rsidR="00392AAA" w:rsidRPr="00DA0EF4" w:rsidRDefault="00392AAA" w:rsidP="00392AAA">
            <w:pPr>
              <w:ind w:left="713" w:right="-74"/>
              <w:jc w:val="lef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DA0EF4">
              <w:rPr>
                <w:rFonts w:ascii="Browallia New" w:eastAsia="Arial" w:hAnsi="Browallia New" w:cs="Browallia New"/>
                <w:sz w:val="22"/>
                <w:szCs w:val="22"/>
                <w:cs/>
              </w:rPr>
              <w:t>หนี้สินตามสัญญาเช่า - สุทธิ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0F9D6" w14:textId="74D72EF8" w:rsidR="00392AAA" w:rsidRPr="00DA0EF4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3D58C9" w14:textId="3C29ECC6" w:rsidR="00392AAA" w:rsidRPr="00DA0EF4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41341" w14:textId="11B0A7BA" w:rsidR="00392AAA" w:rsidRPr="00392AAA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35E63" w14:textId="411F4A1C" w:rsidR="00392AAA" w:rsidRPr="00392AAA" w:rsidRDefault="00392AAA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8B12A" w14:textId="686AEF35" w:rsidR="00392AAA" w:rsidRPr="00DA0EF4" w:rsidRDefault="00392AAA" w:rsidP="00392AAA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A170BF" w14:textId="324BFE4B" w:rsidR="00392AAA" w:rsidRPr="00392AAA" w:rsidRDefault="00836E55" w:rsidP="00392AAA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886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6F3D14" w14:textId="5A3E13A5" w:rsidR="00392AAA" w:rsidRPr="00DA0EF4" w:rsidRDefault="00836E55" w:rsidP="00392AAA">
            <w:pPr>
              <w:ind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392AAA" w:rsidRPr="00DA0EF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836E55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</w:p>
        </w:tc>
      </w:tr>
    </w:tbl>
    <w:p w14:paraId="32E88877" w14:textId="77777777" w:rsidR="003812FA" w:rsidRPr="00DA0EF4" w:rsidRDefault="003812FA" w:rsidP="00A365C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C5098F" w14:textId="080C81DA" w:rsidR="00FD3A09" w:rsidRPr="00DA0EF4" w:rsidRDefault="00E65EAC" w:rsidP="005202C5">
      <w:pPr>
        <w:ind w:left="1080"/>
        <w:jc w:val="thaiDistribute"/>
        <w:rPr>
          <w:rFonts w:ascii="Browallia New" w:hAnsi="Browallia New" w:cs="Browallia New"/>
          <w:i/>
          <w:iCs/>
          <w:color w:val="C45911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</w:rPr>
        <w:br w:type="page"/>
      </w:r>
      <w:bookmarkEnd w:id="15"/>
    </w:p>
    <w:p w14:paraId="655C3435" w14:textId="73C95262" w:rsidR="00471A65" w:rsidRPr="00DA0EF4" w:rsidRDefault="00471A65" w:rsidP="005202C5">
      <w:pPr>
        <w:ind w:left="1080"/>
        <w:jc w:val="thaiDistribute"/>
        <w:rPr>
          <w:rFonts w:ascii="Browallia New" w:hAnsi="Browallia New" w:cs="Browallia New"/>
          <w:i/>
          <w:iCs/>
          <w:color w:val="C45911"/>
          <w:sz w:val="26"/>
          <w:szCs w:val="26"/>
          <w:cs/>
          <w:lang w:val="en-GB"/>
        </w:rPr>
      </w:pPr>
      <w:r w:rsidRPr="00DA0EF4">
        <w:rPr>
          <w:rFonts w:ascii="Browallia New" w:hAnsi="Browallia New" w:cs="Browallia New"/>
          <w:i/>
          <w:iCs/>
          <w:color w:val="C45911"/>
          <w:sz w:val="26"/>
          <w:szCs w:val="26"/>
          <w:cs/>
          <w:lang w:val="en-GB"/>
        </w:rPr>
        <w:t>การวิเคราะห์ความอ่อนไหว</w:t>
      </w:r>
    </w:p>
    <w:p w14:paraId="1D4BC054" w14:textId="77777777" w:rsidR="00471A65" w:rsidRPr="00DA0EF4" w:rsidRDefault="00471A65" w:rsidP="005202C5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</w:pPr>
    </w:p>
    <w:p w14:paraId="7E1E1FA4" w14:textId="18B816B2" w:rsidR="00471A65" w:rsidRPr="00DA0EF4" w:rsidRDefault="00471A65" w:rsidP="005202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ซึ่งเป็นผลมาจากการเปลี่ยนแปลงในอัตราดอกเบี้ยเป็นดังนี้</w:t>
      </w:r>
    </w:p>
    <w:p w14:paraId="694B61BC" w14:textId="77777777" w:rsidR="00BA6D02" w:rsidRPr="00DA0EF4" w:rsidRDefault="00BA6D02" w:rsidP="005202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15" w:type="dxa"/>
        <w:tblInd w:w="959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213"/>
        <w:gridCol w:w="1701"/>
        <w:gridCol w:w="1701"/>
      </w:tblGrid>
      <w:tr w:rsidR="00471A65" w:rsidRPr="00DA0EF4" w14:paraId="0CFBECC6" w14:textId="77777777" w:rsidTr="00EF1B82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9F98F" w14:textId="77777777" w:rsidR="00471A65" w:rsidRPr="00DA0EF4" w:rsidRDefault="00471A65" w:rsidP="00BA6D02">
            <w:pPr>
              <w:ind w:left="115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DB7AB" w14:textId="77777777" w:rsidR="00872E7B" w:rsidRPr="00DA0EF4" w:rsidRDefault="00471A65" w:rsidP="00FD3A09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  <w:r w:rsidR="00872E7B"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  <w:p w14:paraId="15879215" w14:textId="3544506A" w:rsidR="00471A65" w:rsidRPr="00DA0EF4" w:rsidRDefault="00872E7B" w:rsidP="00FD3A09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70C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71A65" w:rsidRPr="00DA0EF4" w14:paraId="7D3B2D48" w14:textId="77777777" w:rsidTr="00EF1B82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723CC" w14:textId="77777777" w:rsidR="00471A65" w:rsidRPr="00DA0EF4" w:rsidRDefault="00471A65" w:rsidP="00BA6D02">
            <w:pPr>
              <w:ind w:left="115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527F9" w14:textId="77777777" w:rsidR="00471A65" w:rsidRPr="00DA0EF4" w:rsidRDefault="00471A65" w:rsidP="00FD3A09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471A65" w:rsidRPr="00DA0EF4" w14:paraId="3F1F4A30" w14:textId="77777777" w:rsidTr="00EF1B82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51B57" w14:textId="77777777" w:rsidR="00471A65" w:rsidRPr="00DA0EF4" w:rsidRDefault="00471A65" w:rsidP="00BA6D02">
            <w:pPr>
              <w:ind w:left="115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6BFEF" w14:textId="761946A4" w:rsidR="00471A65" w:rsidRPr="00DA0EF4" w:rsidRDefault="00DC63A8" w:rsidP="00FD3A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3A8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F6DF9CF" w14:textId="77777777" w:rsidR="00471A65" w:rsidRPr="00DA0EF4" w:rsidRDefault="00471A65" w:rsidP="00FD3A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546B3" w14:textId="26B937F5" w:rsidR="00471A65" w:rsidRPr="00DA0EF4" w:rsidRDefault="004E55A3" w:rsidP="00FD3A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55A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0462C54" w14:textId="77777777" w:rsidR="00471A65" w:rsidRPr="00DA0EF4" w:rsidRDefault="00471A65" w:rsidP="00FD3A09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D3A09" w:rsidRPr="00DA0EF4" w14:paraId="72A9FF54" w14:textId="77777777" w:rsidTr="00EF1B82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62D68" w14:textId="77777777" w:rsidR="00FD3A09" w:rsidRPr="00DA0EF4" w:rsidRDefault="00FD3A09" w:rsidP="00BA6D02">
            <w:pPr>
              <w:ind w:left="115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C89C57" w14:textId="77777777" w:rsidR="00FD3A09" w:rsidRPr="00DA0EF4" w:rsidRDefault="00FD3A09" w:rsidP="00FD3A0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279DE" w14:textId="77777777" w:rsidR="00FD3A09" w:rsidRPr="00DA0EF4" w:rsidRDefault="00FD3A09" w:rsidP="00FD3A0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2B4310" w:rsidRPr="00DA0EF4" w14:paraId="3FF4C1BB" w14:textId="77777777" w:rsidTr="00EF1B82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DEBB4" w14:textId="051FD472" w:rsidR="002B4310" w:rsidRPr="00DA0EF4" w:rsidRDefault="002B4310" w:rsidP="002B4310">
            <w:pPr>
              <w:ind w:left="115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อัตราดอกเบี้ย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เพิ่มขึ้นร้อยละ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B12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Pr="004E55A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8312E" w14:textId="69533F0E" w:rsidR="002B4310" w:rsidRPr="00DA0EF4" w:rsidRDefault="00B124A7" w:rsidP="002B43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12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663</w:t>
            </w:r>
            <w:r w:rsidRPr="00B12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984</w:t>
            </w:r>
            <w:r w:rsidRPr="00B12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394EA" w14:textId="523B61D1" w:rsidR="002B4310" w:rsidRPr="00DA0EF4" w:rsidRDefault="002B4310" w:rsidP="002B43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263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B4310" w:rsidRPr="00DA0EF4" w14:paraId="6F645DD8" w14:textId="77777777" w:rsidTr="00EF1B82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8EBEA" w14:textId="71931DA6" w:rsidR="002B4310" w:rsidRPr="00DA0EF4" w:rsidRDefault="002B4310" w:rsidP="002B4310">
            <w:pPr>
              <w:ind w:left="115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อัตราดอกเบี้ย</w:t>
            </w:r>
            <w:r w:rsidR="00A9485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ลดลงร้อยละ</w:t>
            </w:r>
            <w:r w:rsidR="00B12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B12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E55A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="00836E55"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Pr="00DA0EF4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F46B2" w14:textId="52325214" w:rsidR="002B4310" w:rsidRPr="00DA0EF4" w:rsidRDefault="00836E55" w:rsidP="002B43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680</w:t>
            </w:r>
            <w:r w:rsidR="00B124A7" w:rsidRPr="00B12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820EF" w14:textId="54791D31" w:rsidR="002B4310" w:rsidRPr="00DA0EF4" w:rsidRDefault="00836E55" w:rsidP="002B43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  <w:r w:rsidR="002B4310" w:rsidRPr="00DA0EF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</w:tbl>
    <w:p w14:paraId="10E6403F" w14:textId="77777777" w:rsidR="00BA6D02" w:rsidRPr="00DA0EF4" w:rsidRDefault="00BA6D02" w:rsidP="00BA6D0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23F29283" w14:textId="77777777" w:rsidR="00471A65" w:rsidRPr="00DA0EF4" w:rsidRDefault="00471A65" w:rsidP="00471A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5B38F7" w14:textId="647EC91A" w:rsidR="00B705CA" w:rsidRPr="00DA0EF4" w:rsidRDefault="00836E55" w:rsidP="0020508A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7" w:name="_Toc437874755"/>
      <w:r w:rsidRPr="00836E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705CA" w:rsidRPr="00DA0EF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36E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705CA" w:rsidRPr="00DA0EF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36E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705CA" w:rsidRPr="00DA0E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</w:p>
    <w:p w14:paraId="6EA5253C" w14:textId="77777777" w:rsidR="00B705CA" w:rsidRPr="00DA0EF4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924FE7" w14:textId="51F523EC" w:rsidR="00B705CA" w:rsidRPr="00DA0EF4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E06AA6" w:rsidRPr="00DA0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DA0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ความเสี่ยงด้านสินเชื่อแก่ลูกค้า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และลูกหนี้คงค้าง</w:t>
      </w:r>
    </w:p>
    <w:p w14:paraId="18103A58" w14:textId="77777777" w:rsidR="00636B2E" w:rsidRPr="00DA0EF4" w:rsidRDefault="00636B2E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9B0B40" w14:textId="77777777" w:rsidR="00636B2E" w:rsidRPr="00DA0EF4" w:rsidRDefault="00636B2E" w:rsidP="00D22F54">
      <w:pPr>
        <w:numPr>
          <w:ilvl w:val="0"/>
          <w:numId w:val="18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A0EF4">
        <w:rPr>
          <w:rFonts w:ascii="Browallia New" w:hAnsi="Browallia New" w:cs="Browallia New"/>
          <w:color w:val="CF4A02"/>
          <w:sz w:val="26"/>
          <w:szCs w:val="26"/>
          <w:cs/>
          <w:lang w:bidi="ar-SA"/>
        </w:rPr>
        <w:t>การบริหารความเสี่ยง</w:t>
      </w:r>
    </w:p>
    <w:p w14:paraId="740B6273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CCCB90" w14:textId="6D620DF0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FD3A09"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</w:p>
    <w:p w14:paraId="12AA41D6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8AC5F39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7CDD52F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E787738" w14:textId="27A78C61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168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การขายให้กับลูกค้ารายย่อยจะชำระด้วยเงินสดเพื่อลดความเสี่ยงด้านเครดิต กลุ่มกิจการไม่มีการกระจุกตัวของความเสี่ยง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  <w:r w:rsidR="00987F48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หรือในภูมิภาคใดภูมิภาคหนึ่ง</w:t>
      </w:r>
    </w:p>
    <w:p w14:paraId="5E825EA8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A763F87" w14:textId="77777777" w:rsidR="00636B2E" w:rsidRPr="00DA0EF4" w:rsidRDefault="00636B2E" w:rsidP="00D22F54">
      <w:pPr>
        <w:numPr>
          <w:ilvl w:val="0"/>
          <w:numId w:val="18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bidi="ar-SA"/>
        </w:rPr>
      </w:pPr>
      <w:r w:rsidRPr="00DA0EF4">
        <w:rPr>
          <w:rFonts w:ascii="Browallia New" w:hAnsi="Browallia New" w:cs="Browallia New"/>
          <w:color w:val="CF4A02"/>
          <w:sz w:val="26"/>
          <w:szCs w:val="26"/>
          <w:cs/>
          <w:lang w:bidi="ar-SA"/>
        </w:rPr>
        <w:t>หลักประกัน</w:t>
      </w:r>
    </w:p>
    <w:p w14:paraId="356FF87B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39C69BE" w14:textId="6598AC10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</w:t>
      </w:r>
      <w:r w:rsidR="00BA6D02"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42915672" w14:textId="65BDB1BD" w:rsidR="00636B2E" w:rsidRPr="00170AEA" w:rsidRDefault="00FD3A0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5CAE24A3" w14:textId="77777777" w:rsidR="00636B2E" w:rsidRPr="00170AEA" w:rsidRDefault="00636B2E" w:rsidP="00D22F54">
      <w:pPr>
        <w:numPr>
          <w:ilvl w:val="0"/>
          <w:numId w:val="18"/>
        </w:numPr>
        <w:tabs>
          <w:tab w:val="left" w:pos="1080"/>
        </w:tabs>
        <w:ind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bidi="ar-SA"/>
        </w:rPr>
      </w:pPr>
      <w:r w:rsidRPr="00170AEA">
        <w:rPr>
          <w:rFonts w:ascii="Browallia New" w:hAnsi="Browallia New" w:cs="Browallia New"/>
          <w:color w:val="CF4A02"/>
          <w:sz w:val="26"/>
          <w:szCs w:val="26"/>
          <w:cs/>
          <w:lang w:bidi="ar-SA"/>
        </w:rPr>
        <w:t>การด้อยค่าของสินทรัพย์ทางการเงิน</w:t>
      </w:r>
    </w:p>
    <w:p w14:paraId="1FC05729" w14:textId="77777777" w:rsidR="00636B2E" w:rsidRPr="00170AEA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DC807C" w14:textId="25EAC894" w:rsidR="00636B2E" w:rsidRPr="00170AEA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70A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Pr="00170A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70A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ได้แก่ ลูกหนี้การค้าและลูกหนี้อื่น</w:t>
      </w:r>
      <w:r w:rsidR="005B3242" w:rsidRPr="00170AE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และเงินให้กู้ยืมระยะสั้นแก่กิจการที่เกี่ยวข้อง</w:t>
      </w:r>
      <w:r w:rsidR="00170AEA" w:rsidRPr="00170AE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กัน</w:t>
      </w:r>
    </w:p>
    <w:p w14:paraId="1639DE8E" w14:textId="77777777" w:rsidR="00636B2E" w:rsidRPr="00170AEA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51BA854" w14:textId="26B66443" w:rsidR="00636B2E" w:rsidRPr="00170AEA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70A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170A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836E55" w:rsidRPr="00836E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="006952ED" w:rsidRPr="00170A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</w:t>
      </w:r>
      <w:r w:rsidRPr="00170A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พิจารณาว่า</w:t>
      </w:r>
      <w:r w:rsidR="006952ED" w:rsidRPr="00170A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เงินสดและรายการเทียบเท่าเงินสดไม่มีความเสี่ยงด้านเครดิตที่มีนัยสำคัญ</w:t>
      </w:r>
    </w:p>
    <w:p w14:paraId="511587F0" w14:textId="77777777" w:rsidR="00B705CA" w:rsidRPr="00170AEA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0CF1D5" w14:textId="77777777" w:rsidR="00B705CA" w:rsidRPr="00170AEA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70AE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ลูกหนี้การค้าและ</w:t>
      </w:r>
      <w:bookmarkStart w:id="18" w:name="_Hlk63839977"/>
      <w:r w:rsidR="0020508A" w:rsidRPr="00170AE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ลูกหนี้อื่น</w:t>
      </w:r>
      <w:bookmarkEnd w:id="18"/>
    </w:p>
    <w:p w14:paraId="05A64496" w14:textId="77777777" w:rsidR="00B705CA" w:rsidRPr="00170AEA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A1D78D" w14:textId="7C0F4A63" w:rsidR="00B705CA" w:rsidRPr="00170AEA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0A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กลุ่มกิจการใช้วิธีอย่างง่าย (</w:t>
      </w:r>
      <w:r w:rsidRPr="00170A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Simplified approach) </w:t>
      </w:r>
      <w:r w:rsidRPr="00170A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 </w:t>
      </w:r>
      <w:r w:rsidRPr="00170AE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836E55" w:rsidRPr="00836E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Pr="00170AE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170AEA">
        <w:rPr>
          <w:rFonts w:ascii="Browallia New" w:eastAsia="Arial Unicode MS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ซึ่งคำนวณค่าเผื่อผลขาดทุนด้านเครดิตที่คาดว่าจะเกิดขึ้นตลอดอายุลูกหนี้การค้าและ</w:t>
      </w:r>
      <w:r w:rsidR="0020508A" w:rsidRPr="00170AEA">
        <w:rPr>
          <w:rFonts w:ascii="Browallia New" w:eastAsia="Arial Unicode MS" w:hAnsi="Browallia New" w:cs="Browallia New"/>
          <w:sz w:val="26"/>
          <w:szCs w:val="26"/>
          <w:cs/>
        </w:rPr>
        <w:t>ลูกหนี้อื่น</w:t>
      </w:r>
    </w:p>
    <w:p w14:paraId="19D72ABF" w14:textId="77777777" w:rsidR="009F18D5" w:rsidRPr="00170AEA" w:rsidRDefault="009F18D5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8F91CA" w14:textId="77777777" w:rsidR="009F18D5" w:rsidRPr="00170AEA" w:rsidRDefault="009F18D5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70AEA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5E13A1F3" w14:textId="2AA6A59B" w:rsidR="00B705CA" w:rsidRPr="00170AEA" w:rsidRDefault="00B705CA" w:rsidP="002050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38D37A" w14:textId="53DCD93F" w:rsidR="00636B2E" w:rsidRPr="00170AEA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70AE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กลุ่มกิจการจะตัดจำหน่ายลูกหนี้การค้าและลูกหนี้อื่นเมื่อคาดว่าจะไม่ได้รับชำระคืน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Pr="00170AE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70AEA">
        <w:rPr>
          <w:rFonts w:ascii="Browallia New" w:eastAsia="Arial Unicode MS" w:hAnsi="Browallia New" w:cs="Browallia New"/>
          <w:sz w:val="26"/>
          <w:szCs w:val="26"/>
          <w:cs/>
        </w:rPr>
        <w:t>วัน</w:t>
      </w:r>
      <w:r w:rsidR="00170AEA" w:rsidRPr="00170AE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4915ADE3" w14:textId="77777777" w:rsidR="00636B2E" w:rsidRPr="00170AEA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BCAAA4" w14:textId="0185F9A2" w:rsidR="00636B2E" w:rsidRPr="00170AEA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170AE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จากการด้อยค่าของลูกหนี้การค้าและลูกหนี้อื่นจะแสดงเป็นผลขาดทุนจากการด้อยค่าในค่าใช้จ่ายในการบริหาร</w:t>
      </w:r>
      <w:r w:rsidRPr="00170AE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70AE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2332276E" w14:textId="545C28EA" w:rsidR="0014701E" w:rsidRPr="00DA0EF4" w:rsidRDefault="0014701E" w:rsidP="00170AE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52E28B8" w14:textId="27235101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06DD094B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A2BD4" w14:textId="3B997751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ประกอบด้วยเงินสดและรายการเทียบเท่าเงินสด</w:t>
      </w:r>
      <w:r w:rsidR="00170AE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เงินให้กู้ยืม</w:t>
      </w:r>
      <w:r w:rsidR="00170AE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170AE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แก่กิจการที่เกี่ยวข้องกัน</w:t>
      </w: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12F1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และ</w:t>
      </w: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เงินฝากธนาคาร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ที่ติดภาระค้ำประกัน</w:t>
      </w:r>
    </w:p>
    <w:p w14:paraId="49305CF3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6AB68F" w14:textId="4530030C" w:rsidR="00636B2E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กลุ่มกิจการไม่มียอดค่าเผื่อผลขาดทุน</w:t>
      </w:r>
      <w:r w:rsidR="008709F6" w:rsidRPr="00DA0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Pr="00DA0EF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สินทรัพย์ทางการเงินอื่นที่วัดมูลค่าด้วยราคาทุนตัดจำหน่ายสำหรับปีสิ้นสุดวันที่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A0EF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DC63A8" w:rsidRPr="00DC63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4E55A3" w:rsidRPr="004E55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3922FEC0" w14:textId="77777777" w:rsidR="00170AEA" w:rsidRPr="00DA0EF4" w:rsidRDefault="00170AEA" w:rsidP="00636B2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BEA7573" w14:textId="36D8409F" w:rsidR="00636B2E" w:rsidRPr="00DA0EF4" w:rsidRDefault="00112CBD" w:rsidP="0020508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0CA88D07" w14:textId="228FEE06" w:rsidR="00CA71EC" w:rsidRPr="00DA0EF4" w:rsidRDefault="00836E55" w:rsidP="00A365C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36E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71EC" w:rsidRPr="00DA0EF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A71EC" w:rsidRPr="00DA0EF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836E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A71EC" w:rsidRPr="00DA0E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39370DA0" w14:textId="77777777" w:rsidR="007A7E89" w:rsidRPr="00DA0EF4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1282ED" w14:textId="7128DEB8" w:rsidR="007A7E89" w:rsidRPr="00DA0EF4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1681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61681D">
        <w:rPr>
          <w:rFonts w:ascii="Browallia New" w:eastAsia="Arial Unicode MS" w:hAnsi="Browallia New" w:cs="Browallia New"/>
          <w:sz w:val="26"/>
          <w:szCs w:val="26"/>
          <w:cs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="0061681D">
        <w:rPr>
          <w:rFonts w:ascii="Browallia New" w:eastAsia="Arial Unicode MS" w:hAnsi="Browallia New" w:cs="Browallia New"/>
          <w:sz w:val="26"/>
          <w:szCs w:val="26"/>
        </w:rPr>
        <w:br/>
      </w:r>
      <w:r w:rsidRPr="0061681D">
        <w:rPr>
          <w:rFonts w:ascii="Browallia New" w:eastAsia="Arial Unicode MS" w:hAnsi="Browallia New" w:cs="Browallia New"/>
          <w:sz w:val="26"/>
          <w:szCs w:val="26"/>
          <w:cs/>
        </w:rPr>
        <w:t>เมื่อถึงกำหนด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836E55" w:rsidRPr="00836E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236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(</w:t>
      </w:r>
      <w:r w:rsidR="004E55A3" w:rsidRPr="004E55A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="004A5CA5"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: </w:t>
      </w:r>
      <w:r w:rsidR="00836E55" w:rsidRPr="00836E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13582BC" w14:textId="77777777" w:rsidR="007A7E89" w:rsidRPr="00DA0EF4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E52875" w14:textId="6F673026" w:rsidR="007A7E89" w:rsidRPr="00DA0EF4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636B2E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ตามข้อกำหนดต่าง ๆ และคงไว้ซึ่งแผนการจัดหาเงิน</w:t>
      </w:r>
    </w:p>
    <w:p w14:paraId="64AF211B" w14:textId="2133DC85" w:rsidR="000B2608" w:rsidRPr="00DA0EF4" w:rsidRDefault="000B2608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600A0F" w14:textId="25793912" w:rsidR="00636B2E" w:rsidRPr="00DA0EF4" w:rsidRDefault="00636B2E" w:rsidP="00D22F54">
      <w:pPr>
        <w:numPr>
          <w:ilvl w:val="0"/>
          <w:numId w:val="19"/>
        </w:numPr>
        <w:tabs>
          <w:tab w:val="left" w:pos="1080"/>
        </w:tabs>
        <w:ind w:hanging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การจัดการด้านการจัด</w:t>
      </w:r>
      <w:r w:rsidR="00112CBD" w:rsidRPr="00DA0EF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หา</w:t>
      </w:r>
      <w:r w:rsidRPr="00DA0EF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เงิน</w:t>
      </w:r>
    </w:p>
    <w:p w14:paraId="7F6E93F3" w14:textId="77777777" w:rsidR="00636B2E" w:rsidRPr="00DA0EF4" w:rsidRDefault="00636B2E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2EBB74" w14:textId="68E40390" w:rsidR="007A7E89" w:rsidRPr="00DA0EF4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836E55" w:rsidRPr="00836E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</w:t>
      </w:r>
      <w:r w:rsidR="00636B2E"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ดังต่อไปนี้</w:t>
      </w:r>
    </w:p>
    <w:p w14:paraId="2BDA21D7" w14:textId="77777777" w:rsidR="007A7E89" w:rsidRPr="00DA0EF4" w:rsidRDefault="007A7E89" w:rsidP="00636B2E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9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21"/>
        <w:gridCol w:w="1417"/>
        <w:gridCol w:w="1418"/>
        <w:gridCol w:w="1417"/>
        <w:gridCol w:w="1418"/>
      </w:tblGrid>
      <w:tr w:rsidR="007A7E89" w:rsidRPr="00170AEA" w14:paraId="70F5BF98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6A5100A2" w14:textId="77777777" w:rsidR="007A7E89" w:rsidRPr="00170AEA" w:rsidRDefault="007A7E89" w:rsidP="00EE0799">
            <w:pPr>
              <w:tabs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2244A" w14:textId="77777777" w:rsidR="007A7E89" w:rsidRPr="00170AEA" w:rsidRDefault="007A7E89" w:rsidP="00A365CC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0AE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F1C4" w14:textId="77777777" w:rsidR="007A7E89" w:rsidRPr="00170AEA" w:rsidRDefault="007A7E89" w:rsidP="00A365CC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0AE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227F" w:rsidRPr="00170AEA" w14:paraId="337AC20A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1EC430CB" w14:textId="77777777" w:rsidR="007E227F" w:rsidRPr="00170AEA" w:rsidRDefault="007E227F" w:rsidP="007E227F">
            <w:pPr>
              <w:tabs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79097E9" w14:textId="22BD5403" w:rsidR="007E227F" w:rsidRPr="00170AEA" w:rsidRDefault="00DC63A8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0AE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120C061" w14:textId="1E68D522" w:rsidR="007E227F" w:rsidRPr="00170AEA" w:rsidRDefault="004E55A3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0AE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08110F2" w14:textId="4591EFF9" w:rsidR="007E227F" w:rsidRPr="00170AEA" w:rsidRDefault="00DC63A8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0AE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273E73D" w14:textId="1B0B5000" w:rsidR="007E227F" w:rsidRPr="00170AEA" w:rsidRDefault="004E55A3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0AE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E227F" w:rsidRPr="00170AEA" w14:paraId="0DDFBF37" w14:textId="77777777" w:rsidTr="00EE0799">
        <w:trPr>
          <w:trHeight w:val="20"/>
        </w:trPr>
        <w:tc>
          <w:tcPr>
            <w:tcW w:w="3321" w:type="dxa"/>
            <w:vAlign w:val="bottom"/>
          </w:tcPr>
          <w:p w14:paraId="0772B9ED" w14:textId="77777777" w:rsidR="007E227F" w:rsidRPr="00170AEA" w:rsidRDefault="007E227F" w:rsidP="007E227F">
            <w:pPr>
              <w:tabs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7537DBB" w14:textId="77777777" w:rsidR="007E227F" w:rsidRPr="00170AEA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0AE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90B5776" w14:textId="77777777" w:rsidR="007E227F" w:rsidRPr="00170AEA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0AE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3270C42" w14:textId="77777777" w:rsidR="007E227F" w:rsidRPr="00170AEA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0AE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C0DF0E9" w14:textId="77777777" w:rsidR="007E227F" w:rsidRPr="00170AEA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70AE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227F" w:rsidRPr="00170AEA" w14:paraId="43E74124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5BB75DA9" w14:textId="77777777" w:rsidR="007E227F" w:rsidRPr="00170AEA" w:rsidRDefault="007E227F" w:rsidP="007E227F">
            <w:pPr>
              <w:tabs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91124C" w14:textId="77777777" w:rsidR="007E227F" w:rsidRPr="00170AEA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C77ACFF" w14:textId="77777777" w:rsidR="007E227F" w:rsidRPr="00170AEA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34A61A" w14:textId="77777777" w:rsidR="007E227F" w:rsidRPr="00170AEA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CD509D6" w14:textId="77777777" w:rsidR="007E227F" w:rsidRPr="00170AEA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227F" w:rsidRPr="00170AEA" w14:paraId="5F32B8EE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19BAD939" w14:textId="77777777" w:rsidR="007E227F" w:rsidRPr="00170AEA" w:rsidRDefault="007E227F" w:rsidP="007E227F">
            <w:pPr>
              <w:autoSpaceDE w:val="0"/>
              <w:autoSpaceDN w:val="0"/>
              <w:ind w:left="5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70AE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2C1CB3" w14:textId="77777777" w:rsidR="007E227F" w:rsidRPr="00170AEA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755D353" w14:textId="77777777" w:rsidR="007E227F" w:rsidRPr="00170AEA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298D7E4" w14:textId="77777777" w:rsidR="007E227F" w:rsidRPr="00170AEA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C9F1D45" w14:textId="77777777" w:rsidR="007E227F" w:rsidRPr="00170AEA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227F" w:rsidRPr="00170AEA" w14:paraId="644DEDE4" w14:textId="77777777" w:rsidTr="00EE0799">
        <w:trPr>
          <w:trHeight w:val="20"/>
        </w:trPr>
        <w:tc>
          <w:tcPr>
            <w:tcW w:w="3321" w:type="dxa"/>
            <w:vAlign w:val="center"/>
          </w:tcPr>
          <w:p w14:paraId="37ED6CA3" w14:textId="77777777" w:rsidR="007E227F" w:rsidRPr="00170AEA" w:rsidRDefault="007E227F" w:rsidP="007E227F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170AEA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A6D6B74" w14:textId="77777777" w:rsidR="007E227F" w:rsidRPr="00170AEA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2C00A7F" w14:textId="77777777" w:rsidR="007E227F" w:rsidRPr="00170AEA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C5F7D4E" w14:textId="77777777" w:rsidR="007E227F" w:rsidRPr="00170AEA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6570B00" w14:textId="77777777" w:rsidR="007E227F" w:rsidRPr="00170AEA" w:rsidRDefault="007E227F" w:rsidP="007E227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4310" w:rsidRPr="00170AEA" w14:paraId="4D15D0A5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1CAC3D70" w14:textId="77777777" w:rsidR="002B4310" w:rsidRPr="00170AEA" w:rsidRDefault="002B4310" w:rsidP="002B4310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170AEA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170AEA">
              <w:rPr>
                <w:rFonts w:ascii="Browallia New" w:hAnsi="Browallia New" w:cs="Browallia New" w:hint="cs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6BDC3F6" w14:textId="4922EAF1" w:rsidR="002B4310" w:rsidRPr="00170AEA" w:rsidRDefault="00836E55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A01F74" w:rsidRPr="00A01F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01F74" w:rsidRPr="00A01F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091378C8" w14:textId="7C9FE67D" w:rsidR="002B4310" w:rsidRPr="00170AEA" w:rsidRDefault="00836E55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</w:t>
            </w:r>
            <w:r w:rsidR="002B4310" w:rsidRPr="00170AE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092</w:t>
            </w:r>
            <w:r w:rsidR="002B4310" w:rsidRPr="00170AE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B0D3DEA" w14:textId="6FEC5617" w:rsidR="002B4310" w:rsidRPr="00170AEA" w:rsidRDefault="00836E55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A01F74" w:rsidRPr="00A0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01F74" w:rsidRPr="00A0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560D08C2" w14:textId="651B4675" w:rsidR="002B4310" w:rsidRPr="00170AEA" w:rsidRDefault="00836E55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</w:t>
            </w:r>
            <w:r w:rsidR="002B4310" w:rsidRPr="00170A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  <w:r w:rsidR="002B4310" w:rsidRPr="00170A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</w:tr>
      <w:tr w:rsidR="002B4310" w:rsidRPr="00170AEA" w14:paraId="3A92CC97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58F21F6F" w14:textId="0991C155" w:rsidR="002B4310" w:rsidRPr="00170AEA" w:rsidRDefault="002B4310" w:rsidP="002B4310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70AEA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170AEA">
              <w:rPr>
                <w:rFonts w:ascii="Browallia New" w:hAnsi="Browallia New" w:cs="Browallia New" w:hint="cs"/>
                <w:sz w:val="26"/>
                <w:szCs w:val="26"/>
                <w:cs/>
              </w:rPr>
              <w:t>- วงเงินกู้ยืมธนาคารระยะสั้น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ACC8D4" w14:textId="77777777" w:rsidR="002B4310" w:rsidRPr="00170AEA" w:rsidRDefault="002B4310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EA14F40" w14:textId="77777777" w:rsidR="002B4310" w:rsidRPr="00170AEA" w:rsidRDefault="002B4310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D6A02BF" w14:textId="77777777" w:rsidR="002B4310" w:rsidRPr="00170AEA" w:rsidRDefault="002B4310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6F83194" w14:textId="77777777" w:rsidR="002B4310" w:rsidRPr="00170AEA" w:rsidRDefault="002B4310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4310" w:rsidRPr="00170AEA" w14:paraId="37C26ADB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2CBF7DD2" w14:textId="77777777" w:rsidR="002B4310" w:rsidRPr="00170AEA" w:rsidRDefault="002B4310" w:rsidP="002B4310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170AE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- ตั๋วสัญญาใช้เงิน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4AA746" w14:textId="7FF8404F" w:rsidR="002B4310" w:rsidRPr="00170AEA" w:rsidRDefault="002B4310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FFFF4EE" w14:textId="71C81FAA" w:rsidR="002B4310" w:rsidRPr="00170AEA" w:rsidRDefault="002B4310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96439C3" w14:textId="2573BE76" w:rsidR="002B4310" w:rsidRPr="00170AEA" w:rsidRDefault="002B4310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508A584" w14:textId="645E7887" w:rsidR="002B4310" w:rsidRPr="00170AEA" w:rsidRDefault="002B4310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4310" w:rsidRPr="00170AEA" w14:paraId="716A7A05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190FD50C" w14:textId="760386EC" w:rsidR="002B4310" w:rsidRPr="00170AEA" w:rsidRDefault="002B4310" w:rsidP="002B4310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170AE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</w:t>
            </w:r>
            <w:r w:rsidR="00E401C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170AE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สินเชื่อเพื่อการส่งออก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F6CEBEE" w14:textId="77777777" w:rsidR="002B4310" w:rsidRPr="00170AEA" w:rsidRDefault="002B4310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0A3B046" w14:textId="77777777" w:rsidR="002B4310" w:rsidRPr="00170AEA" w:rsidRDefault="002B4310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2AE4AB8" w14:textId="77777777" w:rsidR="002B4310" w:rsidRPr="00170AEA" w:rsidRDefault="002B4310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3752DC9" w14:textId="77777777" w:rsidR="002B4310" w:rsidRPr="00170AEA" w:rsidRDefault="002B4310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4310" w:rsidRPr="00170AEA" w14:paraId="05B92D2B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1CD80848" w14:textId="77777777" w:rsidR="002B4310" w:rsidRPr="00170AEA" w:rsidRDefault="002B4310" w:rsidP="002B4310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170AE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และทรัสตร์รีซีท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C26C61" w14:textId="3737AC99" w:rsidR="002B4310" w:rsidRPr="00170AEA" w:rsidRDefault="00836E55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01C0" w:rsidRPr="00E401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E401C0" w:rsidRPr="00E401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401C0" w:rsidRPr="00E401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0BC47DE3" w14:textId="2862C4D7" w:rsidR="002B4310" w:rsidRPr="00170AEA" w:rsidRDefault="00836E55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01C0" w:rsidRPr="00E401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E401C0" w:rsidRPr="00E401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E401C0" w:rsidRPr="00E401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1E2D3B" w14:textId="0E30453B" w:rsidR="002B4310" w:rsidRPr="00170AEA" w:rsidRDefault="00836E55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01C0" w:rsidRPr="00E401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E401C0" w:rsidRPr="00E401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401C0" w:rsidRPr="00E401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7CB9FA03" w14:textId="0D3AAFD9" w:rsidR="002B4310" w:rsidRPr="00170AEA" w:rsidRDefault="00836E55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01C0" w:rsidRPr="00E401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E401C0" w:rsidRPr="00E401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401C0" w:rsidRPr="00E401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B4310" w:rsidRPr="00170AEA" w14:paraId="7F7B4DBD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2C0689A3" w14:textId="77777777" w:rsidR="002B4310" w:rsidRPr="00170AEA" w:rsidRDefault="002B4310" w:rsidP="002B4310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170AEA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DB02D7" w14:textId="77777777" w:rsidR="002B4310" w:rsidRPr="00170AEA" w:rsidRDefault="002B4310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A08B6AB" w14:textId="77777777" w:rsidR="002B4310" w:rsidRPr="00170AEA" w:rsidRDefault="002B4310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B547950" w14:textId="77777777" w:rsidR="002B4310" w:rsidRPr="00170AEA" w:rsidRDefault="002B4310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2BEDEEF" w14:textId="77777777" w:rsidR="002B4310" w:rsidRPr="00170AEA" w:rsidRDefault="002B4310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4310" w:rsidRPr="00170AEA" w14:paraId="77319A30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38624079" w14:textId="58FE488B" w:rsidR="002B4310" w:rsidRPr="00170AEA" w:rsidRDefault="002B4310" w:rsidP="002B431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170AEA">
              <w:rPr>
                <w:rFonts w:ascii="Browallia New" w:hAnsi="Browallia New" w:cs="Browallia New" w:hint="cs"/>
                <w:sz w:val="26"/>
                <w:szCs w:val="26"/>
              </w:rPr>
              <w:t xml:space="preserve">   </w:t>
            </w:r>
            <w:r w:rsidRPr="00170AEA">
              <w:rPr>
                <w:rFonts w:ascii="Browallia New" w:hAnsi="Browallia New" w:cs="Browallia New" w:hint="cs"/>
                <w:sz w:val="26"/>
                <w:szCs w:val="26"/>
                <w:cs/>
              </w:rPr>
              <w:t>- วงเงินกู้ยืมธนาคารระยะยาว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042B1" w14:textId="3026DE2D" w:rsidR="002B4310" w:rsidRPr="00170AEA" w:rsidRDefault="00836E55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A01F74" w:rsidRPr="00A0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01F74" w:rsidRPr="00A0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E1B46E3" w14:textId="66A687B1" w:rsidR="002B4310" w:rsidRPr="00170AEA" w:rsidRDefault="00836E55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</w:t>
            </w:r>
            <w:r w:rsidR="002B4310" w:rsidRPr="00170A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  <w:r w:rsidR="002B4310" w:rsidRPr="00170A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B29FD" w14:textId="7B189585" w:rsidR="002B4310" w:rsidRPr="00170AEA" w:rsidRDefault="00836E55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A01F74" w:rsidRPr="00A0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01F74" w:rsidRPr="00A0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B06993D" w14:textId="19B3D493" w:rsidR="002B4310" w:rsidRPr="00170AEA" w:rsidRDefault="00836E55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</w:t>
            </w:r>
            <w:r w:rsidR="002B4310" w:rsidRPr="00170A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  <w:r w:rsidR="002B4310" w:rsidRPr="00170A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</w:tr>
      <w:tr w:rsidR="002B4310" w:rsidRPr="00170AEA" w14:paraId="6CE98C59" w14:textId="77777777" w:rsidTr="0008276B">
        <w:trPr>
          <w:trHeight w:val="20"/>
        </w:trPr>
        <w:tc>
          <w:tcPr>
            <w:tcW w:w="3321" w:type="dxa"/>
            <w:vAlign w:val="center"/>
          </w:tcPr>
          <w:p w14:paraId="44F52C55" w14:textId="77777777" w:rsidR="002B4310" w:rsidRPr="00170AEA" w:rsidRDefault="002B4310" w:rsidP="002B431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28D54" w14:textId="25836BCB" w:rsidR="002B4310" w:rsidRPr="00170AEA" w:rsidRDefault="00836E55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1F74" w:rsidRPr="00A01F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A01F74" w:rsidRPr="00A01F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01F74" w:rsidRPr="00A01F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477D4" w14:textId="3B3D5980" w:rsidR="002B4310" w:rsidRPr="00170AEA" w:rsidRDefault="00836E55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2B4310" w:rsidRPr="00170AE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641</w:t>
            </w:r>
            <w:r w:rsidR="002B4310" w:rsidRPr="00170AE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755</w:t>
            </w:r>
            <w:r w:rsidR="002B4310" w:rsidRPr="00170AEA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5CF37" w14:textId="64B3D916" w:rsidR="002B4310" w:rsidRPr="00170AEA" w:rsidRDefault="00836E55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01F74" w:rsidRPr="00A0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A01F74" w:rsidRPr="00A0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01F74" w:rsidRPr="00A01F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B4A98" w14:textId="58FEFA2F" w:rsidR="002B4310" w:rsidRPr="00170AEA" w:rsidRDefault="00836E55" w:rsidP="002B431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2B4310" w:rsidRPr="00170A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632</w:t>
            </w:r>
            <w:r w:rsidR="002B4310" w:rsidRPr="00170A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  <w:r w:rsidR="002B4310" w:rsidRPr="00170AE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</w:tr>
    </w:tbl>
    <w:p w14:paraId="56BA1815" w14:textId="6759D997" w:rsidR="003C6441" w:rsidRPr="00DA0EF4" w:rsidRDefault="003C6441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6DB8D896" w14:textId="77777777" w:rsidR="000B2608" w:rsidRPr="00DA0EF4" w:rsidRDefault="003C6441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pacing w:val="-2"/>
          <w:sz w:val="16"/>
          <w:szCs w:val="16"/>
          <w:cs/>
        </w:rPr>
        <w:br w:type="page"/>
      </w:r>
    </w:p>
    <w:p w14:paraId="3C3AD13E" w14:textId="77777777" w:rsidR="009B452C" w:rsidRPr="00DA0EF4" w:rsidRDefault="009B452C" w:rsidP="00D22F54">
      <w:pPr>
        <w:numPr>
          <w:ilvl w:val="0"/>
          <w:numId w:val="19"/>
        </w:numPr>
        <w:tabs>
          <w:tab w:val="left" w:pos="1080"/>
        </w:tabs>
        <w:ind w:hanging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bidi="ar-SA"/>
        </w:rPr>
        <w:t>วันครบกำหนดของหนี้สินทางการเงิน</w:t>
      </w:r>
    </w:p>
    <w:p w14:paraId="377A1BC7" w14:textId="77777777" w:rsidR="009B452C" w:rsidRPr="00DA0EF4" w:rsidRDefault="009B452C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ar-SA"/>
        </w:rPr>
      </w:pPr>
    </w:p>
    <w:p w14:paraId="62887C7B" w14:textId="0AAE3458" w:rsidR="009B452C" w:rsidRPr="00DA0EF4" w:rsidRDefault="009B452C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36E55" w:rsidRPr="00836E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เดือนจะเท่ากับมูลค่า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ตามบัญชีของหนี้สินที่เกี่ยวข้องเนื่องการการคิดลดไม่มีนัยสำคัญ </w:t>
      </w:r>
    </w:p>
    <w:p w14:paraId="291C56B2" w14:textId="77777777" w:rsidR="003B2606" w:rsidRPr="00DA0EF4" w:rsidRDefault="003B2606" w:rsidP="009B452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9B452C" w:rsidRPr="00C63A6C" w14:paraId="17DAA81A" w14:textId="77777777" w:rsidTr="00FD3A09">
        <w:tc>
          <w:tcPr>
            <w:tcW w:w="3744" w:type="dxa"/>
            <w:shd w:val="clear" w:color="auto" w:fill="auto"/>
          </w:tcPr>
          <w:p w14:paraId="3F36C69A" w14:textId="77777777" w:rsidR="009B452C" w:rsidRPr="00C63A6C" w:rsidRDefault="009B452C" w:rsidP="003B260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6DD6EA" w14:textId="77777777" w:rsidR="009B452C" w:rsidRPr="00C63A6C" w:rsidRDefault="009B452C" w:rsidP="00567FD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85C16" w:rsidRPr="00C63A6C" w14:paraId="7D3C2FBB" w14:textId="77777777" w:rsidTr="00FD3A09">
        <w:tc>
          <w:tcPr>
            <w:tcW w:w="3744" w:type="dxa"/>
            <w:shd w:val="clear" w:color="auto" w:fill="auto"/>
            <w:vAlign w:val="bottom"/>
          </w:tcPr>
          <w:p w14:paraId="3A6F9FCC" w14:textId="77777777" w:rsidR="00685C16" w:rsidRPr="00C63A6C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67523158" w14:textId="77777777" w:rsidR="00685C16" w:rsidRPr="00C63A6C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573BEDCF" w14:textId="6BC1BE9F" w:rsidR="00685C16" w:rsidRPr="00C63A6C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6FFDC" w14:textId="023B6020" w:rsidR="00685C16" w:rsidRPr="00C63A6C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836E55" w:rsidRPr="00836E5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F4B53E4" w14:textId="0C727B48" w:rsidR="00685C16" w:rsidRPr="00C63A6C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04343" w14:textId="1FD05E45" w:rsidR="00685C16" w:rsidRPr="00C63A6C" w:rsidRDefault="00836E55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36E5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685C16"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836E5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685C16"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685C16"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3D61311" w14:textId="02512D79" w:rsidR="00685C16" w:rsidRPr="00C63A6C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FD303" w14:textId="77777777" w:rsidR="00685C16" w:rsidRPr="00C63A6C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67FBE0B5" w14:textId="4E4BA38C" w:rsidR="00685C16" w:rsidRPr="00C63A6C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878C3" w14:textId="77777777" w:rsidR="00685C16" w:rsidRPr="00C63A6C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รวมมูลค่า</w:t>
            </w: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>หนี้สินตามบัญชี</w:t>
            </w:r>
          </w:p>
          <w:p w14:paraId="256DB818" w14:textId="77777777" w:rsidR="00685C16" w:rsidRPr="00C63A6C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FD3A09" w:rsidRPr="00C63A6C" w14:paraId="762E0325" w14:textId="77777777" w:rsidTr="00FD3A09">
        <w:tc>
          <w:tcPr>
            <w:tcW w:w="3744" w:type="dxa"/>
            <w:shd w:val="clear" w:color="auto" w:fill="auto"/>
          </w:tcPr>
          <w:p w14:paraId="34222A36" w14:textId="77777777" w:rsidR="00FD3A09" w:rsidRPr="00C63A6C" w:rsidRDefault="00FD3A09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A394E" w14:textId="77777777" w:rsidR="00FD3A09" w:rsidRPr="00C63A6C" w:rsidRDefault="00FD3A09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51718" w14:textId="77777777" w:rsidR="00FD3A09" w:rsidRPr="00C63A6C" w:rsidRDefault="00FD3A09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39835" w14:textId="77777777" w:rsidR="00FD3A09" w:rsidRPr="00C63A6C" w:rsidRDefault="00FD3A09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B314B3" w14:textId="77777777" w:rsidR="00FD3A09" w:rsidRPr="00C63A6C" w:rsidRDefault="00FD3A09" w:rsidP="00FD3A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685C16" w:rsidRPr="00C63A6C" w14:paraId="7493A8C8" w14:textId="77777777" w:rsidTr="008A144C">
        <w:tc>
          <w:tcPr>
            <w:tcW w:w="3744" w:type="dxa"/>
            <w:shd w:val="clear" w:color="auto" w:fill="auto"/>
          </w:tcPr>
          <w:p w14:paraId="09000FEC" w14:textId="0C50664D" w:rsidR="00685C16" w:rsidRPr="00C63A6C" w:rsidRDefault="00685C16" w:rsidP="00685C16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DC63A8"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6F954B" w14:textId="77777777" w:rsidR="00685C16" w:rsidRPr="00C63A6C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BF3FCD" w14:textId="77777777" w:rsidR="00685C16" w:rsidRPr="00C63A6C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FF8858" w14:textId="77777777" w:rsidR="00685C16" w:rsidRPr="00C63A6C" w:rsidRDefault="00685C16" w:rsidP="00685C1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21E6EF6" w14:textId="77777777" w:rsidR="00685C16" w:rsidRPr="00C63A6C" w:rsidRDefault="00685C16" w:rsidP="00FD3A0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C63A6C" w14:paraId="09DAB99B" w14:textId="77777777" w:rsidTr="008A144C">
        <w:tc>
          <w:tcPr>
            <w:tcW w:w="3744" w:type="dxa"/>
            <w:shd w:val="clear" w:color="auto" w:fill="auto"/>
          </w:tcPr>
          <w:p w14:paraId="194E2215" w14:textId="14FF083A" w:rsidR="003C6441" w:rsidRPr="00C63A6C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7E50ED" w14:textId="051A2053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217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239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F37102" w14:textId="0F03B9A3" w:rsidR="003C6441" w:rsidRPr="00C63A6C" w:rsidRDefault="00453ACC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433C8E" w14:textId="5BB830D8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217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239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210</w:t>
            </w:r>
          </w:p>
        </w:tc>
        <w:tc>
          <w:tcPr>
            <w:tcW w:w="1296" w:type="dxa"/>
            <w:shd w:val="clear" w:color="auto" w:fill="FAFAFA"/>
          </w:tcPr>
          <w:p w14:paraId="6D7703D3" w14:textId="0472BBDE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217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239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210</w:t>
            </w:r>
          </w:p>
        </w:tc>
      </w:tr>
      <w:tr w:rsidR="003C6441" w:rsidRPr="00C63A6C" w14:paraId="049EE1C7" w14:textId="77777777" w:rsidTr="008A144C">
        <w:tc>
          <w:tcPr>
            <w:tcW w:w="3744" w:type="dxa"/>
            <w:shd w:val="clear" w:color="auto" w:fill="auto"/>
          </w:tcPr>
          <w:p w14:paraId="3C267343" w14:textId="77777777" w:rsidR="003C6441" w:rsidRPr="00C63A6C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209CDF" w14:textId="2CD58789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423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2ECE16" w14:textId="7A0AD120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638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A4E8DF" w14:textId="6E6FE627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061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FAFAFA"/>
          </w:tcPr>
          <w:p w14:paraId="7786ACC4" w14:textId="29B89BBE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</w:t>
            </w:r>
            <w:r w:rsidR="00B60C3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585</w:t>
            </w:r>
            <w:r w:rsidR="00B60C3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3C6441" w:rsidRPr="00C63A6C" w14:paraId="6C86C287" w14:textId="77777777" w:rsidTr="00D84C27">
        <w:tc>
          <w:tcPr>
            <w:tcW w:w="3744" w:type="dxa"/>
            <w:shd w:val="clear" w:color="auto" w:fill="auto"/>
          </w:tcPr>
          <w:p w14:paraId="5E484B75" w14:textId="77777777" w:rsidR="003C6441" w:rsidRPr="00C63A6C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C63A6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3C23D" w14:textId="4B3F1E28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629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F65DE" w14:textId="51890741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701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3C8F7" w14:textId="4E4D61F3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330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31AB55" w14:textId="0C22D0C4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696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479</w:t>
            </w:r>
          </w:p>
        </w:tc>
      </w:tr>
      <w:tr w:rsidR="003C6441" w:rsidRPr="00C63A6C" w14:paraId="7EB578FE" w14:textId="77777777" w:rsidTr="00860514">
        <w:tc>
          <w:tcPr>
            <w:tcW w:w="3744" w:type="dxa"/>
            <w:shd w:val="clear" w:color="auto" w:fill="auto"/>
          </w:tcPr>
          <w:p w14:paraId="08E1AF68" w14:textId="77777777" w:rsidR="003C6441" w:rsidRPr="00C63A6C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2CDB8" w14:textId="46C4CE50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252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291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6AFABD" w14:textId="311DA0EC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339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1F7E8" w14:textId="7FE266A1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296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631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0518D" w14:textId="032B624F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291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520</w:t>
            </w:r>
            <w:r w:rsidR="00B60C3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689</w:t>
            </w:r>
          </w:p>
        </w:tc>
      </w:tr>
      <w:tr w:rsidR="003C6441" w:rsidRPr="00C63A6C" w14:paraId="6F053058" w14:textId="77777777" w:rsidTr="00D84C27">
        <w:tc>
          <w:tcPr>
            <w:tcW w:w="3744" w:type="dxa"/>
            <w:shd w:val="clear" w:color="auto" w:fill="auto"/>
          </w:tcPr>
          <w:p w14:paraId="38983F47" w14:textId="77777777" w:rsidR="003C6441" w:rsidRPr="00C63A6C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0638E" w14:textId="77777777" w:rsidR="003C6441" w:rsidRPr="00C63A6C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8137B" w14:textId="77777777" w:rsidR="003C6441" w:rsidRPr="00C63A6C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027CF" w14:textId="77777777" w:rsidR="003C6441" w:rsidRPr="00C63A6C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3E6AC" w14:textId="77777777" w:rsidR="003C6441" w:rsidRPr="00C63A6C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C63A6C" w14:paraId="7639EABA" w14:textId="77777777" w:rsidTr="002C2ECA">
        <w:tc>
          <w:tcPr>
            <w:tcW w:w="3744" w:type="dxa"/>
            <w:shd w:val="clear" w:color="auto" w:fill="auto"/>
          </w:tcPr>
          <w:p w14:paraId="040E991B" w14:textId="77777777" w:rsidR="003C6441" w:rsidRPr="00C63A6C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144EE4" w14:textId="77777777" w:rsidR="003C6441" w:rsidRPr="00C63A6C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234F82" w14:textId="77777777" w:rsidR="003C6441" w:rsidRPr="00C63A6C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ADD710" w14:textId="77777777" w:rsidR="003C6441" w:rsidRPr="00C63A6C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205A6D" w14:textId="7317B66E" w:rsidR="003C6441" w:rsidRPr="00C63A6C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C63A6C" w14:paraId="4923CE13" w14:textId="77777777" w:rsidTr="002C2ECA">
        <w:tc>
          <w:tcPr>
            <w:tcW w:w="3744" w:type="dxa"/>
            <w:shd w:val="clear" w:color="auto" w:fill="auto"/>
          </w:tcPr>
          <w:p w14:paraId="26EEC753" w14:textId="77777777" w:rsidR="003C6441" w:rsidRPr="00C63A6C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618868" w14:textId="4A6BCF25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373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ABBAD" w14:textId="42AFB644" w:rsidR="003C6441" w:rsidRPr="00C63A6C" w:rsidRDefault="00F574D8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E90AC" w14:textId="3DC11FE7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373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0F280" w14:textId="7EF44661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373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588</w:t>
            </w:r>
          </w:p>
        </w:tc>
      </w:tr>
      <w:tr w:rsidR="003C6441" w:rsidRPr="00C63A6C" w14:paraId="10806831" w14:textId="77777777" w:rsidTr="002C2ECA">
        <w:tc>
          <w:tcPr>
            <w:tcW w:w="3744" w:type="dxa"/>
            <w:shd w:val="clear" w:color="auto" w:fill="auto"/>
          </w:tcPr>
          <w:p w14:paraId="7DA583DE" w14:textId="77777777" w:rsidR="003C6441" w:rsidRPr="00C63A6C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C0DB1A" w14:textId="6A97AC91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373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24D3C" w14:textId="69F03354" w:rsidR="003C6441" w:rsidRPr="00C63A6C" w:rsidRDefault="00F574D8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79DA00" w14:textId="61A1CB60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373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AD1EB8" w14:textId="2CEF892A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373</w:t>
            </w:r>
            <w:r w:rsidR="00F574D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588</w:t>
            </w:r>
          </w:p>
        </w:tc>
      </w:tr>
      <w:tr w:rsidR="003C6441" w:rsidRPr="00C63A6C" w14:paraId="70BD7767" w14:textId="77777777" w:rsidTr="007E227F">
        <w:tc>
          <w:tcPr>
            <w:tcW w:w="3744" w:type="dxa"/>
            <w:shd w:val="clear" w:color="auto" w:fill="auto"/>
          </w:tcPr>
          <w:p w14:paraId="2929D022" w14:textId="77777777" w:rsidR="003C6441" w:rsidRPr="00C63A6C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261E6" w14:textId="77777777" w:rsidR="003C6441" w:rsidRPr="00C63A6C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27B36" w14:textId="77777777" w:rsidR="003C6441" w:rsidRPr="00C63A6C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DAB79" w14:textId="77777777" w:rsidR="003C6441" w:rsidRPr="00C63A6C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80751" w14:textId="77777777" w:rsidR="003C6441" w:rsidRPr="00C63A6C" w:rsidRDefault="003C6441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C63A6C" w14:paraId="01C48B82" w14:textId="77777777" w:rsidTr="00860514">
        <w:tc>
          <w:tcPr>
            <w:tcW w:w="3744" w:type="dxa"/>
            <w:shd w:val="clear" w:color="auto" w:fill="auto"/>
          </w:tcPr>
          <w:p w14:paraId="2F9AA77A" w14:textId="77777777" w:rsidR="003C6441" w:rsidRPr="00C63A6C" w:rsidRDefault="003C6441" w:rsidP="003C6441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7ACF0" w14:textId="7CF1859F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252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665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2672D" w14:textId="370984DF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339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D0A15" w14:textId="1145FD47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297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005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88E36" w14:textId="3395AE57" w:rsidR="003C6441" w:rsidRPr="00C63A6C" w:rsidRDefault="00836E55" w:rsidP="003C64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291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894</w:t>
            </w:r>
            <w:r w:rsidR="00BD5A18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277</w:t>
            </w:r>
          </w:p>
        </w:tc>
      </w:tr>
    </w:tbl>
    <w:p w14:paraId="125BAA38" w14:textId="3CDF8B90" w:rsidR="003B2606" w:rsidRPr="00DA0EF4" w:rsidRDefault="003B2606" w:rsidP="0073797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3C6441" w:rsidRPr="00C63A6C" w14:paraId="2F606F41" w14:textId="77777777" w:rsidTr="00BA6D02">
        <w:tc>
          <w:tcPr>
            <w:tcW w:w="3744" w:type="dxa"/>
            <w:shd w:val="clear" w:color="auto" w:fill="auto"/>
          </w:tcPr>
          <w:p w14:paraId="27C56A0D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24365" w14:textId="77777777" w:rsidR="003C6441" w:rsidRPr="00C63A6C" w:rsidRDefault="003C6441" w:rsidP="002A21C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C6441" w:rsidRPr="00C63A6C" w14:paraId="68167E08" w14:textId="77777777" w:rsidTr="00BA6D02">
        <w:tc>
          <w:tcPr>
            <w:tcW w:w="3744" w:type="dxa"/>
            <w:shd w:val="clear" w:color="auto" w:fill="auto"/>
            <w:vAlign w:val="bottom"/>
          </w:tcPr>
          <w:p w14:paraId="2198EA3B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025E9634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01B50849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B7F43" w14:textId="65B6806A" w:rsidR="003C6441" w:rsidRPr="00C63A6C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836E55" w:rsidRPr="00836E5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91DF44A" w14:textId="77777777" w:rsidR="003C6441" w:rsidRPr="00C63A6C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1B3FC" w14:textId="6FD98401" w:rsidR="003C6441" w:rsidRPr="00C63A6C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36E5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3C6441"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836E5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3C6441"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3C6441"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6D2B0E6" w14:textId="77777777" w:rsidR="003C6441" w:rsidRPr="00C63A6C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9460A" w14:textId="77777777" w:rsidR="003C6441" w:rsidRPr="00C63A6C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6960C958" w14:textId="77777777" w:rsidR="003C6441" w:rsidRPr="00C63A6C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91B65" w14:textId="77777777" w:rsidR="003C6441" w:rsidRPr="00C63A6C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รวมมูลค่า</w:t>
            </w: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>หนี้สินตามบัญชี</w:t>
            </w:r>
          </w:p>
          <w:p w14:paraId="7B3CD724" w14:textId="77777777" w:rsidR="003C6441" w:rsidRPr="00C63A6C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C6441" w:rsidRPr="00C63A6C" w14:paraId="7F9FCD8C" w14:textId="77777777" w:rsidTr="00BA6D02">
        <w:tc>
          <w:tcPr>
            <w:tcW w:w="3744" w:type="dxa"/>
            <w:shd w:val="clear" w:color="auto" w:fill="auto"/>
          </w:tcPr>
          <w:p w14:paraId="41EDDFC8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EE48E" w14:textId="77777777" w:rsidR="003C6441" w:rsidRPr="00C63A6C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300D1" w14:textId="77777777" w:rsidR="003C6441" w:rsidRPr="00C63A6C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3149C" w14:textId="77777777" w:rsidR="003C6441" w:rsidRPr="00C63A6C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FA97D6" w14:textId="77777777" w:rsidR="003C6441" w:rsidRPr="00C63A6C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C63A6C" w14:paraId="185A3987" w14:textId="77777777" w:rsidTr="00BA6D02">
        <w:tc>
          <w:tcPr>
            <w:tcW w:w="3744" w:type="dxa"/>
            <w:shd w:val="clear" w:color="auto" w:fill="auto"/>
          </w:tcPr>
          <w:p w14:paraId="309D67C6" w14:textId="0C3B7156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4E55A3"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A2F0C5" w14:textId="77777777" w:rsidR="003C6441" w:rsidRPr="00C63A6C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FB873E" w14:textId="77777777" w:rsidR="003C6441" w:rsidRPr="00C63A6C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80088E" w14:textId="77777777" w:rsidR="003C6441" w:rsidRPr="00C63A6C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8D4D772" w14:textId="77777777" w:rsidR="003C6441" w:rsidRPr="00C63A6C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B4310" w:rsidRPr="00C63A6C" w14:paraId="1029F308" w14:textId="77777777" w:rsidTr="00A60B73">
        <w:tc>
          <w:tcPr>
            <w:tcW w:w="3744" w:type="dxa"/>
            <w:shd w:val="clear" w:color="auto" w:fill="auto"/>
          </w:tcPr>
          <w:p w14:paraId="7C302C72" w14:textId="77777777" w:rsidR="002B4310" w:rsidRPr="00C63A6C" w:rsidRDefault="002B4310" w:rsidP="002B431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3AD35615" w14:textId="5F261A9B" w:rsidR="002B4310" w:rsidRPr="00C63A6C" w:rsidRDefault="002B4310" w:rsidP="002B431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9A4A21" w14:textId="1F3E7B92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907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1AC069" w14:textId="36FDB747" w:rsidR="002B4310" w:rsidRPr="00C63A6C" w:rsidRDefault="002B4310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544F9D" w14:textId="09BC0BA4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907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7F2137" w14:textId="2F6E472C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907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670</w:t>
            </w:r>
          </w:p>
        </w:tc>
      </w:tr>
      <w:tr w:rsidR="002B4310" w:rsidRPr="00C63A6C" w14:paraId="5D2610B6" w14:textId="77777777" w:rsidTr="00BA6D02">
        <w:tc>
          <w:tcPr>
            <w:tcW w:w="3744" w:type="dxa"/>
            <w:shd w:val="clear" w:color="auto" w:fill="auto"/>
          </w:tcPr>
          <w:p w14:paraId="696778CE" w14:textId="53D79CA0" w:rsidR="002B4310" w:rsidRPr="00C63A6C" w:rsidRDefault="002B4310" w:rsidP="002B431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925CD0" w14:textId="71712572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200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806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FF7992" w14:textId="24658D65" w:rsidR="002B4310" w:rsidRPr="00C63A6C" w:rsidRDefault="002B4310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E79FFF" w14:textId="2231A352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200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806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019</w:t>
            </w:r>
          </w:p>
        </w:tc>
        <w:tc>
          <w:tcPr>
            <w:tcW w:w="1296" w:type="dxa"/>
            <w:shd w:val="clear" w:color="auto" w:fill="auto"/>
          </w:tcPr>
          <w:p w14:paraId="1DF1B7D4" w14:textId="441185FD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200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806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019</w:t>
            </w:r>
          </w:p>
        </w:tc>
      </w:tr>
      <w:tr w:rsidR="002B4310" w:rsidRPr="00C63A6C" w14:paraId="32AB94FC" w14:textId="77777777" w:rsidTr="00BA6D02">
        <w:tc>
          <w:tcPr>
            <w:tcW w:w="3744" w:type="dxa"/>
            <w:shd w:val="clear" w:color="auto" w:fill="auto"/>
          </w:tcPr>
          <w:p w14:paraId="345D284A" w14:textId="56F505E8" w:rsidR="002B4310" w:rsidRPr="00C63A6C" w:rsidRDefault="002B4310" w:rsidP="002B431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DF6311" w14:textId="1F93518A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498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E86841" w14:textId="4B2DC930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F460CD" w14:textId="376A592E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726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853</w:t>
            </w:r>
          </w:p>
        </w:tc>
        <w:tc>
          <w:tcPr>
            <w:tcW w:w="1296" w:type="dxa"/>
            <w:shd w:val="clear" w:color="auto" w:fill="auto"/>
          </w:tcPr>
          <w:p w14:paraId="2832747D" w14:textId="4B77C840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485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2B4310" w:rsidRPr="00C63A6C" w14:paraId="336D24F1" w14:textId="77777777" w:rsidTr="00BA6D02">
        <w:tc>
          <w:tcPr>
            <w:tcW w:w="3744" w:type="dxa"/>
            <w:shd w:val="clear" w:color="auto" w:fill="auto"/>
          </w:tcPr>
          <w:p w14:paraId="7B7F5C83" w14:textId="767E806B" w:rsidR="002B4310" w:rsidRPr="00C63A6C" w:rsidRDefault="002B4310" w:rsidP="002B431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C63A6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D0D0B" w14:textId="6932F08C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556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A37C9" w14:textId="416589B3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281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AFD39" w14:textId="55F1EC30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838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D1606E" w14:textId="44AAA1B8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886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777</w:t>
            </w:r>
          </w:p>
        </w:tc>
      </w:tr>
      <w:tr w:rsidR="002B4310" w:rsidRPr="00C63A6C" w14:paraId="0F77F684" w14:textId="77777777" w:rsidTr="00BA6D02">
        <w:tc>
          <w:tcPr>
            <w:tcW w:w="3744" w:type="dxa"/>
            <w:shd w:val="clear" w:color="auto" w:fill="auto"/>
          </w:tcPr>
          <w:p w14:paraId="7D2F083D" w14:textId="77777777" w:rsidR="002B4310" w:rsidRPr="00C63A6C" w:rsidRDefault="002B4310" w:rsidP="002B431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C126F" w14:textId="38A18B0E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768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BF2FC" w14:textId="253C14B1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510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56C0A" w14:textId="162D8C37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255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278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E81D8" w14:textId="0AA4BE6E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252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085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466</w:t>
            </w:r>
          </w:p>
        </w:tc>
      </w:tr>
      <w:tr w:rsidR="002B4310" w:rsidRPr="00C63A6C" w14:paraId="2B97CD7B" w14:textId="77777777" w:rsidTr="00BA6D02">
        <w:tc>
          <w:tcPr>
            <w:tcW w:w="3744" w:type="dxa"/>
            <w:shd w:val="clear" w:color="auto" w:fill="auto"/>
          </w:tcPr>
          <w:p w14:paraId="0838DE87" w14:textId="77777777" w:rsidR="002B4310" w:rsidRPr="00C63A6C" w:rsidRDefault="002B4310" w:rsidP="002B431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99D8" w14:textId="77777777" w:rsidR="002B4310" w:rsidRPr="00C63A6C" w:rsidRDefault="002B4310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39ACE" w14:textId="77777777" w:rsidR="002B4310" w:rsidRPr="00C63A6C" w:rsidRDefault="002B4310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6B88A" w14:textId="77777777" w:rsidR="002B4310" w:rsidRPr="00C63A6C" w:rsidRDefault="002B4310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24898" w14:textId="77777777" w:rsidR="002B4310" w:rsidRPr="00C63A6C" w:rsidRDefault="002B4310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B4310" w:rsidRPr="00C63A6C" w14:paraId="079AE392" w14:textId="77777777" w:rsidTr="00BA6D02">
        <w:tc>
          <w:tcPr>
            <w:tcW w:w="3744" w:type="dxa"/>
            <w:shd w:val="clear" w:color="auto" w:fill="auto"/>
          </w:tcPr>
          <w:p w14:paraId="79B2AE7D" w14:textId="77777777" w:rsidR="002B4310" w:rsidRPr="00C63A6C" w:rsidRDefault="002B4310" w:rsidP="002B431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DCE433" w14:textId="77777777" w:rsidR="002B4310" w:rsidRPr="00C63A6C" w:rsidRDefault="002B4310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B5CDB" w14:textId="77777777" w:rsidR="002B4310" w:rsidRPr="00C63A6C" w:rsidRDefault="002B4310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961FB7" w14:textId="77777777" w:rsidR="002B4310" w:rsidRPr="00C63A6C" w:rsidRDefault="002B4310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4B8785" w14:textId="77777777" w:rsidR="002B4310" w:rsidRPr="00C63A6C" w:rsidRDefault="002B4310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B4310" w:rsidRPr="00C63A6C" w14:paraId="140A88FB" w14:textId="77777777" w:rsidTr="00BA6D02">
        <w:tc>
          <w:tcPr>
            <w:tcW w:w="3744" w:type="dxa"/>
            <w:shd w:val="clear" w:color="auto" w:fill="auto"/>
          </w:tcPr>
          <w:p w14:paraId="5C18FAE1" w14:textId="77777777" w:rsidR="002B4310" w:rsidRPr="00C63A6C" w:rsidRDefault="002B4310" w:rsidP="002B431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D7556" w14:textId="093F451E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B37CA" w14:textId="44B2976C" w:rsidR="002B4310" w:rsidRPr="00C63A6C" w:rsidRDefault="002B4310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8082B" w14:textId="745B6967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E0D8C" w14:textId="5A1B4214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</w:tr>
      <w:tr w:rsidR="002B4310" w:rsidRPr="00C63A6C" w14:paraId="20BF0F72" w14:textId="77777777" w:rsidTr="00BA6D02">
        <w:tc>
          <w:tcPr>
            <w:tcW w:w="3744" w:type="dxa"/>
            <w:shd w:val="clear" w:color="auto" w:fill="auto"/>
          </w:tcPr>
          <w:p w14:paraId="7335C5D8" w14:textId="77777777" w:rsidR="002B4310" w:rsidRPr="00C63A6C" w:rsidRDefault="002B4310" w:rsidP="002B431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3E64D" w14:textId="6A821DF0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71B78" w14:textId="5F4794F4" w:rsidR="002B4310" w:rsidRPr="00C63A6C" w:rsidRDefault="002B4310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5C267" w14:textId="12FECF8E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FD443" w14:textId="7D251B1E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</w:tr>
      <w:tr w:rsidR="002B4310" w:rsidRPr="00C63A6C" w14:paraId="79E2A894" w14:textId="77777777" w:rsidTr="00BA6D02">
        <w:tc>
          <w:tcPr>
            <w:tcW w:w="3744" w:type="dxa"/>
            <w:shd w:val="clear" w:color="auto" w:fill="auto"/>
          </w:tcPr>
          <w:p w14:paraId="5CC03AB1" w14:textId="77777777" w:rsidR="002B4310" w:rsidRPr="00C63A6C" w:rsidRDefault="002B4310" w:rsidP="002B431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86D91" w14:textId="77777777" w:rsidR="002B4310" w:rsidRPr="00C63A6C" w:rsidRDefault="002B4310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048A3" w14:textId="77777777" w:rsidR="002B4310" w:rsidRPr="00C63A6C" w:rsidRDefault="002B4310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F83CF" w14:textId="77777777" w:rsidR="002B4310" w:rsidRPr="00C63A6C" w:rsidRDefault="002B4310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079F0" w14:textId="77777777" w:rsidR="002B4310" w:rsidRPr="00C63A6C" w:rsidRDefault="002B4310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B4310" w:rsidRPr="00C63A6C" w14:paraId="5D46E998" w14:textId="77777777" w:rsidTr="00BA6D02">
        <w:tc>
          <w:tcPr>
            <w:tcW w:w="3744" w:type="dxa"/>
            <w:shd w:val="clear" w:color="auto" w:fill="auto"/>
          </w:tcPr>
          <w:p w14:paraId="076A1F0B" w14:textId="77777777" w:rsidR="002B4310" w:rsidRPr="00C63A6C" w:rsidRDefault="002B4310" w:rsidP="002B4310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5A46B" w14:textId="5F45829E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232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497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151EB" w14:textId="00661AC4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510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0954B" w14:textId="7FDB13DD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259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007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C0774" w14:textId="3671F91E" w:rsidR="002B4310" w:rsidRPr="00C63A6C" w:rsidRDefault="00836E55" w:rsidP="002B4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255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813</w:t>
            </w:r>
            <w:r w:rsidR="002B4310" w:rsidRPr="00C63A6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909</w:t>
            </w:r>
          </w:p>
        </w:tc>
      </w:tr>
    </w:tbl>
    <w:p w14:paraId="3FCEEA03" w14:textId="77777777" w:rsidR="003C6441" w:rsidRPr="00DA0EF4" w:rsidRDefault="003C6441" w:rsidP="0073797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3C6441" w:rsidRPr="00DA0EF4" w14:paraId="7B457725" w14:textId="77777777" w:rsidTr="002A21CE">
        <w:tc>
          <w:tcPr>
            <w:tcW w:w="3744" w:type="dxa"/>
            <w:shd w:val="clear" w:color="auto" w:fill="auto"/>
          </w:tcPr>
          <w:p w14:paraId="7FF4537F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342A3E" w14:textId="66902C1A" w:rsidR="003C6441" w:rsidRPr="00DA0EF4" w:rsidRDefault="003C6441" w:rsidP="002A21C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C6441" w:rsidRPr="00DA0EF4" w14:paraId="5E1557BC" w14:textId="77777777" w:rsidTr="002A21CE">
        <w:tc>
          <w:tcPr>
            <w:tcW w:w="3744" w:type="dxa"/>
            <w:shd w:val="clear" w:color="auto" w:fill="auto"/>
            <w:vAlign w:val="bottom"/>
          </w:tcPr>
          <w:p w14:paraId="32F8B27D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09E43C8E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13F3D095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59210" w14:textId="53D885F3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836E55" w:rsidRPr="00836E5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411308E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068AB" w14:textId="28A0BCAE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36E5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3C6441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836E5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3C6441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3C6441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33C1AA0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62FF0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6AF9CC6C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43AF5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รวมมูลค่า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>หนี้สินตามบัญชี</w:t>
            </w:r>
          </w:p>
          <w:p w14:paraId="64F675E2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C6441" w:rsidRPr="00DA0EF4" w14:paraId="55AEE743" w14:textId="77777777" w:rsidTr="002A21CE">
        <w:tc>
          <w:tcPr>
            <w:tcW w:w="3744" w:type="dxa"/>
            <w:shd w:val="clear" w:color="auto" w:fill="auto"/>
          </w:tcPr>
          <w:p w14:paraId="73D3B211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33029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B63A5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A871C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CE12AB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DA0EF4" w14:paraId="2FE4D01D" w14:textId="77777777" w:rsidTr="002A21CE">
        <w:tc>
          <w:tcPr>
            <w:tcW w:w="3744" w:type="dxa"/>
            <w:shd w:val="clear" w:color="auto" w:fill="auto"/>
          </w:tcPr>
          <w:p w14:paraId="31EAD792" w14:textId="5004B28C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DC63A8"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5CDAE7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4681BF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EC4E36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D812E95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DA0EF4" w14:paraId="3533CC99" w14:textId="77777777" w:rsidTr="002A21CE">
        <w:tc>
          <w:tcPr>
            <w:tcW w:w="3744" w:type="dxa"/>
            <w:shd w:val="clear" w:color="auto" w:fill="auto"/>
          </w:tcPr>
          <w:p w14:paraId="3E65830B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611ABB" w14:textId="1F328771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216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006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4B5AB0" w14:textId="1EF4600C" w:rsidR="003C6441" w:rsidRPr="00DA0EF4" w:rsidRDefault="00F574D8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E2FB36" w14:textId="2820220A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216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006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122</w:t>
            </w:r>
          </w:p>
        </w:tc>
        <w:tc>
          <w:tcPr>
            <w:tcW w:w="1296" w:type="dxa"/>
            <w:shd w:val="clear" w:color="auto" w:fill="FAFAFA"/>
          </w:tcPr>
          <w:p w14:paraId="6ACC2852" w14:textId="3E99320D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216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006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122</w:t>
            </w:r>
          </w:p>
        </w:tc>
      </w:tr>
      <w:tr w:rsidR="003C6441" w:rsidRPr="00DA0EF4" w14:paraId="124D8BBB" w14:textId="77777777" w:rsidTr="002A21CE">
        <w:tc>
          <w:tcPr>
            <w:tcW w:w="3744" w:type="dxa"/>
            <w:shd w:val="clear" w:color="auto" w:fill="auto"/>
          </w:tcPr>
          <w:p w14:paraId="1F3CD856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440B0B" w14:textId="2F338D0A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423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68A0DA" w14:textId="2A22E06D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638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EFAEC7" w14:textId="0BBE43D1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061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FAFAFA"/>
          </w:tcPr>
          <w:p w14:paraId="0F10CB22" w14:textId="2F24D36E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</w:t>
            </w:r>
            <w:r w:rsidR="00005EC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585</w:t>
            </w:r>
            <w:r w:rsidR="00005EC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3C6441" w:rsidRPr="00DA0EF4" w14:paraId="4B4ED8CD" w14:textId="77777777" w:rsidTr="002A21CE">
        <w:tc>
          <w:tcPr>
            <w:tcW w:w="3744" w:type="dxa"/>
            <w:shd w:val="clear" w:color="auto" w:fill="auto"/>
          </w:tcPr>
          <w:p w14:paraId="43F63723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C63A6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E0804" w14:textId="6BD527AD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629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6542C" w14:textId="521C921F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701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80A34" w14:textId="5B885618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330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FC4E26" w14:textId="339D769E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696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479</w:t>
            </w:r>
          </w:p>
        </w:tc>
      </w:tr>
      <w:tr w:rsidR="003C6441" w:rsidRPr="00DA0EF4" w14:paraId="759262E9" w14:textId="77777777" w:rsidTr="002A21CE">
        <w:tc>
          <w:tcPr>
            <w:tcW w:w="3744" w:type="dxa"/>
            <w:shd w:val="clear" w:color="auto" w:fill="auto"/>
          </w:tcPr>
          <w:p w14:paraId="2AE017E0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00B953" w14:textId="4857D3FC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251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058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293E6" w14:textId="10CD5889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339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80A403" w14:textId="2E48DED2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295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398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20EF8A" w14:textId="4EB1127E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290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287</w:t>
            </w:r>
            <w:r w:rsidR="00005EC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601</w:t>
            </w:r>
          </w:p>
        </w:tc>
      </w:tr>
      <w:tr w:rsidR="003C6441" w:rsidRPr="00DA0EF4" w14:paraId="36FFAAE2" w14:textId="77777777" w:rsidTr="002A21CE">
        <w:tc>
          <w:tcPr>
            <w:tcW w:w="3744" w:type="dxa"/>
            <w:shd w:val="clear" w:color="auto" w:fill="auto"/>
          </w:tcPr>
          <w:p w14:paraId="0BE9866D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A7CA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FBFF4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3F018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EBDAF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DA0EF4" w14:paraId="2DFFCA54" w14:textId="77777777" w:rsidTr="002A21CE">
        <w:tc>
          <w:tcPr>
            <w:tcW w:w="3744" w:type="dxa"/>
            <w:shd w:val="clear" w:color="auto" w:fill="auto"/>
          </w:tcPr>
          <w:p w14:paraId="094B5E72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72F3B0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FB6A38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26EAE5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0E131A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DA0EF4" w14:paraId="32CF9FAB" w14:textId="77777777" w:rsidTr="002A21CE">
        <w:tc>
          <w:tcPr>
            <w:tcW w:w="3744" w:type="dxa"/>
            <w:shd w:val="clear" w:color="auto" w:fill="auto"/>
          </w:tcPr>
          <w:p w14:paraId="4901B1FC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5F699" w14:textId="2D142B52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373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2348F" w14:textId="2F749810" w:rsidR="003C6441" w:rsidRPr="00DA0EF4" w:rsidRDefault="00F574D8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717C8" w14:textId="0899BE5A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373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83896" w14:textId="7A82EE83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373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588</w:t>
            </w:r>
          </w:p>
        </w:tc>
      </w:tr>
      <w:tr w:rsidR="003C6441" w:rsidRPr="00DA0EF4" w14:paraId="4FDF5C47" w14:textId="77777777" w:rsidTr="002A21CE">
        <w:tc>
          <w:tcPr>
            <w:tcW w:w="3744" w:type="dxa"/>
            <w:shd w:val="clear" w:color="auto" w:fill="auto"/>
          </w:tcPr>
          <w:p w14:paraId="622D4068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0CB516" w14:textId="44741F5E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373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8C0EFE" w14:textId="26FA7B7A" w:rsidR="003C6441" w:rsidRPr="00DA0EF4" w:rsidRDefault="00F574D8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805CE" w14:textId="51359669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373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3A074" w14:textId="70E4A1B2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373</w:t>
            </w:r>
            <w:r w:rsidR="00F574D8" w:rsidRPr="00F574D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588</w:t>
            </w:r>
          </w:p>
        </w:tc>
      </w:tr>
      <w:tr w:rsidR="003C6441" w:rsidRPr="00DA0EF4" w14:paraId="2D18F460" w14:textId="77777777" w:rsidTr="002A21CE">
        <w:tc>
          <w:tcPr>
            <w:tcW w:w="3744" w:type="dxa"/>
            <w:shd w:val="clear" w:color="auto" w:fill="auto"/>
          </w:tcPr>
          <w:p w14:paraId="46E3FD57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ABB83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86051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3C117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37C01" w14:textId="77777777" w:rsidR="003C6441" w:rsidRPr="00DA0EF4" w:rsidRDefault="003C6441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3C6441" w:rsidRPr="00DA0EF4" w14:paraId="506CC835" w14:textId="77777777" w:rsidTr="002A21CE">
        <w:tc>
          <w:tcPr>
            <w:tcW w:w="3744" w:type="dxa"/>
            <w:shd w:val="clear" w:color="auto" w:fill="auto"/>
          </w:tcPr>
          <w:p w14:paraId="3163E1B0" w14:textId="77777777" w:rsidR="003C6441" w:rsidRPr="00C63A6C" w:rsidRDefault="003C6441" w:rsidP="002A21C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5FC78" w14:textId="68DB22D7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251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432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37823" w14:textId="1FD20646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339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4A9CF" w14:textId="0E984FCC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295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772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354E6" w14:textId="71193BF7" w:rsidR="003C6441" w:rsidRPr="00DA0EF4" w:rsidRDefault="00836E55" w:rsidP="002A21C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290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661</w:t>
            </w:r>
            <w:r w:rsidR="00BD5A18" w:rsidRPr="00BD5A1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189</w:t>
            </w:r>
          </w:p>
        </w:tc>
      </w:tr>
    </w:tbl>
    <w:p w14:paraId="32AD5AB4" w14:textId="0A3574CF" w:rsidR="003C6441" w:rsidRPr="00DA0EF4" w:rsidRDefault="003C6441" w:rsidP="0073797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2B4310" w:rsidRPr="00DA0EF4" w14:paraId="7A6AE09B" w14:textId="77777777" w:rsidTr="002B4310">
        <w:tc>
          <w:tcPr>
            <w:tcW w:w="3744" w:type="dxa"/>
            <w:shd w:val="clear" w:color="auto" w:fill="auto"/>
          </w:tcPr>
          <w:p w14:paraId="18813A21" w14:textId="77777777" w:rsidR="002B4310" w:rsidRPr="00C63A6C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FB837" w14:textId="77777777" w:rsidR="002B4310" w:rsidRPr="00DA0EF4" w:rsidRDefault="002B4310" w:rsidP="006618B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B4310" w:rsidRPr="00DA0EF4" w14:paraId="6E507641" w14:textId="77777777" w:rsidTr="002B4310">
        <w:tc>
          <w:tcPr>
            <w:tcW w:w="3744" w:type="dxa"/>
            <w:shd w:val="clear" w:color="auto" w:fill="auto"/>
            <w:vAlign w:val="bottom"/>
          </w:tcPr>
          <w:p w14:paraId="71379736" w14:textId="77777777" w:rsidR="002B4310" w:rsidRPr="00C63A6C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7CB0EB06" w14:textId="77777777" w:rsidR="002B4310" w:rsidRPr="00C63A6C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2A35417D" w14:textId="77777777" w:rsidR="002B4310" w:rsidRPr="00C63A6C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E1912" w14:textId="1AB696F3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836E55" w:rsidRPr="00836E5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5B4BE61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845DC" w14:textId="24468660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36E5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2B4310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836E5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2B4310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2B4310"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C9CF2B9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868F7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7F7FA9B0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DBCBF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รวมมูลค่า</w:t>
            </w: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>หนี้สินตามบัญชี</w:t>
            </w:r>
          </w:p>
          <w:p w14:paraId="415ED64F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B4310" w:rsidRPr="00DA0EF4" w14:paraId="3D2A1B00" w14:textId="77777777" w:rsidTr="002B4310">
        <w:tc>
          <w:tcPr>
            <w:tcW w:w="3744" w:type="dxa"/>
            <w:shd w:val="clear" w:color="auto" w:fill="auto"/>
          </w:tcPr>
          <w:p w14:paraId="1FD5887D" w14:textId="77777777" w:rsidR="002B4310" w:rsidRPr="00C63A6C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1D40A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0590D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52443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3CDE54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B4310" w:rsidRPr="00DA0EF4" w14:paraId="4766B0B5" w14:textId="77777777" w:rsidTr="002B4310">
        <w:tc>
          <w:tcPr>
            <w:tcW w:w="3744" w:type="dxa"/>
            <w:shd w:val="clear" w:color="auto" w:fill="auto"/>
          </w:tcPr>
          <w:p w14:paraId="135AAAB7" w14:textId="739C5591" w:rsidR="002B4310" w:rsidRPr="00C63A6C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53EE8C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F32FF2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8354DF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B5BAF73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B4310" w:rsidRPr="00DA0EF4" w14:paraId="2B01B810" w14:textId="77777777" w:rsidTr="002B4310">
        <w:tc>
          <w:tcPr>
            <w:tcW w:w="3744" w:type="dxa"/>
            <w:shd w:val="clear" w:color="auto" w:fill="auto"/>
          </w:tcPr>
          <w:p w14:paraId="4995F91A" w14:textId="77777777" w:rsidR="002B4310" w:rsidRPr="00C63A6C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1982431F" w14:textId="77777777" w:rsidR="002B4310" w:rsidRPr="00C63A6C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55CC96" w14:textId="042ACD59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6658B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C2512D" w14:textId="23836A05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0F05A" w14:textId="6D31FC42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2B4310" w:rsidRPr="00DA0EF4" w14:paraId="00A24221" w14:textId="77777777" w:rsidTr="002B4310">
        <w:tc>
          <w:tcPr>
            <w:tcW w:w="3744" w:type="dxa"/>
            <w:shd w:val="clear" w:color="auto" w:fill="auto"/>
          </w:tcPr>
          <w:p w14:paraId="7BFF11F4" w14:textId="77777777" w:rsidR="002B4310" w:rsidRPr="00C63A6C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60BD2C" w14:textId="6FF7F8BF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199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458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45FA75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A61A31" w14:textId="5D814057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199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458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377</w:t>
            </w:r>
          </w:p>
        </w:tc>
        <w:tc>
          <w:tcPr>
            <w:tcW w:w="1296" w:type="dxa"/>
            <w:shd w:val="clear" w:color="auto" w:fill="auto"/>
          </w:tcPr>
          <w:p w14:paraId="5347B2C6" w14:textId="5AF35D53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199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458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377</w:t>
            </w:r>
          </w:p>
        </w:tc>
      </w:tr>
      <w:tr w:rsidR="002B4310" w:rsidRPr="00DA0EF4" w14:paraId="1696E78E" w14:textId="77777777" w:rsidTr="002B4310">
        <w:tc>
          <w:tcPr>
            <w:tcW w:w="3744" w:type="dxa"/>
            <w:shd w:val="clear" w:color="auto" w:fill="auto"/>
          </w:tcPr>
          <w:p w14:paraId="6BCFAA8D" w14:textId="77777777" w:rsidR="002B4310" w:rsidRPr="00C63A6C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ED6C4" w14:textId="2D0C3F67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498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11DFAA" w14:textId="14907AE8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BE5B05" w14:textId="5CFE445D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726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853</w:t>
            </w:r>
          </w:p>
        </w:tc>
        <w:tc>
          <w:tcPr>
            <w:tcW w:w="1296" w:type="dxa"/>
            <w:shd w:val="clear" w:color="auto" w:fill="auto"/>
          </w:tcPr>
          <w:p w14:paraId="2BB695A0" w14:textId="65A153E4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485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2B4310" w:rsidRPr="00DA0EF4" w14:paraId="122214EF" w14:textId="77777777" w:rsidTr="002B4310">
        <w:tc>
          <w:tcPr>
            <w:tcW w:w="3744" w:type="dxa"/>
            <w:shd w:val="clear" w:color="auto" w:fill="auto"/>
          </w:tcPr>
          <w:p w14:paraId="363DF08D" w14:textId="77777777" w:rsidR="002B4310" w:rsidRPr="00C63A6C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C63A6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23362" w14:textId="0ED86E3C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556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9E821" w14:textId="2BD36C14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281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B164C" w14:textId="76088609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838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6364E2" w14:textId="3C3755E4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886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777</w:t>
            </w:r>
          </w:p>
        </w:tc>
      </w:tr>
      <w:tr w:rsidR="002B4310" w:rsidRPr="00DA0EF4" w14:paraId="0CCBF531" w14:textId="77777777" w:rsidTr="002B4310">
        <w:tc>
          <w:tcPr>
            <w:tcW w:w="3744" w:type="dxa"/>
            <w:shd w:val="clear" w:color="auto" w:fill="auto"/>
          </w:tcPr>
          <w:p w14:paraId="4089DEB4" w14:textId="77777777" w:rsidR="002B4310" w:rsidRPr="00C63A6C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17CFB" w14:textId="32FA27A9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226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513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457A3" w14:textId="33AFD9AD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510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2F9BB" w14:textId="099118FC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253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023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35BF7" w14:textId="5D4EA3C8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249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830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154</w:t>
            </w:r>
          </w:p>
        </w:tc>
      </w:tr>
      <w:tr w:rsidR="002B4310" w:rsidRPr="00DA0EF4" w14:paraId="26201445" w14:textId="77777777" w:rsidTr="002B4310">
        <w:tc>
          <w:tcPr>
            <w:tcW w:w="3744" w:type="dxa"/>
            <w:shd w:val="clear" w:color="auto" w:fill="auto"/>
          </w:tcPr>
          <w:p w14:paraId="0789FFD8" w14:textId="77777777" w:rsidR="002B4310" w:rsidRPr="00C63A6C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8A6EF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8F1C5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FEF54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D3E68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B4310" w:rsidRPr="00DA0EF4" w14:paraId="504533F2" w14:textId="77777777" w:rsidTr="002B4310">
        <w:tc>
          <w:tcPr>
            <w:tcW w:w="3744" w:type="dxa"/>
            <w:shd w:val="clear" w:color="auto" w:fill="auto"/>
          </w:tcPr>
          <w:p w14:paraId="37B6518A" w14:textId="77777777" w:rsidR="002B4310" w:rsidRPr="00C63A6C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62F6FE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AA62A3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96E46E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C601F1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B4310" w:rsidRPr="00DA0EF4" w14:paraId="1F4AED2D" w14:textId="77777777" w:rsidTr="002B4310">
        <w:tc>
          <w:tcPr>
            <w:tcW w:w="3744" w:type="dxa"/>
            <w:shd w:val="clear" w:color="auto" w:fill="auto"/>
          </w:tcPr>
          <w:p w14:paraId="09E6AA00" w14:textId="77777777" w:rsidR="002B4310" w:rsidRPr="00C63A6C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488BB" w14:textId="38738B18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E59C2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629A3" w14:textId="376D0077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83AF6" w14:textId="00231E75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</w:tr>
      <w:tr w:rsidR="002B4310" w:rsidRPr="00DA0EF4" w14:paraId="090D0890" w14:textId="77777777" w:rsidTr="002B4310">
        <w:tc>
          <w:tcPr>
            <w:tcW w:w="3744" w:type="dxa"/>
            <w:shd w:val="clear" w:color="auto" w:fill="auto"/>
          </w:tcPr>
          <w:p w14:paraId="187989DA" w14:textId="77777777" w:rsidR="002B4310" w:rsidRPr="00C63A6C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A3402" w14:textId="5CB3EB57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9F2F6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AB715" w14:textId="3D98257C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E9A2A" w14:textId="68A2F0EE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443</w:t>
            </w:r>
          </w:p>
        </w:tc>
      </w:tr>
      <w:tr w:rsidR="002B4310" w:rsidRPr="00DA0EF4" w14:paraId="5724DB98" w14:textId="77777777" w:rsidTr="002B4310">
        <w:tc>
          <w:tcPr>
            <w:tcW w:w="3744" w:type="dxa"/>
            <w:shd w:val="clear" w:color="auto" w:fill="auto"/>
          </w:tcPr>
          <w:p w14:paraId="540E44D8" w14:textId="77777777" w:rsidR="002B4310" w:rsidRPr="00C63A6C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3E5B7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06FC0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C0387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FFF61" w14:textId="77777777" w:rsidR="002B4310" w:rsidRPr="00DA0EF4" w:rsidRDefault="002B4310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B4310" w:rsidRPr="00DA0EF4" w14:paraId="40CF489F" w14:textId="77777777" w:rsidTr="002B4310">
        <w:tc>
          <w:tcPr>
            <w:tcW w:w="3744" w:type="dxa"/>
            <w:shd w:val="clear" w:color="auto" w:fill="auto"/>
          </w:tcPr>
          <w:p w14:paraId="3C092844" w14:textId="77777777" w:rsidR="002B4310" w:rsidRPr="00C63A6C" w:rsidRDefault="002B4310" w:rsidP="006618B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63A6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A8E92" w14:textId="0CD69BD7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230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241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C5706" w14:textId="122512A1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510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34ECF" w14:textId="36C44DBA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751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31592" w14:textId="50536BA5" w:rsidR="002B4310" w:rsidRPr="00DA0EF4" w:rsidRDefault="00836E55" w:rsidP="006618B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253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558</w:t>
            </w:r>
            <w:r w:rsidR="002B4310" w:rsidRPr="00DA0EF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597</w:t>
            </w:r>
          </w:p>
        </w:tc>
      </w:tr>
    </w:tbl>
    <w:p w14:paraId="014CA563" w14:textId="15D18F7A" w:rsidR="00466D49" w:rsidRPr="00DA0EF4" w:rsidRDefault="00466D49" w:rsidP="0073797C">
      <w:pPr>
        <w:ind w:left="1080"/>
        <w:jc w:val="thaiDistribute"/>
        <w:rPr>
          <w:rFonts w:ascii="Browallia New" w:eastAsia="Arial Unicode MS" w:hAnsi="Browallia New" w:cs="Browallia New"/>
          <w:spacing w:val="-2"/>
        </w:rPr>
      </w:pPr>
    </w:p>
    <w:p w14:paraId="1E509E31" w14:textId="77777777" w:rsidR="0073797C" w:rsidRPr="00183E5C" w:rsidRDefault="00466D49" w:rsidP="007E5C0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</w:rPr>
        <w:br w:type="page"/>
      </w:r>
    </w:p>
    <w:p w14:paraId="4653B185" w14:textId="31E109F7" w:rsidR="007A7E89" w:rsidRPr="00183E5C" w:rsidRDefault="00836E55" w:rsidP="00A365CC">
      <w:pPr>
        <w:pStyle w:val="Heading2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A7E89" w:rsidRPr="00183E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A7E89" w:rsidRPr="00183E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A7E89" w:rsidRPr="00183E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13CE17C8" w14:textId="77777777" w:rsidR="007A7E89" w:rsidRPr="00183E5C" w:rsidRDefault="007A7E89" w:rsidP="00496CA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730CAD" w14:textId="77777777" w:rsidR="007A7E89" w:rsidRPr="00183E5C" w:rsidRDefault="007A7E89" w:rsidP="00496CA4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2CBA2B74" w14:textId="77777777" w:rsidR="007A7E89" w:rsidRPr="00183E5C" w:rsidRDefault="007A7E89" w:rsidP="00496CA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21DC7A" w14:textId="77777777" w:rsidR="007A7E89" w:rsidRPr="00183E5C" w:rsidRDefault="007A7E89" w:rsidP="00496CA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ว้ตถุประสงค์ของการบริหารส่วนของทุน คือ</w:t>
      </w:r>
    </w:p>
    <w:p w14:paraId="17141E46" w14:textId="77777777" w:rsidR="007A7E89" w:rsidRPr="00183E5C" w:rsidRDefault="007A7E89" w:rsidP="00496CA4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DA10E8" w14:textId="76CCE1B6" w:rsidR="007A7E89" w:rsidRPr="00183E5C" w:rsidRDefault="00987F48" w:rsidP="00987F48">
      <w:pPr>
        <w:numPr>
          <w:ilvl w:val="0"/>
          <w:numId w:val="13"/>
        </w:num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spacing w:val="6"/>
          <w:sz w:val="26"/>
          <w:szCs w:val="26"/>
          <w:cs/>
          <w:lang w:val="en-GB"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</w:t>
      </w:r>
      <w:r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ก่อให้เกิดประโยชน์แก่ผู้มีส่วนได้เสียอื่นๆ และ</w:t>
      </w:r>
    </w:p>
    <w:p w14:paraId="3DC79E4D" w14:textId="3DD0F244" w:rsidR="007A7E89" w:rsidRPr="00183E5C" w:rsidRDefault="00987F48" w:rsidP="00D22F54">
      <w:pPr>
        <w:numPr>
          <w:ilvl w:val="0"/>
          <w:numId w:val="13"/>
        </w:num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="007A7E89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รักษาโครงสร้างเงินทุนไว้ให้อยู่ในระดับที่ก่อให้เกิดประโยชน์สูงสุด</w:t>
      </w:r>
      <w:r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</w:t>
      </w:r>
      <w:r w:rsidR="007A7E89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ลดต้นทุนเงินทุน</w:t>
      </w:r>
    </w:p>
    <w:p w14:paraId="2E10B9EE" w14:textId="77777777" w:rsidR="007A7E89" w:rsidRPr="00183E5C" w:rsidRDefault="007A7E89" w:rsidP="00466D4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B99DA7" w14:textId="02BC7C4E" w:rsidR="007A7E89" w:rsidRPr="00183E5C" w:rsidRDefault="007A7E89" w:rsidP="00322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5E1E05E" w14:textId="77777777" w:rsidR="007A7E89" w:rsidRPr="00183E5C" w:rsidRDefault="007A7E89" w:rsidP="00466D4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6941AD" w14:textId="3BBB36C0" w:rsidR="007A7E89" w:rsidRPr="00183E5C" w:rsidRDefault="007A7E89" w:rsidP="00322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เช่นเดียวกับกิจการอื่นในอุตสาหกรรมเดียวกัน </w:t>
      </w:r>
      <w:r w:rsidR="00987F48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กลุ่มกิจการพิจารณาระดับเงินทุนอย่างสม่ำเสมอจากอัตราส่วนหนี้สินต่อทุน </w:t>
      </w:r>
    </w:p>
    <w:p w14:paraId="5F49E778" w14:textId="132334AE" w:rsidR="00460C79" w:rsidRPr="00183E5C" w:rsidRDefault="00460C79" w:rsidP="00466D4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CC2266" w14:textId="4B79DBA7" w:rsidR="007A7E89" w:rsidRPr="00183E5C" w:rsidRDefault="00460C79" w:rsidP="00E926D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 </w:t>
      </w:r>
      <w:r w:rsidR="00DC63A8" w:rsidRPr="00DC63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83E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กลยุทธ์ของกลุ่มกิจการยังคงเดิม</w:t>
      </w:r>
      <w:r w:rsidR="00C16C5F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เช่นเดียวกับปี </w:t>
      </w:r>
      <w:r w:rsidR="004E55A3" w:rsidRPr="004E55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คือการรักษาอัตราส่วนหนี้สินต่อทุน</w:t>
      </w:r>
      <w:r w:rsidR="004537A5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ให้อยู่ในระดั</w:t>
      </w:r>
      <w:r w:rsidR="00C16C5F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</w:t>
      </w:r>
      <w:r w:rsidR="004537A5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ไม่เกิน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537A5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</w:t>
      </w:r>
      <w:r w:rsidR="005379BB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537A5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E926D7" w:rsidRPr="00183E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A7E89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A7E89" w:rsidRPr="00183E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กลุ่มกิจการมีอัตราส่วนหนี้สินต่อทุน ดังนี้</w:t>
      </w:r>
    </w:p>
    <w:p w14:paraId="18087342" w14:textId="173A56AA" w:rsidR="00C16C5F" w:rsidRPr="00183E5C" w:rsidRDefault="00C16C5F" w:rsidP="00466D4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16"/>
        <w:gridCol w:w="1295"/>
        <w:gridCol w:w="1295"/>
        <w:gridCol w:w="1295"/>
        <w:gridCol w:w="1295"/>
      </w:tblGrid>
      <w:tr w:rsidR="00C16C5F" w:rsidRPr="00DA0EF4" w14:paraId="790F681F" w14:textId="77777777" w:rsidTr="00EF1B82">
        <w:trPr>
          <w:cantSplit/>
        </w:trPr>
        <w:tc>
          <w:tcPr>
            <w:tcW w:w="3816" w:type="dxa"/>
            <w:vAlign w:val="bottom"/>
          </w:tcPr>
          <w:p w14:paraId="1A555553" w14:textId="77777777" w:rsidR="00C16C5F" w:rsidRPr="00DA0EF4" w:rsidRDefault="00C16C5F" w:rsidP="0016299A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6B71EC7" w14:textId="77777777" w:rsidR="00C16C5F" w:rsidRPr="00DA0EF4" w:rsidRDefault="00C16C5F" w:rsidP="00162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249906" w14:textId="77777777" w:rsidR="00C16C5F" w:rsidRPr="00DA0EF4" w:rsidRDefault="00C16C5F" w:rsidP="001629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16C5F" w:rsidRPr="00DA0EF4" w14:paraId="3B4BA47D" w14:textId="77777777" w:rsidTr="00EF1B82">
        <w:trPr>
          <w:cantSplit/>
        </w:trPr>
        <w:tc>
          <w:tcPr>
            <w:tcW w:w="3816" w:type="dxa"/>
            <w:vAlign w:val="bottom"/>
          </w:tcPr>
          <w:p w14:paraId="5F1A7182" w14:textId="77777777" w:rsidR="00C16C5F" w:rsidRPr="00DA0EF4" w:rsidRDefault="00C16C5F" w:rsidP="0016299A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148178FF" w14:textId="3741EB98" w:rsidR="00C16C5F" w:rsidRPr="00DA0EF4" w:rsidRDefault="00DC63A8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460B9046" w14:textId="23DC28FA" w:rsidR="00C16C5F" w:rsidRPr="00DA0EF4" w:rsidRDefault="004E55A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44AAABC4" w14:textId="79389089" w:rsidR="00C16C5F" w:rsidRPr="00DA0EF4" w:rsidRDefault="00DC63A8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28C4BFA" w14:textId="4EA7CE46" w:rsidR="00C16C5F" w:rsidRPr="00DA0EF4" w:rsidRDefault="004E55A3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16C5F" w:rsidRPr="00DA0EF4" w14:paraId="5245EA8F" w14:textId="77777777" w:rsidTr="00EF1B82">
        <w:trPr>
          <w:cantSplit/>
        </w:trPr>
        <w:tc>
          <w:tcPr>
            <w:tcW w:w="3816" w:type="dxa"/>
            <w:vAlign w:val="bottom"/>
          </w:tcPr>
          <w:p w14:paraId="5FF2341D" w14:textId="77777777" w:rsidR="00C16C5F" w:rsidRPr="00DA0EF4" w:rsidRDefault="00C16C5F" w:rsidP="0016299A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9C61B2B" w14:textId="77777777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00D2A44" w14:textId="77777777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41B7740" w14:textId="77777777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CBAB886" w14:textId="77777777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16C5F" w:rsidRPr="00DA0EF4" w14:paraId="47059C88" w14:textId="77777777" w:rsidTr="00EF1B82">
        <w:trPr>
          <w:cantSplit/>
          <w:trHeight w:val="99"/>
        </w:trPr>
        <w:tc>
          <w:tcPr>
            <w:tcW w:w="3816" w:type="dxa"/>
            <w:vAlign w:val="bottom"/>
          </w:tcPr>
          <w:p w14:paraId="5F444FC8" w14:textId="77777777" w:rsidR="00C16C5F" w:rsidRPr="00DA0EF4" w:rsidRDefault="00C16C5F" w:rsidP="0016299A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591B5" w14:textId="77777777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2A3B5BC" w14:textId="77777777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F8CC4" w14:textId="77777777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1482023" w14:textId="77777777" w:rsidR="00C16C5F" w:rsidRPr="00DA0EF4" w:rsidRDefault="00C16C5F" w:rsidP="001629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B4310" w:rsidRPr="00DA0EF4" w14:paraId="70EB6BCD" w14:textId="77777777" w:rsidTr="0055004E">
        <w:trPr>
          <w:cantSplit/>
        </w:trPr>
        <w:tc>
          <w:tcPr>
            <w:tcW w:w="3816" w:type="dxa"/>
            <w:vAlign w:val="bottom"/>
            <w:hideMark/>
          </w:tcPr>
          <w:p w14:paraId="3D52E1A1" w14:textId="050539D9" w:rsidR="002B4310" w:rsidRPr="00DA0EF4" w:rsidRDefault="002B4310" w:rsidP="002B4310">
            <w:pPr>
              <w:tabs>
                <w:tab w:val="left" w:pos="1245"/>
                <w:tab w:val="left" w:pos="1710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6A2B9" w14:textId="18DF4E2E" w:rsidR="002B4310" w:rsidRPr="00DA0EF4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FF3F78" w:rsidRPr="00FF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FF3F78" w:rsidRPr="00FF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5" w:type="dxa"/>
            <w:vAlign w:val="bottom"/>
          </w:tcPr>
          <w:p w14:paraId="26BD66C1" w14:textId="14C132D0" w:rsidR="002B4310" w:rsidRPr="00DA0EF4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311</w:t>
            </w:r>
            <w:r w:rsidR="002B4310"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225</w:t>
            </w:r>
            <w:r w:rsidR="002B4310"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BC1E5" w14:textId="3AA3EB6F" w:rsidR="002B4310" w:rsidRPr="00DA0EF4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FF3F78" w:rsidRPr="00FF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FF3F78" w:rsidRPr="00FF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5" w:type="dxa"/>
            <w:vAlign w:val="bottom"/>
          </w:tcPr>
          <w:p w14:paraId="02EA487C" w14:textId="07803B93" w:rsidR="002B4310" w:rsidRPr="00DA0EF4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</w:tr>
      <w:tr w:rsidR="002B4310" w:rsidRPr="00DA0EF4" w14:paraId="64A2E1E1" w14:textId="77777777" w:rsidTr="00EF1B82">
        <w:trPr>
          <w:cantSplit/>
        </w:trPr>
        <w:tc>
          <w:tcPr>
            <w:tcW w:w="3816" w:type="dxa"/>
            <w:vAlign w:val="bottom"/>
            <w:hideMark/>
          </w:tcPr>
          <w:p w14:paraId="12937E81" w14:textId="4A5BEBD8" w:rsidR="002B4310" w:rsidRPr="00183E5C" w:rsidRDefault="002B4310" w:rsidP="002B4310">
            <w:pPr>
              <w:tabs>
                <w:tab w:val="left" w:pos="1245"/>
                <w:tab w:val="left" w:pos="1734"/>
              </w:tabs>
              <w:ind w:right="-165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183E5C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</w:t>
            </w:r>
            <w:r w:rsidRPr="00183E5C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8DBFA" w14:textId="31537567" w:rsidR="002B4310" w:rsidRPr="00DA0EF4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3F78" w:rsidRPr="00FF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FF3F78" w:rsidRPr="00FF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FF3F78" w:rsidRPr="00FF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5" w:type="dxa"/>
            <w:vAlign w:val="bottom"/>
          </w:tcPr>
          <w:p w14:paraId="34CBD9BE" w14:textId="46F63BDC" w:rsidR="002B4310" w:rsidRPr="00DA0EF4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2B4310"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142</w:t>
            </w:r>
            <w:r w:rsidR="002B4310"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339</w:t>
            </w:r>
            <w:r w:rsidR="002B4310" w:rsidRPr="00DA0EF4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836E55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D1249" w14:textId="13BAB24A" w:rsidR="002B4310" w:rsidRPr="00DA0EF4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3F78" w:rsidRPr="00FF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FF3F78" w:rsidRPr="00FF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FF3F78" w:rsidRPr="00FF3F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5" w:type="dxa"/>
            <w:vAlign w:val="bottom"/>
          </w:tcPr>
          <w:p w14:paraId="72634033" w14:textId="02917E4F" w:rsidR="002B4310" w:rsidRPr="00DA0EF4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2B4310" w:rsidRPr="00DA0EF4" w14:paraId="649F6945" w14:textId="77777777" w:rsidTr="0055004E">
        <w:trPr>
          <w:cantSplit/>
        </w:trPr>
        <w:tc>
          <w:tcPr>
            <w:tcW w:w="3816" w:type="dxa"/>
            <w:vAlign w:val="bottom"/>
          </w:tcPr>
          <w:p w14:paraId="637F3AB7" w14:textId="772BCEB6" w:rsidR="002B4310" w:rsidRPr="00DA0EF4" w:rsidRDefault="002B4310" w:rsidP="002B4310">
            <w:pPr>
              <w:tabs>
                <w:tab w:val="left" w:pos="1245"/>
              </w:tabs>
              <w:ind w:right="37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อัตราส่วนหนี้สินต่อทุน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FC74A5" w14:textId="193B9627" w:rsidR="002B4310" w:rsidRPr="00FF3F78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</w:t>
            </w:r>
            <w:r w:rsidR="00FF3F78" w:rsidRPr="00FF3F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</w:t>
            </w:r>
            <w:r w:rsidR="00FF3F78" w:rsidRPr="00FF3F7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เท่า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3A293" w14:textId="01412D53" w:rsidR="002B4310" w:rsidRPr="00DA0EF4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0</w:t>
            </w:r>
            <w:r w:rsidR="002B4310"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836E5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27</w:t>
            </w:r>
            <w:r w:rsidR="002B4310"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2B4310"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0C9ED" w14:textId="13BF1CBF" w:rsidR="002B4310" w:rsidRPr="00FF3F78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</w:t>
            </w:r>
            <w:r w:rsidR="000416A8" w:rsidRPr="000416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</w:t>
            </w:r>
            <w:r w:rsidR="000416A8" w:rsidRPr="000416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416A8" w:rsidRPr="000416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เท่า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F71D9" w14:textId="59CA3616" w:rsidR="002B4310" w:rsidRPr="00DA0EF4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0</w:t>
            </w:r>
            <w:r w:rsidR="002B4310"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836E5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27</w:t>
            </w:r>
            <w:r w:rsidR="002B4310"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2B4310" w:rsidRPr="00DA0EF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</w:tr>
    </w:tbl>
    <w:p w14:paraId="7B509CCF" w14:textId="77777777" w:rsidR="007A7E89" w:rsidRPr="00183E5C" w:rsidRDefault="007A7E89" w:rsidP="00466D4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17"/>
    <w:p w14:paraId="0EB1AB6E" w14:textId="77777777" w:rsidR="006F7DEF" w:rsidRPr="00183E5C" w:rsidRDefault="006F7DEF" w:rsidP="00A365CC">
      <w:pPr>
        <w:ind w:firstLine="540"/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การคงไว้ซึ่งอัตราส่วนตามสัญญาเงินกู้ (</w:t>
      </w:r>
      <w:r w:rsidRPr="00183E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Loan covenants)</w:t>
      </w:r>
    </w:p>
    <w:p w14:paraId="510A4B24" w14:textId="77777777" w:rsidR="00B23778" w:rsidRPr="00183E5C" w:rsidRDefault="00B23778" w:rsidP="00466D4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F1760E" w14:textId="0B8B0DB1" w:rsidR="00183E5C" w:rsidRDefault="00A612FE" w:rsidP="00A612F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83E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กลุ่มกิจการไม่มีเงื่อนไข</w:t>
      </w: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ที่ต้องคงไว้ ซึ่งอัตราส่วนทางการเงินสำหรับวงเงินกู้หลักของกลุ่มกิจการสำหรับปี </w:t>
      </w:r>
      <w:r w:rsidR="00DC63A8" w:rsidRPr="00DC63A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D6052C" w:rsidRPr="00DA0EF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4E55A3" w:rsidRPr="004E55A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</w:p>
    <w:p w14:paraId="0FD9624A" w14:textId="77777777" w:rsidR="00B23778" w:rsidRPr="00350F70" w:rsidRDefault="00183E5C" w:rsidP="00170AE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B10AB3" w:rsidRPr="00350F70" w14:paraId="51A863E6" w14:textId="77777777" w:rsidTr="00567FD2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DDA7ADE" w14:textId="383BDBBB" w:rsidR="00B10AB3" w:rsidRPr="00350F70" w:rsidRDefault="00836E55" w:rsidP="00567FD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/>
              </w:rPr>
              <w:t>6</w:t>
            </w:r>
            <w:r w:rsidR="00B10AB3" w:rsidRPr="00350F70">
              <w:rPr>
                <w:rFonts w:ascii="Browallia New" w:eastAsia="BrowalliaUPC" w:hAnsi="Browallia New" w:cs="Browallia New" w:hint="cs"/>
                <w:b/>
                <w:bCs/>
                <w:color w:val="FFFFFF"/>
                <w:spacing w:val="-2"/>
                <w:kern w:val="28"/>
                <w:sz w:val="26"/>
                <w:szCs w:val="26"/>
              </w:rPr>
              <w:tab/>
            </w:r>
            <w:r w:rsidR="00B10AB3" w:rsidRPr="00350F70">
              <w:rPr>
                <w:rFonts w:ascii="Browallia New" w:eastAsia="BrowalliaUPC" w:hAnsi="Browallia New" w:cs="Browallia New" w:hint="cs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40D52CF" w14:textId="77777777" w:rsidR="00B10AB3" w:rsidRPr="00350F70" w:rsidRDefault="00B10AB3" w:rsidP="00466D4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2EAA63" w14:textId="77777777" w:rsidR="00B10AB3" w:rsidRPr="00350F70" w:rsidRDefault="00B10AB3" w:rsidP="003551B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F4B73F9" w14:textId="77777777" w:rsidR="00B10AB3" w:rsidRPr="00350F70" w:rsidRDefault="00B10AB3" w:rsidP="00466D4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AD19C2" w14:textId="49E1416F" w:rsidR="00B10AB3" w:rsidRPr="00350F70" w:rsidRDefault="00B10AB3" w:rsidP="00EC70D6">
      <w:pPr>
        <w:tabs>
          <w:tab w:val="left" w:pos="1080"/>
          <w:tab w:val="left" w:pos="126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9" w:name="OLE_LINK3"/>
      <w:r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ข้อมูลระดับ</w:t>
      </w:r>
      <w:r w:rsidRPr="00350F7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836E55" w:rsidRPr="00836E55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ab/>
      </w:r>
      <w:r w:rsidRPr="00350F70">
        <w:rPr>
          <w:rFonts w:ascii="Browallia New" w:eastAsia="Arial Unicode MS" w:hAnsi="Browallia New" w:cs="Browallia New" w:hint="cs"/>
          <w:sz w:val="26"/>
          <w:szCs w:val="26"/>
          <w:lang w:val="en-GB"/>
        </w:rPr>
        <w:t>:</w:t>
      </w:r>
      <w:r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ab/>
      </w:r>
      <w:r w:rsidRPr="00350F7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="003551B1"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แห่ง</w:t>
      </w:r>
      <w:r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ประเทศไทย/สมาคมตลาดตราสารหนี้ไทย</w:t>
      </w:r>
    </w:p>
    <w:p w14:paraId="57C1FC85" w14:textId="3E55B301" w:rsidR="00B10AB3" w:rsidRPr="00350F70" w:rsidRDefault="00B10AB3" w:rsidP="00EC70D6">
      <w:pPr>
        <w:tabs>
          <w:tab w:val="left" w:pos="1080"/>
          <w:tab w:val="left" w:pos="1260"/>
        </w:tabs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ข้อมูลระดับ </w:t>
      </w:r>
      <w:r w:rsidR="00836E55" w:rsidRPr="00836E55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ab/>
      </w:r>
      <w:r w:rsidRPr="00350F70">
        <w:rPr>
          <w:rFonts w:ascii="Browallia New" w:eastAsia="Arial Unicode MS" w:hAnsi="Browallia New" w:cs="Browallia New" w:hint="cs"/>
          <w:sz w:val="26"/>
          <w:szCs w:val="26"/>
          <w:lang w:val="en-GB"/>
        </w:rPr>
        <w:t>:</w:t>
      </w:r>
      <w:r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8015A60" w14:textId="77048C4C" w:rsidR="00B10AB3" w:rsidRPr="00350F70" w:rsidRDefault="00B10AB3" w:rsidP="003551B1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350F7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ข้อมูลระดับ </w:t>
      </w:r>
      <w:r w:rsidR="00836E55" w:rsidRPr="00836E55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</w:t>
      </w:r>
      <w:r w:rsidRPr="00350F7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ab/>
      </w:r>
      <w:r w:rsidRPr="00350F70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:</w:t>
      </w:r>
      <w:r w:rsidRPr="00350F7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bookmarkEnd w:id="19"/>
    <w:p w14:paraId="76F4E977" w14:textId="24B26485" w:rsidR="00B10AB3" w:rsidRPr="00350F70" w:rsidRDefault="00B10AB3" w:rsidP="00466D4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C1A25B" w14:textId="6CBD244A" w:rsidR="007E1396" w:rsidRPr="00350F70" w:rsidRDefault="007E1396" w:rsidP="003551B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สินทรัพย์และหนี้สินทางการเงินส่วนใหญ่ของกลุ่มกิจการจัดอยู่ในประเภทระยะสั้น และมีอัตราดอกเบี้ยใกล้เคียงกับอัตราดอกเบี้ย</w:t>
      </w:r>
      <w:r w:rsidR="007E5C0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ในตลาด </w:t>
      </w:r>
      <w:r w:rsidR="008C714A"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ซึ่งมูลค่ายุติธรรมของสินทรัพย์ทางการเงินและหนี้สินทางการเงินส่วนใหญ่</w:t>
      </w:r>
      <w:r w:rsidR="006C6E97"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ใกล้เคียงกับมูลค่าตามบัญชี</w:t>
      </w:r>
    </w:p>
    <w:p w14:paraId="51F7D59E" w14:textId="2BCAE4B8" w:rsidR="00D72BED" w:rsidRPr="00350F70" w:rsidRDefault="00D72BED" w:rsidP="00183E5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D933FD" w14:textId="7D309CFE" w:rsidR="00D72BED" w:rsidRPr="00350F70" w:rsidRDefault="00D72BED" w:rsidP="003551B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4D03AC84" w14:textId="77777777" w:rsidR="00D72BED" w:rsidRPr="00350F70" w:rsidRDefault="00D72BED" w:rsidP="00183E5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1295"/>
        <w:gridCol w:w="1295"/>
        <w:gridCol w:w="1295"/>
        <w:gridCol w:w="1295"/>
      </w:tblGrid>
      <w:tr w:rsidR="00D72BED" w:rsidRPr="00350F70" w14:paraId="57799F0B" w14:textId="77777777" w:rsidTr="00D72BED">
        <w:trPr>
          <w:cantSplit/>
        </w:trPr>
        <w:tc>
          <w:tcPr>
            <w:tcW w:w="4253" w:type="dxa"/>
            <w:vAlign w:val="bottom"/>
          </w:tcPr>
          <w:p w14:paraId="4C69FAEE" w14:textId="77777777" w:rsidR="00D72BED" w:rsidRPr="00350F70" w:rsidRDefault="00D72BED" w:rsidP="00466D49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8CC4EF6" w14:textId="77777777" w:rsidR="00D72BED" w:rsidRPr="00350F70" w:rsidRDefault="00D72BED" w:rsidP="002A21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50F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FDE651" w14:textId="77777777" w:rsidR="00D72BED" w:rsidRPr="00350F70" w:rsidRDefault="00D72BED" w:rsidP="002A21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50F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350F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72BED" w:rsidRPr="00350F70" w14:paraId="05492D4C" w14:textId="77777777" w:rsidTr="00D72BED">
        <w:trPr>
          <w:cantSplit/>
        </w:trPr>
        <w:tc>
          <w:tcPr>
            <w:tcW w:w="4253" w:type="dxa"/>
            <w:vAlign w:val="bottom"/>
          </w:tcPr>
          <w:p w14:paraId="258A03E0" w14:textId="77777777" w:rsidR="00D72BED" w:rsidRPr="00350F70" w:rsidRDefault="00D72BED" w:rsidP="00466D49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366A4" w14:textId="1193592E" w:rsidR="00D72BED" w:rsidRPr="00350F70" w:rsidRDefault="00D72BED" w:rsidP="002A21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50F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5793E" w14:textId="54AF8D0D" w:rsidR="00D72BED" w:rsidRPr="00350F70" w:rsidRDefault="00D72BED" w:rsidP="002A21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50F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ข้อมูลระดับที่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</w:tr>
      <w:tr w:rsidR="00D72BED" w:rsidRPr="00350F70" w14:paraId="2EDFB373" w14:textId="77777777" w:rsidTr="00D72BED">
        <w:trPr>
          <w:cantSplit/>
        </w:trPr>
        <w:tc>
          <w:tcPr>
            <w:tcW w:w="4253" w:type="dxa"/>
            <w:vAlign w:val="bottom"/>
          </w:tcPr>
          <w:p w14:paraId="20928D68" w14:textId="77777777" w:rsidR="00D72BED" w:rsidRPr="00350F70" w:rsidRDefault="00D72BED" w:rsidP="00466D49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147937E" w14:textId="45E57DF3" w:rsidR="00D72BED" w:rsidRPr="00350F70" w:rsidRDefault="00DC63A8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50F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vAlign w:val="bottom"/>
          </w:tcPr>
          <w:p w14:paraId="21F211E8" w14:textId="5B25C4FC" w:rsidR="00D72BED" w:rsidRPr="00350F70" w:rsidRDefault="004E55A3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50F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vAlign w:val="bottom"/>
          </w:tcPr>
          <w:p w14:paraId="5EA5AF8C" w14:textId="3288A233" w:rsidR="00D72BED" w:rsidRPr="00350F70" w:rsidRDefault="00DC63A8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50F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vAlign w:val="bottom"/>
          </w:tcPr>
          <w:p w14:paraId="154C6587" w14:textId="67ABD99C" w:rsidR="00D72BED" w:rsidRPr="00350F70" w:rsidRDefault="004E55A3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50F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D72BED" w:rsidRPr="00350F70" w14:paraId="135FEC34" w14:textId="77777777" w:rsidTr="00D72BED">
        <w:trPr>
          <w:cantSplit/>
        </w:trPr>
        <w:tc>
          <w:tcPr>
            <w:tcW w:w="4253" w:type="dxa"/>
            <w:vAlign w:val="bottom"/>
          </w:tcPr>
          <w:p w14:paraId="7F635892" w14:textId="77777777" w:rsidR="00D72BED" w:rsidRPr="00350F70" w:rsidRDefault="00D72BED" w:rsidP="00466D49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149E78E" w14:textId="77777777" w:rsidR="00D72BED" w:rsidRPr="00350F70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50F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B44F8A5" w14:textId="77777777" w:rsidR="00D72BED" w:rsidRPr="00350F70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50F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003A56A" w14:textId="77777777" w:rsidR="00D72BED" w:rsidRPr="00350F70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50F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6ED9451" w14:textId="77777777" w:rsidR="00D72BED" w:rsidRPr="00350F70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50F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72BED" w:rsidRPr="00350F70" w14:paraId="6E733241" w14:textId="77777777" w:rsidTr="00D72BED">
        <w:trPr>
          <w:cantSplit/>
        </w:trPr>
        <w:tc>
          <w:tcPr>
            <w:tcW w:w="4253" w:type="dxa"/>
            <w:vAlign w:val="bottom"/>
            <w:hideMark/>
          </w:tcPr>
          <w:p w14:paraId="0587F0CC" w14:textId="6C474691" w:rsidR="00D72BED" w:rsidRPr="00350F70" w:rsidRDefault="00D72BED" w:rsidP="00466D49">
            <w:pPr>
              <w:tabs>
                <w:tab w:val="left" w:pos="1245"/>
                <w:tab w:val="left" w:pos="1710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2D7463" w14:textId="270EDAE8" w:rsidR="00D72BED" w:rsidRPr="00350F70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14:paraId="29D6CF3C" w14:textId="0F93757C" w:rsidR="00D72BED" w:rsidRPr="00350F70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D8FF66" w14:textId="07317649" w:rsidR="00D72BED" w:rsidRPr="00350F70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FCAB44A" w14:textId="44E7AF00" w:rsidR="00D72BED" w:rsidRPr="00350F70" w:rsidRDefault="00D72BED" w:rsidP="00D72B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4310" w:rsidRPr="00350F70" w14:paraId="2EAD04C5" w14:textId="77777777" w:rsidTr="00D72BED">
        <w:trPr>
          <w:cantSplit/>
        </w:trPr>
        <w:tc>
          <w:tcPr>
            <w:tcW w:w="4253" w:type="dxa"/>
            <w:vAlign w:val="bottom"/>
            <w:hideMark/>
          </w:tcPr>
          <w:p w14:paraId="606F6192" w14:textId="585330DC" w:rsidR="002B4310" w:rsidRPr="00350F70" w:rsidRDefault="002B4310" w:rsidP="002B4310">
            <w:pPr>
              <w:tabs>
                <w:tab w:val="left" w:pos="1245"/>
                <w:tab w:val="left" w:pos="1734"/>
              </w:tabs>
              <w:ind w:left="-19" w:right="375" w:hanging="9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50F70">
              <w:rPr>
                <w:rFonts w:ascii="Browallia New" w:eastAsia="Arial" w:hAnsi="Browallia New" w:cs="Browallia New" w:hint="cs"/>
                <w:spacing w:val="-2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F0DAF" w14:textId="0250173F" w:rsidR="002B4310" w:rsidRPr="00350F70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11</w:t>
            </w:r>
            <w:r w:rsidR="000E75E2" w:rsidRPr="00350F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828</w:t>
            </w:r>
            <w:r w:rsidR="000E75E2" w:rsidRPr="00350F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5" w:type="dxa"/>
            <w:vAlign w:val="bottom"/>
          </w:tcPr>
          <w:p w14:paraId="72BCBEC6" w14:textId="53543750" w:rsidR="002B4310" w:rsidRPr="00350F70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866</w:t>
            </w:r>
            <w:r w:rsidR="002B4310" w:rsidRPr="00350F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FA7B7" w14:textId="427EC0F7" w:rsidR="002B4310" w:rsidRPr="00350F70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11</w:t>
            </w:r>
            <w:r w:rsidR="000E75E2" w:rsidRPr="00350F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828</w:t>
            </w:r>
            <w:r w:rsidR="000E75E2" w:rsidRPr="00350F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5" w:type="dxa"/>
            <w:vAlign w:val="bottom"/>
          </w:tcPr>
          <w:p w14:paraId="7E0205FF" w14:textId="6BAEE315" w:rsidR="002B4310" w:rsidRPr="00350F70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866</w:t>
            </w:r>
            <w:r w:rsidR="002B4310" w:rsidRPr="00350F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337</w:t>
            </w:r>
          </w:p>
        </w:tc>
      </w:tr>
      <w:tr w:rsidR="002B4310" w:rsidRPr="00350F70" w14:paraId="1571063F" w14:textId="77777777" w:rsidTr="00D72BED">
        <w:trPr>
          <w:cantSplit/>
        </w:trPr>
        <w:tc>
          <w:tcPr>
            <w:tcW w:w="4253" w:type="dxa"/>
            <w:vAlign w:val="bottom"/>
          </w:tcPr>
          <w:p w14:paraId="0628ACD5" w14:textId="77777777" w:rsidR="002B4310" w:rsidRPr="00350F70" w:rsidRDefault="002B4310" w:rsidP="002B4310">
            <w:pPr>
              <w:tabs>
                <w:tab w:val="left" w:pos="1245"/>
                <w:tab w:val="left" w:pos="1734"/>
              </w:tabs>
              <w:ind w:left="-19" w:right="375" w:hanging="90"/>
              <w:jc w:val="left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B081F" w14:textId="77777777" w:rsidR="002B4310" w:rsidRPr="00350F70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7F37590" w14:textId="77777777" w:rsidR="002B4310" w:rsidRPr="00350F70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1E928" w14:textId="77777777" w:rsidR="002B4310" w:rsidRPr="00350F70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88A8730" w14:textId="77777777" w:rsidR="002B4310" w:rsidRPr="00350F70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4310" w:rsidRPr="00350F70" w14:paraId="12443BBA" w14:textId="77777777" w:rsidTr="00CA439E">
        <w:trPr>
          <w:cantSplit/>
        </w:trPr>
        <w:tc>
          <w:tcPr>
            <w:tcW w:w="4253" w:type="dxa"/>
            <w:vAlign w:val="bottom"/>
          </w:tcPr>
          <w:p w14:paraId="3E9CBA3B" w14:textId="2C8FEBF4" w:rsidR="002B4310" w:rsidRPr="00350F70" w:rsidRDefault="002B4310" w:rsidP="002B4310">
            <w:pPr>
              <w:tabs>
                <w:tab w:val="left" w:pos="1245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50F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หนี้สินอนุพันธ์ทางการเงิน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DA139E9" w14:textId="07890F8E" w:rsidR="002B4310" w:rsidRPr="00350F70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D375644" w14:textId="43ED7407" w:rsidR="002B4310" w:rsidRPr="00350F70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EF55880" w14:textId="0B68861B" w:rsidR="002B4310" w:rsidRPr="00350F70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55112A0" w14:textId="7DC50BF4" w:rsidR="002B4310" w:rsidRPr="00350F70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B4310" w:rsidRPr="00350F70" w14:paraId="4006E7E8" w14:textId="77777777" w:rsidTr="00CA439E">
        <w:trPr>
          <w:cantSplit/>
        </w:trPr>
        <w:tc>
          <w:tcPr>
            <w:tcW w:w="4253" w:type="dxa"/>
            <w:vAlign w:val="bottom"/>
          </w:tcPr>
          <w:p w14:paraId="08DB47A6" w14:textId="63FB909C" w:rsidR="002B4310" w:rsidRPr="00350F70" w:rsidRDefault="002B4310" w:rsidP="002B4310">
            <w:pPr>
              <w:tabs>
                <w:tab w:val="left" w:pos="1245"/>
              </w:tabs>
              <w:ind w:left="-19" w:right="375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50F70">
              <w:rPr>
                <w:rFonts w:ascii="Browallia New" w:eastAsia="Arial" w:hAnsi="Browallia New" w:cs="Browallia New" w:hint="cs"/>
                <w:spacing w:val="-2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F5870D6" w14:textId="70152780" w:rsidR="002B4310" w:rsidRPr="00350F70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373</w:t>
            </w:r>
            <w:r w:rsidR="000E75E2" w:rsidRPr="00350F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5" w:type="dxa"/>
            <w:vAlign w:val="bottom"/>
          </w:tcPr>
          <w:p w14:paraId="5EEDB129" w14:textId="70A0A7C3" w:rsidR="002B4310" w:rsidRPr="00350F70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2B4310" w:rsidRPr="00350F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728</w:t>
            </w:r>
            <w:r w:rsidR="002B4310" w:rsidRPr="00350F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FB24F8E" w14:textId="127CAE77" w:rsidR="002B4310" w:rsidRPr="00350F70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373</w:t>
            </w:r>
            <w:r w:rsidR="000E75E2" w:rsidRPr="00350F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5" w:type="dxa"/>
            <w:vAlign w:val="bottom"/>
          </w:tcPr>
          <w:p w14:paraId="56A2D65F" w14:textId="606DD00D" w:rsidR="002B4310" w:rsidRPr="00350F70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2B4310" w:rsidRPr="00350F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728</w:t>
            </w:r>
            <w:r w:rsidR="002B4310" w:rsidRPr="00350F7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443</w:t>
            </w:r>
          </w:p>
        </w:tc>
      </w:tr>
    </w:tbl>
    <w:p w14:paraId="65ECF797" w14:textId="2327BFE5" w:rsidR="00466D49" w:rsidRPr="00350F70" w:rsidRDefault="00466D49" w:rsidP="00183E5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0" w:name="_Toc48681840"/>
    </w:p>
    <w:p w14:paraId="06F216A0" w14:textId="7DCABE21" w:rsidR="00F510E4" w:rsidRPr="00350F70" w:rsidRDefault="00F510E4" w:rsidP="00F510E4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50F7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ข้อสมมติฐานหลักของมูลค่ายุติธรรม</w:t>
      </w:r>
    </w:p>
    <w:p w14:paraId="551AB096" w14:textId="77777777" w:rsidR="00F510E4" w:rsidRPr="00350F70" w:rsidRDefault="00F510E4" w:rsidP="00183E5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1C4852" w14:textId="72047E55" w:rsidR="00F510E4" w:rsidRPr="00350F70" w:rsidRDefault="00F510E4" w:rsidP="00F510E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สินทรัพย์และหนี้สิน</w:t>
      </w:r>
      <w:r w:rsidR="00F12F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อนุพันธ์</w:t>
      </w:r>
      <w:r w:rsidR="00BC539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ทางการเงิน</w:t>
      </w:r>
      <w:r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จากสัญญาซื้อขายเงินตราต่างประเทศวัดมูลค่ายุติธรรมโดยใช้อัตราแลกเปลี่ยนอ้างอิงจากสถาบันการเงิน ซึ่งจัดอยู่ในข้อมูลระดับที่ </w:t>
      </w:r>
      <w:r w:rsidR="00836E55" w:rsidRPr="00836E55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</w:p>
    <w:p w14:paraId="2A645B04" w14:textId="77777777" w:rsidR="00466D49" w:rsidRPr="00350F70" w:rsidRDefault="00466D49" w:rsidP="00183E5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E8FFFE" w14:textId="16D3A0BC" w:rsidR="00B10AB3" w:rsidRPr="00350F70" w:rsidRDefault="00B10AB3" w:rsidP="00A3679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50F7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การโอนระหว่างระดับของชั้นมูลค่ายุติธรรม</w:t>
      </w:r>
      <w:bookmarkEnd w:id="20"/>
    </w:p>
    <w:p w14:paraId="79B15AFB" w14:textId="77777777" w:rsidR="00A36792" w:rsidRPr="00350F70" w:rsidRDefault="00A36792" w:rsidP="00183E5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FC59BA" w14:textId="77777777" w:rsidR="00B10AB3" w:rsidRPr="00350F70" w:rsidRDefault="00B10AB3" w:rsidP="00B10AB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ในระหว่างปีกลุ่มกิจการไม่มีการโอนระหว่างระดับชั้นมูลค่ายุติธรรม</w:t>
      </w:r>
    </w:p>
    <w:p w14:paraId="230B08DE" w14:textId="77777777" w:rsidR="00B10AB3" w:rsidRPr="00350F70" w:rsidRDefault="00B10AB3" w:rsidP="00183E5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21" w:name="_Toc48681841"/>
    </w:p>
    <w:p w14:paraId="795FED62" w14:textId="77777777" w:rsidR="00B10AB3" w:rsidRPr="00350F70" w:rsidRDefault="00B10AB3" w:rsidP="00A3679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50F7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ขั้นตอนการประเมินมูลค่ายุติธรรม</w:t>
      </w:r>
      <w:bookmarkEnd w:id="21"/>
    </w:p>
    <w:p w14:paraId="7022C667" w14:textId="77777777" w:rsidR="00B10AB3" w:rsidRPr="00350F70" w:rsidRDefault="00B10AB3" w:rsidP="00183E5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225CBA" w14:textId="27422F3D" w:rsidR="00B10AB3" w:rsidRPr="00350F70" w:rsidRDefault="00B10AB3" w:rsidP="00B10AB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การประชุมระหว่างผู้อำนวยการสายการเงิน คณะกรรมการ</w:t>
      </w:r>
      <w:r w:rsidR="005F6B75"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บริหาร</w:t>
      </w:r>
      <w:r w:rsidRPr="00350F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1E4BF010" w14:textId="55FB56D5" w:rsidR="00B10AB3" w:rsidRPr="00350F70" w:rsidRDefault="00466D49" w:rsidP="00A367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50F70">
        <w:rPr>
          <w:rFonts w:ascii="Browallia New" w:eastAsia="Arial Unicode MS" w:hAnsi="Browallia New" w:cs="Browallia New" w:hint="cs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3778" w:rsidRPr="00DA0EF4" w14:paraId="01E92A79" w14:textId="77777777" w:rsidTr="00466D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BCFAAB" w14:textId="38B49E8D" w:rsidR="00B23778" w:rsidRPr="00DA0EF4" w:rsidRDefault="00836E5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23778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3778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690F07D8" w14:textId="77777777" w:rsidR="00B23778" w:rsidRPr="00DA0EF4" w:rsidRDefault="00B23778" w:rsidP="00A365CC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ACE9E7" w14:textId="77777777" w:rsidR="00B23778" w:rsidRPr="00DA0EF4" w:rsidRDefault="00B23778" w:rsidP="00EE0A5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495F3C6" w14:textId="77777777" w:rsidR="00ED7163" w:rsidRPr="00DA0EF4" w:rsidRDefault="00ED7163" w:rsidP="00A365CC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B5B6E5" w14:textId="77777777" w:rsidR="00ED7163" w:rsidRPr="00DA0EF4" w:rsidRDefault="00ED7163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6136247F" w14:textId="77777777" w:rsidR="00EE0A5C" w:rsidRPr="00DA0EF4" w:rsidRDefault="00EE0A5C" w:rsidP="00A365C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75230AA2" w14:textId="3147C9B0" w:rsidR="00ED7163" w:rsidRPr="00DA0EF4" w:rsidRDefault="00ED7163" w:rsidP="00A365C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/>
        </w:rPr>
      </w:pPr>
      <w:r w:rsidRPr="00DA0EF4">
        <w:rPr>
          <w:rFonts w:ascii="Browallia New" w:eastAsia="Cord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EE0A5C" w:rsidRPr="00DA0EF4">
        <w:rPr>
          <w:rFonts w:ascii="Browallia New" w:eastAsia="Cordia New" w:hAnsi="Browallia New" w:cs="Browallia New"/>
          <w:sz w:val="26"/>
          <w:szCs w:val="26"/>
        </w:rPr>
        <w:br/>
      </w:r>
      <w:r w:rsidRPr="00DA0EF4">
        <w:rPr>
          <w:rFonts w:ascii="Browallia New" w:eastAsia="Cordia New" w:hAnsi="Browallia New" w:cs="Browallia New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="00EE0A5C" w:rsidRPr="00DA0EF4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="00EE0A5C" w:rsidRPr="00DA0EF4">
        <w:rPr>
          <w:rFonts w:ascii="Browallia New" w:eastAsia="Cordia New" w:hAnsi="Browallia New" w:cs="Browallia New"/>
          <w:sz w:val="26"/>
          <w:szCs w:val="26"/>
          <w:cs/>
        </w:rPr>
        <w:t xml:space="preserve">รายละเอียดของข้อสมมติฐานหลักที่ใช้รวมอยู่ในหมายเหตุข้อ </w:t>
      </w:r>
      <w:r w:rsidR="00836E55" w:rsidRPr="00836E55">
        <w:rPr>
          <w:rFonts w:ascii="Browallia New" w:eastAsia="Cordia New" w:hAnsi="Browallia New" w:cs="Browallia New"/>
          <w:sz w:val="26"/>
          <w:szCs w:val="26"/>
          <w:lang w:val="en-GB"/>
        </w:rPr>
        <w:t>6</w:t>
      </w:r>
    </w:p>
    <w:p w14:paraId="5C5BEDD9" w14:textId="77777777" w:rsidR="00ED7163" w:rsidRPr="00DA0EF4" w:rsidRDefault="00ED7163" w:rsidP="00A365C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DC0878E" w14:textId="77777777" w:rsidR="00ED7163" w:rsidRPr="00DA0EF4" w:rsidRDefault="00ED7163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การด้อยค่าของ</w:t>
      </w:r>
      <w:r w:rsidR="005F55A0" w:rsidRPr="00DA0EF4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สินทรัพย์</w:t>
      </w:r>
      <w:r w:rsidR="00EE0A5C" w:rsidRPr="00DA0EF4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ทางการเงิน</w:t>
      </w:r>
    </w:p>
    <w:p w14:paraId="6E1D37BD" w14:textId="77777777" w:rsidR="00BD17BF" w:rsidRPr="00DA0EF4" w:rsidRDefault="00BD17BF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71F02FBD" w14:textId="520D172B" w:rsidR="00EE0A5C" w:rsidRPr="00DA0EF4" w:rsidRDefault="00EE0A5C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A0EF4">
        <w:rPr>
          <w:rFonts w:ascii="Browallia New" w:eastAsia="Cordia New" w:hAnsi="Browallia New" w:cs="Browallia New"/>
          <w:sz w:val="26"/>
          <w:szCs w:val="26"/>
          <w:cs/>
          <w:lang w:bidi="ar-SA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Pr="00DA0EF4">
        <w:rPr>
          <w:rFonts w:ascii="Browallia New" w:eastAsia="Cordia New" w:hAnsi="Browallia New" w:cs="Browallia New"/>
          <w:sz w:val="26"/>
          <w:szCs w:val="26"/>
          <w:cs/>
          <w:lang w:bidi="ar-SA"/>
        </w:rPr>
        <w:br/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</w:t>
      </w:r>
      <w:r w:rsidR="00FD3A09" w:rsidRPr="00DA0EF4">
        <w:rPr>
          <w:rFonts w:ascii="Browallia New" w:eastAsia="Cordia New" w:hAnsi="Browallia New" w:cs="Browallia New"/>
          <w:sz w:val="26"/>
          <w:szCs w:val="26"/>
          <w:lang w:bidi="ar-SA"/>
        </w:rPr>
        <w:br/>
      </w:r>
      <w:r w:rsidRPr="00DA0EF4">
        <w:rPr>
          <w:rFonts w:ascii="Browallia New" w:eastAsia="Cordia New" w:hAnsi="Browallia New" w:cs="Browallia New"/>
          <w:sz w:val="26"/>
          <w:szCs w:val="26"/>
          <w:cs/>
          <w:lang w:bidi="ar-SA"/>
        </w:rPr>
        <w:t>การคาดการณ์เหตุการณ์ในอนาคต ณ ทุกสิ้นรอบระยะเวลารายงาน</w:t>
      </w:r>
    </w:p>
    <w:p w14:paraId="26645D06" w14:textId="77777777" w:rsidR="00EE0A5C" w:rsidRPr="00DA0EF4" w:rsidRDefault="00EE0A5C" w:rsidP="00A365C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351704A" w14:textId="77777777" w:rsidR="00ED7163" w:rsidRPr="00DA0EF4" w:rsidRDefault="005F55A0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การปรับลดสินค้าคงเหลือเป็นมูลค่าสุทธิที่จะได้รับ</w:t>
      </w:r>
    </w:p>
    <w:p w14:paraId="164DC12B" w14:textId="77777777" w:rsidR="005F55A0" w:rsidRPr="00DA0EF4" w:rsidRDefault="005F55A0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FF852E2" w14:textId="7A0A23EF" w:rsidR="005F55A0" w:rsidRPr="00DA0EF4" w:rsidRDefault="005F55A0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A0EF4">
        <w:rPr>
          <w:rFonts w:ascii="Browallia New" w:eastAsia="Cordia New" w:hAnsi="Browallia New" w:cs="Browallia New"/>
          <w:sz w:val="26"/>
          <w:szCs w:val="26"/>
          <w:cs/>
        </w:rPr>
        <w:t>ในการประมาณการปรับลดสินค้าคงเหลือเป็นมูลค่าสุทธิที่จะได้รับ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 ณ สิ้นปี</w:t>
      </w:r>
    </w:p>
    <w:p w14:paraId="72117D75" w14:textId="77777777" w:rsidR="00EF1B82" w:rsidRPr="00DA0EF4" w:rsidRDefault="00EF1B82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3D08F03" w14:textId="77777777" w:rsidR="005F55A0" w:rsidRPr="00DA0EF4" w:rsidRDefault="00965C03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 และค่าเสื่อมราคา</w:t>
      </w:r>
    </w:p>
    <w:p w14:paraId="130B3B83" w14:textId="77777777" w:rsidR="005F55A0" w:rsidRPr="00DA0EF4" w:rsidRDefault="005F55A0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0F6C6C4" w14:textId="77777777" w:rsidR="00965C03" w:rsidRPr="00DA0EF4" w:rsidRDefault="00965C03" w:rsidP="00A365C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A0EF4">
        <w:rPr>
          <w:rFonts w:ascii="Browallia New" w:eastAsia="Cordia New" w:hAnsi="Browallia New" w:cs="Browallia New"/>
          <w:sz w:val="26"/>
          <w:szCs w:val="26"/>
          <w:cs/>
        </w:rPr>
        <w:t xml:space="preserve"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06340D32" w14:textId="77777777" w:rsidR="00965C03" w:rsidRPr="00DA0EF4" w:rsidRDefault="00965C03" w:rsidP="00A365C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15EAEF4A" w14:textId="77777777" w:rsidR="00965C03" w:rsidRPr="00DA0EF4" w:rsidRDefault="00965C03" w:rsidP="00A365C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A0EF4">
        <w:rPr>
          <w:rFonts w:ascii="Browallia New" w:eastAsia="Cordia New" w:hAnsi="Browallia New" w:cs="Browallia New"/>
          <w:sz w:val="26"/>
          <w:szCs w:val="26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 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="00617311" w:rsidRPr="00DA0EF4">
        <w:rPr>
          <w:rFonts w:ascii="Browallia New" w:eastAsia="Cordia New" w:hAnsi="Browallia New" w:cs="Browallia New"/>
          <w:sz w:val="26"/>
          <w:szCs w:val="26"/>
          <w:cs/>
        </w:rPr>
        <w:br/>
      </w:r>
      <w:r w:rsidRPr="00DA0EF4">
        <w:rPr>
          <w:rFonts w:ascii="Browallia New" w:eastAsia="Cordia New" w:hAnsi="Browallia New" w:cs="Browallia New"/>
          <w:sz w:val="26"/>
          <w:szCs w:val="26"/>
          <w:cs/>
        </w:rPr>
        <w:t>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0EA9F3B" w14:textId="77777777" w:rsidR="005F55A0" w:rsidRPr="00DA0EF4" w:rsidRDefault="005F55A0" w:rsidP="00EE0A5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063675EF" w14:textId="77777777" w:rsidR="005F55A0" w:rsidRPr="00DA0EF4" w:rsidRDefault="00ED7163" w:rsidP="00D22F54">
      <w:pPr>
        <w:numPr>
          <w:ilvl w:val="0"/>
          <w:numId w:val="14"/>
        </w:numPr>
        <w:tabs>
          <w:tab w:val="left" w:pos="540"/>
        </w:tabs>
        <w:ind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A0EF4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725711A9" w14:textId="77777777" w:rsidR="005F55A0" w:rsidRPr="00DA0EF4" w:rsidRDefault="005F55A0" w:rsidP="0061731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114D774F" w14:textId="08B8C9D9" w:rsidR="005F55A0" w:rsidRPr="00DA0EF4" w:rsidRDefault="005F55A0" w:rsidP="00617311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A0EF4">
        <w:rPr>
          <w:rFonts w:ascii="Browallia New" w:eastAsia="Cordia New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</w:t>
      </w:r>
      <w:r w:rsidR="00617311" w:rsidRPr="00DA0EF4">
        <w:rPr>
          <w:rFonts w:ascii="Browallia New" w:eastAsia="Cordia New" w:hAnsi="Browallia New" w:cs="Browallia New"/>
          <w:sz w:val="26"/>
          <w:szCs w:val="26"/>
          <w:cs/>
        </w:rPr>
        <w:t>บ</w:t>
      </w:r>
      <w:r w:rsidRPr="00DA0EF4">
        <w:rPr>
          <w:rFonts w:ascii="Browallia New" w:eastAsia="Cordia New" w:hAnsi="Browallia New" w:cs="Browallia New"/>
          <w:sz w:val="26"/>
          <w:szCs w:val="26"/>
          <w:cs/>
        </w:rPr>
        <w:t xml:space="preserve">จากการเปลี่ยนแปลงที่เป็นไปได้ของข้อสมมติฐานได้เปิดเผยข้อมูลอยู่ในหมายเหตุข้อ </w:t>
      </w:r>
      <w:r w:rsidR="00836E55" w:rsidRPr="00836E55">
        <w:rPr>
          <w:rFonts w:ascii="Browallia New" w:eastAsia="Cordia New" w:hAnsi="Browallia New" w:cs="Browallia New"/>
          <w:sz w:val="26"/>
          <w:szCs w:val="26"/>
          <w:lang w:val="en-GB"/>
        </w:rPr>
        <w:t>23</w:t>
      </w:r>
    </w:p>
    <w:p w14:paraId="2998805D" w14:textId="67E91CE5" w:rsidR="00625299" w:rsidRPr="00DA0EF4" w:rsidRDefault="002A21CE" w:rsidP="00EF1B8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A0EF4" w14:paraId="283B071E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bookmarkEnd w:id="1"/>
          <w:bookmarkEnd w:id="2"/>
          <w:p w14:paraId="5A812A27" w14:textId="62247E12" w:rsidR="00767150" w:rsidRPr="00DA0EF4" w:rsidRDefault="00836E55" w:rsidP="00A365C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0082B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0082B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7B8CC16B" w14:textId="77777777" w:rsidR="00BD17BF" w:rsidRPr="00DA0EF4" w:rsidRDefault="00BD17BF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E51690" w14:textId="77777777" w:rsidR="005561BC" w:rsidRPr="00DA0EF4" w:rsidRDefault="005561BC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ที่นำเสนอให้ผู้มีอำนาจตัดสินใจสูงสุดด้านการดำเนินงาน</w:t>
      </w:r>
      <w:r w:rsidR="002F5807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</w:t>
      </w:r>
      <w:r w:rsidR="002F5807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ปฏิบัติงานของส่วนงา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ทั้งนี้ </w:t>
      </w:r>
      <w:r w:rsidR="005045C9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ผู้มีอำนาจตัดสินใจสูงสุดด้านการดำเนินงาน คือ คณะกรรมการบริษัท</w:t>
      </w:r>
      <w:r w:rsidR="002F5807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ที่ทำการตัดสินใจเชิงกลยุทธ์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ซึ่งได้วัดผลการดำเนินงานจากกำไรของส่วนงานเป็นหลัก</w:t>
      </w:r>
    </w:p>
    <w:p w14:paraId="2C9F7359" w14:textId="77777777" w:rsidR="005561BC" w:rsidRPr="00DA0EF4" w:rsidRDefault="005561BC" w:rsidP="00A365C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C18D96C" w14:textId="6A38A5BE" w:rsidR="005561BC" w:rsidRPr="00DA0EF4" w:rsidRDefault="005561BC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เพื่อวัตถุประสงค์ในการบริหารงาน กลุ่มกิจการจัดโครงสร้างองค์กรเป็นหน่วยธุรกิจตามลักษณะการขายสินค้า โดยมีส่วนงานที่รายงาน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ทั้งสิ้น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ส่วนงาน คือ </w:t>
      </w:r>
    </w:p>
    <w:p w14:paraId="6059F7FF" w14:textId="77777777" w:rsidR="005561BC" w:rsidRPr="00DA0EF4" w:rsidRDefault="005561BC" w:rsidP="00A365C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68BE3E6" w14:textId="77777777" w:rsidR="005561BC" w:rsidRPr="00DA0EF4" w:rsidRDefault="005561BC" w:rsidP="00D22F54">
      <w:pPr>
        <w:numPr>
          <w:ilvl w:val="1"/>
          <w:numId w:val="20"/>
        </w:num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A0EF4">
        <w:rPr>
          <w:rFonts w:ascii="Browallia New" w:eastAsia="Cordia New" w:hAnsi="Browallia New" w:cs="Browallia New"/>
          <w:sz w:val="26"/>
          <w:szCs w:val="26"/>
          <w:cs/>
        </w:rPr>
        <w:t>ส่วนงานขายสินค้าภายในประเทศ</w:t>
      </w:r>
    </w:p>
    <w:p w14:paraId="6FB2EED4" w14:textId="77777777" w:rsidR="00773ADA" w:rsidRPr="00DA0EF4" w:rsidRDefault="005561BC" w:rsidP="00D22F54">
      <w:pPr>
        <w:numPr>
          <w:ilvl w:val="1"/>
          <w:numId w:val="20"/>
        </w:num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DA0EF4">
        <w:rPr>
          <w:rFonts w:ascii="Browallia New" w:eastAsia="Cordia New" w:hAnsi="Browallia New" w:cs="Browallia New"/>
          <w:sz w:val="26"/>
          <w:szCs w:val="26"/>
          <w:cs/>
        </w:rPr>
        <w:t>ส่วนงานขายสินค้าส่งออกต่างประเทศ</w:t>
      </w:r>
    </w:p>
    <w:p w14:paraId="3E813A05" w14:textId="270C4816" w:rsidR="00A4086F" w:rsidRPr="00DA0EF4" w:rsidRDefault="00A4086F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9BA728" w14:textId="77777777" w:rsidR="00EA25EA" w:rsidRPr="00DA0EF4" w:rsidRDefault="00EA25E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ข้อมูลที่มีสาระสำคัญเ</w:t>
      </w:r>
      <w:r w:rsidR="00375B34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กี่ยว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กับรายได้และกำไรของแต่ละส่วนงานที่รายงาน มีดังต่อไปนี้</w:t>
      </w:r>
    </w:p>
    <w:p w14:paraId="3468A577" w14:textId="77777777" w:rsidR="00EA25EA" w:rsidRPr="00DA0EF4" w:rsidRDefault="00EA25EA" w:rsidP="00A365CC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710"/>
        <w:gridCol w:w="1161"/>
        <w:gridCol w:w="1071"/>
        <w:gridCol w:w="1134"/>
        <w:gridCol w:w="1134"/>
        <w:gridCol w:w="1170"/>
        <w:gridCol w:w="1170"/>
      </w:tblGrid>
      <w:tr w:rsidR="005561BC" w:rsidRPr="00C63A6C" w14:paraId="7756647E" w14:textId="77777777" w:rsidTr="00C0082B">
        <w:trPr>
          <w:cantSplit/>
        </w:trPr>
        <w:tc>
          <w:tcPr>
            <w:tcW w:w="2710" w:type="dxa"/>
            <w:vAlign w:val="bottom"/>
          </w:tcPr>
          <w:p w14:paraId="2DA08A7E" w14:textId="77777777" w:rsidR="005561BC" w:rsidRPr="00C63A6C" w:rsidRDefault="005561BC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bookmarkStart w:id="22" w:name="_Hlk127197630"/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DC976" w14:textId="77777777" w:rsidR="005561BC" w:rsidRPr="00C63A6C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561BC" w:rsidRPr="00C63A6C" w14:paraId="0C64177F" w14:textId="77777777" w:rsidTr="00C0082B">
        <w:trPr>
          <w:cantSplit/>
        </w:trPr>
        <w:tc>
          <w:tcPr>
            <w:tcW w:w="2710" w:type="dxa"/>
            <w:vAlign w:val="bottom"/>
          </w:tcPr>
          <w:p w14:paraId="485A318F" w14:textId="77777777" w:rsidR="005561BC" w:rsidRPr="00C63A6C" w:rsidRDefault="005561BC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C0833" w14:textId="77777777" w:rsidR="005561BC" w:rsidRPr="00C63A6C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ส่วนงานขายสินค้า</w:t>
            </w:r>
          </w:p>
          <w:p w14:paraId="7F4370C7" w14:textId="77777777" w:rsidR="005561BC" w:rsidRPr="00C63A6C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A83D8" w14:textId="77777777" w:rsidR="005561BC" w:rsidRPr="00C63A6C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ส่วนงานขายสินค้า</w:t>
            </w: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br/>
              <w:t>ส่งออกต่างประเทศ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0D18F" w14:textId="77777777" w:rsidR="005561BC" w:rsidRPr="00C63A6C" w:rsidRDefault="005561BC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E227F" w:rsidRPr="00C63A6C" w14:paraId="775EC9B1" w14:textId="77777777" w:rsidTr="00C0082B">
        <w:trPr>
          <w:cantSplit/>
        </w:trPr>
        <w:tc>
          <w:tcPr>
            <w:tcW w:w="2710" w:type="dxa"/>
            <w:vAlign w:val="bottom"/>
          </w:tcPr>
          <w:p w14:paraId="76E60D9E" w14:textId="77777777" w:rsidR="007E227F" w:rsidRPr="00C63A6C" w:rsidRDefault="007E227F" w:rsidP="007E227F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72A56639" w14:textId="5EB546E0" w:rsidR="007E227F" w:rsidRPr="00C63A6C" w:rsidRDefault="00DC63A8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E4F946A" w14:textId="49EFC37D" w:rsidR="007E227F" w:rsidRPr="00C63A6C" w:rsidRDefault="004E55A3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FD7C26" w14:textId="3307235F" w:rsidR="007E227F" w:rsidRPr="00C63A6C" w:rsidRDefault="00DC63A8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90AF3F" w14:textId="69EC1B48" w:rsidR="007E227F" w:rsidRPr="00C63A6C" w:rsidRDefault="004E55A3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9FDDE1" w14:textId="17594F22" w:rsidR="007E227F" w:rsidRPr="00C63A6C" w:rsidRDefault="00DC63A8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0FB9FB" w14:textId="4EA3E9BC" w:rsidR="007E227F" w:rsidRPr="00C63A6C" w:rsidRDefault="004E55A3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</w:tr>
      <w:tr w:rsidR="005561BC" w:rsidRPr="00C63A6C" w14:paraId="49766BE2" w14:textId="77777777" w:rsidTr="00C0082B">
        <w:trPr>
          <w:cantSplit/>
        </w:trPr>
        <w:tc>
          <w:tcPr>
            <w:tcW w:w="2710" w:type="dxa"/>
            <w:vAlign w:val="bottom"/>
          </w:tcPr>
          <w:p w14:paraId="0A6C80B8" w14:textId="77777777" w:rsidR="005561BC" w:rsidRPr="00C63A6C" w:rsidRDefault="005561BC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F92B83B" w14:textId="77777777" w:rsidR="005561BC" w:rsidRPr="00C63A6C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AB2A1C6" w14:textId="77777777" w:rsidR="005561BC" w:rsidRPr="00C63A6C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71F509F6" w14:textId="77777777" w:rsidR="005561BC" w:rsidRPr="00C63A6C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08C04D2" w14:textId="77777777" w:rsidR="005561BC" w:rsidRPr="00C63A6C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76A1E033" w14:textId="77777777" w:rsidR="005561BC" w:rsidRPr="00C63A6C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3B2304A8" w14:textId="77777777" w:rsidR="005561BC" w:rsidRPr="00C63A6C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5561BC" w:rsidRPr="00C63A6C" w14:paraId="4C7FBB20" w14:textId="77777777" w:rsidTr="00362F44">
        <w:trPr>
          <w:cantSplit/>
          <w:trHeight w:val="99"/>
        </w:trPr>
        <w:tc>
          <w:tcPr>
            <w:tcW w:w="2710" w:type="dxa"/>
            <w:vAlign w:val="bottom"/>
          </w:tcPr>
          <w:p w14:paraId="5F15A88C" w14:textId="77777777" w:rsidR="005561BC" w:rsidRPr="00C63A6C" w:rsidRDefault="005561BC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FEED4" w14:textId="77777777" w:rsidR="005561BC" w:rsidRPr="00C63A6C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7BAA3166" w14:textId="77777777" w:rsidR="005561BC" w:rsidRPr="00C63A6C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3615F5" w14:textId="77777777" w:rsidR="005561BC" w:rsidRPr="00C63A6C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4F5343D" w14:textId="77777777" w:rsidR="005561BC" w:rsidRPr="00C63A6C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1F900" w14:textId="77777777" w:rsidR="005561BC" w:rsidRPr="00C63A6C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1A641E" w14:textId="77777777" w:rsidR="005561BC" w:rsidRPr="00C63A6C" w:rsidRDefault="005561B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2B4310" w:rsidRPr="00C63A6C" w14:paraId="7A773878" w14:textId="77777777" w:rsidTr="00170AEA">
        <w:trPr>
          <w:cantSplit/>
        </w:trPr>
        <w:tc>
          <w:tcPr>
            <w:tcW w:w="2710" w:type="dxa"/>
            <w:vAlign w:val="bottom"/>
          </w:tcPr>
          <w:p w14:paraId="5B3A8780" w14:textId="77777777" w:rsidR="002B4310" w:rsidRPr="00C63A6C" w:rsidRDefault="002B4310" w:rsidP="002B4310">
            <w:pPr>
              <w:tabs>
                <w:tab w:val="left" w:pos="171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6F6D2146" w14:textId="7D5F124D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highlight w:val="yellow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690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588</w:t>
            </w:r>
          </w:p>
        </w:tc>
        <w:tc>
          <w:tcPr>
            <w:tcW w:w="1071" w:type="dxa"/>
            <w:vAlign w:val="bottom"/>
          </w:tcPr>
          <w:p w14:paraId="48A26A39" w14:textId="243B01C0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D1E6D9" w14:textId="65CDB6F8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249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883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407</w:t>
            </w:r>
          </w:p>
        </w:tc>
        <w:tc>
          <w:tcPr>
            <w:tcW w:w="1134" w:type="dxa"/>
            <w:vAlign w:val="bottom"/>
          </w:tcPr>
          <w:p w14:paraId="2491DA04" w14:textId="36E4E5C3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424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238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153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A65945D" w14:textId="6AED4CB2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</w:p>
        </w:tc>
        <w:tc>
          <w:tcPr>
            <w:tcW w:w="1170" w:type="dxa"/>
            <w:vAlign w:val="bottom"/>
          </w:tcPr>
          <w:p w14:paraId="75F95D25" w14:textId="2744B8A4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</w:tr>
      <w:tr w:rsidR="002B4310" w:rsidRPr="00C63A6C" w14:paraId="15D3DB91" w14:textId="77777777" w:rsidTr="00170AEA">
        <w:trPr>
          <w:cantSplit/>
        </w:trPr>
        <w:tc>
          <w:tcPr>
            <w:tcW w:w="2710" w:type="dxa"/>
            <w:vAlign w:val="bottom"/>
          </w:tcPr>
          <w:p w14:paraId="4ABE4050" w14:textId="77777777" w:rsidR="002B4310" w:rsidRPr="00C63A6C" w:rsidRDefault="002B4310" w:rsidP="002B4310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>ต้นทุนขาย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62C7A" w14:textId="30D4566D" w:rsidR="002B4310" w:rsidRPr="00C63A6C" w:rsidRDefault="00247F6C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579</w:t>
            </w:r>
            <w:r w:rsidR="0088084B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199</w:t>
            </w:r>
            <w:r w:rsidR="0088084B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54859" w14:textId="2D783421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423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665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531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533E8" w14:textId="0B1E5370" w:rsidR="002B4310" w:rsidRPr="00C63A6C" w:rsidRDefault="00247F6C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880</w:t>
            </w: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390</w:t>
            </w:r>
            <w:r w:rsidR="0088084B"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148</w:t>
            </w: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52041" w14:textId="69E2B4E5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019</w:t>
            </w: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609</w:t>
            </w: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505</w:t>
            </w: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31056" w14:textId="35242E76" w:rsidR="002B4310" w:rsidRPr="00C63A6C" w:rsidRDefault="00247F6C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589</w:t>
            </w:r>
            <w:r w:rsidR="0088084B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273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66B253" w14:textId="1E48EBDB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275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036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2B4310" w:rsidRPr="00C63A6C" w14:paraId="559D280E" w14:textId="77777777" w:rsidTr="00170AEA">
        <w:trPr>
          <w:cantSplit/>
        </w:trPr>
        <w:tc>
          <w:tcPr>
            <w:tcW w:w="2710" w:type="dxa"/>
            <w:vAlign w:val="bottom"/>
          </w:tcPr>
          <w:p w14:paraId="7B9B131A" w14:textId="77777777" w:rsidR="002B4310" w:rsidRPr="00C63A6C" w:rsidRDefault="002B4310" w:rsidP="002B4310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กำไรของส่วนงาน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8CCF3" w14:textId="109F8CCC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  <w:r w:rsidR="0088084B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463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B4D89" w14:textId="4DC5496D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A50A5" w14:textId="2E8345A6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369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493</w:t>
            </w:r>
            <w:r w:rsidR="0088084B"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4958B" w14:textId="15B7EB19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404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628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648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9D9E6" w14:textId="7A3A298F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595</w:t>
            </w:r>
            <w:r w:rsidR="0088084B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4935AE" w14:textId="4F9E4021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537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344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486</w:t>
            </w:r>
          </w:p>
        </w:tc>
      </w:tr>
      <w:tr w:rsidR="002B4310" w:rsidRPr="00C63A6C" w14:paraId="5D3CE2C6" w14:textId="77777777" w:rsidTr="00170AEA">
        <w:trPr>
          <w:cantSplit/>
        </w:trPr>
        <w:tc>
          <w:tcPr>
            <w:tcW w:w="2710" w:type="dxa"/>
            <w:vAlign w:val="bottom"/>
          </w:tcPr>
          <w:p w14:paraId="091684BF" w14:textId="77777777" w:rsidR="002B4310" w:rsidRPr="00C63A6C" w:rsidRDefault="002B4310" w:rsidP="002B4310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>รายได้อื่น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FEF36D4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71739A2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10AD4CB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923A87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DC0B29" w14:textId="35580E49" w:rsidR="002B4310" w:rsidRPr="00C63A6C" w:rsidRDefault="00836E55" w:rsidP="002B4310">
            <w:pPr>
              <w:ind w:left="-22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374</w:t>
            </w:r>
          </w:p>
        </w:tc>
        <w:tc>
          <w:tcPr>
            <w:tcW w:w="1170" w:type="dxa"/>
            <w:vAlign w:val="bottom"/>
          </w:tcPr>
          <w:p w14:paraId="07A4EDA1" w14:textId="7AC26A0B" w:rsidR="002B4310" w:rsidRPr="00C63A6C" w:rsidRDefault="00836E55" w:rsidP="002B4310">
            <w:pPr>
              <w:ind w:left="-22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</w:tr>
      <w:tr w:rsidR="002B4310" w:rsidRPr="00C63A6C" w14:paraId="085ECFB4" w14:textId="77777777" w:rsidTr="00A23C51">
        <w:trPr>
          <w:cantSplit/>
        </w:trPr>
        <w:tc>
          <w:tcPr>
            <w:tcW w:w="2710" w:type="dxa"/>
            <w:vAlign w:val="bottom"/>
          </w:tcPr>
          <w:p w14:paraId="61C37F0E" w14:textId="7ECDD964" w:rsidR="002B4310" w:rsidRPr="00C63A6C" w:rsidRDefault="002B4310" w:rsidP="002B4310">
            <w:pPr>
              <w:ind w:righ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กำไร (ขาดทุน</w:t>
            </w: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จากอัตราแลกเปลี่ยน - สุทธิ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23EE1ACC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086CE5E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EA79FD9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AC2E6A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B7D4AA2" w14:textId="54A6864D" w:rsidR="002B4310" w:rsidRPr="00C63A6C" w:rsidRDefault="00247F6C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359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70A5168B" w14:textId="582054AA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888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2B4310" w:rsidRPr="00C63A6C" w14:paraId="2F5DF30B" w14:textId="77777777" w:rsidTr="006A21E4">
        <w:trPr>
          <w:cantSplit/>
        </w:trPr>
        <w:tc>
          <w:tcPr>
            <w:tcW w:w="2710" w:type="dxa"/>
            <w:vAlign w:val="bottom"/>
          </w:tcPr>
          <w:p w14:paraId="46241992" w14:textId="0CCA11AC" w:rsidR="002B4310" w:rsidRPr="00C63A6C" w:rsidRDefault="002B4310" w:rsidP="002B4310">
            <w:pPr>
              <w:ind w:righ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th-TH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กำไร (ขาดทุน</w:t>
            </w: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)</w:t>
            </w: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จากตราสารอนุพันธ์</w:t>
            </w:r>
          </w:p>
          <w:p w14:paraId="03D4A2FF" w14:textId="05B9CF0E" w:rsidR="002B4310" w:rsidRPr="00C63A6C" w:rsidRDefault="002B4310" w:rsidP="002B4310">
            <w:pPr>
              <w:ind w:righ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  ทางการเงิน - สุทธิ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0F7DB4AE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48938D9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F56BB2A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D572E66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49BC782" w14:textId="72841473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317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059</w:t>
            </w:r>
          </w:p>
        </w:tc>
        <w:tc>
          <w:tcPr>
            <w:tcW w:w="1170" w:type="dxa"/>
            <w:vAlign w:val="bottom"/>
          </w:tcPr>
          <w:p w14:paraId="7741B8DD" w14:textId="47E5EC8C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071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2B4310" w:rsidRPr="00C63A6C" w14:paraId="3CFF5C5C" w14:textId="77777777" w:rsidTr="00362F44">
        <w:trPr>
          <w:cantSplit/>
        </w:trPr>
        <w:tc>
          <w:tcPr>
            <w:tcW w:w="2710" w:type="dxa"/>
            <w:vAlign w:val="bottom"/>
          </w:tcPr>
          <w:p w14:paraId="1AA7FBF1" w14:textId="77777777" w:rsidR="002B4310" w:rsidRPr="00C63A6C" w:rsidRDefault="002B4310" w:rsidP="002B4310">
            <w:pPr>
              <w:ind w:right="-11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>ต้นทุนที่ไม่สามารถปันส่วนได้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9791562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7536195B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77A036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349FDAE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95A951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08D6F9B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2B4310" w:rsidRPr="00C63A6C" w14:paraId="62060377" w14:textId="77777777" w:rsidTr="00362F44">
        <w:trPr>
          <w:cantSplit/>
        </w:trPr>
        <w:tc>
          <w:tcPr>
            <w:tcW w:w="2710" w:type="dxa"/>
            <w:vAlign w:val="bottom"/>
          </w:tcPr>
          <w:p w14:paraId="2B87011A" w14:textId="77777777" w:rsidR="002B4310" w:rsidRPr="00C63A6C" w:rsidRDefault="002B4310" w:rsidP="002B4310">
            <w:pPr>
              <w:ind w:right="-10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  - ค่าใช้จ่ายในการขายและบริหาร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75420774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124D226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C9EA995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DDCB8A8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A4F041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DA1C4C2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2B4310" w:rsidRPr="00C63A6C" w14:paraId="650DD3C8" w14:textId="77777777" w:rsidTr="00362F44">
        <w:trPr>
          <w:cantSplit/>
        </w:trPr>
        <w:tc>
          <w:tcPr>
            <w:tcW w:w="2710" w:type="dxa"/>
            <w:vAlign w:val="bottom"/>
          </w:tcPr>
          <w:p w14:paraId="1BBFE6E4" w14:textId="77777777" w:rsidR="002B4310" w:rsidRPr="00C63A6C" w:rsidRDefault="002B4310" w:rsidP="002B4310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th-TH"/>
              </w:rPr>
              <w:t xml:space="preserve">         และต้นทุนทางการเงิน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2C097991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289871F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1162C3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306BD04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E1BB1" w14:textId="476254CB" w:rsidR="002B4310" w:rsidRPr="00C63A6C" w:rsidRDefault="00247F6C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C93BF5" w14:textId="3037632E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252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2B4310" w:rsidRPr="00C63A6C" w14:paraId="706F1A24" w14:textId="77777777" w:rsidTr="001748BE">
        <w:trPr>
          <w:cantSplit/>
        </w:trPr>
        <w:tc>
          <w:tcPr>
            <w:tcW w:w="2710" w:type="dxa"/>
            <w:vAlign w:val="bottom"/>
          </w:tcPr>
          <w:p w14:paraId="5E829F2F" w14:textId="20B0F492" w:rsidR="002B4310" w:rsidRPr="00C63A6C" w:rsidRDefault="002B4310" w:rsidP="002B4310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กำไรก่อนภาษีเงินได้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5421ADC2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2B13C398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0436913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522C2FD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F2985" w14:textId="410287D7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150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  <w:r w:rsidR="0088084B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08A358" w14:textId="63ED3892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842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</w:tr>
      <w:tr w:rsidR="002B4310" w:rsidRPr="00C63A6C" w14:paraId="4591628D" w14:textId="77777777" w:rsidTr="00362F44">
        <w:trPr>
          <w:cantSplit/>
        </w:trPr>
        <w:tc>
          <w:tcPr>
            <w:tcW w:w="2710" w:type="dxa"/>
            <w:vAlign w:val="bottom"/>
          </w:tcPr>
          <w:p w14:paraId="714AD99A" w14:textId="77777777" w:rsidR="002B4310" w:rsidRPr="00C63A6C" w:rsidRDefault="002B4310" w:rsidP="002B4310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>ภาษีเงินได้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5F8AD2F8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BCC4ED4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7F919F2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A65275D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3FB72" w14:textId="08F32549" w:rsidR="002B4310" w:rsidRPr="00C63A6C" w:rsidRDefault="00247F6C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248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199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EF20408" w14:textId="041F9FA4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026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853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2B4310" w:rsidRPr="00C63A6C" w14:paraId="0D23A9D6" w14:textId="77777777" w:rsidTr="008B73FB">
        <w:trPr>
          <w:cantSplit/>
        </w:trPr>
        <w:tc>
          <w:tcPr>
            <w:tcW w:w="2710" w:type="dxa"/>
            <w:vAlign w:val="bottom"/>
          </w:tcPr>
          <w:p w14:paraId="757E852D" w14:textId="5B46F29A" w:rsidR="002B4310" w:rsidRPr="00C63A6C" w:rsidRDefault="002B4310" w:rsidP="002B4310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กำไร</w:t>
            </w: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11C7F3E8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3EE4B5C4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1DF9AA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3FFEA52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CED10" w14:textId="25BCA225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  <w:r w:rsidR="0088084B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="0088084B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F24CD" w14:textId="5AEAC0B6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815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317</w:t>
            </w:r>
          </w:p>
        </w:tc>
      </w:tr>
      <w:tr w:rsidR="002B4310" w:rsidRPr="00C63A6C" w14:paraId="40A80D3C" w14:textId="77777777" w:rsidTr="00362F44">
        <w:trPr>
          <w:cantSplit/>
        </w:trPr>
        <w:tc>
          <w:tcPr>
            <w:tcW w:w="2710" w:type="dxa"/>
            <w:vAlign w:val="bottom"/>
          </w:tcPr>
          <w:p w14:paraId="2C3736A8" w14:textId="77777777" w:rsidR="002B4310" w:rsidRPr="00C63A6C" w:rsidRDefault="002B4310" w:rsidP="002B4310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161" w:type="dxa"/>
            <w:shd w:val="clear" w:color="auto" w:fill="FAFAFA"/>
            <w:vAlign w:val="bottom"/>
          </w:tcPr>
          <w:p w14:paraId="5D38A28C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0C0B4B1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BE0D05A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AA5F5AB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E8D52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10415B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2B4310" w:rsidRPr="00C63A6C" w14:paraId="2185D422" w14:textId="77777777" w:rsidTr="00362F44">
        <w:trPr>
          <w:cantSplit/>
        </w:trPr>
        <w:tc>
          <w:tcPr>
            <w:tcW w:w="2710" w:type="dxa"/>
            <w:vAlign w:val="bottom"/>
          </w:tcPr>
          <w:p w14:paraId="0A109416" w14:textId="77777777" w:rsidR="002B4310" w:rsidRPr="00C63A6C" w:rsidRDefault="002B4310" w:rsidP="002B4310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จังหวะเวลาการรับรู้รายได้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90DC8F0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0E27AD3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8ED01C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0D2ABBF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D1395AE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361FF24" w14:textId="77777777" w:rsidR="002B4310" w:rsidRPr="00C63A6C" w:rsidRDefault="002B4310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2B4310" w:rsidRPr="00C63A6C" w14:paraId="00E211EB" w14:textId="77777777" w:rsidTr="001748BE">
        <w:trPr>
          <w:cantSplit/>
        </w:trPr>
        <w:tc>
          <w:tcPr>
            <w:tcW w:w="2710" w:type="dxa"/>
            <w:vAlign w:val="bottom"/>
          </w:tcPr>
          <w:p w14:paraId="43A00C51" w14:textId="4A8E64E2" w:rsidR="002B4310" w:rsidRPr="00C63A6C" w:rsidRDefault="002B4310" w:rsidP="002B4310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ณ จุดใดจุดหนึ่ง 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(point in time)</w:t>
            </w:r>
          </w:p>
        </w:tc>
        <w:tc>
          <w:tcPr>
            <w:tcW w:w="1161" w:type="dxa"/>
            <w:shd w:val="clear" w:color="auto" w:fill="FAFAFA"/>
          </w:tcPr>
          <w:p w14:paraId="6E054F12" w14:textId="190EEDFE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690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301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588</w:t>
            </w:r>
          </w:p>
        </w:tc>
        <w:tc>
          <w:tcPr>
            <w:tcW w:w="1071" w:type="dxa"/>
          </w:tcPr>
          <w:p w14:paraId="5CB768F6" w14:textId="0C76A9D2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381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</w:p>
        </w:tc>
        <w:tc>
          <w:tcPr>
            <w:tcW w:w="1134" w:type="dxa"/>
            <w:shd w:val="clear" w:color="auto" w:fill="FAFAFA"/>
          </w:tcPr>
          <w:p w14:paraId="0342964A" w14:textId="01E99381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249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883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407</w:t>
            </w:r>
          </w:p>
        </w:tc>
        <w:tc>
          <w:tcPr>
            <w:tcW w:w="1134" w:type="dxa"/>
          </w:tcPr>
          <w:p w14:paraId="2C8C3E18" w14:textId="22138EC7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424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238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</w:p>
        </w:tc>
        <w:tc>
          <w:tcPr>
            <w:tcW w:w="1170" w:type="dxa"/>
            <w:shd w:val="clear" w:color="auto" w:fill="FAFAFA"/>
          </w:tcPr>
          <w:p w14:paraId="1B36F4D1" w14:textId="7148C302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="00247F6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</w:p>
        </w:tc>
        <w:tc>
          <w:tcPr>
            <w:tcW w:w="1170" w:type="dxa"/>
            <w:vAlign w:val="bottom"/>
          </w:tcPr>
          <w:p w14:paraId="265AB518" w14:textId="017BC434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</w:tr>
      <w:bookmarkEnd w:id="22"/>
    </w:tbl>
    <w:p w14:paraId="60B4EACC" w14:textId="4AEE1890" w:rsidR="001D2C6C" w:rsidRPr="00C63A6C" w:rsidRDefault="001D2C6C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AC0D3A" w14:textId="028D2522" w:rsidR="002F717D" w:rsidRPr="00C63A6C" w:rsidRDefault="00C63A6C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710"/>
        <w:gridCol w:w="1161"/>
        <w:gridCol w:w="1071"/>
        <w:gridCol w:w="1134"/>
        <w:gridCol w:w="1134"/>
        <w:gridCol w:w="1170"/>
        <w:gridCol w:w="1170"/>
      </w:tblGrid>
      <w:tr w:rsidR="001D2C6C" w:rsidRPr="00C63A6C" w14:paraId="6C566B27" w14:textId="77777777" w:rsidTr="00507B91">
        <w:trPr>
          <w:cantSplit/>
        </w:trPr>
        <w:tc>
          <w:tcPr>
            <w:tcW w:w="2710" w:type="dxa"/>
            <w:vAlign w:val="bottom"/>
          </w:tcPr>
          <w:p w14:paraId="620E036F" w14:textId="77777777" w:rsidR="001D2C6C" w:rsidRPr="00C63A6C" w:rsidRDefault="001D2C6C" w:rsidP="00507B91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4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6B40E" w14:textId="6F7ADC8C" w:rsidR="001D2C6C" w:rsidRPr="00C63A6C" w:rsidRDefault="001D2C6C" w:rsidP="00507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D2C6C" w:rsidRPr="00C63A6C" w14:paraId="187292E1" w14:textId="77777777" w:rsidTr="00507B91">
        <w:trPr>
          <w:cantSplit/>
        </w:trPr>
        <w:tc>
          <w:tcPr>
            <w:tcW w:w="2710" w:type="dxa"/>
            <w:vAlign w:val="bottom"/>
          </w:tcPr>
          <w:p w14:paraId="4A59B0DA" w14:textId="77777777" w:rsidR="001D2C6C" w:rsidRPr="00C63A6C" w:rsidRDefault="001D2C6C" w:rsidP="00507B91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2746F" w14:textId="77777777" w:rsidR="001D2C6C" w:rsidRPr="00C63A6C" w:rsidRDefault="001D2C6C" w:rsidP="00507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ส่วนงานขายสินค้า</w:t>
            </w:r>
          </w:p>
          <w:p w14:paraId="2399ACFA" w14:textId="77777777" w:rsidR="001D2C6C" w:rsidRPr="00C63A6C" w:rsidRDefault="001D2C6C" w:rsidP="00507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DC6F7" w14:textId="77777777" w:rsidR="001D2C6C" w:rsidRPr="00C63A6C" w:rsidRDefault="001D2C6C" w:rsidP="00507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ส่วนงานขายสินค้า</w:t>
            </w: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br/>
              <w:t>ส่งออกต่างประเทศ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6CAE6" w14:textId="77777777" w:rsidR="001D2C6C" w:rsidRPr="00C63A6C" w:rsidRDefault="001D2C6C" w:rsidP="00507B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1D2C6C" w:rsidRPr="00C63A6C" w14:paraId="302EDDBE" w14:textId="77777777" w:rsidTr="00507B91">
        <w:trPr>
          <w:cantSplit/>
        </w:trPr>
        <w:tc>
          <w:tcPr>
            <w:tcW w:w="2710" w:type="dxa"/>
            <w:vAlign w:val="bottom"/>
          </w:tcPr>
          <w:p w14:paraId="7E79737D" w14:textId="77777777" w:rsidR="001D2C6C" w:rsidRPr="00C63A6C" w:rsidRDefault="001D2C6C" w:rsidP="00507B91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145073A1" w14:textId="28469D60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D70ACA5" w14:textId="5DDA4E01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69C28E2" w14:textId="6BEA4DA1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D93226" w14:textId="1EDDDEF8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65EA05" w14:textId="11CD7FAF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CF925D" w14:textId="31ECAF5A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</w:tr>
      <w:tr w:rsidR="001D2C6C" w:rsidRPr="00C63A6C" w14:paraId="09AA1639" w14:textId="77777777" w:rsidTr="00507B91">
        <w:trPr>
          <w:cantSplit/>
        </w:trPr>
        <w:tc>
          <w:tcPr>
            <w:tcW w:w="2710" w:type="dxa"/>
            <w:vAlign w:val="bottom"/>
          </w:tcPr>
          <w:p w14:paraId="10FD8157" w14:textId="77777777" w:rsidR="001D2C6C" w:rsidRPr="00C63A6C" w:rsidRDefault="001D2C6C" w:rsidP="00507B91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857ACBC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68AA91A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10860724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00CCA881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466907B9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465A1A27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1D2C6C" w:rsidRPr="00C63A6C" w14:paraId="5059EEE2" w14:textId="77777777" w:rsidTr="001D2C6C">
        <w:trPr>
          <w:cantSplit/>
          <w:trHeight w:val="99"/>
        </w:trPr>
        <w:tc>
          <w:tcPr>
            <w:tcW w:w="2710" w:type="dxa"/>
            <w:vAlign w:val="bottom"/>
          </w:tcPr>
          <w:p w14:paraId="5D234A31" w14:textId="77777777" w:rsidR="001D2C6C" w:rsidRPr="00C63A6C" w:rsidRDefault="001D2C6C" w:rsidP="00507B91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23090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96DDA54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5DB66F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2CAC12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21006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BD75B9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1D2C6C" w:rsidRPr="00C63A6C" w14:paraId="33169474" w14:textId="77777777" w:rsidTr="001D2C6C">
        <w:trPr>
          <w:cantSplit/>
        </w:trPr>
        <w:tc>
          <w:tcPr>
            <w:tcW w:w="2710" w:type="dxa"/>
            <w:vAlign w:val="bottom"/>
          </w:tcPr>
          <w:p w14:paraId="252E222E" w14:textId="77777777" w:rsidR="001D2C6C" w:rsidRPr="00C63A6C" w:rsidRDefault="001D2C6C" w:rsidP="00507B91">
            <w:pPr>
              <w:tabs>
                <w:tab w:val="left" w:pos="171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รายได้จากการขาย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75E1FC86" w14:textId="07D6354A" w:rsidR="001D2C6C" w:rsidRPr="00C63A6C" w:rsidRDefault="00836E55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highlight w:val="yellow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674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</w:p>
        </w:tc>
        <w:tc>
          <w:tcPr>
            <w:tcW w:w="1071" w:type="dxa"/>
            <w:vAlign w:val="bottom"/>
          </w:tcPr>
          <w:p w14:paraId="79A19B42" w14:textId="1038117E" w:rsidR="001D2C6C" w:rsidRPr="00C63A6C" w:rsidRDefault="00836E55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551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883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CE3979" w14:textId="19F93654" w:rsidR="001D2C6C" w:rsidRPr="00C63A6C" w:rsidRDefault="00836E55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242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129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609</w:t>
            </w:r>
          </w:p>
        </w:tc>
        <w:tc>
          <w:tcPr>
            <w:tcW w:w="1134" w:type="dxa"/>
            <w:vAlign w:val="bottom"/>
          </w:tcPr>
          <w:p w14:paraId="4D7FB298" w14:textId="7CCDE73C" w:rsidR="001D2C6C" w:rsidRPr="00C63A6C" w:rsidRDefault="00836E55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417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048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186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6F350AE" w14:textId="26620163" w:rsidR="001D2C6C" w:rsidRPr="00C63A6C" w:rsidRDefault="00836E55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916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097</w:t>
            </w:r>
          </w:p>
        </w:tc>
        <w:tc>
          <w:tcPr>
            <w:tcW w:w="1170" w:type="dxa"/>
            <w:vAlign w:val="bottom"/>
          </w:tcPr>
          <w:p w14:paraId="2F6AE66C" w14:textId="716B3C4B" w:rsidR="001D2C6C" w:rsidRPr="00C63A6C" w:rsidRDefault="00836E55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968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932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016</w:t>
            </w:r>
          </w:p>
        </w:tc>
      </w:tr>
      <w:tr w:rsidR="001D2C6C" w:rsidRPr="00C63A6C" w14:paraId="7C4E8F55" w14:textId="77777777" w:rsidTr="001D2C6C">
        <w:trPr>
          <w:cantSplit/>
        </w:trPr>
        <w:tc>
          <w:tcPr>
            <w:tcW w:w="2710" w:type="dxa"/>
            <w:vAlign w:val="bottom"/>
          </w:tcPr>
          <w:p w14:paraId="3F61629C" w14:textId="77777777" w:rsidR="001D2C6C" w:rsidRPr="00C63A6C" w:rsidRDefault="001D2C6C" w:rsidP="00507B91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161" w:type="dxa"/>
            <w:shd w:val="clear" w:color="auto" w:fill="FAFAFA"/>
            <w:vAlign w:val="bottom"/>
          </w:tcPr>
          <w:p w14:paraId="1610C048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1BAD5A2F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4697040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C04236A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5CF5D06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F30558A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D2C6C" w:rsidRPr="00C63A6C" w14:paraId="31D42992" w14:textId="77777777" w:rsidTr="00507B91">
        <w:trPr>
          <w:cantSplit/>
        </w:trPr>
        <w:tc>
          <w:tcPr>
            <w:tcW w:w="2710" w:type="dxa"/>
            <w:vAlign w:val="bottom"/>
          </w:tcPr>
          <w:p w14:paraId="6CDDA7FD" w14:textId="77777777" w:rsidR="001D2C6C" w:rsidRPr="00C63A6C" w:rsidRDefault="001D2C6C" w:rsidP="00507B91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th-TH"/>
              </w:rPr>
              <w:t>จังหวะเวลาการรับรู้รายได้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0E827559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3DDC821E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F7887DF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E016115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5F6521F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5B953E5" w14:textId="77777777" w:rsidR="001D2C6C" w:rsidRPr="00C63A6C" w:rsidRDefault="001D2C6C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1D2C6C" w:rsidRPr="00C63A6C" w14:paraId="029F4081" w14:textId="77777777" w:rsidTr="00507B91">
        <w:trPr>
          <w:cantSplit/>
        </w:trPr>
        <w:tc>
          <w:tcPr>
            <w:tcW w:w="2710" w:type="dxa"/>
            <w:vAlign w:val="bottom"/>
          </w:tcPr>
          <w:p w14:paraId="334B946A" w14:textId="77777777" w:rsidR="001D2C6C" w:rsidRPr="00C63A6C" w:rsidRDefault="001D2C6C" w:rsidP="00507B91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th-TH"/>
              </w:rPr>
              <w:t xml:space="preserve">ณ จุดใดจุดหนึ่ง 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(point in time)</w:t>
            </w:r>
          </w:p>
        </w:tc>
        <w:tc>
          <w:tcPr>
            <w:tcW w:w="1161" w:type="dxa"/>
            <w:shd w:val="clear" w:color="auto" w:fill="FAFAFA"/>
          </w:tcPr>
          <w:p w14:paraId="75898032" w14:textId="40A0587E" w:rsidR="001D2C6C" w:rsidRPr="00C63A6C" w:rsidRDefault="00836E55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674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488</w:t>
            </w:r>
          </w:p>
        </w:tc>
        <w:tc>
          <w:tcPr>
            <w:tcW w:w="1071" w:type="dxa"/>
          </w:tcPr>
          <w:p w14:paraId="3707E843" w14:textId="4C5C56A5" w:rsidR="001D2C6C" w:rsidRPr="00C63A6C" w:rsidRDefault="00836E55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551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883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830</w:t>
            </w:r>
          </w:p>
        </w:tc>
        <w:tc>
          <w:tcPr>
            <w:tcW w:w="1134" w:type="dxa"/>
            <w:shd w:val="clear" w:color="auto" w:fill="FAFAFA"/>
          </w:tcPr>
          <w:p w14:paraId="456633F9" w14:textId="3AD8C847" w:rsidR="001D2C6C" w:rsidRPr="00C63A6C" w:rsidRDefault="00836E55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</w:p>
        </w:tc>
        <w:tc>
          <w:tcPr>
            <w:tcW w:w="1134" w:type="dxa"/>
          </w:tcPr>
          <w:p w14:paraId="7CE4A4EE" w14:textId="612F7010" w:rsidR="001D2C6C" w:rsidRPr="00C63A6C" w:rsidRDefault="00836E55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417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048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</w:p>
        </w:tc>
        <w:tc>
          <w:tcPr>
            <w:tcW w:w="1170" w:type="dxa"/>
            <w:shd w:val="clear" w:color="auto" w:fill="FAFAFA"/>
          </w:tcPr>
          <w:p w14:paraId="6A98379E" w14:textId="653054AF" w:rsidR="001D2C6C" w:rsidRPr="00C63A6C" w:rsidRDefault="00836E55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916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644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097</w:t>
            </w:r>
          </w:p>
        </w:tc>
        <w:tc>
          <w:tcPr>
            <w:tcW w:w="1170" w:type="dxa"/>
            <w:vAlign w:val="bottom"/>
          </w:tcPr>
          <w:p w14:paraId="6C9A9DA9" w14:textId="4F2065FF" w:rsidR="001D2C6C" w:rsidRPr="00C63A6C" w:rsidRDefault="00836E55" w:rsidP="00507B9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968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932</w:t>
            </w:r>
            <w:r w:rsidR="00F54FAC" w:rsidRPr="00C63A6C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016</w:t>
            </w:r>
          </w:p>
        </w:tc>
      </w:tr>
    </w:tbl>
    <w:p w14:paraId="534EA412" w14:textId="77777777" w:rsidR="001D2C6C" w:rsidRPr="00C63A6C" w:rsidRDefault="001D2C6C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B0E23E" w14:textId="328DAB68" w:rsidR="00FA5D15" w:rsidRPr="00C63A6C" w:rsidRDefault="00B760D4" w:rsidP="00A365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63A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</w:t>
      </w:r>
      <w:r w:rsidR="00FA5D15" w:rsidRPr="00C63A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ลูกค้ารายใหญ่</w:t>
      </w:r>
    </w:p>
    <w:p w14:paraId="7CE455E3" w14:textId="77777777" w:rsidR="00FA5D15" w:rsidRPr="00C63A6C" w:rsidRDefault="00FA5D15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BFDED9" w14:textId="0D81F5E1" w:rsidR="00767150" w:rsidRPr="00C63A6C" w:rsidRDefault="00B760D4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63A6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63A6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DC63A8" w:rsidRPr="00C63A6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C63A6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กลุ่มกิจการมีลูกค้ารายใหญ่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63A6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ราย จากส่วนงานขายสินค้าภายในประเทศ โดยมีรายได้มากกว่าร้อยละ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C63A6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จากรายได้ทั้งหมด ซึ่งเป็นจำนวนเงิน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393</w:t>
      </w:r>
      <w:r w:rsidR="005D612E" w:rsidRPr="00C63A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79</w:t>
      </w:r>
      <w:r w:rsidRPr="00C63A6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64994" w:rsidRPr="00C63A6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</w:t>
      </w:r>
      <w:r w:rsidRPr="00C63A6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</w:t>
      </w:r>
      <w:r w:rsidRPr="00C63A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="004E55A3" w:rsidRPr="00C63A6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A958CD" w:rsidRPr="00C63A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63A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303</w:t>
      </w:r>
      <w:r w:rsidR="002B4310" w:rsidRPr="00C63A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 w:rsidRPr="00C63A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64994" w:rsidRPr="00C63A6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</w:t>
      </w:r>
      <w:r w:rsidRPr="00C63A6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บาท)</w:t>
      </w:r>
    </w:p>
    <w:p w14:paraId="01D50E91" w14:textId="672539B9" w:rsidR="005045C9" w:rsidRPr="00C63A6C" w:rsidRDefault="005045C9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C63A6C" w14:paraId="3F2ACD7E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59C7B15" w14:textId="3A254478" w:rsidR="00767150" w:rsidRPr="00C63A6C" w:rsidRDefault="00836E5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62F44" w:rsidRPr="00C63A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2F44" w:rsidRPr="00C63A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681A24BA" w14:textId="77777777" w:rsidR="008A7F60" w:rsidRPr="00C63A6C" w:rsidRDefault="008A7F60" w:rsidP="00E73E3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8A7F60" w:rsidRPr="00C63A6C" w14:paraId="45D213A6" w14:textId="77777777" w:rsidTr="00362F44">
        <w:trPr>
          <w:cantSplit/>
        </w:trPr>
        <w:tc>
          <w:tcPr>
            <w:tcW w:w="4390" w:type="dxa"/>
            <w:vAlign w:val="bottom"/>
          </w:tcPr>
          <w:p w14:paraId="4DFFD820" w14:textId="77777777" w:rsidR="008A7F60" w:rsidRPr="00C63A6C" w:rsidRDefault="008A7F60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131452" w14:textId="77777777" w:rsidR="008A7F60" w:rsidRPr="00C63A6C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FF7FAE" w14:textId="77777777" w:rsidR="008A7F60" w:rsidRPr="00C63A6C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E227F" w:rsidRPr="00C63A6C" w14:paraId="710630ED" w14:textId="77777777" w:rsidTr="00362F44">
        <w:trPr>
          <w:cantSplit/>
        </w:trPr>
        <w:tc>
          <w:tcPr>
            <w:tcW w:w="4390" w:type="dxa"/>
            <w:vAlign w:val="bottom"/>
          </w:tcPr>
          <w:p w14:paraId="27488E30" w14:textId="77777777" w:rsidR="007E227F" w:rsidRPr="00C63A6C" w:rsidRDefault="007E227F" w:rsidP="007E227F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5839AD6" w14:textId="371B008F" w:rsidR="007E227F" w:rsidRPr="00C63A6C" w:rsidRDefault="00DC63A8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44D7BD96" w14:textId="41787540" w:rsidR="007E227F" w:rsidRPr="00C63A6C" w:rsidRDefault="004E55A3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3910606" w14:textId="69FA769E" w:rsidR="007E227F" w:rsidRPr="00C63A6C" w:rsidRDefault="00DC63A8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DA0E88D" w14:textId="0F4BA2C1" w:rsidR="007E227F" w:rsidRPr="00C63A6C" w:rsidRDefault="004E55A3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7E227F" w:rsidRPr="00C63A6C" w14:paraId="099EEF6F" w14:textId="77777777" w:rsidTr="00362F44">
        <w:trPr>
          <w:cantSplit/>
        </w:trPr>
        <w:tc>
          <w:tcPr>
            <w:tcW w:w="4390" w:type="dxa"/>
            <w:vAlign w:val="bottom"/>
          </w:tcPr>
          <w:p w14:paraId="158FEDC9" w14:textId="77777777" w:rsidR="007E227F" w:rsidRPr="00C63A6C" w:rsidRDefault="007E227F" w:rsidP="007E227F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DA1EAE5" w14:textId="77777777" w:rsidR="007E227F" w:rsidRPr="00C63A6C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7BD39D8" w14:textId="77777777" w:rsidR="007E227F" w:rsidRPr="00C63A6C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160E777" w14:textId="77777777" w:rsidR="007E227F" w:rsidRPr="00C63A6C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D9C8B75" w14:textId="77777777" w:rsidR="007E227F" w:rsidRPr="00C63A6C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E227F" w:rsidRPr="00C63A6C" w14:paraId="496686BF" w14:textId="77777777" w:rsidTr="00362F44">
        <w:trPr>
          <w:cantSplit/>
          <w:trHeight w:val="99"/>
        </w:trPr>
        <w:tc>
          <w:tcPr>
            <w:tcW w:w="4390" w:type="dxa"/>
            <w:vAlign w:val="bottom"/>
          </w:tcPr>
          <w:p w14:paraId="31542654" w14:textId="77777777" w:rsidR="007E227F" w:rsidRPr="00C63A6C" w:rsidRDefault="007E227F" w:rsidP="007E227F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4F366B" w14:textId="77777777" w:rsidR="007E227F" w:rsidRPr="00C63A6C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DE74870" w14:textId="77777777" w:rsidR="007E227F" w:rsidRPr="00C63A6C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2D8E9" w14:textId="77777777" w:rsidR="007E227F" w:rsidRPr="00C63A6C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FD855F6" w14:textId="77777777" w:rsidR="007E227F" w:rsidRPr="00C63A6C" w:rsidRDefault="007E227F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B4310" w:rsidRPr="00C63A6C" w14:paraId="6A6F7B52" w14:textId="77777777" w:rsidTr="00362F44">
        <w:trPr>
          <w:cantSplit/>
        </w:trPr>
        <w:tc>
          <w:tcPr>
            <w:tcW w:w="4390" w:type="dxa"/>
            <w:vAlign w:val="bottom"/>
            <w:hideMark/>
          </w:tcPr>
          <w:p w14:paraId="7D4C390E" w14:textId="77777777" w:rsidR="002B4310" w:rsidRPr="00C63A6C" w:rsidRDefault="002B4310" w:rsidP="002B4310">
            <w:pPr>
              <w:tabs>
                <w:tab w:val="left" w:pos="1245"/>
                <w:tab w:val="left" w:pos="1710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เงินสดในมือ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5CEF6" w14:textId="23C27B4D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302BD6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5" w:type="dxa"/>
            <w:vAlign w:val="bottom"/>
          </w:tcPr>
          <w:p w14:paraId="5B519D64" w14:textId="16E2A2DF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FE010" w14:textId="6C2C3E1C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302BD6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5" w:type="dxa"/>
            <w:vAlign w:val="bottom"/>
          </w:tcPr>
          <w:p w14:paraId="2D13C4BE" w14:textId="573DB8B9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2B4310" w:rsidRPr="00C63A6C" w14:paraId="50A02C0A" w14:textId="77777777" w:rsidTr="00362F44">
        <w:trPr>
          <w:cantSplit/>
        </w:trPr>
        <w:tc>
          <w:tcPr>
            <w:tcW w:w="4390" w:type="dxa"/>
            <w:vAlign w:val="bottom"/>
            <w:hideMark/>
          </w:tcPr>
          <w:p w14:paraId="51DAF1DF" w14:textId="77777777" w:rsidR="002B4310" w:rsidRPr="00C63A6C" w:rsidRDefault="002B4310" w:rsidP="002B4310">
            <w:pPr>
              <w:tabs>
                <w:tab w:val="left" w:pos="1245"/>
                <w:tab w:val="left" w:pos="1734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เงินฝากธนาคาร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ประเภทกระแสรายวัน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DE63B" w14:textId="26A59644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02BD6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302BD6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95" w:type="dxa"/>
            <w:vAlign w:val="bottom"/>
          </w:tcPr>
          <w:p w14:paraId="13F646B2" w14:textId="5B843ECB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2C54C" w14:textId="529E1B52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02BD6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302BD6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5" w:type="dxa"/>
            <w:vAlign w:val="bottom"/>
          </w:tcPr>
          <w:p w14:paraId="0757DC04" w14:textId="26E1B214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</w:tr>
      <w:tr w:rsidR="002B4310" w:rsidRPr="00C63A6C" w14:paraId="4371BCCB" w14:textId="77777777" w:rsidTr="00362F44">
        <w:trPr>
          <w:cantSplit/>
        </w:trPr>
        <w:tc>
          <w:tcPr>
            <w:tcW w:w="4390" w:type="dxa"/>
            <w:vAlign w:val="bottom"/>
          </w:tcPr>
          <w:p w14:paraId="2BC66A61" w14:textId="77777777" w:rsidR="002B4310" w:rsidRPr="00C63A6C" w:rsidRDefault="002B4310" w:rsidP="002B4310">
            <w:pPr>
              <w:tabs>
                <w:tab w:val="left" w:pos="1245"/>
                <w:tab w:val="left" w:pos="1734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ประเภทออมทรัพย์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EBD08B" w14:textId="23424AB9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302BD6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302BD6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5" w:type="dxa"/>
            <w:vAlign w:val="bottom"/>
          </w:tcPr>
          <w:p w14:paraId="72AC655F" w14:textId="525235CB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B9D789" w14:textId="442AC126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302BD6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302BD6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5" w:type="dxa"/>
            <w:vAlign w:val="bottom"/>
          </w:tcPr>
          <w:p w14:paraId="268E7D82" w14:textId="455C2195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</w:tr>
      <w:tr w:rsidR="002B4310" w:rsidRPr="00C63A6C" w14:paraId="4AD0A548" w14:textId="77777777" w:rsidTr="0008276B">
        <w:trPr>
          <w:cantSplit/>
        </w:trPr>
        <w:tc>
          <w:tcPr>
            <w:tcW w:w="4390" w:type="dxa"/>
            <w:vAlign w:val="bottom"/>
          </w:tcPr>
          <w:p w14:paraId="7D64860B" w14:textId="77777777" w:rsidR="002B4310" w:rsidRPr="00C63A6C" w:rsidRDefault="002B4310" w:rsidP="002B4310">
            <w:pPr>
              <w:tabs>
                <w:tab w:val="left" w:pos="1245"/>
                <w:tab w:val="left" w:pos="1743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ab/>
              <w:t>- ประเภทฝากประจำ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74D15" w14:textId="200AF515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302BD6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FD4E67C" w14:textId="35F460AE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B044D" w14:textId="5904BB9F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302BD6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700F556" w14:textId="258F3F66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</w:tr>
      <w:tr w:rsidR="002B4310" w:rsidRPr="00C63A6C" w14:paraId="6DBB352B" w14:textId="77777777" w:rsidTr="00362F44">
        <w:trPr>
          <w:cantSplit/>
        </w:trPr>
        <w:tc>
          <w:tcPr>
            <w:tcW w:w="4390" w:type="dxa"/>
            <w:vAlign w:val="bottom"/>
          </w:tcPr>
          <w:p w14:paraId="4161881C" w14:textId="77777777" w:rsidR="002B4310" w:rsidRPr="00C63A6C" w:rsidRDefault="002B4310" w:rsidP="002B4310">
            <w:pPr>
              <w:tabs>
                <w:tab w:val="left" w:pos="1245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F628D" w14:textId="7A1307DC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302BD6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302BD6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4A6E5" w14:textId="6B2BFA52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379B4" w14:textId="5235CBCA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302BD6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302BD6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0D86A" w14:textId="3322817C" w:rsidR="002B4310" w:rsidRPr="00C63A6C" w:rsidRDefault="00836E55" w:rsidP="002B43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</w:tr>
    </w:tbl>
    <w:p w14:paraId="570D1547" w14:textId="77777777" w:rsidR="00E94583" w:rsidRDefault="00E94583" w:rsidP="00A365CC">
      <w:pPr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</w:pPr>
    </w:p>
    <w:p w14:paraId="3BE3E8A0" w14:textId="293440F8" w:rsidR="005847DE" w:rsidRPr="00C63A6C" w:rsidRDefault="008A7F60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C63A6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ณ วันที่ </w:t>
      </w:r>
      <w:r w:rsidR="00836E55" w:rsidRPr="00836E5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C63A6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C63A6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ธันวาคม </w:t>
      </w:r>
      <w:r w:rsidR="00DC63A8" w:rsidRPr="00C63A6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2565</w:t>
      </w:r>
      <w:r w:rsidR="00A25787" w:rsidRPr="00C63A6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C63A6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เงินฝากธนาคารประเภทออมทรัพย์มีอัตราดอกเบี้ย</w:t>
      </w:r>
      <w:r w:rsidR="00343926" w:rsidRPr="00C63A6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ร้อยละ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0B0BE5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01</w:t>
      </w:r>
      <w:r w:rsidR="000B0BE5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43926" w:rsidRPr="00C63A6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ถึง</w:t>
      </w:r>
      <w:r w:rsidR="00343926" w:rsidRPr="00C63A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0B0BE5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="00343926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43926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  <w:r w:rsidR="00C526E8" w:rsidRPr="00C63A6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="009D341D" w:rsidRPr="00C63A6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(</w:t>
      </w:r>
      <w:r w:rsidR="004E55A3" w:rsidRPr="00C63A6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2564</w:t>
      </w:r>
      <w:r w:rsidR="009D341D" w:rsidRPr="00C63A6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="009D341D" w:rsidRPr="00C63A6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: </w:t>
      </w:r>
      <w:r w:rsidR="009D341D" w:rsidRPr="00C63A6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ร้อยละ </w:t>
      </w:r>
      <w:r w:rsidR="00836E55" w:rsidRPr="00836E5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</w:t>
      </w:r>
      <w:r w:rsidR="00DD7BC5" w:rsidRPr="00C63A6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01</w:t>
      </w:r>
      <w:r w:rsidR="00DD7BC5" w:rsidRPr="00C63A6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="00DD7BC5" w:rsidRPr="00C63A6C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ถึง</w:t>
      </w:r>
      <w:r w:rsidR="00DD7BC5" w:rsidRPr="00C63A6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DD7BC5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125</w:t>
      </w:r>
      <w:r w:rsidR="00DD7BC5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16B9D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  <w:r w:rsidR="009D341D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  <w:r w:rsidR="00105D11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และเงินฝากธนาคารประเภท</w:t>
      </w:r>
      <w:r w:rsidR="00692752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ฝาก</w:t>
      </w:r>
      <w:r w:rsidR="00105D11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ประจำมีอัตราดอกเบี้ย</w:t>
      </w:r>
      <w:r w:rsidR="00343926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ร้อยละ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0B0BE5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0B0BE5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43926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0B0BE5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375</w:t>
      </w:r>
      <w:r w:rsidR="000B0BE5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43926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  <w:r w:rsidR="00E67818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(</w:t>
      </w:r>
      <w:r w:rsidR="004E55A3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E67818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A4086F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ร้อยละ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7E227F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="007E227F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4086F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A4086F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A4086F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4086F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  <w:r w:rsidR="00E67818" w:rsidRPr="00C63A6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</w:p>
    <w:p w14:paraId="4059D6AB" w14:textId="6073A784" w:rsidR="009E6506" w:rsidRPr="00C63A6C" w:rsidRDefault="00C63A6C" w:rsidP="00E73E3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94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C63A6C" w14:paraId="3B4BF793" w14:textId="77777777" w:rsidTr="005B5AA6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F09854F" w14:textId="13224E6A" w:rsidR="00767150" w:rsidRPr="00C63A6C" w:rsidRDefault="00836E5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62F44" w:rsidRPr="00C63A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62F44" w:rsidRPr="00C63A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6C658E01" w14:textId="77777777" w:rsidR="005561BC" w:rsidRPr="00C63A6C" w:rsidRDefault="005561BC" w:rsidP="00E73E3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F05A0C5" w14:textId="43505658" w:rsidR="009D1905" w:rsidRPr="00C63A6C" w:rsidRDefault="00836E55" w:rsidP="009D190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9D1905" w:rsidRPr="00C63A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D1905" w:rsidRPr="00C63A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D1905" w:rsidRPr="00C63A6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ลูกหนี้การค้าและลูกหนี้อื่น</w:t>
      </w:r>
    </w:p>
    <w:p w14:paraId="4F3AF0B1" w14:textId="77777777" w:rsidR="000A6B9F" w:rsidRPr="00C63A6C" w:rsidRDefault="000A6B9F" w:rsidP="009D190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8A7F60" w:rsidRPr="00C63A6C" w14:paraId="0B810CF5" w14:textId="77777777" w:rsidTr="00362F44">
        <w:trPr>
          <w:cantSplit/>
        </w:trPr>
        <w:tc>
          <w:tcPr>
            <w:tcW w:w="4390" w:type="dxa"/>
            <w:vAlign w:val="bottom"/>
          </w:tcPr>
          <w:p w14:paraId="12B0324A" w14:textId="77777777" w:rsidR="008A7F60" w:rsidRPr="00C63A6C" w:rsidRDefault="008A7F60" w:rsidP="00267138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85F736" w14:textId="77777777" w:rsidR="008A7F60" w:rsidRPr="00C63A6C" w:rsidRDefault="008A7F60" w:rsidP="00A365C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697A2F" w14:textId="77777777" w:rsidR="008A7F60" w:rsidRPr="00C63A6C" w:rsidRDefault="008A7F60" w:rsidP="00A365CC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E227F" w:rsidRPr="00C63A6C" w14:paraId="0D897ECF" w14:textId="77777777" w:rsidTr="00362F44">
        <w:trPr>
          <w:cantSplit/>
        </w:trPr>
        <w:tc>
          <w:tcPr>
            <w:tcW w:w="4390" w:type="dxa"/>
            <w:vAlign w:val="bottom"/>
          </w:tcPr>
          <w:p w14:paraId="70DAC919" w14:textId="77777777" w:rsidR="007E227F" w:rsidRPr="00C63A6C" w:rsidRDefault="007E227F" w:rsidP="007E227F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1461C9D5" w14:textId="65C7CEFB" w:rsidR="007E227F" w:rsidRPr="00C63A6C" w:rsidRDefault="00DC63A8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688ACB3" w14:textId="1BB591D1" w:rsidR="007E227F" w:rsidRPr="00C63A6C" w:rsidRDefault="004E55A3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44560AF8" w14:textId="00A49D63" w:rsidR="007E227F" w:rsidRPr="00C63A6C" w:rsidRDefault="00DC63A8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33EFB1EC" w14:textId="3452651B" w:rsidR="007E227F" w:rsidRPr="00C63A6C" w:rsidRDefault="004E55A3" w:rsidP="007E2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7E227F" w:rsidRPr="00C63A6C" w14:paraId="39199EB5" w14:textId="77777777" w:rsidTr="00362F44">
        <w:trPr>
          <w:cantSplit/>
        </w:trPr>
        <w:tc>
          <w:tcPr>
            <w:tcW w:w="4390" w:type="dxa"/>
            <w:vAlign w:val="bottom"/>
          </w:tcPr>
          <w:p w14:paraId="6ED27708" w14:textId="77777777" w:rsidR="007E227F" w:rsidRPr="00C63A6C" w:rsidRDefault="007E227F" w:rsidP="007E227F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B2D51B7" w14:textId="77777777" w:rsidR="007E227F" w:rsidRPr="00C63A6C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4A48ADC" w14:textId="77777777" w:rsidR="007E227F" w:rsidRPr="00C63A6C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76FE84C" w14:textId="77777777" w:rsidR="007E227F" w:rsidRPr="00C63A6C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B2F854D" w14:textId="77777777" w:rsidR="007E227F" w:rsidRPr="00C63A6C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3A6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E227F" w:rsidRPr="00C63A6C" w14:paraId="7D654311" w14:textId="77777777" w:rsidTr="00C42FE6">
        <w:trPr>
          <w:cantSplit/>
          <w:trHeight w:val="99"/>
        </w:trPr>
        <w:tc>
          <w:tcPr>
            <w:tcW w:w="4390" w:type="dxa"/>
            <w:vAlign w:val="bottom"/>
          </w:tcPr>
          <w:p w14:paraId="26EA6763" w14:textId="77777777" w:rsidR="007E227F" w:rsidRPr="00C63A6C" w:rsidRDefault="007E227F" w:rsidP="007E227F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D0E72" w14:textId="77777777" w:rsidR="007E227F" w:rsidRPr="00C63A6C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36FD7DA" w14:textId="77777777" w:rsidR="007E227F" w:rsidRPr="00C63A6C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86EA7" w14:textId="77777777" w:rsidR="007E227F" w:rsidRPr="00C63A6C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27A002A" w14:textId="77777777" w:rsidR="007E227F" w:rsidRPr="00C63A6C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227F" w:rsidRPr="00C63A6C" w14:paraId="050FB825" w14:textId="77777777" w:rsidTr="005065A8">
        <w:trPr>
          <w:cantSplit/>
        </w:trPr>
        <w:tc>
          <w:tcPr>
            <w:tcW w:w="4390" w:type="dxa"/>
          </w:tcPr>
          <w:p w14:paraId="30CACE06" w14:textId="77777777" w:rsidR="007E227F" w:rsidRPr="00C63A6C" w:rsidRDefault="007E227F" w:rsidP="007E227F">
            <w:pPr>
              <w:spacing w:before="10" w:after="10"/>
              <w:ind w:left="1067" w:right="-102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F4E96EA" w14:textId="608B9315" w:rsidR="007E227F" w:rsidRPr="00C63A6C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35008DF0" w14:textId="0437823A" w:rsidR="007E227F" w:rsidRPr="00C63A6C" w:rsidRDefault="007E227F" w:rsidP="007E227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151FEA2" w14:textId="321C56B7" w:rsidR="007E227F" w:rsidRPr="00C63A6C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1A293DF" w14:textId="71C51DFD" w:rsidR="007E227F" w:rsidRPr="00C63A6C" w:rsidRDefault="007E227F" w:rsidP="007E227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4310" w:rsidRPr="00C63A6C" w14:paraId="6BF537C5" w14:textId="77777777" w:rsidTr="00223E08">
        <w:trPr>
          <w:cantSplit/>
        </w:trPr>
        <w:tc>
          <w:tcPr>
            <w:tcW w:w="4390" w:type="dxa"/>
            <w:shd w:val="clear" w:color="auto" w:fill="auto"/>
          </w:tcPr>
          <w:p w14:paraId="4113387C" w14:textId="6BC30B99" w:rsidR="002B4310" w:rsidRPr="00C63A6C" w:rsidRDefault="002B4310" w:rsidP="002B4310">
            <w:pPr>
              <w:numPr>
                <w:ilvl w:val="0"/>
                <w:numId w:val="1"/>
              </w:numPr>
              <w:spacing w:before="10" w:after="10"/>
              <w:ind w:left="836" w:right="-71" w:hanging="1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ออกใบแจ้งหนี้แล้ว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96AC28B" w14:textId="17AEAB4E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5" w:type="dxa"/>
            <w:vAlign w:val="bottom"/>
          </w:tcPr>
          <w:p w14:paraId="2FB60BA4" w14:textId="356D5C98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5E94E71" w14:textId="13E0D36F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5" w:type="dxa"/>
            <w:vAlign w:val="bottom"/>
          </w:tcPr>
          <w:p w14:paraId="12734A47" w14:textId="57E5A64B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</w:tr>
      <w:tr w:rsidR="002B4310" w:rsidRPr="00C63A6C" w14:paraId="13F8DB6C" w14:textId="77777777" w:rsidTr="00223E08">
        <w:trPr>
          <w:cantSplit/>
        </w:trPr>
        <w:tc>
          <w:tcPr>
            <w:tcW w:w="4390" w:type="dxa"/>
            <w:shd w:val="clear" w:color="auto" w:fill="auto"/>
          </w:tcPr>
          <w:p w14:paraId="0CCF9670" w14:textId="0BB8F4BE" w:rsidR="002B4310" w:rsidRPr="00C63A6C" w:rsidRDefault="002B4310" w:rsidP="002B4310">
            <w:pPr>
              <w:numPr>
                <w:ilvl w:val="0"/>
                <w:numId w:val="1"/>
              </w:numPr>
              <w:spacing w:before="10" w:after="10"/>
              <w:ind w:left="836" w:right="-71" w:hanging="14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ยังไม่ออกใบแจ้งหนี้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2CB0914" w14:textId="090F3CA1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5" w:type="dxa"/>
            <w:vAlign w:val="bottom"/>
          </w:tcPr>
          <w:p w14:paraId="1227F532" w14:textId="707C3EA0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1F64A18" w14:textId="6F863BE2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5" w:type="dxa"/>
            <w:vAlign w:val="bottom"/>
          </w:tcPr>
          <w:p w14:paraId="008546C6" w14:textId="400E3E40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</w:tr>
      <w:tr w:rsidR="002B4310" w:rsidRPr="00C63A6C" w14:paraId="6A4CDC52" w14:textId="77777777" w:rsidTr="0008276B">
        <w:trPr>
          <w:cantSplit/>
        </w:trPr>
        <w:tc>
          <w:tcPr>
            <w:tcW w:w="4390" w:type="dxa"/>
            <w:hideMark/>
          </w:tcPr>
          <w:p w14:paraId="1595B201" w14:textId="1116641E" w:rsidR="002B4310" w:rsidRPr="00C63A6C" w:rsidRDefault="002B4310" w:rsidP="002B4310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A9A78" w14:textId="5B2F7ADA" w:rsidR="002B4310" w:rsidRPr="00C63A6C" w:rsidRDefault="00BE515F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5AD640A" w14:textId="1CB66770" w:rsidR="002B4310" w:rsidRPr="00C63A6C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383CF" w14:textId="6A6026E7" w:rsidR="002B4310" w:rsidRPr="00C63A6C" w:rsidRDefault="00BE515F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A22F63A" w14:textId="66A08354" w:rsidR="002B4310" w:rsidRPr="00C63A6C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B4310" w:rsidRPr="00C63A6C" w14:paraId="7201FD33" w14:textId="77777777" w:rsidTr="00C42FE6">
        <w:trPr>
          <w:cantSplit/>
        </w:trPr>
        <w:tc>
          <w:tcPr>
            <w:tcW w:w="4390" w:type="dxa"/>
            <w:hideMark/>
          </w:tcPr>
          <w:p w14:paraId="21AD1A0C" w14:textId="77777777" w:rsidR="002B4310" w:rsidRPr="00C63A6C" w:rsidRDefault="002B4310" w:rsidP="002B4310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CF330" w14:textId="36C2BBEA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399A2E16" w14:textId="61A3DBB9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6DDED" w14:textId="2A5DE17D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35DCC86E" w14:textId="6ED61EAA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2B4310" w:rsidRPr="00C63A6C" w14:paraId="58580EC4" w14:textId="77777777" w:rsidTr="00C42FE6">
        <w:trPr>
          <w:cantSplit/>
        </w:trPr>
        <w:tc>
          <w:tcPr>
            <w:tcW w:w="4390" w:type="dxa"/>
          </w:tcPr>
          <w:p w14:paraId="515B742E" w14:textId="77777777" w:rsidR="002B4310" w:rsidRPr="00C63A6C" w:rsidRDefault="002B4310" w:rsidP="002B4310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3C84DCDB" w14:textId="77777777" w:rsidR="002B4310" w:rsidRPr="00C63A6C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01996B9" w14:textId="77777777" w:rsidR="002B4310" w:rsidRPr="00C63A6C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00B816E5" w14:textId="77777777" w:rsidR="002B4310" w:rsidRPr="00C63A6C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15300F2" w14:textId="77777777" w:rsidR="002B4310" w:rsidRPr="00C63A6C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4310" w:rsidRPr="00C63A6C" w14:paraId="63AA53A7" w14:textId="77777777" w:rsidTr="009F66AD">
        <w:trPr>
          <w:cantSplit/>
        </w:trPr>
        <w:tc>
          <w:tcPr>
            <w:tcW w:w="4390" w:type="dxa"/>
          </w:tcPr>
          <w:p w14:paraId="453B6C27" w14:textId="77777777" w:rsidR="002B4310" w:rsidRPr="00C63A6C" w:rsidRDefault="002B4310" w:rsidP="0061681D">
            <w:pPr>
              <w:tabs>
                <w:tab w:val="left" w:pos="1247"/>
              </w:tabs>
              <w:spacing w:before="10" w:after="10"/>
              <w:ind w:left="1067" w:right="-102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3B0E864" w14:textId="128F6BD4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5" w:type="dxa"/>
            <w:vAlign w:val="center"/>
          </w:tcPr>
          <w:p w14:paraId="04CFFE1A" w14:textId="4284BBD4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A53E0A5" w14:textId="5453FC4D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970E4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F970E4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5" w:type="dxa"/>
          </w:tcPr>
          <w:p w14:paraId="3EDDF26F" w14:textId="3F9BEC5C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  <w:tr w:rsidR="00F970E4" w:rsidRPr="00C63A6C" w14:paraId="7CF0E4B5" w14:textId="77777777" w:rsidTr="009F66AD">
        <w:trPr>
          <w:cantSplit/>
        </w:trPr>
        <w:tc>
          <w:tcPr>
            <w:tcW w:w="4390" w:type="dxa"/>
          </w:tcPr>
          <w:p w14:paraId="4F382DB9" w14:textId="38824E0B" w:rsidR="00F970E4" w:rsidRPr="00C63A6C" w:rsidRDefault="0061681D" w:rsidP="0061681D">
            <w:pPr>
              <w:tabs>
                <w:tab w:val="left" w:pos="1247"/>
              </w:tabs>
              <w:spacing w:before="10" w:after="10"/>
              <w:ind w:left="1067" w:right="-102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5B7BBE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F970E4" w:rsidRPr="00C63A6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="00A62DE9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A62DE9" w:rsidRPr="00C63A6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A62DE9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62DE9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93EEC7F" w14:textId="2A436A0E" w:rsidR="00F970E4" w:rsidRPr="00C63A6C" w:rsidRDefault="00F970E4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center"/>
          </w:tcPr>
          <w:p w14:paraId="3E039941" w14:textId="53D3E7DE" w:rsidR="00F970E4" w:rsidRPr="00C63A6C" w:rsidRDefault="00F970E4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B1B39A4" w14:textId="23E530EB" w:rsidR="00F970E4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970E4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F970E4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5" w:type="dxa"/>
          </w:tcPr>
          <w:p w14:paraId="4E7F190D" w14:textId="03731CAC" w:rsidR="00F970E4" w:rsidRPr="00C63A6C" w:rsidRDefault="00F970E4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B4310" w:rsidRPr="00C63A6C" w14:paraId="1F410E46" w14:textId="77777777" w:rsidTr="009F66AD">
        <w:trPr>
          <w:cantSplit/>
        </w:trPr>
        <w:tc>
          <w:tcPr>
            <w:tcW w:w="4390" w:type="dxa"/>
          </w:tcPr>
          <w:p w14:paraId="4C832E09" w14:textId="7E92465A" w:rsidR="002B4310" w:rsidRPr="00C63A6C" w:rsidRDefault="002B4310" w:rsidP="002B4310">
            <w:pPr>
              <w:spacing w:before="10" w:after="10"/>
              <w:ind w:left="1157" w:right="-71" w:hanging="63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936D3F" w14:textId="1AC13EE0" w:rsidR="002B4310" w:rsidRPr="00C63A6C" w:rsidRDefault="00BE515F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5FDF39D3" w14:textId="4E82A82C" w:rsidR="002B4310" w:rsidRPr="00C63A6C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F22B4D" w14:textId="4726A3C8" w:rsidR="002B4310" w:rsidRPr="00C63A6C" w:rsidRDefault="00BE515F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AC83FB6" w14:textId="4763DC88" w:rsidR="002B4310" w:rsidRPr="00C63A6C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B4310" w:rsidRPr="00C63A6C" w14:paraId="7AE63F4E" w14:textId="77777777" w:rsidTr="009F66AD">
        <w:trPr>
          <w:cantSplit/>
        </w:trPr>
        <w:tc>
          <w:tcPr>
            <w:tcW w:w="4390" w:type="dxa"/>
          </w:tcPr>
          <w:p w14:paraId="1DCD4F4D" w14:textId="77777777" w:rsidR="002B4310" w:rsidRPr="00C63A6C" w:rsidRDefault="002B4310" w:rsidP="002B4310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รวมลูกหนี้อื่น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67F577" w14:textId="09FD6642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0D4C8" w14:textId="5305E48E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2FF4D8" w14:textId="1D3AD2ED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03D0C370" w14:textId="2B0FB746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</w:tr>
      <w:tr w:rsidR="002B4310" w:rsidRPr="00C63A6C" w14:paraId="1E2785FD" w14:textId="77777777" w:rsidTr="00C42FE6">
        <w:trPr>
          <w:cantSplit/>
        </w:trPr>
        <w:tc>
          <w:tcPr>
            <w:tcW w:w="4390" w:type="dxa"/>
          </w:tcPr>
          <w:p w14:paraId="6E178633" w14:textId="77777777" w:rsidR="002B4310" w:rsidRPr="00C63A6C" w:rsidRDefault="002B4310" w:rsidP="002B4310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7843DE7" w14:textId="77777777" w:rsidR="002B4310" w:rsidRPr="00C63A6C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74785A2" w14:textId="77777777" w:rsidR="002B4310" w:rsidRPr="00C63A6C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DDE72F7" w14:textId="77777777" w:rsidR="002B4310" w:rsidRPr="00C63A6C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9ED42C5" w14:textId="77777777" w:rsidR="002B4310" w:rsidRPr="00C63A6C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4310" w:rsidRPr="00C63A6C" w14:paraId="11F70586" w14:textId="77777777" w:rsidTr="0008276B">
        <w:trPr>
          <w:cantSplit/>
        </w:trPr>
        <w:tc>
          <w:tcPr>
            <w:tcW w:w="4390" w:type="dxa"/>
            <w:hideMark/>
          </w:tcPr>
          <w:p w14:paraId="6D4C0FA7" w14:textId="00F7C61C" w:rsidR="002B4310" w:rsidRPr="00C63A6C" w:rsidRDefault="002B4310" w:rsidP="002B4310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A016438" w14:textId="3D91EC80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62DE9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A62DE9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5" w:type="dxa"/>
            <w:vAlign w:val="center"/>
          </w:tcPr>
          <w:p w14:paraId="426E7735" w14:textId="756E1D90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2E0154E" w14:textId="3DF5E716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62DE9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A62DE9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5" w:type="dxa"/>
            <w:vAlign w:val="center"/>
          </w:tcPr>
          <w:p w14:paraId="099E1E24" w14:textId="5D00B143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  <w:tr w:rsidR="002B4310" w:rsidRPr="00C63A6C" w14:paraId="21365478" w14:textId="77777777" w:rsidTr="0008276B">
        <w:trPr>
          <w:cantSplit/>
        </w:trPr>
        <w:tc>
          <w:tcPr>
            <w:tcW w:w="4390" w:type="dxa"/>
          </w:tcPr>
          <w:p w14:paraId="31BA1285" w14:textId="717149DB" w:rsidR="002B4310" w:rsidRPr="00C63A6C" w:rsidRDefault="002B4310" w:rsidP="002B4310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เงินมัดจำ</w:t>
            </w:r>
            <w:r w:rsidR="00BB309F" w:rsidRPr="00C63A6C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และเงินค้ำประกัน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A654C16" w14:textId="6FD63EFC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84A02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B84A02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5" w:type="dxa"/>
            <w:vAlign w:val="center"/>
          </w:tcPr>
          <w:p w14:paraId="2B24C4AE" w14:textId="3EB7C878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84A02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B84A02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C9A1523" w14:textId="7975C8A8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84A02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B84A02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5" w:type="dxa"/>
            <w:vAlign w:val="center"/>
          </w:tcPr>
          <w:p w14:paraId="7E29B5F4" w14:textId="2C1F914D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84A02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B84A02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2B4310" w:rsidRPr="00C63A6C" w14:paraId="3A15128E" w14:textId="77777777" w:rsidTr="0008276B">
        <w:trPr>
          <w:cantSplit/>
        </w:trPr>
        <w:tc>
          <w:tcPr>
            <w:tcW w:w="4390" w:type="dxa"/>
          </w:tcPr>
          <w:p w14:paraId="4C9BB33B" w14:textId="77777777" w:rsidR="002B4310" w:rsidRPr="00C63A6C" w:rsidRDefault="002B4310" w:rsidP="002B4310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C37B834" w14:textId="249F8682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5" w:type="dxa"/>
            <w:vAlign w:val="center"/>
          </w:tcPr>
          <w:p w14:paraId="50A2473B" w14:textId="32B836EF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C937FF1" w14:textId="51D29074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BE515F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5" w:type="dxa"/>
            <w:vAlign w:val="center"/>
          </w:tcPr>
          <w:p w14:paraId="41A034C4" w14:textId="58C2D735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</w:tr>
      <w:tr w:rsidR="002B4310" w:rsidRPr="00C63A6C" w14:paraId="0AD9B8B3" w14:textId="77777777" w:rsidTr="0008276B">
        <w:trPr>
          <w:cantSplit/>
        </w:trPr>
        <w:tc>
          <w:tcPr>
            <w:tcW w:w="4390" w:type="dxa"/>
            <w:hideMark/>
          </w:tcPr>
          <w:p w14:paraId="557592C6" w14:textId="77777777" w:rsidR="002B4310" w:rsidRPr="00C63A6C" w:rsidRDefault="002B4310" w:rsidP="002B4310">
            <w:pPr>
              <w:spacing w:before="10" w:after="10"/>
              <w:ind w:left="1067" w:right="-71" w:hanging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8C90D2" w14:textId="006B2296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B84A02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D9C886E" w14:textId="7A941E9E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B84A02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2AAA06" w14:textId="0BE5B8C7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B84A02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4C9554A" w14:textId="24CEF8F2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B84A02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</w:tr>
      <w:tr w:rsidR="002B4310" w:rsidRPr="00C63A6C" w14:paraId="018BFF99" w14:textId="77777777" w:rsidTr="00C42FE6">
        <w:trPr>
          <w:cantSplit/>
        </w:trPr>
        <w:tc>
          <w:tcPr>
            <w:tcW w:w="4390" w:type="dxa"/>
            <w:vAlign w:val="bottom"/>
          </w:tcPr>
          <w:p w14:paraId="5D8F6312" w14:textId="77777777" w:rsidR="002B4310" w:rsidRPr="00C63A6C" w:rsidRDefault="002B4310" w:rsidP="002B4310">
            <w:pPr>
              <w:spacing w:before="10" w:after="10"/>
              <w:ind w:left="1067" w:right="-71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8A4A5" w14:textId="7C13E5C4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A62DE9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A62DE9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231387D" w14:textId="37879758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7838FA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7838FA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0F87D" w14:textId="2B94A5A5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A62DE9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A62DE9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E59AE98" w14:textId="17B491AC" w:rsidR="002B4310" w:rsidRPr="00C63A6C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2B4310" w:rsidRPr="00C63A6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</w:tbl>
    <w:p w14:paraId="72D94627" w14:textId="6A5F40BE" w:rsidR="00773ADA" w:rsidRDefault="00773ADA" w:rsidP="00E73E3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6343A5E4" w14:textId="3540191C" w:rsidR="00170AEA" w:rsidRPr="00170AEA" w:rsidRDefault="00170AEA" w:rsidP="00E73E3D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br w:type="page"/>
      </w:r>
    </w:p>
    <w:p w14:paraId="14654181" w14:textId="617D6784" w:rsidR="00A4086F" w:rsidRPr="00170AEA" w:rsidRDefault="00836E55" w:rsidP="001A063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1A0635" w:rsidRPr="00170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0635" w:rsidRPr="00170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4086F" w:rsidRPr="00170AE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การด้อยค่าของลูกหนี้การค้าและลูกหนี้อื่น</w:t>
      </w:r>
    </w:p>
    <w:p w14:paraId="5938F126" w14:textId="78881472" w:rsidR="00170AEA" w:rsidRDefault="00170AEA" w:rsidP="00170AEA">
      <w:pPr>
        <w:ind w:left="540"/>
        <w:rPr>
          <w:rFonts w:ascii="Browallia New" w:hAnsi="Browallia New" w:cs="Browallia New"/>
          <w:sz w:val="26"/>
          <w:szCs w:val="26"/>
        </w:rPr>
      </w:pPr>
    </w:p>
    <w:p w14:paraId="292660B0" w14:textId="77777777" w:rsidR="00170AEA" w:rsidRPr="0047054D" w:rsidRDefault="00170AEA" w:rsidP="00170A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7054D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รายละเอียดของผลขาดทุนด้านเครดิตของลูกหนี้การค้าและลูกหนี้อื่น</w:t>
      </w:r>
      <w:r w:rsidRPr="0047054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054D">
        <w:rPr>
          <w:rFonts w:ascii="Browallia New" w:eastAsia="Arial Unicode MS" w:hAnsi="Browallia New" w:cs="Browallia New"/>
          <w:sz w:val="26"/>
          <w:szCs w:val="26"/>
          <w:cs/>
        </w:rPr>
        <w:t>เป็นดังนี้</w:t>
      </w:r>
    </w:p>
    <w:p w14:paraId="40580E17" w14:textId="77777777" w:rsidR="00170AEA" w:rsidRPr="0047054D" w:rsidRDefault="00170AEA" w:rsidP="00170A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6" w:type="dxa"/>
        <w:tblInd w:w="558" w:type="dxa"/>
        <w:tblLook w:val="04A0" w:firstRow="1" w:lastRow="0" w:firstColumn="1" w:lastColumn="0" w:noHBand="0" w:noVBand="1"/>
      </w:tblPr>
      <w:tblGrid>
        <w:gridCol w:w="1942"/>
        <w:gridCol w:w="1179"/>
        <w:gridCol w:w="1240"/>
        <w:gridCol w:w="1134"/>
        <w:gridCol w:w="1134"/>
        <w:gridCol w:w="1276"/>
        <w:gridCol w:w="1111"/>
      </w:tblGrid>
      <w:tr w:rsidR="00170AEA" w:rsidRPr="00DA0EF4" w14:paraId="7C8D54DA" w14:textId="77777777" w:rsidTr="00333CC0">
        <w:tc>
          <w:tcPr>
            <w:tcW w:w="1942" w:type="dxa"/>
            <w:vAlign w:val="bottom"/>
          </w:tcPr>
          <w:p w14:paraId="0D214D25" w14:textId="77777777" w:rsidR="00170AEA" w:rsidRPr="00DA0EF4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992E2D" w14:textId="77777777" w:rsidR="00170AEA" w:rsidRPr="00DA0EF4" w:rsidRDefault="00170AEA" w:rsidP="00333C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70AEA" w:rsidRPr="00DA0EF4" w14:paraId="30A107B2" w14:textId="77777777" w:rsidTr="00333CC0">
        <w:tc>
          <w:tcPr>
            <w:tcW w:w="1942" w:type="dxa"/>
            <w:vAlign w:val="bottom"/>
            <w:hideMark/>
          </w:tcPr>
          <w:p w14:paraId="54FD2D99" w14:textId="773A2B47" w:rsidR="00170AEA" w:rsidRPr="00DA0EF4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FCB30E9" w14:textId="515F1BAC" w:rsidR="00170AEA" w:rsidRPr="00DA0EF4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Pr="00DC63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00475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4457BD9E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75122A51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E5B83" w14:textId="14750FB4" w:rsidR="00170AEA" w:rsidRPr="00DA0EF4" w:rsidRDefault="00170AEA" w:rsidP="00333CC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739949E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075E0B" w14:textId="735A1660" w:rsidR="00170AEA" w:rsidRPr="00DA0EF4" w:rsidRDefault="00836E55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70AEA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70AEA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0AFB45F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A77B52" w14:textId="7E867DDC" w:rsidR="00170AEA" w:rsidRPr="00DA0EF4" w:rsidRDefault="00836E55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70AEA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70AEA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732FEAF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617031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6719E1DD" w14:textId="44EAA5F4" w:rsidR="00170AEA" w:rsidRPr="00DA0EF4" w:rsidRDefault="00836E55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70AEA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6FAC1DC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C0850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607B469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70AEA" w:rsidRPr="00170AEA" w14:paraId="2D38E0EA" w14:textId="77777777" w:rsidTr="00333CC0">
        <w:tc>
          <w:tcPr>
            <w:tcW w:w="1942" w:type="dxa"/>
            <w:vAlign w:val="bottom"/>
          </w:tcPr>
          <w:p w14:paraId="2CB1128E" w14:textId="77777777" w:rsidR="00170AEA" w:rsidRPr="00170AEA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191BA" w14:textId="77777777" w:rsidR="00170AEA" w:rsidRPr="00170AEA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052A1" w14:textId="77777777" w:rsidR="00170AEA" w:rsidRPr="00170AEA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EBDF6" w14:textId="77777777" w:rsidR="00170AEA" w:rsidRPr="00170AEA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A472E" w14:textId="77777777" w:rsidR="00170AEA" w:rsidRPr="00170AEA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98E1E" w14:textId="77777777" w:rsidR="00170AEA" w:rsidRPr="00170AEA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E1002" w14:textId="77777777" w:rsidR="00170AEA" w:rsidRPr="00170AEA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70AEA" w:rsidRPr="00DA0EF4" w14:paraId="3571C20B" w14:textId="77777777" w:rsidTr="00333CC0">
        <w:tc>
          <w:tcPr>
            <w:tcW w:w="1942" w:type="dxa"/>
            <w:vAlign w:val="bottom"/>
          </w:tcPr>
          <w:p w14:paraId="7A192FB8" w14:textId="77777777" w:rsidR="00170AEA" w:rsidRPr="00DA0EF4" w:rsidRDefault="00170AEA" w:rsidP="00170AEA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3348A752" w14:textId="77777777" w:rsidR="00170AEA" w:rsidRPr="00DA0EF4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0547C9D6" w14:textId="77777777" w:rsidR="00170AEA" w:rsidRPr="00DA0EF4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16D070" w14:textId="77777777" w:rsidR="00170AEA" w:rsidRPr="00DA0EF4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C472D48" w14:textId="77777777" w:rsidR="00170AEA" w:rsidRPr="00DA0EF4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A0FFC5" w14:textId="77777777" w:rsidR="00170AEA" w:rsidRPr="00DA0EF4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6880EF85" w14:textId="77777777" w:rsidR="00170AEA" w:rsidRPr="00DA0EF4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170AEA" w:rsidRPr="00DA0EF4" w14:paraId="12A4F9A8" w14:textId="77777777" w:rsidTr="00333CC0">
        <w:tc>
          <w:tcPr>
            <w:tcW w:w="1942" w:type="dxa"/>
            <w:vAlign w:val="bottom"/>
            <w:hideMark/>
          </w:tcPr>
          <w:p w14:paraId="682DFC15" w14:textId="2DDFC26E" w:rsidR="00170AEA" w:rsidRPr="00DA0EF4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472C9489" w14:textId="4C9ABE82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  <w:r w:rsidR="00AE4F4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589</w:t>
            </w:r>
            <w:r w:rsidR="00AE4F4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144B1C9F" w14:textId="6AD37E7B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E55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7</w:t>
            </w:r>
            <w:r w:rsidR="00AE4F46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306</w:t>
            </w:r>
            <w:r w:rsidR="00AE4F46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889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95B2DD" w14:textId="4491A882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E55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64</w:t>
            </w:r>
            <w:r w:rsidR="00AE4F46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111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FB9D7B" w14:textId="1A726889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E55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54</w:t>
            </w:r>
            <w:r w:rsidR="00AE4F46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800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D53F51" w14:textId="371BFE58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483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73EAD2C6" w14:textId="24528D9D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131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498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707</w:t>
            </w:r>
          </w:p>
        </w:tc>
      </w:tr>
      <w:tr w:rsidR="00170AEA" w:rsidRPr="00DA0EF4" w14:paraId="5B17E734" w14:textId="77777777" w:rsidTr="003A253A">
        <w:tc>
          <w:tcPr>
            <w:tcW w:w="1942" w:type="dxa"/>
            <w:vAlign w:val="bottom"/>
          </w:tcPr>
          <w:p w14:paraId="5E0A6218" w14:textId="30E44A7C" w:rsidR="00170AEA" w:rsidRPr="00DA0EF4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4F62182C" w14:textId="41588ECA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AE4F4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01462794" w14:textId="5BCD3DD4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E55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</w:t>
            </w:r>
            <w:r w:rsidR="00AE4F46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734</w:t>
            </w:r>
            <w:r w:rsidR="00AE4F46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B691933" w14:textId="77777777" w:rsidR="00170AEA" w:rsidRPr="00DA0EF4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9F8C1D4" w14:textId="77777777" w:rsidR="00170AEA" w:rsidRPr="00DA0EF4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7308A41" w14:textId="77777777" w:rsidR="00170AEA" w:rsidRPr="00DA0EF4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0C34A7D9" w14:textId="03700783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758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952</w:t>
            </w:r>
          </w:p>
        </w:tc>
      </w:tr>
      <w:tr w:rsidR="00170AEA" w:rsidRPr="00DA0EF4" w14:paraId="408CCD41" w14:textId="77777777" w:rsidTr="003A253A">
        <w:tc>
          <w:tcPr>
            <w:tcW w:w="1942" w:type="dxa"/>
            <w:vAlign w:val="bottom"/>
            <w:hideMark/>
          </w:tcPr>
          <w:p w14:paraId="3F0D98A6" w14:textId="77777777" w:rsidR="00170AEA" w:rsidRPr="00DA0EF4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A5DB38" w14:textId="2D5DA4B8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</w:t>
            </w:r>
            <w:r w:rsidR="00490496" w:rsidRPr="004904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D7AEB1" w14:textId="429A8061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90496" w:rsidRPr="004904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024</w:t>
            </w:r>
            <w:r w:rsidR="00490496" w:rsidRPr="004904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556A61" w14:textId="10C78F0C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490496" w:rsidRPr="004904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DF0048" w14:textId="145E57EC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490496" w:rsidRPr="004904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1A7E89" w14:textId="2E554326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483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74FFF9" w14:textId="7FCA952F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636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</w:p>
        </w:tc>
      </w:tr>
    </w:tbl>
    <w:p w14:paraId="34CA4663" w14:textId="77777777" w:rsidR="00170AEA" w:rsidRPr="00170AEA" w:rsidRDefault="00170AEA" w:rsidP="00170A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7" w:type="dxa"/>
        <w:tblInd w:w="558" w:type="dxa"/>
        <w:tblLook w:val="04A0" w:firstRow="1" w:lastRow="0" w:firstColumn="1" w:lastColumn="0" w:noHBand="0" w:noVBand="1"/>
      </w:tblPr>
      <w:tblGrid>
        <w:gridCol w:w="1942"/>
        <w:gridCol w:w="1179"/>
        <w:gridCol w:w="1250"/>
        <w:gridCol w:w="1115"/>
        <w:gridCol w:w="1134"/>
        <w:gridCol w:w="1276"/>
        <w:gridCol w:w="1111"/>
      </w:tblGrid>
      <w:tr w:rsidR="00170AEA" w:rsidRPr="00DA0EF4" w14:paraId="3974BEAC" w14:textId="77777777" w:rsidTr="00170AEA">
        <w:tc>
          <w:tcPr>
            <w:tcW w:w="1942" w:type="dxa"/>
            <w:vAlign w:val="bottom"/>
          </w:tcPr>
          <w:p w14:paraId="4A8DD7BC" w14:textId="77777777" w:rsidR="00170AEA" w:rsidRPr="00DA0EF4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9A1DC4" w14:textId="77777777" w:rsidR="00170AEA" w:rsidRPr="00DA0EF4" w:rsidRDefault="00170AEA" w:rsidP="00333C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70AEA" w:rsidRPr="00DA0EF4" w14:paraId="50C42122" w14:textId="77777777" w:rsidTr="00170AEA">
        <w:tc>
          <w:tcPr>
            <w:tcW w:w="1942" w:type="dxa"/>
            <w:shd w:val="clear" w:color="auto" w:fill="auto"/>
            <w:vAlign w:val="bottom"/>
            <w:hideMark/>
          </w:tcPr>
          <w:p w14:paraId="4EC3977D" w14:textId="01BC84FD" w:rsidR="00170AEA" w:rsidRPr="00DA0EF4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4097696E" w14:textId="2A259A57" w:rsidR="00170AEA" w:rsidRPr="00DA0EF4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Pr="004E55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B484B2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27534B13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173EA66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F4245F" w14:textId="05589F3F" w:rsidR="00170AEA" w:rsidRPr="00DA0EF4" w:rsidRDefault="00170AEA" w:rsidP="00333CC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F2417C5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B0B071" w14:textId="083EECD1" w:rsidR="00170AEA" w:rsidRPr="00DA0EF4" w:rsidRDefault="00836E55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70AEA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70AEA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36DAAA8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38AD12" w14:textId="075B3CFC" w:rsidR="00170AEA" w:rsidRPr="00DA0EF4" w:rsidRDefault="00836E55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70AEA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70AEA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65474AA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0C719B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256F049A" w14:textId="6BC0B6B7" w:rsidR="00170AEA" w:rsidRPr="00DA0EF4" w:rsidRDefault="00836E55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70AEA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F1051C0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1D095F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4FD3417" w14:textId="77777777" w:rsidR="00170AEA" w:rsidRPr="00DA0EF4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70AEA" w:rsidRPr="00170AEA" w14:paraId="7729ADDF" w14:textId="77777777" w:rsidTr="00170AEA">
        <w:tc>
          <w:tcPr>
            <w:tcW w:w="1942" w:type="dxa"/>
            <w:shd w:val="clear" w:color="auto" w:fill="auto"/>
            <w:vAlign w:val="bottom"/>
          </w:tcPr>
          <w:p w14:paraId="0F37F9D5" w14:textId="77777777" w:rsidR="00170AEA" w:rsidRPr="00170AEA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2A1B" w14:textId="77777777" w:rsidR="00170AEA" w:rsidRPr="00170AEA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443D3" w14:textId="77777777" w:rsidR="00170AEA" w:rsidRPr="00170AEA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AAC6D" w14:textId="77777777" w:rsidR="00170AEA" w:rsidRPr="00170AEA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5A2F8" w14:textId="77777777" w:rsidR="00170AEA" w:rsidRPr="00170AEA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9E7FA" w14:textId="77777777" w:rsidR="00170AEA" w:rsidRPr="00170AEA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51A2B" w14:textId="77777777" w:rsidR="00170AEA" w:rsidRPr="00170AEA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70AEA" w:rsidRPr="00DA0EF4" w14:paraId="69DB45FE" w14:textId="77777777" w:rsidTr="00170AEA">
        <w:tc>
          <w:tcPr>
            <w:tcW w:w="1942" w:type="dxa"/>
            <w:shd w:val="clear" w:color="auto" w:fill="auto"/>
            <w:vAlign w:val="bottom"/>
          </w:tcPr>
          <w:p w14:paraId="15004471" w14:textId="77777777" w:rsidR="00170AEA" w:rsidRPr="00DA0EF4" w:rsidRDefault="00170AEA" w:rsidP="00170AEA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64E636A" w14:textId="77777777" w:rsidR="00170AEA" w:rsidRPr="00DA0EF4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4848B478" w14:textId="77777777" w:rsidR="00170AEA" w:rsidRPr="00DA0EF4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8404D11" w14:textId="77777777" w:rsidR="00170AEA" w:rsidRPr="00DA0EF4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D9471D" w14:textId="77777777" w:rsidR="00170AEA" w:rsidRPr="00DA0EF4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89F761" w14:textId="77777777" w:rsidR="00170AEA" w:rsidRPr="00DA0EF4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6E427E5" w14:textId="77777777" w:rsidR="00170AEA" w:rsidRPr="00DA0EF4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70AEA" w:rsidRPr="00DA0EF4" w14:paraId="14B56698" w14:textId="77777777" w:rsidTr="00170AEA">
        <w:tc>
          <w:tcPr>
            <w:tcW w:w="1942" w:type="dxa"/>
            <w:shd w:val="clear" w:color="auto" w:fill="auto"/>
            <w:vAlign w:val="bottom"/>
            <w:hideMark/>
          </w:tcPr>
          <w:p w14:paraId="1C191E42" w14:textId="06B7DF35" w:rsidR="00170AEA" w:rsidRPr="00DA0EF4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AAA7C8F" w14:textId="7C9679D9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360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471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9791E5D" w14:textId="7D0006E1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468EBA44" w14:textId="0A8765C0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C8C6E" w14:textId="1517C2A4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F44DF9" w14:textId="65EB428F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5602698" w14:textId="0276DE97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372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916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</w:p>
        </w:tc>
      </w:tr>
      <w:tr w:rsidR="00170AEA" w:rsidRPr="00DA0EF4" w14:paraId="24563F99" w14:textId="77777777" w:rsidTr="003A253A">
        <w:tc>
          <w:tcPr>
            <w:tcW w:w="1942" w:type="dxa"/>
            <w:shd w:val="clear" w:color="auto" w:fill="auto"/>
            <w:vAlign w:val="bottom"/>
          </w:tcPr>
          <w:p w14:paraId="0E2D92BD" w14:textId="7C5FA630" w:rsidR="00170AEA" w:rsidRPr="00DA0EF4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5631503" w14:textId="3767386E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716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529B7FB" w14:textId="4C27BF65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6C83F23F" w14:textId="77777777" w:rsidR="00170AEA" w:rsidRPr="00DA0EF4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F14177" w14:textId="77777777" w:rsidR="00170AEA" w:rsidRPr="00DA0EF4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693F54" w14:textId="77777777" w:rsidR="00170AEA" w:rsidRPr="00DA0EF4" w:rsidRDefault="00170AEA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56AF7632" w14:textId="17780FC8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929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326</w:t>
            </w:r>
          </w:p>
        </w:tc>
      </w:tr>
      <w:tr w:rsidR="00170AEA" w:rsidRPr="00DA0EF4" w14:paraId="19A2590C" w14:textId="77777777" w:rsidTr="003A253A">
        <w:tc>
          <w:tcPr>
            <w:tcW w:w="1942" w:type="dxa"/>
            <w:shd w:val="clear" w:color="auto" w:fill="auto"/>
            <w:vAlign w:val="bottom"/>
            <w:hideMark/>
          </w:tcPr>
          <w:p w14:paraId="1BD2857C" w14:textId="77777777" w:rsidR="00170AEA" w:rsidRPr="00DA0EF4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7A2A9" w14:textId="123A3877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82B94" w14:textId="3F30DE7C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605</w:t>
            </w:r>
          </w:p>
        </w:tc>
        <w:tc>
          <w:tcPr>
            <w:tcW w:w="11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C7BBF" w14:textId="7E87234A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423F4" w14:textId="7AF632C3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4321E" w14:textId="0FF91761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360B9" w14:textId="181B9DD0" w:rsidR="00170AEA" w:rsidRPr="00DA0EF4" w:rsidRDefault="00836E55" w:rsidP="00333CC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569</w:t>
            </w:r>
            <w:r w:rsidR="00170AEA"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883</w:t>
            </w:r>
          </w:p>
        </w:tc>
      </w:tr>
    </w:tbl>
    <w:p w14:paraId="7DD3353B" w14:textId="77777777" w:rsidR="00170AEA" w:rsidRPr="0047054D" w:rsidRDefault="00170AEA" w:rsidP="00170A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5" w:type="dxa"/>
        <w:tblInd w:w="558" w:type="dxa"/>
        <w:tblLook w:val="04A0" w:firstRow="1" w:lastRow="0" w:firstColumn="1" w:lastColumn="0" w:noHBand="0" w:noVBand="1"/>
      </w:tblPr>
      <w:tblGrid>
        <w:gridCol w:w="1930"/>
        <w:gridCol w:w="1179"/>
        <w:gridCol w:w="1250"/>
        <w:gridCol w:w="1115"/>
        <w:gridCol w:w="1134"/>
        <w:gridCol w:w="1276"/>
        <w:gridCol w:w="1111"/>
      </w:tblGrid>
      <w:tr w:rsidR="00170AEA" w:rsidRPr="0047054D" w14:paraId="00CB7674" w14:textId="77777777" w:rsidTr="00333CC0">
        <w:tc>
          <w:tcPr>
            <w:tcW w:w="1930" w:type="dxa"/>
          </w:tcPr>
          <w:p w14:paraId="2AAE247A" w14:textId="77777777" w:rsidR="00170AEA" w:rsidRPr="0047054D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7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BA2286" w14:textId="77777777" w:rsidR="00170AEA" w:rsidRPr="0047054D" w:rsidRDefault="00170AEA" w:rsidP="00333C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0AEA" w:rsidRPr="0047054D" w14:paraId="1D83BDC5" w14:textId="77777777" w:rsidTr="00333CC0">
        <w:tc>
          <w:tcPr>
            <w:tcW w:w="1930" w:type="dxa"/>
            <w:vAlign w:val="bottom"/>
            <w:hideMark/>
          </w:tcPr>
          <w:p w14:paraId="188BF8B7" w14:textId="0D754F9A" w:rsidR="00170AEA" w:rsidRPr="0047054D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4CD13D47" w14:textId="381DA17C" w:rsidR="00170AEA" w:rsidRPr="0047054D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28A600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3C74F7A9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6E4DE7EE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C797FD" w14:textId="6308FEEF" w:rsidR="00170AEA" w:rsidRPr="0047054D" w:rsidRDefault="00170AEA" w:rsidP="00333CC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D1E8892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6A23B5" w14:textId="2C36CA59" w:rsidR="00170AEA" w:rsidRPr="0047054D" w:rsidRDefault="00836E55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70AEA"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70AEA"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DE881FE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CF9955" w14:textId="3498CDC8" w:rsidR="00170AEA" w:rsidRPr="0047054D" w:rsidRDefault="00836E55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70AEA"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70AEA"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63A2439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8C9074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E8E5B47" w14:textId="6FF7B02F" w:rsidR="00170AEA" w:rsidRPr="0047054D" w:rsidRDefault="00836E55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70AEA"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65081EB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4E704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06F6BB5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70AEA" w:rsidRPr="0047054D" w14:paraId="62F13099" w14:textId="77777777" w:rsidTr="00333CC0">
        <w:tc>
          <w:tcPr>
            <w:tcW w:w="1930" w:type="dxa"/>
          </w:tcPr>
          <w:p w14:paraId="6213FF30" w14:textId="77777777" w:rsidR="00170AEA" w:rsidRPr="0047054D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31BF5C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th-TH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70DFA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th-TH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01CB2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9894C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4D7AA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F2714C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th-TH"/>
              </w:rPr>
            </w:pPr>
          </w:p>
        </w:tc>
      </w:tr>
      <w:tr w:rsidR="00170AEA" w:rsidRPr="0047054D" w14:paraId="3864EE80" w14:textId="77777777" w:rsidTr="00333CC0">
        <w:tc>
          <w:tcPr>
            <w:tcW w:w="1930" w:type="dxa"/>
          </w:tcPr>
          <w:p w14:paraId="59E23C11" w14:textId="77777777" w:rsidR="00170AEA" w:rsidRPr="0047054D" w:rsidRDefault="00170AEA" w:rsidP="00170AEA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70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572733E3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</w:p>
        </w:tc>
        <w:tc>
          <w:tcPr>
            <w:tcW w:w="1250" w:type="dxa"/>
            <w:shd w:val="clear" w:color="auto" w:fill="FAFAFA"/>
            <w:vAlign w:val="bottom"/>
          </w:tcPr>
          <w:p w14:paraId="15FE71E5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</w:p>
        </w:tc>
        <w:tc>
          <w:tcPr>
            <w:tcW w:w="1115" w:type="dxa"/>
            <w:shd w:val="clear" w:color="auto" w:fill="FAFAFA"/>
            <w:vAlign w:val="bottom"/>
          </w:tcPr>
          <w:p w14:paraId="5D641D48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4C42ABF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4A8C830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</w:p>
        </w:tc>
        <w:tc>
          <w:tcPr>
            <w:tcW w:w="1111" w:type="dxa"/>
            <w:shd w:val="clear" w:color="auto" w:fill="FAFAFA"/>
          </w:tcPr>
          <w:p w14:paraId="6A14BB5E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</w:p>
        </w:tc>
      </w:tr>
      <w:tr w:rsidR="00170AEA" w:rsidRPr="0047054D" w14:paraId="5DB349B0" w14:textId="77777777" w:rsidTr="00333CC0">
        <w:tc>
          <w:tcPr>
            <w:tcW w:w="1930" w:type="dxa"/>
            <w:hideMark/>
          </w:tcPr>
          <w:p w14:paraId="131E66D1" w14:textId="19360629" w:rsidR="00170AEA" w:rsidRPr="0047054D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47054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470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105B09E4" w14:textId="6FDAE2DF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119</w:t>
            </w:r>
            <w:r w:rsidR="00AE4F4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574</w:t>
            </w:r>
            <w:r w:rsidR="00AE4F4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864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0F971884" w14:textId="682D64DD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AE4F4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306</w:t>
            </w:r>
            <w:r w:rsidR="00AE4F4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889</w:t>
            </w:r>
          </w:p>
        </w:tc>
        <w:tc>
          <w:tcPr>
            <w:tcW w:w="1115" w:type="dxa"/>
            <w:shd w:val="clear" w:color="auto" w:fill="FAFAFA"/>
            <w:vAlign w:val="bottom"/>
          </w:tcPr>
          <w:p w14:paraId="32944BA2" w14:textId="527A4C8C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</w:t>
            </w:r>
            <w:r w:rsidR="00AE4F4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E264ADB" w14:textId="5DF89620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</w:t>
            </w:r>
            <w:r w:rsidR="00AE4F4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E12BEED" w14:textId="485E98FD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483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11" w:type="dxa"/>
            <w:shd w:val="clear" w:color="auto" w:fill="FAFAFA"/>
          </w:tcPr>
          <w:p w14:paraId="50335E3E" w14:textId="77C51AA6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484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418</w:t>
            </w:r>
          </w:p>
        </w:tc>
      </w:tr>
      <w:tr w:rsidR="00170AEA" w:rsidRPr="0047054D" w14:paraId="649BECBB" w14:textId="77777777" w:rsidTr="003A253A">
        <w:tc>
          <w:tcPr>
            <w:tcW w:w="1930" w:type="dxa"/>
          </w:tcPr>
          <w:p w14:paraId="421EC49F" w14:textId="3628F911" w:rsidR="00170AEA" w:rsidRPr="0047054D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47054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470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79" w:type="dxa"/>
            <w:shd w:val="clear" w:color="auto" w:fill="FAFAFA"/>
            <w:vAlign w:val="bottom"/>
          </w:tcPr>
          <w:p w14:paraId="3169DFE1" w14:textId="3E2D7C21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404</w:t>
            </w:r>
            <w:r w:rsidR="00607C9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45BE8597" w14:textId="3B8A3114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607C9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069</w:t>
            </w:r>
            <w:r w:rsidR="00607C9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038</w:t>
            </w:r>
          </w:p>
        </w:tc>
        <w:tc>
          <w:tcPr>
            <w:tcW w:w="1115" w:type="dxa"/>
            <w:shd w:val="clear" w:color="auto" w:fill="FAFAFA"/>
            <w:vAlign w:val="bottom"/>
          </w:tcPr>
          <w:p w14:paraId="3917DD4E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</w:pPr>
            <w:r w:rsidRPr="0047054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391BEF1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</w:pPr>
            <w:r w:rsidRPr="0047054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5719EF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</w:pPr>
            <w:r w:rsidRPr="0047054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4D8AE5BA" w14:textId="51C31799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473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</w:tr>
      <w:tr w:rsidR="00170AEA" w:rsidRPr="0047054D" w14:paraId="6AA29C31" w14:textId="77777777" w:rsidTr="003A253A">
        <w:tc>
          <w:tcPr>
            <w:tcW w:w="1930" w:type="dxa"/>
            <w:hideMark/>
          </w:tcPr>
          <w:p w14:paraId="4CD5ABCF" w14:textId="77777777" w:rsidR="00170AEA" w:rsidRPr="0047054D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2CF0ED" w14:textId="17A5AE59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</w:t>
            </w:r>
            <w:r w:rsidR="00490496" w:rsidRPr="004904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238DF0" w14:textId="11513A98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90496" w:rsidRPr="004904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024</w:t>
            </w:r>
            <w:r w:rsidR="00490496" w:rsidRPr="004904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1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0901DC" w14:textId="5D37D1B1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490496" w:rsidRPr="004904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992E50" w14:textId="045AA732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490496" w:rsidRPr="004904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92814B" w14:textId="6286EDC2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483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FAFAFA"/>
          </w:tcPr>
          <w:p w14:paraId="5476BFA2" w14:textId="7EC62046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636</w:t>
            </w:r>
            <w:r w:rsidR="007838FA" w:rsidRPr="007838F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</w:p>
        </w:tc>
      </w:tr>
    </w:tbl>
    <w:p w14:paraId="7254E880" w14:textId="77777777" w:rsidR="00170AEA" w:rsidRPr="0047054D" w:rsidRDefault="00170AEA" w:rsidP="00170A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2" w:type="dxa"/>
        <w:tblInd w:w="558" w:type="dxa"/>
        <w:tblLook w:val="04A0" w:firstRow="1" w:lastRow="0" w:firstColumn="1" w:lastColumn="0" w:noHBand="0" w:noVBand="1"/>
      </w:tblPr>
      <w:tblGrid>
        <w:gridCol w:w="1930"/>
        <w:gridCol w:w="1177"/>
        <w:gridCol w:w="1240"/>
        <w:gridCol w:w="1134"/>
        <w:gridCol w:w="1134"/>
        <w:gridCol w:w="1276"/>
        <w:gridCol w:w="1111"/>
      </w:tblGrid>
      <w:tr w:rsidR="00170AEA" w:rsidRPr="0047054D" w14:paraId="5D141DBF" w14:textId="77777777" w:rsidTr="00333CC0">
        <w:tc>
          <w:tcPr>
            <w:tcW w:w="1930" w:type="dxa"/>
            <w:shd w:val="clear" w:color="auto" w:fill="auto"/>
          </w:tcPr>
          <w:p w14:paraId="3E685FA0" w14:textId="77777777" w:rsidR="00170AEA" w:rsidRPr="0047054D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2950F8" w14:textId="77777777" w:rsidR="00170AEA" w:rsidRPr="0047054D" w:rsidRDefault="00170AEA" w:rsidP="00333CC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0AEA" w:rsidRPr="0047054D" w14:paraId="46765FCA" w14:textId="77777777" w:rsidTr="00333CC0">
        <w:tc>
          <w:tcPr>
            <w:tcW w:w="1930" w:type="dxa"/>
            <w:shd w:val="clear" w:color="auto" w:fill="auto"/>
            <w:vAlign w:val="bottom"/>
            <w:hideMark/>
          </w:tcPr>
          <w:p w14:paraId="67C6188D" w14:textId="0EB213AC" w:rsidR="00170AEA" w:rsidRPr="0047054D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35A8D634" w14:textId="00FC33CD" w:rsidR="00170AEA" w:rsidRPr="0047054D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2E61D5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736BF328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0F5C2A03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C47EE5" w14:textId="5B3EE2F4" w:rsidR="00170AEA" w:rsidRPr="0047054D" w:rsidRDefault="00170AEA" w:rsidP="00333CC0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5644EDCF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63F724" w14:textId="7019CABC" w:rsidR="00170AEA" w:rsidRPr="0047054D" w:rsidRDefault="00836E55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70AEA"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70AEA"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F0CEADB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9AB809" w14:textId="55C00722" w:rsidR="00170AEA" w:rsidRPr="0047054D" w:rsidRDefault="00836E55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70AEA"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70AEA"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3932171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69C4F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77573546" w14:textId="7B8F578A" w:rsidR="00170AEA" w:rsidRPr="0047054D" w:rsidRDefault="00836E55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70AEA"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7A3AF92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358AC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68BD6FC9" w14:textId="77777777" w:rsidR="00170AEA" w:rsidRPr="0047054D" w:rsidRDefault="00170AEA" w:rsidP="00333C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7054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70AEA" w:rsidRPr="0047054D" w14:paraId="6FB68EBE" w14:textId="77777777" w:rsidTr="00333CC0">
        <w:tc>
          <w:tcPr>
            <w:tcW w:w="1930" w:type="dxa"/>
            <w:shd w:val="clear" w:color="auto" w:fill="auto"/>
          </w:tcPr>
          <w:p w14:paraId="4645A631" w14:textId="77777777" w:rsidR="00170AEA" w:rsidRPr="0047054D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58F85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ECD5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D899D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50489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BAD99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EF9867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th-TH"/>
              </w:rPr>
            </w:pPr>
          </w:p>
        </w:tc>
      </w:tr>
      <w:tr w:rsidR="00170AEA" w:rsidRPr="0047054D" w14:paraId="324ED2DA" w14:textId="77777777" w:rsidTr="00333CC0">
        <w:tc>
          <w:tcPr>
            <w:tcW w:w="1930" w:type="dxa"/>
            <w:shd w:val="clear" w:color="auto" w:fill="auto"/>
          </w:tcPr>
          <w:p w14:paraId="498EFB5F" w14:textId="77777777" w:rsidR="00170AEA" w:rsidRPr="0047054D" w:rsidRDefault="00170AEA" w:rsidP="00170AEA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70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D4E382B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CCD7622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39A5C8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99C2AB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CE123B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</w:p>
        </w:tc>
        <w:tc>
          <w:tcPr>
            <w:tcW w:w="1111" w:type="dxa"/>
            <w:shd w:val="clear" w:color="auto" w:fill="auto"/>
          </w:tcPr>
          <w:p w14:paraId="609E41CA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</w:pPr>
          </w:p>
        </w:tc>
      </w:tr>
      <w:tr w:rsidR="00170AEA" w:rsidRPr="0047054D" w14:paraId="14C7535E" w14:textId="77777777" w:rsidTr="00333CC0">
        <w:tc>
          <w:tcPr>
            <w:tcW w:w="1930" w:type="dxa"/>
            <w:shd w:val="clear" w:color="auto" w:fill="auto"/>
            <w:hideMark/>
          </w:tcPr>
          <w:p w14:paraId="14FBC153" w14:textId="1F2897FE" w:rsidR="00170AEA" w:rsidRPr="0047054D" w:rsidRDefault="00170AEA" w:rsidP="00170AEA">
            <w:pPr>
              <w:ind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47054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470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1934559C" w14:textId="393E5F1E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358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599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7C50DF4" w14:textId="090ED9E1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B4F9AC" w14:textId="5A6BFBBC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DAFF86" w14:textId="6B538266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96874" w14:textId="60D2E827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11" w:type="dxa"/>
            <w:shd w:val="clear" w:color="auto" w:fill="auto"/>
          </w:tcPr>
          <w:p w14:paraId="107933DD" w14:textId="019023C4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371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044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163</w:t>
            </w:r>
          </w:p>
        </w:tc>
      </w:tr>
      <w:tr w:rsidR="00170AEA" w:rsidRPr="0047054D" w14:paraId="50FB5D7D" w14:textId="77777777" w:rsidTr="003A253A">
        <w:tc>
          <w:tcPr>
            <w:tcW w:w="1930" w:type="dxa"/>
            <w:shd w:val="clear" w:color="auto" w:fill="auto"/>
          </w:tcPr>
          <w:p w14:paraId="3DD60BD3" w14:textId="1FFCFD2C" w:rsidR="00170AEA" w:rsidRPr="0047054D" w:rsidRDefault="00170AEA" w:rsidP="00170AEA">
            <w:pPr>
              <w:ind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47054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470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7906CDA" w14:textId="4390653D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716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AACC0CF" w14:textId="350AE310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6DA855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7054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DF8444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</w:pPr>
            <w:r w:rsidRPr="0047054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E2182C" w14:textId="77777777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</w:pPr>
            <w:r w:rsidRPr="0047054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12C60004" w14:textId="0E031B0B" w:rsidR="00170AEA" w:rsidRPr="0047054D" w:rsidRDefault="00170AEA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</w:pPr>
            <w:r w:rsidRPr="004705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     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929</w:t>
            </w:r>
            <w:r w:rsidRPr="004705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326</w:t>
            </w:r>
          </w:p>
        </w:tc>
      </w:tr>
      <w:tr w:rsidR="00170AEA" w:rsidRPr="0047054D" w14:paraId="6C35C150" w14:textId="77777777" w:rsidTr="003A253A">
        <w:tc>
          <w:tcPr>
            <w:tcW w:w="1930" w:type="dxa"/>
            <w:shd w:val="clear" w:color="auto" w:fill="auto"/>
            <w:hideMark/>
          </w:tcPr>
          <w:p w14:paraId="563E5B8D" w14:textId="77777777" w:rsidR="00170AEA" w:rsidRPr="0047054D" w:rsidRDefault="00170AEA" w:rsidP="00170AEA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054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B1394" w14:textId="02C4C64B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AE910" w14:textId="408306F3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BCB8C" w14:textId="73CB5F7B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CB7AB" w14:textId="547189AF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ECDB3" w14:textId="2EAC3F6C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</w:tcPr>
          <w:p w14:paraId="6CD616CE" w14:textId="1530E0E3" w:rsidR="00170AEA" w:rsidRPr="0047054D" w:rsidRDefault="00836E55" w:rsidP="00333CC0">
            <w:pPr>
              <w:tabs>
                <w:tab w:val="left" w:pos="108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th-TH"/>
              </w:rPr>
            </w:pP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569</w:t>
            </w:r>
            <w:r w:rsidR="00170AEA" w:rsidRPr="0047054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883</w:t>
            </w:r>
          </w:p>
        </w:tc>
      </w:tr>
    </w:tbl>
    <w:p w14:paraId="65460A3A" w14:textId="2CE748B1" w:rsidR="00170AEA" w:rsidRDefault="00170AEA" w:rsidP="00170AE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B35E037" w14:textId="77777777" w:rsidR="00170AEA" w:rsidRDefault="00170AEA" w:rsidP="00170AE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B035020" w14:textId="3CD5791E" w:rsidR="00170AEA" w:rsidRPr="00DA0EF4" w:rsidRDefault="00170AEA" w:rsidP="00170AE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รายการกระทบยอดค่าเผื่อผลขาดทุนสำหรับลูกหนี้การค้าและลูกหนี้อื่นสำหรับปีสิ้นสุดวันที่ </w:t>
      </w:r>
      <w:r w:rsidR="00836E55" w:rsidRPr="00836E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DA0EF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มีดังนี้</w:t>
      </w:r>
    </w:p>
    <w:p w14:paraId="5925BB88" w14:textId="77777777" w:rsidR="00170AEA" w:rsidRPr="007F3B27" w:rsidRDefault="00170AEA" w:rsidP="00170AE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</w:rPr>
      </w:pPr>
    </w:p>
    <w:tbl>
      <w:tblPr>
        <w:tblW w:w="9036" w:type="dxa"/>
        <w:tblInd w:w="558" w:type="dxa"/>
        <w:tblLook w:val="04A0" w:firstRow="1" w:lastRow="0" w:firstColumn="1" w:lastColumn="0" w:noHBand="0" w:noVBand="1"/>
      </w:tblPr>
      <w:tblGrid>
        <w:gridCol w:w="6300"/>
        <w:gridCol w:w="1368"/>
        <w:gridCol w:w="1368"/>
      </w:tblGrid>
      <w:tr w:rsidR="00170AEA" w:rsidRPr="00DA0EF4" w14:paraId="3F647ABD" w14:textId="77777777" w:rsidTr="00170AEA">
        <w:tc>
          <w:tcPr>
            <w:tcW w:w="6300" w:type="dxa"/>
            <w:shd w:val="clear" w:color="auto" w:fill="auto"/>
          </w:tcPr>
          <w:p w14:paraId="17983D6E" w14:textId="77777777" w:rsidR="00170AEA" w:rsidRPr="00DA0EF4" w:rsidRDefault="00170AEA" w:rsidP="00333CC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96373" w14:textId="77777777" w:rsidR="00170AEA" w:rsidRPr="00DA0EF4" w:rsidRDefault="00170AEA" w:rsidP="00333CC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9E91F59" w14:textId="77777777" w:rsidR="00170AEA" w:rsidRPr="00DA0EF4" w:rsidRDefault="00170AEA" w:rsidP="00333CC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0AEA" w:rsidRPr="00DA0EF4" w14:paraId="6F41D724" w14:textId="77777777" w:rsidTr="00170AEA">
        <w:tc>
          <w:tcPr>
            <w:tcW w:w="6300" w:type="dxa"/>
            <w:shd w:val="clear" w:color="auto" w:fill="auto"/>
          </w:tcPr>
          <w:p w14:paraId="0CC58399" w14:textId="77777777" w:rsidR="00170AEA" w:rsidRPr="00DA0EF4" w:rsidRDefault="00170AEA" w:rsidP="00333CC0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63D62" w14:textId="515A433C" w:rsidR="00170AEA" w:rsidRPr="00DA0EF4" w:rsidRDefault="00170AEA" w:rsidP="00333C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63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77D7FF0" w14:textId="77777777" w:rsidR="00170AEA" w:rsidRPr="00DA0EF4" w:rsidRDefault="00170AEA" w:rsidP="00333C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201E4" w14:textId="307C3314" w:rsidR="00170AEA" w:rsidRPr="00DA0EF4" w:rsidRDefault="00170AEA" w:rsidP="00333C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55A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62F4A4A" w14:textId="77777777" w:rsidR="00170AEA" w:rsidRPr="00DA0EF4" w:rsidRDefault="00170AEA" w:rsidP="00333C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0AEA" w:rsidRPr="0061681D" w14:paraId="71D1D364" w14:textId="77777777" w:rsidTr="00170AEA">
        <w:tc>
          <w:tcPr>
            <w:tcW w:w="6300" w:type="dxa"/>
            <w:shd w:val="clear" w:color="auto" w:fill="auto"/>
          </w:tcPr>
          <w:p w14:paraId="4BE76D40" w14:textId="77777777" w:rsidR="00170AEA" w:rsidRPr="0061681D" w:rsidRDefault="00170AEA" w:rsidP="00333CC0">
            <w:pPr>
              <w:jc w:val="thaiDistribute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56FCC1" w14:textId="77777777" w:rsidR="00170AEA" w:rsidRPr="0061681D" w:rsidRDefault="00170AEA" w:rsidP="00333C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2B3D0D" w14:textId="77777777" w:rsidR="00170AEA" w:rsidRPr="0061681D" w:rsidRDefault="00170AEA" w:rsidP="00333C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170AEA" w:rsidRPr="00DA0EF4" w14:paraId="0E97ECC8" w14:textId="77777777" w:rsidTr="00170AEA">
        <w:tc>
          <w:tcPr>
            <w:tcW w:w="6300" w:type="dxa"/>
            <w:shd w:val="clear" w:color="auto" w:fill="auto"/>
          </w:tcPr>
          <w:p w14:paraId="19A7A1F6" w14:textId="1478ECA3" w:rsidR="00170AEA" w:rsidRPr="00DA0EF4" w:rsidRDefault="00170AEA" w:rsidP="00333CC0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FD0CF1" w14:textId="449478E5" w:rsidR="00170AEA" w:rsidRPr="00DA0EF4" w:rsidRDefault="00836E55" w:rsidP="00333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38FA" w:rsidRPr="007838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7838FA" w:rsidRPr="007838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E66AB1" w14:textId="64B5DEC3" w:rsidR="00170AEA" w:rsidRPr="00DA0EF4" w:rsidRDefault="00836E55" w:rsidP="00333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70AEA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170AEA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170AEA" w:rsidRPr="00DA0EF4" w14:paraId="0A0AC05C" w14:textId="77777777" w:rsidTr="00170AEA">
        <w:tc>
          <w:tcPr>
            <w:tcW w:w="6300" w:type="dxa"/>
            <w:shd w:val="clear" w:color="auto" w:fill="auto"/>
          </w:tcPr>
          <w:p w14:paraId="75637E62" w14:textId="729B59F4" w:rsidR="00170AEA" w:rsidRPr="00DA0EF4" w:rsidRDefault="00170AEA" w:rsidP="00333CC0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  <w:r w:rsidR="005B7BB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B7BBE">
              <w:rPr>
                <w:rFonts w:ascii="Browallia New" w:hAnsi="Browallia New" w:cs="Browalli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F46B9E" w14:textId="7666F67A" w:rsidR="00170AEA" w:rsidRPr="00DA0EF4" w:rsidRDefault="00607C93" w:rsidP="00333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7C9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607C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607C9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D1432C" w14:textId="1388031E" w:rsidR="00170AEA" w:rsidRPr="00DA0EF4" w:rsidRDefault="00836E55" w:rsidP="00333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170AEA" w:rsidRPr="00DA0E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170AEA" w:rsidRPr="00DA0EF4" w14:paraId="7C3F8156" w14:textId="77777777" w:rsidTr="00170AEA">
        <w:tc>
          <w:tcPr>
            <w:tcW w:w="6300" w:type="dxa"/>
            <w:shd w:val="clear" w:color="auto" w:fill="auto"/>
          </w:tcPr>
          <w:p w14:paraId="321C2BCA" w14:textId="6807946E" w:rsidR="00170AEA" w:rsidRPr="00DA0EF4" w:rsidRDefault="00170AEA" w:rsidP="00333CC0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8AD49" w14:textId="7B0136F5" w:rsidR="00170AEA" w:rsidRPr="00DA0EF4" w:rsidRDefault="00836E55" w:rsidP="00333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07C93" w:rsidRPr="00607C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607C93" w:rsidRPr="00607C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CBF9C" w14:textId="1ACC20A9" w:rsidR="00170AEA" w:rsidRPr="00DA0EF4" w:rsidRDefault="00836E55" w:rsidP="00333C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0AEA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170AEA" w:rsidRPr="00DA0EF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</w:tbl>
    <w:p w14:paraId="0B1DE07C" w14:textId="77777777" w:rsidR="00E33204" w:rsidRPr="007F3B27" w:rsidRDefault="00E33204" w:rsidP="00170AE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4"/>
          <w:szCs w:val="1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2FA1" w:rsidRPr="00DA0EF4" w14:paraId="71C4F6F7" w14:textId="77777777" w:rsidTr="00C955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2B50BC" w14:textId="53EF1755" w:rsidR="00AC2FA1" w:rsidRPr="00DA0EF4" w:rsidRDefault="00836E55" w:rsidP="00A365CC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36E5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C2FA1" w:rsidRPr="00DA0EF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C2FA1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C434430" w14:textId="77777777" w:rsidR="00AC2FA1" w:rsidRPr="007F3B27" w:rsidRDefault="00AC2FA1" w:rsidP="00A365CC">
      <w:pPr>
        <w:ind w:left="540" w:hanging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2B9BB2FD" w14:textId="51F6DB5D" w:rsidR="00AC2FA1" w:rsidRPr="00DA0EF4" w:rsidRDefault="00A604B0" w:rsidP="00ED031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กลุ่มกิจการมีเครื่องมือทางการเงิน</w:t>
      </w:r>
      <w:r w:rsidR="00AC2FA1"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ดังต่อไปนี้</w:t>
      </w: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3C28A1" w:rsidRPr="00DA0EF4" w14:paraId="3F75BD75" w14:textId="77777777" w:rsidTr="00EF1B82">
        <w:trPr>
          <w:cantSplit/>
        </w:trPr>
        <w:tc>
          <w:tcPr>
            <w:tcW w:w="4390" w:type="dxa"/>
            <w:vAlign w:val="bottom"/>
          </w:tcPr>
          <w:p w14:paraId="0A85C790" w14:textId="77777777" w:rsidR="003C28A1" w:rsidRPr="00DA0EF4" w:rsidRDefault="003C28A1" w:rsidP="00EF1B82">
            <w:pPr>
              <w:spacing w:before="10" w:after="10"/>
              <w:ind w:right="-71" w:hanging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9458D51" w14:textId="77777777" w:rsidR="003C28A1" w:rsidRPr="00DA0EF4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C4B4A80" w14:textId="77777777" w:rsidR="003C28A1" w:rsidRPr="00DA0EF4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C28A1" w:rsidRPr="00DA0EF4" w14:paraId="4262FE4C" w14:textId="77777777" w:rsidTr="00EF1B82">
        <w:trPr>
          <w:cantSplit/>
        </w:trPr>
        <w:tc>
          <w:tcPr>
            <w:tcW w:w="4390" w:type="dxa"/>
            <w:vAlign w:val="bottom"/>
          </w:tcPr>
          <w:p w14:paraId="22F20ABF" w14:textId="77777777" w:rsidR="003C28A1" w:rsidRPr="00DA0EF4" w:rsidRDefault="003C28A1" w:rsidP="00EF1B82">
            <w:pPr>
              <w:spacing w:before="10" w:after="10"/>
              <w:ind w:right="-71" w:hanging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3A9301AD" w14:textId="70769830" w:rsidR="003C28A1" w:rsidRPr="00DA0EF4" w:rsidRDefault="00DC63A8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34B41DD8" w14:textId="308D12FD" w:rsidR="003C28A1" w:rsidRPr="00DA0EF4" w:rsidRDefault="004E55A3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CE9B2B2" w14:textId="3799BBEF" w:rsidR="003C28A1" w:rsidRPr="00DA0EF4" w:rsidRDefault="00DC63A8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C793E97" w14:textId="5E3ADE4D" w:rsidR="003C28A1" w:rsidRPr="00DA0EF4" w:rsidRDefault="004E55A3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3C28A1" w:rsidRPr="00DA0EF4" w14:paraId="69F394A1" w14:textId="77777777" w:rsidTr="00EF1B82">
        <w:trPr>
          <w:cantSplit/>
        </w:trPr>
        <w:tc>
          <w:tcPr>
            <w:tcW w:w="4390" w:type="dxa"/>
            <w:vAlign w:val="bottom"/>
          </w:tcPr>
          <w:p w14:paraId="6AC28279" w14:textId="77777777" w:rsidR="003C28A1" w:rsidRPr="00DA0EF4" w:rsidRDefault="003C28A1" w:rsidP="00EF1B82">
            <w:pPr>
              <w:spacing w:before="10" w:after="10"/>
              <w:ind w:right="-71" w:hanging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3144621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BD34896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3949235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5B9F4DD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28A1" w:rsidRPr="00DA0EF4" w14:paraId="29714593" w14:textId="77777777" w:rsidTr="00EF1B82">
        <w:trPr>
          <w:cantSplit/>
        </w:trPr>
        <w:tc>
          <w:tcPr>
            <w:tcW w:w="4390" w:type="dxa"/>
            <w:vAlign w:val="bottom"/>
          </w:tcPr>
          <w:p w14:paraId="15FA4FB9" w14:textId="27878632" w:rsidR="003C28A1" w:rsidRPr="00DA0EF4" w:rsidRDefault="003C28A1" w:rsidP="00EF1B82">
            <w:pPr>
              <w:spacing w:before="10" w:after="10"/>
              <w:ind w:right="-102" w:hanging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ED130C4" w14:textId="3D8D07AB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A48B0C2" w14:textId="40A60EA8" w:rsidR="003C28A1" w:rsidRPr="00DA0EF4" w:rsidRDefault="003C28A1" w:rsidP="007F3B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1B1EF59" w14:textId="06673698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2380053" w14:textId="1533FC6A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28A1" w:rsidRPr="00DA0EF4" w14:paraId="0B831C3E" w14:textId="77777777" w:rsidTr="00EF1B82">
        <w:trPr>
          <w:cantSplit/>
        </w:trPr>
        <w:tc>
          <w:tcPr>
            <w:tcW w:w="4390" w:type="dxa"/>
            <w:vAlign w:val="bottom"/>
          </w:tcPr>
          <w:p w14:paraId="581A4D11" w14:textId="6D56C3E3" w:rsidR="003C28A1" w:rsidRPr="00DA0EF4" w:rsidRDefault="003C28A1" w:rsidP="00EF1B82">
            <w:pPr>
              <w:spacing w:before="10" w:after="10"/>
              <w:ind w:right="-102" w:hanging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40B6E4E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59353BE" w14:textId="77777777" w:rsidR="003C28A1" w:rsidRPr="00DA0EF4" w:rsidRDefault="003C28A1" w:rsidP="007F3B2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0007CB6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DBD200A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4310" w:rsidRPr="00DA0EF4" w14:paraId="1F18AEA1" w14:textId="77777777" w:rsidTr="00EF1B82">
        <w:trPr>
          <w:cantSplit/>
        </w:trPr>
        <w:tc>
          <w:tcPr>
            <w:tcW w:w="4390" w:type="dxa"/>
            <w:vAlign w:val="bottom"/>
          </w:tcPr>
          <w:p w14:paraId="48F9ED97" w14:textId="4448FCA4" w:rsidR="002B4310" w:rsidRPr="00DA0EF4" w:rsidRDefault="002B4310" w:rsidP="002B4310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71CA514" w14:textId="1799FC6E" w:rsidR="002B4310" w:rsidRPr="00DA0EF4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5" w:type="dxa"/>
            <w:vAlign w:val="bottom"/>
          </w:tcPr>
          <w:p w14:paraId="60F5C755" w14:textId="0456ECDB" w:rsidR="002B4310" w:rsidRPr="00DA0EF4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FECE444" w14:textId="642CEF50" w:rsidR="002B4310" w:rsidRPr="00DA0EF4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5" w:type="dxa"/>
            <w:vAlign w:val="bottom"/>
          </w:tcPr>
          <w:p w14:paraId="4DFDDD1E" w14:textId="63D62531" w:rsidR="002B4310" w:rsidRPr="00DA0EF4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</w:tr>
      <w:tr w:rsidR="002B4310" w:rsidRPr="00DA0EF4" w14:paraId="0DC67E46" w14:textId="77777777" w:rsidTr="007F3B27">
        <w:trPr>
          <w:cantSplit/>
        </w:trPr>
        <w:tc>
          <w:tcPr>
            <w:tcW w:w="4390" w:type="dxa"/>
            <w:vAlign w:val="bottom"/>
          </w:tcPr>
          <w:p w14:paraId="10F00B17" w14:textId="3F10EE07" w:rsidR="002B4310" w:rsidRPr="00DA0EF4" w:rsidRDefault="002B4310" w:rsidP="002B4310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3E63876" w14:textId="58CF8277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210EF2C" w14:textId="4857AD38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EB41878" w14:textId="32C8E0AC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E1B70E2" w14:textId="6732E71F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</w:tr>
      <w:tr w:rsidR="007F3B27" w:rsidRPr="00DA0EF4" w14:paraId="4D63F5D0" w14:textId="77777777" w:rsidTr="007F3B27">
        <w:trPr>
          <w:cantSplit/>
        </w:trPr>
        <w:tc>
          <w:tcPr>
            <w:tcW w:w="4390" w:type="dxa"/>
            <w:vAlign w:val="bottom"/>
          </w:tcPr>
          <w:p w14:paraId="2BA90C3E" w14:textId="36630F09" w:rsidR="007F3B27" w:rsidRPr="00DA0EF4" w:rsidRDefault="007F3B27" w:rsidP="002B4310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 - เงินให้กู้ยืมระยะสั้นแก่กิจการที่เกี่ยวข้องกัน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F4761F2" w14:textId="304A6171" w:rsidR="007F3B27" w:rsidRPr="003262BF" w:rsidRDefault="007F3B27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08535F7" w14:textId="3088FDB9" w:rsidR="007F3B27" w:rsidRPr="003262BF" w:rsidRDefault="007F3B27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1740F49" w14:textId="4526A750" w:rsidR="007F3B27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F3B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F3B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C7B3317" w14:textId="6A04DF26" w:rsidR="007F3B27" w:rsidRPr="003262BF" w:rsidRDefault="007F3B27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B4310" w:rsidRPr="00DA0EF4" w14:paraId="0B03ACD0" w14:textId="77777777" w:rsidTr="00EF1B82">
        <w:trPr>
          <w:cantSplit/>
        </w:trPr>
        <w:tc>
          <w:tcPr>
            <w:tcW w:w="4390" w:type="dxa"/>
            <w:vAlign w:val="bottom"/>
          </w:tcPr>
          <w:p w14:paraId="12E6F3B0" w14:textId="07886334" w:rsidR="002B4310" w:rsidRPr="00DA0EF4" w:rsidRDefault="002B4310" w:rsidP="002B4310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11F5984" w14:textId="5562840C" w:rsidR="002B4310" w:rsidRPr="00DA0EF4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vAlign w:val="bottom"/>
          </w:tcPr>
          <w:p w14:paraId="6AB9E7BB" w14:textId="5FB592BB" w:rsidR="002B4310" w:rsidRPr="00DA0EF4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8FBD569" w14:textId="2B5D1842" w:rsidR="002B4310" w:rsidRPr="00DA0EF4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vAlign w:val="bottom"/>
          </w:tcPr>
          <w:p w14:paraId="70370D3C" w14:textId="7DD18CAF" w:rsidR="002B4310" w:rsidRPr="00DA0EF4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2B4310" w:rsidRPr="00DA0EF4" w14:paraId="53B6798A" w14:textId="77777777" w:rsidTr="00EF1B82">
        <w:trPr>
          <w:cantSplit/>
        </w:trPr>
        <w:tc>
          <w:tcPr>
            <w:tcW w:w="4390" w:type="dxa"/>
            <w:vAlign w:val="bottom"/>
          </w:tcPr>
          <w:p w14:paraId="1F39F05F" w14:textId="6B2462A0" w:rsidR="002B4310" w:rsidRPr="00DA0EF4" w:rsidRDefault="002B4310" w:rsidP="002B4310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CC7386B" w14:textId="77777777" w:rsidR="002B4310" w:rsidRPr="00DA0EF4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1CC146C" w14:textId="77777777" w:rsidR="002B4310" w:rsidRPr="00DA0EF4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D384BE1" w14:textId="77777777" w:rsidR="002B4310" w:rsidRPr="00DA0EF4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3C3A5A5" w14:textId="77777777" w:rsidR="002B4310" w:rsidRPr="00DA0EF4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4310" w:rsidRPr="00DA0EF4" w14:paraId="45402512" w14:textId="77777777" w:rsidTr="00EF1B82">
        <w:trPr>
          <w:cantSplit/>
        </w:trPr>
        <w:tc>
          <w:tcPr>
            <w:tcW w:w="4390" w:type="dxa"/>
            <w:vAlign w:val="bottom"/>
          </w:tcPr>
          <w:p w14:paraId="624AC87A" w14:textId="16A10015" w:rsidR="002B4310" w:rsidRPr="00DA0EF4" w:rsidRDefault="002B4310" w:rsidP="002B4310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ยุติธรรมผ่านกำไรขาดทุน (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FVPL)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9F9E13D" w14:textId="77777777" w:rsidR="002B4310" w:rsidRPr="00DA0EF4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242C7BD" w14:textId="77777777" w:rsidR="002B4310" w:rsidRPr="00DA0EF4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6F56AB0" w14:textId="77777777" w:rsidR="002B4310" w:rsidRPr="00DA0EF4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00AB149" w14:textId="77777777" w:rsidR="002B4310" w:rsidRPr="00DA0EF4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4310" w:rsidRPr="00DA0EF4" w14:paraId="11010738" w14:textId="77777777" w:rsidTr="00EF1B82">
        <w:trPr>
          <w:cantSplit/>
        </w:trPr>
        <w:tc>
          <w:tcPr>
            <w:tcW w:w="4390" w:type="dxa"/>
            <w:vAlign w:val="bottom"/>
            <w:hideMark/>
          </w:tcPr>
          <w:p w14:paraId="225E73D1" w14:textId="16528182" w:rsidR="002B4310" w:rsidRPr="00DA0EF4" w:rsidRDefault="002B4310" w:rsidP="002B4310">
            <w:pPr>
              <w:spacing w:before="10" w:after="10"/>
              <w:ind w:right="-71" w:hanging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DEF9F" w14:textId="53E8C842" w:rsidR="002B4310" w:rsidRPr="00DA0EF4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C2E604F" w14:textId="47A4D7B4" w:rsidR="002B4310" w:rsidRPr="00DA0EF4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17D5B" w14:textId="2C826DBD" w:rsidR="002B4310" w:rsidRPr="00DA0EF4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7A2F0EA" w14:textId="258ED066" w:rsidR="002B4310" w:rsidRPr="00DA0EF4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</w:tr>
      <w:tr w:rsidR="002B4310" w:rsidRPr="00DA0EF4" w14:paraId="25915EEA" w14:textId="77777777" w:rsidTr="00EF1B82">
        <w:trPr>
          <w:cantSplit/>
        </w:trPr>
        <w:tc>
          <w:tcPr>
            <w:tcW w:w="4390" w:type="dxa"/>
            <w:vAlign w:val="bottom"/>
          </w:tcPr>
          <w:p w14:paraId="6F7EAA62" w14:textId="77777777" w:rsidR="002B4310" w:rsidRPr="00DA0EF4" w:rsidRDefault="002B4310" w:rsidP="002B4310">
            <w:pPr>
              <w:spacing w:before="10" w:after="10"/>
              <w:ind w:right="-71" w:hanging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B76E6" w14:textId="7ECDCD58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4ED34C9" w14:textId="72940F8F" w:rsidR="002B4310" w:rsidRPr="00DA0EF4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EFE0D" w14:textId="41018EDA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9351C74" w14:textId="44D66058" w:rsidR="002B4310" w:rsidRPr="00DA0EF4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</w:tbl>
    <w:p w14:paraId="642A1DB4" w14:textId="3F59E916" w:rsidR="003C28A1" w:rsidRPr="007F3B27" w:rsidRDefault="003C28A1" w:rsidP="00ED0319">
      <w:pPr>
        <w:ind w:left="540" w:hanging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3C28A1" w:rsidRPr="00DA0EF4" w14:paraId="0D46D5D5" w14:textId="77777777" w:rsidTr="00EF1B82">
        <w:trPr>
          <w:cantSplit/>
        </w:trPr>
        <w:tc>
          <w:tcPr>
            <w:tcW w:w="4390" w:type="dxa"/>
            <w:vAlign w:val="bottom"/>
          </w:tcPr>
          <w:p w14:paraId="653D024A" w14:textId="77777777" w:rsidR="003C28A1" w:rsidRPr="00DA0EF4" w:rsidRDefault="003C28A1" w:rsidP="00EF1B82">
            <w:pPr>
              <w:spacing w:before="10" w:after="10"/>
              <w:ind w:left="-15" w:right="-71" w:firstLine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8DC9D0" w14:textId="77777777" w:rsidR="003C28A1" w:rsidRPr="00DA0EF4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843736" w14:textId="77777777" w:rsidR="003C28A1" w:rsidRPr="00DA0EF4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C28A1" w:rsidRPr="00DA0EF4" w14:paraId="7D7F910A" w14:textId="77777777" w:rsidTr="00EF1B82">
        <w:trPr>
          <w:cantSplit/>
        </w:trPr>
        <w:tc>
          <w:tcPr>
            <w:tcW w:w="4390" w:type="dxa"/>
            <w:vAlign w:val="bottom"/>
          </w:tcPr>
          <w:p w14:paraId="7185FD3B" w14:textId="77777777" w:rsidR="003C28A1" w:rsidRPr="00DA0EF4" w:rsidRDefault="003C28A1" w:rsidP="00EF1B82">
            <w:pPr>
              <w:spacing w:before="10" w:after="10"/>
              <w:ind w:left="-15" w:right="-71" w:firstLine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3C50AAC2" w14:textId="64CC745D" w:rsidR="003C28A1" w:rsidRPr="00DA0EF4" w:rsidRDefault="00DC63A8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DB3A4B9" w14:textId="130E6033" w:rsidR="003C28A1" w:rsidRPr="00DA0EF4" w:rsidRDefault="004E55A3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FC33BA6" w14:textId="2D0B891C" w:rsidR="003C28A1" w:rsidRPr="00DA0EF4" w:rsidRDefault="00DC63A8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FD4459E" w14:textId="0F3D68A8" w:rsidR="003C28A1" w:rsidRPr="00DA0EF4" w:rsidRDefault="004E55A3" w:rsidP="001C2A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3C28A1" w:rsidRPr="00DA0EF4" w14:paraId="0EB1E9E6" w14:textId="77777777" w:rsidTr="00EF1B82">
        <w:trPr>
          <w:cantSplit/>
        </w:trPr>
        <w:tc>
          <w:tcPr>
            <w:tcW w:w="4390" w:type="dxa"/>
            <w:vAlign w:val="bottom"/>
          </w:tcPr>
          <w:p w14:paraId="21EC3A40" w14:textId="77777777" w:rsidR="003C28A1" w:rsidRPr="00DA0EF4" w:rsidRDefault="003C28A1" w:rsidP="00EF1B82">
            <w:pPr>
              <w:spacing w:before="10" w:after="10"/>
              <w:ind w:left="-15" w:right="-71" w:firstLine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E836869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2498912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A1C3402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703FA9C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28A1" w:rsidRPr="00DA0EF4" w14:paraId="4C5CD41F" w14:textId="77777777" w:rsidTr="00EF1B82">
        <w:trPr>
          <w:cantSplit/>
        </w:trPr>
        <w:tc>
          <w:tcPr>
            <w:tcW w:w="4390" w:type="dxa"/>
            <w:vAlign w:val="bottom"/>
          </w:tcPr>
          <w:p w14:paraId="469D8EAE" w14:textId="3FD1E957" w:rsidR="003C28A1" w:rsidRPr="00DA0EF4" w:rsidRDefault="003C28A1" w:rsidP="00EF1B82">
            <w:pPr>
              <w:spacing w:before="10" w:after="10"/>
              <w:ind w:left="-15" w:right="-102" w:firstLine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5777437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2B23500" w14:textId="77777777" w:rsidR="003C28A1" w:rsidRPr="00DA0EF4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9A824BB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295EAC9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28A1" w:rsidRPr="00DA0EF4" w14:paraId="33007E29" w14:textId="77777777" w:rsidTr="00EF1B82">
        <w:trPr>
          <w:cantSplit/>
        </w:trPr>
        <w:tc>
          <w:tcPr>
            <w:tcW w:w="4390" w:type="dxa"/>
            <w:vAlign w:val="bottom"/>
          </w:tcPr>
          <w:p w14:paraId="20427E76" w14:textId="002B5B2B" w:rsidR="003C28A1" w:rsidRPr="00DA0EF4" w:rsidRDefault="003C28A1" w:rsidP="00EF1B82">
            <w:pPr>
              <w:spacing w:before="10" w:after="10"/>
              <w:ind w:left="-15" w:right="-102" w:firstLine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1FA2D24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5A2815D" w14:textId="77777777" w:rsidR="003C28A1" w:rsidRPr="00DA0EF4" w:rsidRDefault="003C28A1" w:rsidP="001C2A54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649AAF9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330D24B" w14:textId="77777777" w:rsidR="003C28A1" w:rsidRPr="00DA0EF4" w:rsidRDefault="003C28A1" w:rsidP="001C2A5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4310" w:rsidRPr="00DA0EF4" w14:paraId="69E4833C" w14:textId="77777777" w:rsidTr="00EF1B82">
        <w:trPr>
          <w:cantSplit/>
        </w:trPr>
        <w:tc>
          <w:tcPr>
            <w:tcW w:w="4390" w:type="dxa"/>
            <w:vAlign w:val="bottom"/>
          </w:tcPr>
          <w:p w14:paraId="77A674BA" w14:textId="763F13DE" w:rsidR="002B4310" w:rsidRPr="00DA0EF4" w:rsidRDefault="002B4310" w:rsidP="002B4310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7D90AAA" w14:textId="5F6CB26B" w:rsidR="002B4310" w:rsidRPr="00DA0EF4" w:rsidRDefault="003262BF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6C7B08C7" w14:textId="07193F7E" w:rsidR="002B4310" w:rsidRPr="00DA0EF4" w:rsidRDefault="00836E55" w:rsidP="002B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70C9F25" w14:textId="7F65CBE0" w:rsidR="002B4310" w:rsidRPr="00DA0EF4" w:rsidRDefault="003262BF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4A423B29" w14:textId="3D433F3A" w:rsidR="002B4310" w:rsidRPr="00DA0EF4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B4310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B4310" w:rsidRPr="00DA0EF4" w14:paraId="4205E23B" w14:textId="77777777" w:rsidTr="009972CB">
        <w:trPr>
          <w:cantSplit/>
        </w:trPr>
        <w:tc>
          <w:tcPr>
            <w:tcW w:w="4390" w:type="dxa"/>
            <w:vAlign w:val="bottom"/>
          </w:tcPr>
          <w:p w14:paraId="34F4A890" w14:textId="6CEA1BF7" w:rsidR="002B4310" w:rsidRPr="00DA0EF4" w:rsidRDefault="002B4310" w:rsidP="002B4310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8F36299" w14:textId="5A98FCBA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5" w:type="dxa"/>
            <w:vAlign w:val="bottom"/>
          </w:tcPr>
          <w:p w14:paraId="1C1A4999" w14:textId="1D061921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7862708" w14:textId="3D0659AD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0943D71" w14:textId="1BDAD31A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</w:tr>
      <w:tr w:rsidR="002B4310" w:rsidRPr="00DA0EF4" w14:paraId="40BA711F" w14:textId="77777777" w:rsidTr="00EF1B82">
        <w:trPr>
          <w:cantSplit/>
        </w:trPr>
        <w:tc>
          <w:tcPr>
            <w:tcW w:w="4390" w:type="dxa"/>
            <w:vAlign w:val="bottom"/>
          </w:tcPr>
          <w:p w14:paraId="76C4C487" w14:textId="6C3FB75B" w:rsidR="002B4310" w:rsidRPr="00DA0EF4" w:rsidRDefault="002B4310" w:rsidP="002B4310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5B459BD" w14:textId="3FF91AF5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22E39AAD" w14:textId="6FB5FE03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0B1B1CC" w14:textId="61F8275C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0BFE9583" w14:textId="23AFE5B1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B4310" w:rsidRPr="00DA0EF4" w14:paraId="2571D5B7" w14:textId="77777777" w:rsidTr="009972CB">
        <w:trPr>
          <w:cantSplit/>
        </w:trPr>
        <w:tc>
          <w:tcPr>
            <w:tcW w:w="4390" w:type="dxa"/>
            <w:vAlign w:val="bottom"/>
          </w:tcPr>
          <w:p w14:paraId="4B928462" w14:textId="636A1C29" w:rsidR="002B4310" w:rsidRPr="00DA0EF4" w:rsidRDefault="002B4310" w:rsidP="002B4310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EED8070" w14:textId="0B50A98C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5" w:type="dxa"/>
            <w:vAlign w:val="bottom"/>
          </w:tcPr>
          <w:p w14:paraId="0865248E" w14:textId="016CE046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B380339" w14:textId="250F224B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EE07EEC" w14:textId="69404007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</w:tr>
      <w:tr w:rsidR="002B4310" w:rsidRPr="00DA0EF4" w14:paraId="0C3BE96F" w14:textId="77777777" w:rsidTr="00EF1B82">
        <w:trPr>
          <w:cantSplit/>
        </w:trPr>
        <w:tc>
          <w:tcPr>
            <w:tcW w:w="4390" w:type="dxa"/>
            <w:vAlign w:val="bottom"/>
          </w:tcPr>
          <w:p w14:paraId="1B2086E1" w14:textId="5DC2B325" w:rsidR="002B4310" w:rsidRPr="00DA0EF4" w:rsidRDefault="002B4310" w:rsidP="002B4310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9E31E75" w14:textId="77777777" w:rsidR="002B4310" w:rsidRPr="003262BF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9145B9A" w14:textId="77777777" w:rsidR="002B4310" w:rsidRPr="003262BF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D0AE868" w14:textId="77777777" w:rsidR="002B4310" w:rsidRPr="003262BF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6829FDD" w14:textId="77777777" w:rsidR="002B4310" w:rsidRPr="003262BF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4310" w:rsidRPr="00DA0EF4" w14:paraId="7416DA9F" w14:textId="77777777" w:rsidTr="00EF1B82">
        <w:trPr>
          <w:cantSplit/>
        </w:trPr>
        <w:tc>
          <w:tcPr>
            <w:tcW w:w="4390" w:type="dxa"/>
            <w:vAlign w:val="bottom"/>
          </w:tcPr>
          <w:p w14:paraId="7176FC72" w14:textId="77777777" w:rsidR="002B4310" w:rsidRPr="00DA0EF4" w:rsidRDefault="002B4310" w:rsidP="002B4310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ยุติธรรมผ่านกำไรขาดทุน (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>FVPL)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CBF994C" w14:textId="77777777" w:rsidR="002B4310" w:rsidRPr="003262BF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D68EA6D" w14:textId="77777777" w:rsidR="002B4310" w:rsidRPr="003262BF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CF62E24" w14:textId="77777777" w:rsidR="002B4310" w:rsidRPr="003262BF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B54ED0D" w14:textId="77777777" w:rsidR="002B4310" w:rsidRPr="003262BF" w:rsidRDefault="002B4310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B4310" w:rsidRPr="00DA0EF4" w14:paraId="6E8EDCC1" w14:textId="77777777" w:rsidTr="002B4310">
        <w:trPr>
          <w:cantSplit/>
        </w:trPr>
        <w:tc>
          <w:tcPr>
            <w:tcW w:w="4390" w:type="dxa"/>
            <w:vAlign w:val="bottom"/>
            <w:hideMark/>
          </w:tcPr>
          <w:p w14:paraId="2BCDE9DE" w14:textId="0565B986" w:rsidR="002B4310" w:rsidRPr="00DA0EF4" w:rsidRDefault="002B4310" w:rsidP="002B4310">
            <w:pPr>
              <w:spacing w:before="10" w:after="10"/>
              <w:ind w:left="-15" w:right="-71" w:firstLine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91B6E7" w14:textId="594C8796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22279D0" w14:textId="0F35C2DE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A7D563" w14:textId="7722FBEB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4B212F9" w14:textId="458013C5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</w:tr>
      <w:tr w:rsidR="002B4310" w:rsidRPr="00DA0EF4" w14:paraId="17D5218E" w14:textId="77777777" w:rsidTr="002B4310">
        <w:trPr>
          <w:cantSplit/>
        </w:trPr>
        <w:tc>
          <w:tcPr>
            <w:tcW w:w="4390" w:type="dxa"/>
            <w:vAlign w:val="bottom"/>
          </w:tcPr>
          <w:p w14:paraId="79B7D384" w14:textId="77777777" w:rsidR="002B4310" w:rsidRPr="00DA0EF4" w:rsidRDefault="002B4310" w:rsidP="002B4310">
            <w:pPr>
              <w:spacing w:before="10" w:after="10"/>
              <w:ind w:left="-15" w:right="-71" w:firstLine="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A7574" w14:textId="5BBCD260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9B8986B" w14:textId="1CC38168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BBF9F8" w14:textId="792B75E9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23" w:name="_Hlk126893016"/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3262BF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bookmarkEnd w:id="23"/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1624F" w14:textId="628117FC" w:rsidR="002B4310" w:rsidRPr="003262BF" w:rsidRDefault="00836E55" w:rsidP="002B431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2B4310" w:rsidRPr="003262B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</w:tbl>
    <w:p w14:paraId="6AF43B67" w14:textId="77777777" w:rsidR="00C92F44" w:rsidRPr="00666C99" w:rsidRDefault="00F15554" w:rsidP="00A365CC">
      <w:pPr>
        <w:rPr>
          <w:rFonts w:ascii="Browallia New" w:hAnsi="Browallia New" w:cs="Browallia New"/>
          <w:sz w:val="26"/>
          <w:szCs w:val="26"/>
          <w:lang w:val="en-GB"/>
        </w:rPr>
      </w:pPr>
      <w:r w:rsidRPr="00DA0EF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666C99" w14:paraId="5DBF5AB1" w14:textId="77777777" w:rsidTr="00C119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C272EB" w14:textId="50AF4DBE" w:rsidR="00767150" w:rsidRPr="00666C99" w:rsidRDefault="00836E55" w:rsidP="00A365CC">
            <w:pPr>
              <w:tabs>
                <w:tab w:val="left" w:pos="432"/>
              </w:tabs>
              <w:spacing w:before="10" w:after="10"/>
              <w:ind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54C8F" w:rsidRPr="00666C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Pr="00836E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A6F7E" w:rsidRPr="00666C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154C8F" w:rsidRPr="00666C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สินค้าคงเหลือ </w:t>
            </w:r>
            <w:r w:rsidR="00154C8F" w:rsidRPr="00666C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-</w:t>
            </w:r>
            <w:r w:rsidR="00154C8F" w:rsidRPr="00666C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107106B" w14:textId="77777777" w:rsidR="009F6522" w:rsidRPr="00666C99" w:rsidRDefault="009F6522" w:rsidP="00587E6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666C99" w14:paraId="7D734099" w14:textId="77777777" w:rsidTr="00154C8F">
        <w:trPr>
          <w:cantSplit/>
        </w:trPr>
        <w:tc>
          <w:tcPr>
            <w:tcW w:w="4390" w:type="dxa"/>
            <w:vAlign w:val="bottom"/>
          </w:tcPr>
          <w:p w14:paraId="570DA3B9" w14:textId="77777777" w:rsidR="008A7F60" w:rsidRPr="00666C99" w:rsidRDefault="008A7F6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4EDBA8" w14:textId="77777777" w:rsidR="008A7F60" w:rsidRPr="00666C99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4D81A5" w14:textId="77777777" w:rsidR="008A7F60" w:rsidRPr="00666C99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8276B" w:rsidRPr="00666C99" w14:paraId="1125BFD6" w14:textId="77777777" w:rsidTr="00154C8F">
        <w:trPr>
          <w:cantSplit/>
        </w:trPr>
        <w:tc>
          <w:tcPr>
            <w:tcW w:w="4390" w:type="dxa"/>
            <w:vAlign w:val="bottom"/>
          </w:tcPr>
          <w:p w14:paraId="49822D7C" w14:textId="77777777" w:rsidR="0008276B" w:rsidRPr="00666C99" w:rsidRDefault="0008276B" w:rsidP="0008276B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217CA49" w14:textId="4130F641" w:rsidR="0008276B" w:rsidRPr="00666C99" w:rsidRDefault="00DC63A8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5B81D01" w14:textId="2CBACA14" w:rsidR="0008276B" w:rsidRPr="00666C99" w:rsidRDefault="004E55A3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33D519C" w14:textId="063DA7B3" w:rsidR="0008276B" w:rsidRPr="00666C99" w:rsidRDefault="00DC63A8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2708185" w14:textId="5A2712A1" w:rsidR="0008276B" w:rsidRPr="00666C99" w:rsidRDefault="004E55A3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08276B" w:rsidRPr="00666C99" w14:paraId="063C864F" w14:textId="77777777" w:rsidTr="00154C8F">
        <w:trPr>
          <w:cantSplit/>
        </w:trPr>
        <w:tc>
          <w:tcPr>
            <w:tcW w:w="4390" w:type="dxa"/>
            <w:vAlign w:val="bottom"/>
          </w:tcPr>
          <w:p w14:paraId="703D2A2A" w14:textId="77777777" w:rsidR="0008276B" w:rsidRPr="00666C99" w:rsidRDefault="0008276B" w:rsidP="0008276B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5877AA6" w14:textId="77777777" w:rsidR="0008276B" w:rsidRPr="00666C99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97939FF" w14:textId="77777777" w:rsidR="0008276B" w:rsidRPr="00666C99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AB2EA0A" w14:textId="77777777" w:rsidR="0008276B" w:rsidRPr="00666C99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CC96BE1" w14:textId="77777777" w:rsidR="0008276B" w:rsidRPr="00666C99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8276B" w:rsidRPr="00666C99" w14:paraId="05FE3667" w14:textId="77777777" w:rsidTr="00581D9A">
        <w:trPr>
          <w:cantSplit/>
          <w:trHeight w:val="99"/>
        </w:trPr>
        <w:tc>
          <w:tcPr>
            <w:tcW w:w="4390" w:type="dxa"/>
            <w:vAlign w:val="bottom"/>
          </w:tcPr>
          <w:p w14:paraId="5AF94A02" w14:textId="77777777" w:rsidR="0008276B" w:rsidRPr="00666C99" w:rsidRDefault="0008276B" w:rsidP="0008276B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9093E" w14:textId="77777777" w:rsidR="0008276B" w:rsidRPr="00666C99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2045330" w14:textId="77777777" w:rsidR="0008276B" w:rsidRPr="00666C99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80CBD" w14:textId="77777777" w:rsidR="0008276B" w:rsidRPr="00666C99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90D8042" w14:textId="77777777" w:rsidR="0008276B" w:rsidRPr="00666C99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B3360" w:rsidRPr="00666C99" w14:paraId="646F9270" w14:textId="77777777" w:rsidTr="00C9551B">
        <w:trPr>
          <w:cantSplit/>
        </w:trPr>
        <w:tc>
          <w:tcPr>
            <w:tcW w:w="4390" w:type="dxa"/>
            <w:hideMark/>
          </w:tcPr>
          <w:p w14:paraId="0479B968" w14:textId="77777777" w:rsidR="00EB3360" w:rsidRPr="00666C99" w:rsidRDefault="00EB3360" w:rsidP="00EB3360">
            <w:pPr>
              <w:tabs>
                <w:tab w:val="left" w:pos="1459"/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วัตถุดิบ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CCA6FCC" w14:textId="635683AE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E10E4F" w:rsidRPr="00E10E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E10E4F" w:rsidRPr="00E10E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5" w:type="dxa"/>
            <w:vAlign w:val="bottom"/>
          </w:tcPr>
          <w:p w14:paraId="0D2FB49D" w14:textId="561DD4D5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673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A3093CB" w14:textId="3E618F71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243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5" w:type="dxa"/>
            <w:vAlign w:val="bottom"/>
          </w:tcPr>
          <w:p w14:paraId="34A2CBC2" w14:textId="702FA7DF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673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395</w:t>
            </w:r>
          </w:p>
        </w:tc>
      </w:tr>
      <w:tr w:rsidR="00EB3360" w:rsidRPr="00666C99" w14:paraId="24185FE1" w14:textId="77777777" w:rsidTr="00C9551B">
        <w:trPr>
          <w:cantSplit/>
        </w:trPr>
        <w:tc>
          <w:tcPr>
            <w:tcW w:w="4390" w:type="dxa"/>
            <w:hideMark/>
          </w:tcPr>
          <w:p w14:paraId="2751BF09" w14:textId="77777777" w:rsidR="00EB3360" w:rsidRPr="00666C99" w:rsidRDefault="00EB3360" w:rsidP="00EB3360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61A88C6" w14:textId="36BB9CD7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E10E4F" w:rsidRPr="00E10E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E10E4F" w:rsidRPr="00E10E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5" w:type="dxa"/>
            <w:vAlign w:val="bottom"/>
          </w:tcPr>
          <w:p w14:paraId="42FDD8DD" w14:textId="42FF46EB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67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701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F757453" w14:textId="5DFE4A9D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16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168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5" w:type="dxa"/>
            <w:vAlign w:val="bottom"/>
          </w:tcPr>
          <w:p w14:paraId="77FC460D" w14:textId="5374745F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67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701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207</w:t>
            </w:r>
          </w:p>
        </w:tc>
      </w:tr>
      <w:tr w:rsidR="00EB3360" w:rsidRPr="00666C99" w14:paraId="4559D022" w14:textId="77777777" w:rsidTr="00C9551B">
        <w:trPr>
          <w:cantSplit/>
        </w:trPr>
        <w:tc>
          <w:tcPr>
            <w:tcW w:w="4390" w:type="dxa"/>
            <w:hideMark/>
          </w:tcPr>
          <w:p w14:paraId="5622F7A7" w14:textId="77777777" w:rsidR="00EB3360" w:rsidRPr="00666C99" w:rsidRDefault="00EB3360" w:rsidP="00EB3360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ภาชนะบรรจุและวัสดุหีบห่อ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683B55C" w14:textId="3C0D47C7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113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279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5" w:type="dxa"/>
            <w:vAlign w:val="bottom"/>
          </w:tcPr>
          <w:p w14:paraId="55D14F48" w14:textId="1CB5DFA3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65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230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9DB5439" w14:textId="07FEC4A9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113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048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5" w:type="dxa"/>
            <w:vAlign w:val="bottom"/>
          </w:tcPr>
          <w:p w14:paraId="4E3AEB18" w14:textId="3D4555C3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65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213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EB3360" w:rsidRPr="00666C99" w14:paraId="1C9D6C47" w14:textId="77777777" w:rsidTr="00C9551B">
        <w:trPr>
          <w:cantSplit/>
        </w:trPr>
        <w:tc>
          <w:tcPr>
            <w:tcW w:w="4390" w:type="dxa"/>
            <w:hideMark/>
          </w:tcPr>
          <w:p w14:paraId="21928F15" w14:textId="77777777" w:rsidR="00EB3360" w:rsidRPr="00666C99" w:rsidRDefault="00EB3360" w:rsidP="00EB3360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7CD3B" w14:textId="70181730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13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923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AD9178B" w14:textId="71509002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9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275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8F16F" w14:textId="4AE6C7E5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13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923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603032B" w14:textId="21417CCD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9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275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829</w:t>
            </w:r>
          </w:p>
        </w:tc>
      </w:tr>
      <w:tr w:rsidR="00EB3360" w:rsidRPr="00666C99" w14:paraId="021DDA02" w14:textId="77777777" w:rsidTr="00E558BB">
        <w:trPr>
          <w:cantSplit/>
        </w:trPr>
        <w:tc>
          <w:tcPr>
            <w:tcW w:w="4390" w:type="dxa"/>
          </w:tcPr>
          <w:p w14:paraId="5E4FA999" w14:textId="77777777" w:rsidR="00EB3360" w:rsidRPr="00666C99" w:rsidRDefault="00EB3360" w:rsidP="00EB3360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2A2933" w14:textId="181989D5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154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644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397B6278" w14:textId="14867994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147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881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7D605F" w14:textId="443404EA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153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383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DE700FD" w14:textId="295BEECC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147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864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  <w:tr w:rsidR="00EB3360" w:rsidRPr="00666C99" w14:paraId="021E421F" w14:textId="77777777" w:rsidTr="00E558BB">
        <w:trPr>
          <w:cantSplit/>
        </w:trPr>
        <w:tc>
          <w:tcPr>
            <w:tcW w:w="4390" w:type="dxa"/>
          </w:tcPr>
          <w:p w14:paraId="4E412803" w14:textId="460FB86C" w:rsidR="00EB3360" w:rsidRPr="00666C99" w:rsidRDefault="00EB3360" w:rsidP="00EB3360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A8D827" w14:textId="66481182" w:rsidR="00EB3360" w:rsidRPr="00666C99" w:rsidRDefault="00236AF0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297</w:t>
            </w: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751</w:t>
            </w: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4C793193" w14:textId="19D9F7E4" w:rsidR="00EB3360" w:rsidRPr="00666C99" w:rsidRDefault="00EB3360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370</w:t>
            </w: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516</w:t>
            </w: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6FB356" w14:textId="7646640F" w:rsidR="00EB3360" w:rsidRPr="00666C99" w:rsidRDefault="00236AF0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297</w:t>
            </w: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751</w:t>
            </w: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83FC967" w14:textId="50CFFA73" w:rsidR="00EB3360" w:rsidRPr="00666C99" w:rsidRDefault="00EB3360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370</w:t>
            </w: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516</w:t>
            </w: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B3360" w:rsidRPr="00666C99" w14:paraId="520AE1FE" w14:textId="77777777" w:rsidTr="00581D9A">
        <w:trPr>
          <w:cantSplit/>
        </w:trPr>
        <w:tc>
          <w:tcPr>
            <w:tcW w:w="4390" w:type="dxa"/>
          </w:tcPr>
          <w:p w14:paraId="5DDB6099" w14:textId="77777777" w:rsidR="00EB3360" w:rsidRPr="00666C99" w:rsidRDefault="00EB3360" w:rsidP="00EB3360">
            <w:pPr>
              <w:tabs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5B669" w14:textId="55557D9B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154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346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003A90C" w14:textId="70E24C02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147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510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8EF19" w14:textId="31B9360C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153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085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757985B2" w14:textId="2192DCE7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147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493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822</w:t>
            </w:r>
          </w:p>
        </w:tc>
      </w:tr>
    </w:tbl>
    <w:p w14:paraId="068CAF82" w14:textId="77777777" w:rsidR="00FC378E" w:rsidRPr="00666C99" w:rsidRDefault="00FC378E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E35C6B9" w14:textId="29A4EC58" w:rsidR="0032238F" w:rsidRPr="00666C99" w:rsidRDefault="0032238F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ต้นทุนขายที่รับรู้ในงบกำไรขาดทุนมีดังนี้</w:t>
      </w:r>
    </w:p>
    <w:p w14:paraId="370BB6AC" w14:textId="77777777" w:rsidR="00666C99" w:rsidRPr="00666C99" w:rsidRDefault="00666C99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9F6522" w:rsidRPr="00666C99" w14:paraId="5E7BFB60" w14:textId="77777777" w:rsidTr="00051507">
        <w:trPr>
          <w:cantSplit/>
        </w:trPr>
        <w:tc>
          <w:tcPr>
            <w:tcW w:w="4390" w:type="dxa"/>
            <w:vAlign w:val="bottom"/>
          </w:tcPr>
          <w:p w14:paraId="63C53DE0" w14:textId="77777777" w:rsidR="009F6522" w:rsidRPr="00666C99" w:rsidRDefault="009F6522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0E3A1B4" w14:textId="77777777" w:rsidR="009F6522" w:rsidRPr="00666C99" w:rsidRDefault="009F652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BF3C5F" w14:textId="77777777" w:rsidR="009F6522" w:rsidRPr="00666C99" w:rsidRDefault="009F652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8276B" w:rsidRPr="00666C99" w14:paraId="5036CA67" w14:textId="77777777" w:rsidTr="00051507">
        <w:trPr>
          <w:cantSplit/>
        </w:trPr>
        <w:tc>
          <w:tcPr>
            <w:tcW w:w="4390" w:type="dxa"/>
            <w:vAlign w:val="bottom"/>
          </w:tcPr>
          <w:p w14:paraId="55677D2C" w14:textId="77777777" w:rsidR="0008276B" w:rsidRPr="00666C99" w:rsidRDefault="0008276B" w:rsidP="0008276B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E39DF04" w14:textId="7DE7EA5F" w:rsidR="0008276B" w:rsidRPr="00666C99" w:rsidRDefault="00DC63A8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D2D9B16" w14:textId="24FF2490" w:rsidR="0008276B" w:rsidRPr="00666C99" w:rsidRDefault="004E55A3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9A34D92" w14:textId="5335845F" w:rsidR="0008276B" w:rsidRPr="00666C99" w:rsidRDefault="00DC63A8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8E3A4D0" w14:textId="5017C90D" w:rsidR="0008276B" w:rsidRPr="00666C99" w:rsidRDefault="004E55A3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08276B" w:rsidRPr="00666C99" w14:paraId="5BB7DB39" w14:textId="77777777" w:rsidTr="00051507">
        <w:trPr>
          <w:cantSplit/>
        </w:trPr>
        <w:tc>
          <w:tcPr>
            <w:tcW w:w="4390" w:type="dxa"/>
            <w:vAlign w:val="bottom"/>
          </w:tcPr>
          <w:p w14:paraId="60FFC195" w14:textId="77777777" w:rsidR="0008276B" w:rsidRPr="00666C99" w:rsidRDefault="0008276B" w:rsidP="0008276B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EB26E1C" w14:textId="77777777" w:rsidR="0008276B" w:rsidRPr="00666C99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E37011D" w14:textId="77777777" w:rsidR="0008276B" w:rsidRPr="00666C99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F328051" w14:textId="77777777" w:rsidR="0008276B" w:rsidRPr="00666C99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F71618B" w14:textId="77777777" w:rsidR="0008276B" w:rsidRPr="00666C99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8276B" w:rsidRPr="00666C99" w14:paraId="7D3F826F" w14:textId="77777777" w:rsidTr="009F6522">
        <w:trPr>
          <w:cantSplit/>
          <w:trHeight w:val="99"/>
        </w:trPr>
        <w:tc>
          <w:tcPr>
            <w:tcW w:w="4390" w:type="dxa"/>
            <w:vAlign w:val="bottom"/>
          </w:tcPr>
          <w:p w14:paraId="37620FB8" w14:textId="77777777" w:rsidR="0008276B" w:rsidRPr="00666C99" w:rsidRDefault="0008276B" w:rsidP="0008276B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1E2E8" w14:textId="77777777" w:rsidR="0008276B" w:rsidRPr="00666C99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B6AA8B0" w14:textId="77777777" w:rsidR="0008276B" w:rsidRPr="00666C99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62994" w14:textId="77777777" w:rsidR="0008276B" w:rsidRPr="00666C99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405CABC" w14:textId="77777777" w:rsidR="0008276B" w:rsidRPr="00666C99" w:rsidRDefault="0008276B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B3360" w:rsidRPr="00666C99" w14:paraId="31E3F140" w14:textId="77777777" w:rsidTr="00000425">
        <w:trPr>
          <w:cantSplit/>
          <w:trHeight w:val="99"/>
        </w:trPr>
        <w:tc>
          <w:tcPr>
            <w:tcW w:w="4390" w:type="dxa"/>
            <w:vAlign w:val="bottom"/>
          </w:tcPr>
          <w:p w14:paraId="087BCAFF" w14:textId="77777777" w:rsidR="00EB3360" w:rsidRPr="00666C99" w:rsidRDefault="00EB3360" w:rsidP="00EB3360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ต้นทุนขาย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027570E" w14:textId="71DB9185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96814" w:rsidRPr="00E968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E96814" w:rsidRPr="00E968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E96814" w:rsidRPr="00E968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5" w:type="dxa"/>
            <w:vAlign w:val="bottom"/>
          </w:tcPr>
          <w:p w14:paraId="50437353" w14:textId="05678B51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10E4F" w:rsidRPr="00E10E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E10E4F" w:rsidRPr="00E10E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E10E4F" w:rsidRPr="00E10E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6AC1CAE" w14:textId="051890CC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96814" w:rsidRPr="00E968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  <w:r w:rsidR="00E96814" w:rsidRPr="00E968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E96814" w:rsidRPr="00E968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5" w:type="dxa"/>
            <w:vAlign w:val="bottom"/>
          </w:tcPr>
          <w:p w14:paraId="53D51DC5" w14:textId="77313E7E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10E4F" w:rsidRPr="00E10E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E10E4F" w:rsidRPr="00E10E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E10E4F" w:rsidRPr="00E10E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</w:tr>
      <w:tr w:rsidR="00EB3360" w:rsidRPr="00666C99" w14:paraId="1181CCA2" w14:textId="77777777" w:rsidTr="00000425">
        <w:trPr>
          <w:cantSplit/>
          <w:trHeight w:val="99"/>
        </w:trPr>
        <w:tc>
          <w:tcPr>
            <w:tcW w:w="4390" w:type="dxa"/>
            <w:vAlign w:val="bottom"/>
          </w:tcPr>
          <w:p w14:paraId="10AAE032" w14:textId="3F61228F" w:rsidR="00EB3360" w:rsidRPr="00666C99" w:rsidRDefault="00EB3360" w:rsidP="00EB3360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การรับรู้ค่าเผื่อสินค้าคงเหลือเป็นมูลค่าสุทธิที่จะได้รับ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79DA2" w14:textId="7CB06F05" w:rsidR="00EB3360" w:rsidRPr="00666C99" w:rsidRDefault="00E96814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968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E968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Pr="00E968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016FD8F" w14:textId="72BE9BDE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E10E4F" w:rsidRPr="00E10E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A2926" w14:textId="54BD367E" w:rsidR="00EB3360" w:rsidRPr="00666C99" w:rsidRDefault="00E96814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968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E968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Pr="00E968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9D9543F" w14:textId="2E5393C9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E10E4F" w:rsidRPr="00E10E4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</w:tr>
      <w:tr w:rsidR="00EB3360" w:rsidRPr="00666C99" w14:paraId="01D45417" w14:textId="77777777" w:rsidTr="00000425">
        <w:trPr>
          <w:cantSplit/>
          <w:trHeight w:val="99"/>
        </w:trPr>
        <w:tc>
          <w:tcPr>
            <w:tcW w:w="4390" w:type="dxa"/>
            <w:vAlign w:val="bottom"/>
          </w:tcPr>
          <w:p w14:paraId="3B940ADD" w14:textId="77777777" w:rsidR="00EB3360" w:rsidRPr="00666C99" w:rsidRDefault="00EB3360" w:rsidP="00EB3360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199FA" w14:textId="7A9EFD4C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459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589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CCF8E" w14:textId="721A3EF3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443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275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35C39" w14:textId="2B2C7D05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441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011</w:t>
            </w:r>
            <w:r w:rsidR="00236AF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59DD2" w14:textId="7A57F053" w:rsidR="00EB3360" w:rsidRPr="00666C99" w:rsidRDefault="00836E55" w:rsidP="00EB3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432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766</w:t>
            </w:r>
            <w:r w:rsidR="00EB3360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889</w:t>
            </w:r>
          </w:p>
        </w:tc>
      </w:tr>
    </w:tbl>
    <w:p w14:paraId="2DBD8069" w14:textId="47360271" w:rsidR="00773ADA" w:rsidRPr="00666C99" w:rsidRDefault="00773ADA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666C99" w14:paraId="38B26F30" w14:textId="77777777" w:rsidTr="00C119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9B9511" w14:textId="1AAB9187" w:rsidR="00767150" w:rsidRPr="00666C99" w:rsidRDefault="006115BD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br w:type="page"/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581D9A" w:rsidRPr="00666C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581D9A" w:rsidRPr="00666C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30605F40" w14:textId="77777777" w:rsidR="00DE0032" w:rsidRPr="00666C99" w:rsidRDefault="00DE0032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666C99" w14:paraId="4F808733" w14:textId="77777777" w:rsidTr="00581D9A">
        <w:trPr>
          <w:cantSplit/>
        </w:trPr>
        <w:tc>
          <w:tcPr>
            <w:tcW w:w="4390" w:type="dxa"/>
            <w:vAlign w:val="bottom"/>
          </w:tcPr>
          <w:p w14:paraId="7C32F9C8" w14:textId="77777777" w:rsidR="00FB72C6" w:rsidRPr="00666C99" w:rsidRDefault="00FB72C6" w:rsidP="00A365CC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A55E33" w14:textId="77777777" w:rsidR="00FB72C6" w:rsidRPr="00666C99" w:rsidRDefault="00FB72C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1B9DC6" w14:textId="77777777" w:rsidR="00FB72C6" w:rsidRPr="00666C99" w:rsidRDefault="00FB72C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8276B" w:rsidRPr="00666C99" w14:paraId="7C8FF99F" w14:textId="77777777" w:rsidTr="00581D9A">
        <w:trPr>
          <w:cantSplit/>
        </w:trPr>
        <w:tc>
          <w:tcPr>
            <w:tcW w:w="4390" w:type="dxa"/>
            <w:vAlign w:val="bottom"/>
          </w:tcPr>
          <w:p w14:paraId="10CF9A4E" w14:textId="77777777" w:rsidR="0008276B" w:rsidRPr="00666C99" w:rsidRDefault="0008276B" w:rsidP="0008276B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75F4F99" w14:textId="2CFB3FFF" w:rsidR="0008276B" w:rsidRPr="00666C99" w:rsidRDefault="00DC63A8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E7D48F7" w14:textId="5CBD1011" w:rsidR="0008276B" w:rsidRPr="00666C99" w:rsidRDefault="004E55A3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7652843" w14:textId="0E8F432E" w:rsidR="0008276B" w:rsidRPr="00666C99" w:rsidRDefault="00DC63A8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EC667FB" w14:textId="09F9D302" w:rsidR="0008276B" w:rsidRPr="00666C99" w:rsidRDefault="004E55A3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222A9D" w:rsidRPr="00666C99" w14:paraId="6BCC42DA" w14:textId="77777777" w:rsidTr="00581D9A">
        <w:trPr>
          <w:cantSplit/>
        </w:trPr>
        <w:tc>
          <w:tcPr>
            <w:tcW w:w="4390" w:type="dxa"/>
            <w:vAlign w:val="bottom"/>
          </w:tcPr>
          <w:p w14:paraId="3A68491D" w14:textId="77777777" w:rsidR="00222A9D" w:rsidRPr="00666C99" w:rsidRDefault="00222A9D" w:rsidP="00A365CC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DC9BD38" w14:textId="77777777" w:rsidR="00222A9D" w:rsidRPr="00666C99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F6CE575" w14:textId="77777777" w:rsidR="00222A9D" w:rsidRPr="00666C99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FABAAB9" w14:textId="77777777" w:rsidR="00222A9D" w:rsidRPr="00666C99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7C1404B" w14:textId="77777777" w:rsidR="00222A9D" w:rsidRPr="00666C99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2A9D" w:rsidRPr="00666C99" w14:paraId="0CA1937A" w14:textId="77777777" w:rsidTr="00581D9A">
        <w:trPr>
          <w:cantSplit/>
          <w:trHeight w:val="99"/>
        </w:trPr>
        <w:tc>
          <w:tcPr>
            <w:tcW w:w="4390" w:type="dxa"/>
            <w:vAlign w:val="bottom"/>
          </w:tcPr>
          <w:p w14:paraId="162D9B96" w14:textId="77777777" w:rsidR="00222A9D" w:rsidRPr="00666C99" w:rsidRDefault="00222A9D" w:rsidP="00A365CC">
            <w:pPr>
              <w:ind w:right="-7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67CAA" w14:textId="77777777" w:rsidR="00222A9D" w:rsidRPr="00666C99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9D98848" w14:textId="77777777" w:rsidR="00222A9D" w:rsidRPr="00666C99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E1C2E" w14:textId="77777777" w:rsidR="00222A9D" w:rsidRPr="00666C99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49BEB60" w14:textId="77777777" w:rsidR="00222A9D" w:rsidRPr="00666C99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82E94" w:rsidRPr="00666C99" w14:paraId="69D52FE8" w14:textId="77777777" w:rsidTr="00C0065D">
        <w:trPr>
          <w:cantSplit/>
        </w:trPr>
        <w:tc>
          <w:tcPr>
            <w:tcW w:w="4390" w:type="dxa"/>
          </w:tcPr>
          <w:p w14:paraId="2DA35B61" w14:textId="77777777" w:rsidR="00E82E94" w:rsidRPr="00666C99" w:rsidRDefault="00E82E94" w:rsidP="00E82E94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ภาษีซื้อรอขอคืน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EF56A95" w14:textId="0E8C8D86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</w:t>
            </w:r>
            <w:r w:rsidR="00DF60D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276</w:t>
            </w:r>
            <w:r w:rsidR="00DF60D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5" w:type="dxa"/>
            <w:vAlign w:val="center"/>
          </w:tcPr>
          <w:p w14:paraId="5806C7DE" w14:textId="46DFE176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783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72E85AA" w14:textId="4B3A2397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</w:t>
            </w:r>
            <w:r w:rsidR="00DF60D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129</w:t>
            </w:r>
            <w:r w:rsidR="00DF60D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5" w:type="dxa"/>
          </w:tcPr>
          <w:p w14:paraId="6ECA8174" w14:textId="418B6C73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647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235</w:t>
            </w:r>
          </w:p>
        </w:tc>
      </w:tr>
      <w:tr w:rsidR="00E82E94" w:rsidRPr="00666C99" w14:paraId="0B895AEE" w14:textId="77777777" w:rsidTr="00C0065D">
        <w:trPr>
          <w:cantSplit/>
        </w:trPr>
        <w:tc>
          <w:tcPr>
            <w:tcW w:w="4390" w:type="dxa"/>
          </w:tcPr>
          <w:p w14:paraId="329BBF5C" w14:textId="77777777" w:rsidR="00E82E94" w:rsidRPr="00666C99" w:rsidRDefault="00E82E94" w:rsidP="00E82E94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ภาษีซื้อที่ยังไม่ถึงกำหนดชำระ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C08EB5D" w14:textId="54612E4F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DF60D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985</w:t>
            </w:r>
            <w:r w:rsidR="00DF60D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5" w:type="dxa"/>
            <w:vAlign w:val="center"/>
          </w:tcPr>
          <w:p w14:paraId="1D3A1871" w14:textId="6538ABF2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192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8C86FBB" w14:textId="2B6885A6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DF60D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926</w:t>
            </w:r>
            <w:r w:rsidR="00DF60D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5" w:type="dxa"/>
          </w:tcPr>
          <w:p w14:paraId="1C733A1E" w14:textId="090F39DD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182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  <w:tr w:rsidR="00E82E94" w:rsidRPr="00666C99" w14:paraId="110EA41E" w14:textId="77777777" w:rsidTr="00C0065D">
        <w:trPr>
          <w:cantSplit/>
        </w:trPr>
        <w:tc>
          <w:tcPr>
            <w:tcW w:w="4390" w:type="dxa"/>
          </w:tcPr>
          <w:p w14:paraId="2F72219F" w14:textId="77777777" w:rsidR="00E82E94" w:rsidRPr="00666C99" w:rsidRDefault="00E82E94" w:rsidP="00E82E94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ภาษีถูกหัก ณ ที่จ่าย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8809D57" w14:textId="271D4CB0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49</w:t>
            </w:r>
            <w:r w:rsidR="00DF60D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5" w:type="dxa"/>
            <w:vAlign w:val="center"/>
          </w:tcPr>
          <w:p w14:paraId="0920DE83" w14:textId="548755C7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29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D04FB24" w14:textId="5BA9255C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18</w:t>
            </w:r>
            <w:r w:rsidR="00DF60D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5" w:type="dxa"/>
          </w:tcPr>
          <w:p w14:paraId="53236CB8" w14:textId="6A76EECE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15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233</w:t>
            </w:r>
          </w:p>
        </w:tc>
      </w:tr>
      <w:tr w:rsidR="00E82E94" w:rsidRPr="00666C99" w14:paraId="0248E7EB" w14:textId="77777777" w:rsidTr="00C0065D">
        <w:trPr>
          <w:cantSplit/>
        </w:trPr>
        <w:tc>
          <w:tcPr>
            <w:tcW w:w="4390" w:type="dxa"/>
          </w:tcPr>
          <w:p w14:paraId="79BABB22" w14:textId="77777777" w:rsidR="00E82E94" w:rsidRPr="00666C99" w:rsidRDefault="00E82E94" w:rsidP="00E82E94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 xml:space="preserve"> </w:t>
            </w: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A9F5F3" w14:textId="01D82622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</w:t>
            </w:r>
            <w:r w:rsidR="00DF60D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.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24D22A7" w14:textId="4FE8E947" w:rsidR="00E82E94" w:rsidRPr="00666C99" w:rsidRDefault="00E82E94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371D10" w14:textId="730B0866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</w:t>
            </w:r>
            <w:r w:rsidR="00DF60D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4162B1B9" w14:textId="5F7A6F52" w:rsidR="00E82E94" w:rsidRPr="00666C99" w:rsidRDefault="00E82E94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82E94" w:rsidRPr="00666C99" w14:paraId="013DA7E4" w14:textId="77777777" w:rsidTr="00581D9A">
        <w:trPr>
          <w:cantSplit/>
        </w:trPr>
        <w:tc>
          <w:tcPr>
            <w:tcW w:w="4390" w:type="dxa"/>
          </w:tcPr>
          <w:p w14:paraId="41F5D074" w14:textId="77777777" w:rsidR="00E82E94" w:rsidRPr="00666C99" w:rsidRDefault="00E82E94" w:rsidP="00E82E94">
            <w:pPr>
              <w:tabs>
                <w:tab w:val="left" w:pos="1459"/>
                <w:tab w:val="left" w:pos="9000"/>
              </w:tabs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AC0D2" w14:textId="1485C82D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11</w:t>
            </w:r>
            <w:r w:rsidR="00DF60D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319</w:t>
            </w:r>
            <w:r w:rsidR="00DF60D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4D3F820" w14:textId="6FFC0B12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11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004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E2DA8A" w14:textId="01AD0745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11</w:t>
            </w:r>
            <w:r w:rsidR="00DF60D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084</w:t>
            </w:r>
            <w:r w:rsidR="00DF60D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43E69DB9" w14:textId="22D44BC6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845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061</w:t>
            </w:r>
          </w:p>
        </w:tc>
      </w:tr>
    </w:tbl>
    <w:p w14:paraId="355E7599" w14:textId="7E088E47" w:rsidR="0096144F" w:rsidRPr="00666C99" w:rsidRDefault="0096144F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9DB489D" w14:textId="160B4D5D" w:rsidR="00666C99" w:rsidRPr="00666C99" w:rsidRDefault="00666C99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666C99" w14:paraId="2DE7B0F2" w14:textId="77777777" w:rsidTr="00C119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483360" w14:textId="5D13298D" w:rsidR="00767150" w:rsidRPr="00666C99" w:rsidRDefault="00836E5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42A72" w:rsidRPr="00666C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142A72" w:rsidRPr="00666C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2C7C058D" w14:textId="77777777" w:rsidR="00DE0032" w:rsidRPr="00666C99" w:rsidRDefault="00DE0032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666C99" w14:paraId="35F81166" w14:textId="77777777" w:rsidTr="00142A72">
        <w:trPr>
          <w:cantSplit/>
        </w:trPr>
        <w:tc>
          <w:tcPr>
            <w:tcW w:w="4390" w:type="dxa"/>
            <w:vAlign w:val="bottom"/>
          </w:tcPr>
          <w:p w14:paraId="2CEDB4F3" w14:textId="77777777" w:rsidR="008A7F60" w:rsidRPr="00666C99" w:rsidRDefault="008A7F60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438B62" w14:textId="77777777" w:rsidR="008A7F60" w:rsidRPr="00666C99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46FA2A" w14:textId="77777777" w:rsidR="008A7F60" w:rsidRPr="00666C99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8276B" w:rsidRPr="00666C99" w14:paraId="7744AFA4" w14:textId="77777777" w:rsidTr="00142A72">
        <w:trPr>
          <w:cantSplit/>
        </w:trPr>
        <w:tc>
          <w:tcPr>
            <w:tcW w:w="4390" w:type="dxa"/>
            <w:vAlign w:val="bottom"/>
          </w:tcPr>
          <w:p w14:paraId="08C03E5D" w14:textId="77777777" w:rsidR="0008276B" w:rsidRPr="00666C99" w:rsidRDefault="0008276B" w:rsidP="0008276B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2253420" w14:textId="7B1BA840" w:rsidR="0008276B" w:rsidRPr="00666C99" w:rsidRDefault="00DC63A8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84D8E42" w14:textId="3A000581" w:rsidR="0008276B" w:rsidRPr="00666C99" w:rsidRDefault="004E55A3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25763A0" w14:textId="0486F7E5" w:rsidR="0008276B" w:rsidRPr="00666C99" w:rsidRDefault="00DC63A8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D95CF75" w14:textId="72060AB4" w:rsidR="0008276B" w:rsidRPr="00666C99" w:rsidRDefault="004E55A3" w:rsidP="000827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222A9D" w:rsidRPr="00666C99" w14:paraId="7702C504" w14:textId="77777777" w:rsidTr="00142A72">
        <w:trPr>
          <w:cantSplit/>
        </w:trPr>
        <w:tc>
          <w:tcPr>
            <w:tcW w:w="4390" w:type="dxa"/>
            <w:vAlign w:val="bottom"/>
          </w:tcPr>
          <w:p w14:paraId="21131566" w14:textId="77777777" w:rsidR="00222A9D" w:rsidRPr="00666C99" w:rsidRDefault="00222A9D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428B667" w14:textId="77777777" w:rsidR="00222A9D" w:rsidRPr="00666C99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8EA9124" w14:textId="77777777" w:rsidR="00222A9D" w:rsidRPr="00666C99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9CEF881" w14:textId="77777777" w:rsidR="00222A9D" w:rsidRPr="00666C99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4205251" w14:textId="77777777" w:rsidR="00222A9D" w:rsidRPr="00666C99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66C9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2A9D" w:rsidRPr="00666C99" w14:paraId="56E53940" w14:textId="77777777" w:rsidTr="00142A72">
        <w:trPr>
          <w:cantSplit/>
          <w:trHeight w:val="99"/>
        </w:trPr>
        <w:tc>
          <w:tcPr>
            <w:tcW w:w="4390" w:type="dxa"/>
            <w:vAlign w:val="bottom"/>
          </w:tcPr>
          <w:p w14:paraId="404D1141" w14:textId="77777777" w:rsidR="00222A9D" w:rsidRPr="00666C99" w:rsidRDefault="00222A9D" w:rsidP="00A365CC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BCC8B" w14:textId="77777777" w:rsidR="00222A9D" w:rsidRPr="00666C99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F02D9D8" w14:textId="77777777" w:rsidR="00222A9D" w:rsidRPr="00666C99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C1C26" w14:textId="77777777" w:rsidR="00222A9D" w:rsidRPr="00666C99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D8087C4" w14:textId="77777777" w:rsidR="00222A9D" w:rsidRPr="00666C99" w:rsidRDefault="00222A9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82E94" w:rsidRPr="00666C99" w14:paraId="518A8714" w14:textId="77777777" w:rsidTr="00023CB5">
        <w:trPr>
          <w:cantSplit/>
        </w:trPr>
        <w:tc>
          <w:tcPr>
            <w:tcW w:w="4390" w:type="dxa"/>
            <w:vAlign w:val="bottom"/>
          </w:tcPr>
          <w:p w14:paraId="32D23E4B" w14:textId="77777777" w:rsidR="00E82E94" w:rsidRPr="00666C99" w:rsidRDefault="00E82E94" w:rsidP="00E82E94">
            <w:pPr>
              <w:tabs>
                <w:tab w:val="left" w:pos="1245"/>
                <w:tab w:val="left" w:pos="1735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เงินฝากธนาคาร</w:t>
            </w: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ab/>
              <w:t>- ประเภทออมทรัพย์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6AC8841" w14:textId="03637E35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</w:t>
            </w:r>
            <w:r w:rsidR="00DF1A0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000</w:t>
            </w:r>
            <w:r w:rsidR="00DF1A0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center"/>
          </w:tcPr>
          <w:p w14:paraId="63F40A9D" w14:textId="2032E479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000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448238C" w14:textId="277F05BD" w:rsidR="00E82E94" w:rsidRPr="00666C99" w:rsidRDefault="00DF1A0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</w:tcPr>
          <w:p w14:paraId="7E8864A8" w14:textId="19ECE6F3" w:rsidR="00E82E94" w:rsidRPr="00666C99" w:rsidRDefault="00E82E94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82E94" w:rsidRPr="00666C99" w14:paraId="683F360F" w14:textId="77777777" w:rsidTr="00023CB5">
        <w:trPr>
          <w:cantSplit/>
        </w:trPr>
        <w:tc>
          <w:tcPr>
            <w:tcW w:w="4390" w:type="dxa"/>
            <w:vAlign w:val="bottom"/>
          </w:tcPr>
          <w:p w14:paraId="4A6CE275" w14:textId="77777777" w:rsidR="00E82E94" w:rsidRPr="00666C99" w:rsidRDefault="00E82E94" w:rsidP="00E82E94">
            <w:pPr>
              <w:tabs>
                <w:tab w:val="left" w:pos="1245"/>
                <w:tab w:val="left" w:pos="1717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ab/>
              <w:t>- ประเภทฝากประจำ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387453" w14:textId="4C978E3B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783</w:t>
            </w:r>
            <w:r w:rsidR="00DF1A0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6D37B7A" w14:textId="20F6B26B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783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34E3AA" w14:textId="0AA22998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783</w:t>
            </w:r>
            <w:r w:rsidR="00DF1A0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A0EE3A0" w14:textId="61E0D6CD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783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E82E94" w:rsidRPr="00666C99" w14:paraId="57E6092A" w14:textId="77777777" w:rsidTr="00142A72">
        <w:trPr>
          <w:cantSplit/>
        </w:trPr>
        <w:tc>
          <w:tcPr>
            <w:tcW w:w="4390" w:type="dxa"/>
          </w:tcPr>
          <w:p w14:paraId="5C09BB7C" w14:textId="77777777" w:rsidR="00E82E94" w:rsidRPr="00666C99" w:rsidRDefault="00E82E94" w:rsidP="00E82E94">
            <w:pPr>
              <w:tabs>
                <w:tab w:val="left" w:pos="1245"/>
                <w:tab w:val="left" w:pos="1459"/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A5C4F" w14:textId="77D6286A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</w:t>
            </w:r>
            <w:r w:rsidR="00DF1A0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783</w:t>
            </w:r>
            <w:r w:rsidR="00DF1A0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76441DB" w14:textId="4821E266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783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F2B79" w14:textId="67691D88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783</w:t>
            </w:r>
            <w:r w:rsidR="00DF1A05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E73B4A6" w14:textId="57454F3E" w:rsidR="00E82E94" w:rsidRPr="00666C99" w:rsidRDefault="00836E55" w:rsidP="00E82E9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783</w:t>
            </w:r>
            <w:r w:rsidR="00E82E94" w:rsidRPr="00666C9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</w:tbl>
    <w:p w14:paraId="2EFA6753" w14:textId="77777777" w:rsidR="00FC378E" w:rsidRPr="00666C99" w:rsidRDefault="00FC378E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75AB78A" w14:textId="0C7F169A" w:rsidR="008A7F60" w:rsidRPr="00666C99" w:rsidRDefault="00E36282" w:rsidP="00A365C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ณ </w:t>
      </w:r>
      <w:r w:rsidRPr="00666C9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836E55" w:rsidRPr="00836E55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31</w:t>
      </w:r>
      <w:r w:rsidRPr="00666C9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</w:t>
      </w:r>
      <w:r w:rsidRPr="00666C9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</w:t>
      </w:r>
      <w:r w:rsidR="00DC63A8" w:rsidRPr="00666C9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2565</w:t>
      </w:r>
      <w:r w:rsidRPr="00666C9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เงินฝากธนาคารที่ติดภาระค้ำประกันประกอบด้วยเงินฝากประเภท</w:t>
      </w:r>
      <w:r w:rsidR="00665C1B" w:rsidRPr="00666C9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ฝากออมทรัพย์และ</w:t>
      </w:r>
      <w:r w:rsidR="00DA62EA" w:rsidRPr="00666C9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ฝากประจำ</w:t>
      </w:r>
      <w:r w:rsidRPr="00666C9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65C1B" w:rsidRPr="00666C9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br/>
      </w:r>
      <w:r w:rsidRPr="00666C9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ซึ่งมีอัตราดอกเบี้ย</w:t>
      </w:r>
      <w:r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ร้อยละ</w:t>
      </w:r>
      <w:r w:rsidR="00665C1B"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836E55" w:rsidRPr="00836E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0</w:t>
      </w:r>
      <w:r w:rsidR="00C301A4"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325</w:t>
      </w:r>
      <w:r w:rsidR="00665C1B"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ต่อปี และร้อยละ</w:t>
      </w:r>
      <w:r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836E55" w:rsidRPr="00836E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0</w:t>
      </w:r>
      <w:r w:rsidR="00C301A4"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375</w:t>
      </w:r>
      <w:r w:rsidR="00836692"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 xml:space="preserve"> </w:t>
      </w:r>
      <w:r w:rsidR="001A0E3C"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ต่อปี </w:t>
      </w:r>
      <w:r w:rsidR="00665C1B"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ตามลำดับ </w:t>
      </w:r>
      <w:r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(</w:t>
      </w:r>
      <w:r w:rsidR="004E55A3"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2564</w:t>
      </w:r>
      <w:r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: </w:t>
      </w:r>
      <w:r w:rsidR="00E82E94"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ร้อยละ </w:t>
      </w:r>
      <w:r w:rsidR="00836E55" w:rsidRPr="00836E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0</w:t>
      </w:r>
      <w:r w:rsidR="00E82E94"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.</w:t>
      </w:r>
      <w:r w:rsidR="00836E55" w:rsidRPr="00836E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125</w:t>
      </w:r>
      <w:r w:rsidR="00E82E94"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ต่อปี และร้อยละ </w:t>
      </w:r>
      <w:r w:rsidR="00836E55" w:rsidRPr="00836E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0</w:t>
      </w:r>
      <w:r w:rsidR="00E82E94"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375</w:t>
      </w:r>
      <w:r w:rsidR="00E82E94"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 xml:space="preserve"> </w:t>
      </w:r>
      <w:r w:rsidR="00E82E94"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ต่อปี ตามลำดับ</w:t>
      </w:r>
      <w:r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)</w:t>
      </w:r>
      <w:r w:rsidR="00666C99"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 xml:space="preserve"> </w:t>
      </w:r>
      <w:r w:rsidR="00FE46A1" w:rsidRPr="00666C9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ซึ่ง</w:t>
      </w:r>
      <w:r w:rsidRPr="00666C9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กลุ่มกิจการได้วางเป็นหลักทรัพย์ค้ำประกัน</w:t>
      </w:r>
      <w:r w:rsidR="00665C1B" w:rsidRPr="00666C9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การใช้ไฟฟ้า (หมายเหตุข้อ </w:t>
      </w:r>
      <w:r w:rsidR="00836E55" w:rsidRPr="00836E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/>
        </w:rPr>
        <w:t>3</w:t>
      </w:r>
      <w:r w:rsidR="00836E55" w:rsidRPr="00836E5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</w:t>
      </w:r>
      <w:r w:rsidR="00665C1B" w:rsidRPr="00666C9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.</w:t>
      </w:r>
      <w:r w:rsidR="00836E55" w:rsidRPr="00836E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/>
        </w:rPr>
        <w:t>2</w:t>
      </w:r>
      <w:r w:rsidR="00665C1B" w:rsidRPr="00666C9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) และสำหรับ</w:t>
      </w:r>
      <w:r w:rsidRPr="00666C9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เงินเบิกเกินบัญชี </w:t>
      </w:r>
      <w:r w:rsidR="00627898" w:rsidRPr="00666C9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และ</w:t>
      </w:r>
      <w:r w:rsidRPr="00666C9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เงินกู้ยืม</w:t>
      </w:r>
      <w:r w:rsidR="00665C1B" w:rsidRPr="00666C9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ระยะสั้น</w:t>
      </w:r>
      <w:r w:rsidRPr="00666C9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จากสถาบันการเงิน</w:t>
      </w:r>
      <w:r w:rsidR="00665C1B" w:rsidRPr="00666C9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ของบริษัทย่อย </w:t>
      </w:r>
    </w:p>
    <w:p w14:paraId="6EEAE745" w14:textId="77777777" w:rsidR="00666C99" w:rsidRPr="00666C99" w:rsidRDefault="00666C99" w:rsidP="00A365C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666C99" w14:paraId="6DD5DB74" w14:textId="77777777" w:rsidTr="00C119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883E97" w14:textId="26C8AE17" w:rsidR="00767150" w:rsidRPr="00666C99" w:rsidRDefault="00836E5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42A72" w:rsidRPr="00666C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ab/>
            </w:r>
            <w:r w:rsidR="00142A72" w:rsidRPr="00666C9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4050DE9C" w14:textId="77777777" w:rsidR="00CF35AC" w:rsidRPr="00666C99" w:rsidRDefault="00CF35AC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7978EF0B" w14:textId="72BABDA0" w:rsidR="006C777B" w:rsidRDefault="009A4DE8" w:rsidP="00A365CC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66C99">
        <w:rPr>
          <w:rFonts w:ascii="Browallia New" w:eastAsia="Arial Unicode MS" w:hAnsi="Browallia New" w:cs="Browallia New" w:hint="cs"/>
          <w:color w:val="000000"/>
          <w:spacing w:val="4"/>
          <w:sz w:val="26"/>
          <w:szCs w:val="26"/>
          <w:cs/>
          <w:lang w:val="en-GB"/>
        </w:rPr>
        <w:t xml:space="preserve"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</w:t>
      </w:r>
      <w:r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โ</w:t>
      </w:r>
      <w:r w:rsidR="0032238F"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ด</w:t>
      </w:r>
      <w:r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ยกลุ่มกิจการถือหุ้นทางตรง ซึ่งสัดส่วนของส่วนได้เสียในความเป็นเจ้าของที่</w:t>
      </w:r>
      <w:r w:rsidR="0032238F"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</w:t>
      </w:r>
      <w:r w:rsidRPr="00666C9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ลุ่มกิจการถืออยู่เท่ากับสิทธิในการออกเสียงในบริษัทย่อย</w:t>
      </w:r>
      <w:r w:rsidR="00EC70D6" w:rsidRPr="00666C99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br/>
      </w:r>
      <w:r w:rsidRPr="00666C9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ที่ถือโดยกลุ่มกิจการ</w:t>
      </w:r>
    </w:p>
    <w:p w14:paraId="01099F6F" w14:textId="77777777" w:rsidR="00666C99" w:rsidRPr="00666C99" w:rsidRDefault="00666C99" w:rsidP="00A365CC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7"/>
        <w:gridCol w:w="1404"/>
        <w:gridCol w:w="810"/>
        <w:gridCol w:w="720"/>
        <w:gridCol w:w="720"/>
        <w:gridCol w:w="864"/>
        <w:gridCol w:w="864"/>
        <w:gridCol w:w="864"/>
        <w:gridCol w:w="864"/>
      </w:tblGrid>
      <w:tr w:rsidR="006C777B" w:rsidRPr="00DA0EF4" w14:paraId="0CD40302" w14:textId="77777777" w:rsidTr="00142A72">
        <w:tc>
          <w:tcPr>
            <w:tcW w:w="2347" w:type="dxa"/>
            <w:vAlign w:val="bottom"/>
          </w:tcPr>
          <w:p w14:paraId="1596C985" w14:textId="77777777" w:rsidR="006C777B" w:rsidRPr="00DA0EF4" w:rsidRDefault="006C777B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14:paraId="54BDBD7F" w14:textId="77777777" w:rsidR="006C777B" w:rsidRPr="00DA0EF4" w:rsidRDefault="006C777B" w:rsidP="00A365CC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14:paraId="0E1B843C" w14:textId="77777777" w:rsidR="006C777B" w:rsidRPr="00DA0EF4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489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CB621" w14:textId="77777777" w:rsidR="006C777B" w:rsidRPr="00DA0EF4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  <w:t>เฉพาะกิจการ</w:t>
            </w:r>
          </w:p>
        </w:tc>
      </w:tr>
      <w:tr w:rsidR="006C777B" w:rsidRPr="00DA0EF4" w14:paraId="2F0DBDF6" w14:textId="77777777" w:rsidTr="00142A72">
        <w:tc>
          <w:tcPr>
            <w:tcW w:w="2347" w:type="dxa"/>
            <w:vAlign w:val="bottom"/>
          </w:tcPr>
          <w:p w14:paraId="3C84103C" w14:textId="77777777" w:rsidR="006C777B" w:rsidRPr="00DA0EF4" w:rsidRDefault="006C777B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14:paraId="316FA397" w14:textId="77777777" w:rsidR="006C777B" w:rsidRPr="00DA0EF4" w:rsidRDefault="006C777B" w:rsidP="00A365CC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14:paraId="22E3B0DF" w14:textId="77777777" w:rsidR="006C777B" w:rsidRPr="00DA0EF4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14052CC3" w14:textId="77777777" w:rsidR="006C777B" w:rsidRPr="00DA0EF4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2592EED6" w14:textId="77777777" w:rsidR="006C777B" w:rsidRPr="00DA0EF4" w:rsidRDefault="009A4DE8" w:rsidP="00A365CC">
            <w:pPr>
              <w:pStyle w:val="a"/>
              <w:ind w:righ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ส่วนได้เสียใน</w:t>
            </w:r>
            <w:r w:rsidR="0032238F"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ความ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10E151D9" w14:textId="77777777" w:rsidR="006C777B" w:rsidRPr="00DA0EF4" w:rsidRDefault="006C777B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มูลค่าเงินลงทุนภายใต้</w:t>
            </w:r>
          </w:p>
        </w:tc>
      </w:tr>
      <w:tr w:rsidR="009A4DE8" w:rsidRPr="00DA0EF4" w14:paraId="3503A9CB" w14:textId="77777777" w:rsidTr="00142A72">
        <w:tc>
          <w:tcPr>
            <w:tcW w:w="2347" w:type="dxa"/>
            <w:vAlign w:val="bottom"/>
          </w:tcPr>
          <w:p w14:paraId="3D3D4ED3" w14:textId="77777777" w:rsidR="009A4DE8" w:rsidRPr="00DA0EF4" w:rsidRDefault="009A4DE8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14:paraId="7405C0ED" w14:textId="77777777" w:rsidR="009A4DE8" w:rsidRPr="00DA0EF4" w:rsidRDefault="009A4DE8" w:rsidP="00A365CC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14:paraId="1BC740DB" w14:textId="77777777" w:rsidR="009A4DE8" w:rsidRPr="00DA0EF4" w:rsidRDefault="009A4DE8" w:rsidP="00A365CC">
            <w:pPr>
              <w:pStyle w:val="a"/>
              <w:ind w:right="-180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ประเทศที่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60FD5AB" w14:textId="77777777" w:rsidR="009A4DE8" w:rsidRPr="00DA0EF4" w:rsidRDefault="009A4DE8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ทุนชำระแล้ว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6884DF3B" w14:textId="77777777" w:rsidR="009A4DE8" w:rsidRPr="00DA0EF4" w:rsidRDefault="009A4DE8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5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เป็นเจ้าของที่ถือโดยบริษัท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4C74B9AB" w14:textId="77777777" w:rsidR="009A4DE8" w:rsidRPr="00DA0EF4" w:rsidRDefault="009A4DE8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วิธีราคาทุน</w:t>
            </w:r>
          </w:p>
        </w:tc>
      </w:tr>
      <w:tr w:rsidR="0008276B" w:rsidRPr="00DA0EF4" w14:paraId="45785221" w14:textId="77777777" w:rsidTr="00142A72">
        <w:tc>
          <w:tcPr>
            <w:tcW w:w="2347" w:type="dxa"/>
            <w:vAlign w:val="bottom"/>
          </w:tcPr>
          <w:p w14:paraId="68958DF6" w14:textId="77777777" w:rsidR="0008276B" w:rsidRPr="00DA0EF4" w:rsidRDefault="0008276B" w:rsidP="0008276B">
            <w:pPr>
              <w:ind w:left="-105" w:right="-10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04" w:type="dxa"/>
          </w:tcPr>
          <w:p w14:paraId="4C73FF91" w14:textId="77777777" w:rsidR="0008276B" w:rsidRPr="00DA0EF4" w:rsidRDefault="0008276B" w:rsidP="0008276B">
            <w:pPr>
              <w:pStyle w:val="a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</w:tcPr>
          <w:p w14:paraId="1920386B" w14:textId="77777777" w:rsidR="0008276B" w:rsidRPr="00DA0EF4" w:rsidRDefault="0008276B" w:rsidP="0008276B">
            <w:pPr>
              <w:pStyle w:val="a"/>
              <w:ind w:right="-90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จดทะเบียน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04211314" w14:textId="50B98302" w:rsidR="0008276B" w:rsidRPr="00DA0EF4" w:rsidRDefault="00DC63A8" w:rsidP="0008276B">
            <w:pPr>
              <w:pStyle w:val="a"/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03E58E35" w14:textId="75B5C350" w:rsidR="0008276B" w:rsidRPr="00DA0EF4" w:rsidRDefault="004E55A3" w:rsidP="0008276B">
            <w:pPr>
              <w:pStyle w:val="a"/>
              <w:ind w:left="-8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88D339D" w14:textId="4010215A" w:rsidR="0008276B" w:rsidRPr="00DA0EF4" w:rsidRDefault="00DC63A8" w:rsidP="0008276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C01D5E3" w14:textId="2DB1C0A5" w:rsidR="0008276B" w:rsidRPr="00DA0EF4" w:rsidRDefault="004E55A3" w:rsidP="0008276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D776D15" w14:textId="656EE2C9" w:rsidR="0008276B" w:rsidRPr="00DA0EF4" w:rsidRDefault="00DC63A8" w:rsidP="0008276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9A0B624" w14:textId="7C54D321" w:rsidR="0008276B" w:rsidRPr="00DA0EF4" w:rsidRDefault="004E55A3" w:rsidP="0008276B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</w:tr>
      <w:tr w:rsidR="009A4DE8" w:rsidRPr="00DA0EF4" w14:paraId="7F40AA3E" w14:textId="77777777" w:rsidTr="00142A72">
        <w:tc>
          <w:tcPr>
            <w:tcW w:w="2347" w:type="dxa"/>
            <w:tcBorders>
              <w:bottom w:val="single" w:sz="4" w:space="0" w:color="auto"/>
            </w:tcBorders>
            <w:vAlign w:val="bottom"/>
          </w:tcPr>
          <w:p w14:paraId="33F387AB" w14:textId="77777777" w:rsidR="009A4DE8" w:rsidRPr="00DA0EF4" w:rsidRDefault="009A4DE8" w:rsidP="00A365CC">
            <w:pPr>
              <w:ind w:left="-105" w:right="-10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20A87022" w14:textId="77777777" w:rsidR="009A4DE8" w:rsidRPr="00DA0EF4" w:rsidRDefault="009A4DE8" w:rsidP="00A365CC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ลักษณะของธุรกิจ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E286FD" w14:textId="77777777" w:rsidR="009A4DE8" w:rsidRPr="00DA0EF4" w:rsidRDefault="009A4DE8" w:rsidP="00A365CC">
            <w:pPr>
              <w:pStyle w:val="a"/>
              <w:ind w:right="-90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จัดตั้ง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561926B" w14:textId="77777777" w:rsidR="009A4DE8" w:rsidRPr="00DA0EF4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B3AEC1D" w14:textId="77777777" w:rsidR="009A4DE8" w:rsidRPr="00DA0EF4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E80D4D4" w14:textId="77777777" w:rsidR="009A4DE8" w:rsidRPr="00DA0EF4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F7176A5" w14:textId="77777777" w:rsidR="009A4DE8" w:rsidRPr="00DA0EF4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EE18988" w14:textId="77777777" w:rsidR="009A4DE8" w:rsidRPr="00DA0EF4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D660E54" w14:textId="77777777" w:rsidR="009A4DE8" w:rsidRPr="00DA0EF4" w:rsidRDefault="009A4DE8" w:rsidP="00A365C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9A4DE8" w:rsidRPr="00DA0EF4" w14:paraId="24E27CC7" w14:textId="77777777" w:rsidTr="00D36A33">
        <w:tc>
          <w:tcPr>
            <w:tcW w:w="2347" w:type="dxa"/>
            <w:tcBorders>
              <w:top w:val="single" w:sz="4" w:space="0" w:color="auto"/>
            </w:tcBorders>
            <w:vAlign w:val="bottom"/>
          </w:tcPr>
          <w:p w14:paraId="6ED004EE" w14:textId="77777777" w:rsidR="009A4DE8" w:rsidRPr="00DA0EF4" w:rsidRDefault="009A4DE8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3D5A1AC4" w14:textId="77777777" w:rsidR="009A4DE8" w:rsidRPr="00DA0EF4" w:rsidRDefault="009A4DE8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4C1B83B" w14:textId="77777777" w:rsidR="009A4DE8" w:rsidRPr="00DA0EF4" w:rsidRDefault="009A4DE8" w:rsidP="00A365CC">
            <w:pPr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57FE8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1C8C444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E4E81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BB670A0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B61BA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CB0C780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9A4DE8" w:rsidRPr="00DA0EF4" w14:paraId="232187E6" w14:textId="77777777" w:rsidTr="00D36A33">
        <w:tc>
          <w:tcPr>
            <w:tcW w:w="2347" w:type="dxa"/>
            <w:vAlign w:val="bottom"/>
          </w:tcPr>
          <w:p w14:paraId="1FD99AC3" w14:textId="77777777" w:rsidR="009A4DE8" w:rsidRPr="00DA0EF4" w:rsidRDefault="009A4DE8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บริษัท ซันสวีท อินเตอร์เนชั่นแนล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cs/>
                <w:lang w:eastAsia="th-TH"/>
              </w:rPr>
              <w:t xml:space="preserve"> จำกัด</w:t>
            </w:r>
          </w:p>
          <w:p w14:paraId="7A12F4B7" w14:textId="77777777" w:rsidR="009A4DE8" w:rsidRPr="00DA0EF4" w:rsidRDefault="009A4DE8" w:rsidP="00A365CC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14:paraId="4443146E" w14:textId="4D7F0039" w:rsidR="009A4DE8" w:rsidRPr="00DA0EF4" w:rsidRDefault="009A4DE8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จำหน่าย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สินค้า</w:t>
            </w:r>
          </w:p>
          <w:p w14:paraId="5C7394DA" w14:textId="196E9555" w:rsidR="009A4DE8" w:rsidRPr="00DA0EF4" w:rsidRDefault="009A4DE8" w:rsidP="00A365CC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ทางการเกษตร</w:t>
            </w:r>
          </w:p>
        </w:tc>
        <w:tc>
          <w:tcPr>
            <w:tcW w:w="810" w:type="dxa"/>
            <w:vAlign w:val="bottom"/>
          </w:tcPr>
          <w:p w14:paraId="592267AE" w14:textId="77777777" w:rsidR="009A4DE8" w:rsidRPr="00DA0EF4" w:rsidRDefault="009A4DE8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7F05B0D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14:paraId="7AE1B738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03ED3B5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54CA40A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3DF2F2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6B9DE330" w14:textId="77777777" w:rsidR="009A4DE8" w:rsidRPr="00DA0EF4" w:rsidRDefault="009A4D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0E0FE8" w:rsidRPr="00DA0EF4" w14:paraId="2C8D11DE" w14:textId="77777777" w:rsidTr="00D36A33">
        <w:tc>
          <w:tcPr>
            <w:tcW w:w="2347" w:type="dxa"/>
            <w:vAlign w:val="bottom"/>
          </w:tcPr>
          <w:p w14:paraId="7FC75724" w14:textId="77777777" w:rsidR="000E0FE8" w:rsidRPr="00DA0EF4" w:rsidRDefault="000E0FE8" w:rsidP="000E0FE8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14:paraId="1D6704C7" w14:textId="173BF9A6" w:rsidR="000E0FE8" w:rsidRPr="00DA0EF4" w:rsidRDefault="000E0FE8" w:rsidP="000E0FE8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และ</w:t>
            </w:r>
            <w:r w:rsidR="00E93781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จำหน่ายสินค้า</w:t>
            </w:r>
          </w:p>
        </w:tc>
        <w:tc>
          <w:tcPr>
            <w:tcW w:w="810" w:type="dxa"/>
            <w:vAlign w:val="bottom"/>
          </w:tcPr>
          <w:p w14:paraId="142F1425" w14:textId="77777777" w:rsidR="000E0FE8" w:rsidRPr="00DA0EF4" w:rsidRDefault="000E0FE8" w:rsidP="000E0FE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D249EB7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14:paraId="30E9B310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874BE6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1777D4A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0E4557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4E87030E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E93781" w:rsidRPr="00DA0EF4" w14:paraId="44C9E91E" w14:textId="77777777" w:rsidTr="00D36A33">
        <w:tc>
          <w:tcPr>
            <w:tcW w:w="2347" w:type="dxa"/>
            <w:vAlign w:val="bottom"/>
          </w:tcPr>
          <w:p w14:paraId="64CA795E" w14:textId="77777777" w:rsidR="00E93781" w:rsidRPr="00DA0EF4" w:rsidRDefault="00E93781" w:rsidP="000E0FE8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14:paraId="469EEC8E" w14:textId="7665D9E0" w:rsidR="00E93781" w:rsidRPr="00DA0EF4" w:rsidRDefault="00E93781" w:rsidP="000E0FE8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 xml:space="preserve">   อุปโภคบริโภค</w:t>
            </w:r>
          </w:p>
        </w:tc>
        <w:tc>
          <w:tcPr>
            <w:tcW w:w="810" w:type="dxa"/>
            <w:vAlign w:val="bottom"/>
          </w:tcPr>
          <w:p w14:paraId="59E5E285" w14:textId="77777777" w:rsidR="00E93781" w:rsidRPr="00DA0EF4" w:rsidRDefault="00E93781" w:rsidP="000E0FE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32FE779" w14:textId="77777777" w:rsidR="00E93781" w:rsidRPr="00DA0EF4" w:rsidRDefault="00E93781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14:paraId="3FD00105" w14:textId="77777777" w:rsidR="00E93781" w:rsidRPr="00DA0EF4" w:rsidRDefault="00E93781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C40485" w14:textId="77777777" w:rsidR="00E93781" w:rsidRPr="00DA0EF4" w:rsidRDefault="00E93781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5FEE24C7" w14:textId="77777777" w:rsidR="00E93781" w:rsidRPr="00DA0EF4" w:rsidRDefault="00E93781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E05C48D" w14:textId="77777777" w:rsidR="00E93781" w:rsidRPr="00DA0EF4" w:rsidRDefault="00E93781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4E524265" w14:textId="77777777" w:rsidR="00E93781" w:rsidRPr="00DA0EF4" w:rsidRDefault="00E93781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0E0FE8" w:rsidRPr="00DA0EF4" w14:paraId="072D2E5A" w14:textId="77777777" w:rsidTr="00D36A33">
        <w:tc>
          <w:tcPr>
            <w:tcW w:w="2347" w:type="dxa"/>
            <w:vAlign w:val="bottom"/>
          </w:tcPr>
          <w:p w14:paraId="042C15C0" w14:textId="77777777" w:rsidR="000E0FE8" w:rsidRPr="00DA0EF4" w:rsidRDefault="000E0FE8" w:rsidP="000E0FE8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14:paraId="2A4B0ADE" w14:textId="3C9A3C72" w:rsidR="000E0FE8" w:rsidRPr="00DA0EF4" w:rsidRDefault="000E0FE8" w:rsidP="000E0FE8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ผ่านตู้จำหน่าย</w:t>
            </w:r>
          </w:p>
        </w:tc>
        <w:tc>
          <w:tcPr>
            <w:tcW w:w="810" w:type="dxa"/>
            <w:vAlign w:val="bottom"/>
          </w:tcPr>
          <w:p w14:paraId="1BECAF42" w14:textId="77777777" w:rsidR="000E0FE8" w:rsidRPr="00DA0EF4" w:rsidRDefault="000E0FE8" w:rsidP="000E0FE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20C2AD3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14:paraId="07D3D52B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A59767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FAE40E1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FBD840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14:paraId="4AA3C0ED" w14:textId="77777777" w:rsidR="000E0FE8" w:rsidRPr="00DA0EF4" w:rsidRDefault="000E0FE8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</w:p>
        </w:tc>
      </w:tr>
      <w:tr w:rsidR="000E0FE8" w:rsidRPr="00DA0EF4" w14:paraId="72F5CB5E" w14:textId="77777777" w:rsidTr="00666C99">
        <w:trPr>
          <w:trHeight w:val="74"/>
        </w:trPr>
        <w:tc>
          <w:tcPr>
            <w:tcW w:w="2347" w:type="dxa"/>
            <w:vAlign w:val="bottom"/>
          </w:tcPr>
          <w:p w14:paraId="586745EA" w14:textId="77777777" w:rsidR="000E0FE8" w:rsidRPr="00DA0EF4" w:rsidRDefault="000E0FE8" w:rsidP="000E0FE8">
            <w:pPr>
              <w:ind w:left="-105" w:right="-108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14:paraId="0CF2072A" w14:textId="17EDC04A" w:rsidR="000E0FE8" w:rsidRPr="00DA0EF4" w:rsidRDefault="000E0FE8" w:rsidP="000E0FE8">
            <w:pPr>
              <w:ind w:right="-72"/>
              <w:jc w:val="lef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สินค้าอัตโนมัติ</w:t>
            </w:r>
          </w:p>
        </w:tc>
        <w:tc>
          <w:tcPr>
            <w:tcW w:w="810" w:type="dxa"/>
          </w:tcPr>
          <w:p w14:paraId="3C0991FA" w14:textId="77777777" w:rsidR="000E0FE8" w:rsidRPr="00DA0EF4" w:rsidRDefault="000E0FE8" w:rsidP="000E0FE8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cs/>
                <w:lang w:val="en-GB" w:eastAsia="th-TH"/>
              </w:rPr>
              <w:t>ไทย</w:t>
            </w:r>
          </w:p>
        </w:tc>
        <w:tc>
          <w:tcPr>
            <w:tcW w:w="720" w:type="dxa"/>
            <w:shd w:val="clear" w:color="auto" w:fill="FAFAFA"/>
          </w:tcPr>
          <w:p w14:paraId="5631F4BE" w14:textId="4DB6C9F9" w:rsidR="000E0FE8" w:rsidRPr="00DA0EF4" w:rsidRDefault="00836E55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</w:pPr>
            <w:r w:rsidRPr="00836E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5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</w:p>
        </w:tc>
        <w:tc>
          <w:tcPr>
            <w:tcW w:w="720" w:type="dxa"/>
          </w:tcPr>
          <w:p w14:paraId="5586FD75" w14:textId="5F1F89A1" w:rsidR="000E0FE8" w:rsidRPr="00DA0EF4" w:rsidRDefault="00836E55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</w:pPr>
            <w:r w:rsidRPr="00836E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5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lang w:val="en-GB"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36B64294" w14:textId="152DFF3B" w:rsidR="000E0FE8" w:rsidRPr="00DA0EF4" w:rsidRDefault="00836E55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  <w:r w:rsidRPr="00836E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864" w:type="dxa"/>
          </w:tcPr>
          <w:p w14:paraId="0924EFC6" w14:textId="7F34CEE7" w:rsidR="000E0FE8" w:rsidRPr="00DA0EF4" w:rsidRDefault="00836E55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36E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0F47C2" w14:textId="1C979973" w:rsidR="000E0FE8" w:rsidRPr="00DA0EF4" w:rsidRDefault="00836E55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36E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369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971</w:t>
            </w:r>
          </w:p>
        </w:tc>
        <w:tc>
          <w:tcPr>
            <w:tcW w:w="864" w:type="dxa"/>
            <w:vAlign w:val="bottom"/>
          </w:tcPr>
          <w:p w14:paraId="0A40CC99" w14:textId="0CACAA3D" w:rsidR="000E0FE8" w:rsidRPr="00DA0EF4" w:rsidRDefault="00836E55" w:rsidP="000E0FE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</w:pPr>
            <w:r w:rsidRPr="00836E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7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369</w:t>
            </w:r>
            <w:r w:rsidR="000E0FE8" w:rsidRPr="00DA0EF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val="en-GB" w:eastAsia="th-TH"/>
              </w:rPr>
              <w:t>971</w:t>
            </w:r>
          </w:p>
        </w:tc>
      </w:tr>
    </w:tbl>
    <w:p w14:paraId="16E9431C" w14:textId="0DC03C80" w:rsidR="00666C99" w:rsidRPr="00666C99" w:rsidRDefault="00666C99">
      <w:pPr>
        <w:rPr>
          <w:rFonts w:ascii="Browallia New" w:hAnsi="Browallia New" w:cs="Browallia New"/>
          <w:sz w:val="26"/>
          <w:szCs w:val="26"/>
        </w:rPr>
      </w:pPr>
    </w:p>
    <w:p w14:paraId="22DDBE3D" w14:textId="77777777" w:rsidR="00666C99" w:rsidRPr="00666C99" w:rsidRDefault="00666C99">
      <w:pPr>
        <w:rPr>
          <w:rFonts w:ascii="Browallia New" w:hAnsi="Browallia New" w:cs="Browallia New"/>
          <w:sz w:val="26"/>
          <w:szCs w:val="26"/>
        </w:rPr>
      </w:pPr>
    </w:p>
    <w:p w14:paraId="251411D8" w14:textId="79B00928" w:rsidR="00AE7754" w:rsidRPr="00666C99" w:rsidRDefault="00AE7754" w:rsidP="000D06FF">
      <w:pPr>
        <w:tabs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AE7754" w:rsidRPr="00666C99" w:rsidSect="008F3145">
          <w:headerReference w:type="default" r:id="rId9"/>
          <w:footerReference w:type="default" r:id="rId10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14:paraId="0DFD5B7F" w14:textId="77777777" w:rsidR="00773ADA" w:rsidRPr="00DA0EF4" w:rsidRDefault="00773ADA" w:rsidP="000D06F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767150" w:rsidRPr="00DA0EF4" w14:paraId="187D3B3A" w14:textId="77777777" w:rsidTr="00D36A33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4BABCA50" w14:textId="050D2928" w:rsidR="00767150" w:rsidRPr="00DA0EF4" w:rsidRDefault="00836E5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36A33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36A33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1755E395" w14:textId="77777777" w:rsidR="003F3244" w:rsidRPr="00DA0EF4" w:rsidRDefault="003F3244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</w:rPr>
      </w:pPr>
    </w:p>
    <w:tbl>
      <w:tblPr>
        <w:tblW w:w="1517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440"/>
        <w:gridCol w:w="1296"/>
        <w:gridCol w:w="1728"/>
        <w:gridCol w:w="1296"/>
        <w:gridCol w:w="1296"/>
        <w:gridCol w:w="1296"/>
      </w:tblGrid>
      <w:tr w:rsidR="00E82E94" w:rsidRPr="00DA0EF4" w14:paraId="4707E37B" w14:textId="77777777" w:rsidTr="00E82E94">
        <w:trPr>
          <w:trHeight w:val="257"/>
        </w:trPr>
        <w:tc>
          <w:tcPr>
            <w:tcW w:w="4230" w:type="dxa"/>
            <w:shd w:val="clear" w:color="auto" w:fill="auto"/>
          </w:tcPr>
          <w:p w14:paraId="7013198D" w14:textId="77777777" w:rsidR="00E82E94" w:rsidRPr="00DA0EF4" w:rsidRDefault="00E82E94" w:rsidP="006618B9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C8378D" w14:textId="77777777" w:rsidR="00E82E94" w:rsidRPr="00DA0EF4" w:rsidRDefault="00E82E94" w:rsidP="006618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82E94" w:rsidRPr="00DA0EF4" w14:paraId="1D3A2DE1" w14:textId="77777777" w:rsidTr="00E82E94">
        <w:trPr>
          <w:trHeight w:val="257"/>
        </w:trPr>
        <w:tc>
          <w:tcPr>
            <w:tcW w:w="4230" w:type="dxa"/>
            <w:shd w:val="clear" w:color="auto" w:fill="auto"/>
          </w:tcPr>
          <w:p w14:paraId="14AEB58F" w14:textId="77777777" w:rsidR="00E82E94" w:rsidRPr="00DA0EF4" w:rsidRDefault="00E82E94" w:rsidP="006618B9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D77FA8E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4ED3D7A0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</w:tcPr>
          <w:p w14:paraId="3003FE40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96" w:type="dxa"/>
            <w:shd w:val="clear" w:color="auto" w:fill="auto"/>
          </w:tcPr>
          <w:p w14:paraId="243DB106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728" w:type="dxa"/>
            <w:shd w:val="clear" w:color="auto" w:fill="auto"/>
          </w:tcPr>
          <w:p w14:paraId="6DBCE980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 ติดตั้ง</w:t>
            </w:r>
          </w:p>
        </w:tc>
        <w:tc>
          <w:tcPr>
            <w:tcW w:w="1296" w:type="dxa"/>
            <w:shd w:val="clear" w:color="auto" w:fill="auto"/>
          </w:tcPr>
          <w:p w14:paraId="0356C7CB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33B66A0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96" w:type="dxa"/>
            <w:shd w:val="clear" w:color="auto" w:fill="auto"/>
          </w:tcPr>
          <w:p w14:paraId="08DCE497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82E94" w:rsidRPr="00DA0EF4" w14:paraId="18163F28" w14:textId="77777777" w:rsidTr="00E82E94">
        <w:trPr>
          <w:trHeight w:val="257"/>
        </w:trPr>
        <w:tc>
          <w:tcPr>
            <w:tcW w:w="4230" w:type="dxa"/>
            <w:shd w:val="clear" w:color="auto" w:fill="auto"/>
          </w:tcPr>
          <w:p w14:paraId="5BFECCFB" w14:textId="77777777" w:rsidR="00E82E94" w:rsidRPr="00DA0EF4" w:rsidRDefault="00E82E94" w:rsidP="006618B9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14:paraId="590A9485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hideMark/>
          </w:tcPr>
          <w:p w14:paraId="05F09C45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hideMark/>
          </w:tcPr>
          <w:p w14:paraId="7AA7B065" w14:textId="77777777" w:rsidR="00E82E94" w:rsidRPr="00DA0EF4" w:rsidRDefault="00E82E94" w:rsidP="006618B9">
            <w:pPr>
              <w:spacing w:before="10" w:after="10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296" w:type="dxa"/>
            <w:shd w:val="clear" w:color="auto" w:fill="auto"/>
            <w:hideMark/>
          </w:tcPr>
          <w:p w14:paraId="0E270EC7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728" w:type="dxa"/>
            <w:shd w:val="clear" w:color="auto" w:fill="auto"/>
            <w:hideMark/>
          </w:tcPr>
          <w:p w14:paraId="0B6E93FB" w14:textId="77777777" w:rsidR="00E82E94" w:rsidRPr="00DA0EF4" w:rsidRDefault="00E82E94" w:rsidP="006618B9">
            <w:pPr>
              <w:spacing w:before="10" w:after="10"/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296" w:type="dxa"/>
            <w:shd w:val="clear" w:color="auto" w:fill="auto"/>
            <w:hideMark/>
          </w:tcPr>
          <w:p w14:paraId="2C2FB3B1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hideMark/>
          </w:tcPr>
          <w:p w14:paraId="3D0D46EC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96" w:type="dxa"/>
            <w:shd w:val="clear" w:color="auto" w:fill="auto"/>
            <w:hideMark/>
          </w:tcPr>
          <w:p w14:paraId="4166995C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82E94" w:rsidRPr="00DA0EF4" w14:paraId="3863F3E2" w14:textId="77777777" w:rsidTr="00E82E94">
        <w:trPr>
          <w:trHeight w:val="287"/>
        </w:trPr>
        <w:tc>
          <w:tcPr>
            <w:tcW w:w="4230" w:type="dxa"/>
            <w:shd w:val="clear" w:color="auto" w:fill="auto"/>
          </w:tcPr>
          <w:p w14:paraId="2881A81E" w14:textId="77777777" w:rsidR="00E82E94" w:rsidRPr="00DA0EF4" w:rsidRDefault="00E82E94" w:rsidP="006618B9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11B3E6C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D367F90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EC89859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894A6D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DF904FF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5419CD5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2A43F6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7E1122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E82E94" w:rsidRPr="00DA0EF4" w14:paraId="5C885062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6D8FF738" w14:textId="7BD2A56C" w:rsidR="00E82E94" w:rsidRPr="00DA0EF4" w:rsidRDefault="00E82E94" w:rsidP="006618B9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มกราคม </w:t>
            </w: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470C228B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7960A6F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121B194C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4A62B56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65D95AF5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5E83453D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6D042600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5332BCF8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82E94" w:rsidRPr="00DA0EF4" w14:paraId="3997B3D3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748094B8" w14:textId="77777777" w:rsidR="00E82E94" w:rsidRPr="00DA0EF4" w:rsidRDefault="00E82E94" w:rsidP="006618B9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03D63DE0" w14:textId="7370AF9E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</w:tcPr>
          <w:p w14:paraId="4D10648F" w14:textId="6E973C97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022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auto"/>
          </w:tcPr>
          <w:p w14:paraId="08EEA5E8" w14:textId="31B75AE3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  <w:tc>
          <w:tcPr>
            <w:tcW w:w="1296" w:type="dxa"/>
            <w:shd w:val="clear" w:color="auto" w:fill="auto"/>
          </w:tcPr>
          <w:p w14:paraId="465F7498" w14:textId="7CA31032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802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713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</w:p>
        </w:tc>
        <w:tc>
          <w:tcPr>
            <w:tcW w:w="1728" w:type="dxa"/>
            <w:shd w:val="clear" w:color="auto" w:fill="auto"/>
          </w:tcPr>
          <w:p w14:paraId="5708D7B7" w14:textId="4B9DEAA0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auto"/>
          </w:tcPr>
          <w:p w14:paraId="094861EC" w14:textId="79725899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96" w:type="dxa"/>
            <w:shd w:val="clear" w:color="auto" w:fill="auto"/>
          </w:tcPr>
          <w:p w14:paraId="38E1576D" w14:textId="141E621A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auto"/>
          </w:tcPr>
          <w:p w14:paraId="37E3CF62" w14:textId="39140DFA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690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</w:p>
        </w:tc>
      </w:tr>
      <w:tr w:rsidR="00E82E94" w:rsidRPr="00DA0EF4" w14:paraId="11C5DC8E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0BDA7B99" w14:textId="77777777" w:rsidR="00E82E94" w:rsidRPr="00DA0EF4" w:rsidRDefault="00E82E94" w:rsidP="006618B9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57C45D2B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372A7E" w14:textId="259477FA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665DE85" w14:textId="3D97E971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D165760" w14:textId="581EC212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D22ED85" w14:textId="5D2E72B4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FFED384" w14:textId="61654EDB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E0564BD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F6952E" w14:textId="6C3F8FE6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82E94" w:rsidRPr="00DA0EF4" w14:paraId="209FA1A5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6EAAFB11" w14:textId="77777777" w:rsidR="00E82E94" w:rsidRPr="00DA0EF4" w:rsidRDefault="00E82E94" w:rsidP="006618B9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6E9FF5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FB3952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D2C4EC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D96C2B" w14:textId="1F3F4C3F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617B709" w14:textId="7E16A17E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D5D992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086EE9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93B550" w14:textId="07CBBD03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82E94" w:rsidRPr="00DA0EF4" w14:paraId="78D06095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2708F9C7" w14:textId="77777777" w:rsidR="00E82E94" w:rsidRPr="00DA0EF4" w:rsidRDefault="00E82E94" w:rsidP="006618B9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32209" w14:textId="379F2FAB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D6578" w14:textId="11B5C34B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AA141" w14:textId="6081D607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933B2" w14:textId="5F9D5BCE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121E3" w14:textId="4A8E7186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876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DBC6F" w14:textId="1AB5E6D6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2C64A" w14:textId="054DAE52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DE829" w14:textId="5AF6F744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</w:p>
        </w:tc>
      </w:tr>
      <w:tr w:rsidR="00E82E94" w:rsidRPr="00DA0EF4" w14:paraId="4FD96E01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6D161F59" w14:textId="77777777" w:rsidR="00E82E94" w:rsidRPr="00DA0EF4" w:rsidRDefault="00E82E94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BD96D7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50732B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5F3A3F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4A6603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A388D35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8DF781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5CF41F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0DFE16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E82E94" w:rsidRPr="00DA0EF4" w14:paraId="3874C961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635DF84C" w14:textId="42D2C892" w:rsidR="00E82E94" w:rsidRPr="00DA0EF4" w:rsidRDefault="00E82E94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70B76F1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7DDED4A3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6890704B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830C97D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52AE6486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75357A7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3565585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421B9D78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82E94" w:rsidRPr="00DA0EF4" w14:paraId="574130A3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735E5E55" w14:textId="77777777" w:rsidR="00E82E94" w:rsidRPr="00DA0EF4" w:rsidRDefault="00E82E94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ราคาตามบัญชีต้นปี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14:paraId="0655E9C1" w14:textId="66760038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98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706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503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28F542CB" w14:textId="116BA3A4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777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663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14:paraId="641029A1" w14:textId="64C09F3C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94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181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269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5B19F50E" w14:textId="70BF27FC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402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321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325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728" w:type="dxa"/>
            <w:shd w:val="clear" w:color="auto" w:fill="auto"/>
          </w:tcPr>
          <w:p w14:paraId="0DDB05B0" w14:textId="2604FE31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876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955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2675DE1F" w14:textId="695C5B2C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12D7130C" w14:textId="6D882EBC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50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228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105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60026748" w14:textId="7B806844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657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091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824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</w:tr>
      <w:tr w:rsidR="00E82E94" w:rsidRPr="00DA0EF4" w14:paraId="3940CE76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7AF3C43D" w14:textId="77777777" w:rsidR="00E82E94" w:rsidRPr="00DA0EF4" w:rsidRDefault="00E82E94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auto"/>
          </w:tcPr>
          <w:p w14:paraId="74BC4EFE" w14:textId="45595D86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969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auto"/>
          </w:tcPr>
          <w:p w14:paraId="772F69C5" w14:textId="57E4D521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748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auto"/>
          </w:tcPr>
          <w:p w14:paraId="70F9A260" w14:textId="2A328FFF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298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auto"/>
          </w:tcPr>
          <w:p w14:paraId="33D727CC" w14:textId="367F5A6F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529</w:t>
            </w:r>
          </w:p>
        </w:tc>
        <w:tc>
          <w:tcPr>
            <w:tcW w:w="1728" w:type="dxa"/>
            <w:shd w:val="clear" w:color="auto" w:fill="auto"/>
          </w:tcPr>
          <w:p w14:paraId="601E9EBD" w14:textId="03129BCE" w:rsidR="00E82E94" w:rsidRPr="00DA0EF4" w:rsidRDefault="00836E55" w:rsidP="006618B9">
            <w:pPr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auto"/>
          </w:tcPr>
          <w:p w14:paraId="11BCAC81" w14:textId="14EB00FC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722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</w:p>
        </w:tc>
        <w:tc>
          <w:tcPr>
            <w:tcW w:w="1296" w:type="dxa"/>
            <w:shd w:val="clear" w:color="auto" w:fill="auto"/>
          </w:tcPr>
          <w:p w14:paraId="0E327D4D" w14:textId="47BBD8FE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846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1296" w:type="dxa"/>
            <w:shd w:val="clear" w:color="auto" w:fill="auto"/>
          </w:tcPr>
          <w:p w14:paraId="41FD9B6F" w14:textId="7C4D8C86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805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</w:p>
        </w:tc>
      </w:tr>
      <w:tr w:rsidR="00E82E94" w:rsidRPr="00DA0EF4" w14:paraId="4A147812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063D563E" w14:textId="77777777" w:rsidR="00E82E94" w:rsidRPr="00DA0EF4" w:rsidRDefault="00E82E94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การโอนเข้า(ออก)</w:t>
            </w:r>
          </w:p>
        </w:tc>
        <w:tc>
          <w:tcPr>
            <w:tcW w:w="1296" w:type="dxa"/>
            <w:shd w:val="clear" w:color="auto" w:fill="auto"/>
          </w:tcPr>
          <w:p w14:paraId="7A224609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E5CC58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DD1638" w14:textId="2A3958FE" w:rsidR="00E82E94" w:rsidRPr="00DA0EF4" w:rsidRDefault="00836E55" w:rsidP="006618B9">
            <w:pPr>
              <w:tabs>
                <w:tab w:val="left" w:pos="11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auto"/>
          </w:tcPr>
          <w:p w14:paraId="25AA62C6" w14:textId="2FEB687A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</w:p>
        </w:tc>
        <w:tc>
          <w:tcPr>
            <w:tcW w:w="1728" w:type="dxa"/>
            <w:shd w:val="clear" w:color="auto" w:fill="auto"/>
          </w:tcPr>
          <w:p w14:paraId="149C064C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0AA4636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544CB9" w14:textId="68980FEE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0103D82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E82E94" w:rsidRPr="00DA0EF4" w14:paraId="3C27953A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0E4F2E32" w14:textId="77777777" w:rsidR="00E82E94" w:rsidRPr="00DA0EF4" w:rsidRDefault="00E82E94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จำหน่ายสินทรัพย์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14:paraId="0EABFDF9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3AE9B5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A24C40F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823E4D" w14:textId="09594625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29CFB6C" w14:textId="7B1A8412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B6623D7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79E57F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65EC51" w14:textId="229364F9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82E94" w:rsidRPr="00DA0EF4" w14:paraId="10470FC7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403B41DB" w14:textId="09B9AB65" w:rsidR="00E82E94" w:rsidRPr="00DA0EF4" w:rsidRDefault="00E82E94" w:rsidP="007B0A4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โอนสินทรัพย์ไปเป็นอสังหาริมทรัพย์เพื่อการลงทุน</w:t>
            </w:r>
          </w:p>
        </w:tc>
        <w:tc>
          <w:tcPr>
            <w:tcW w:w="1296" w:type="dxa"/>
            <w:shd w:val="clear" w:color="auto" w:fill="auto"/>
          </w:tcPr>
          <w:p w14:paraId="6E9842B9" w14:textId="7CCDAA7D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09255AC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B64D54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09AB4B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156A85B3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A38801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EC8EFA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EBE1ED" w14:textId="521F87C0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82E94" w:rsidRPr="00DA0EF4" w14:paraId="016621F0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3A12B9E6" w14:textId="20BE9C83" w:rsidR="00E82E94" w:rsidRPr="00CA64E1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highlight w:val="yellow"/>
                <w:cs/>
              </w:rPr>
            </w:pPr>
            <w:r w:rsidRPr="001A798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296" w:type="dxa"/>
            <w:shd w:val="clear" w:color="auto" w:fill="auto"/>
          </w:tcPr>
          <w:p w14:paraId="751EB0E7" w14:textId="204B3FE9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96" w:type="dxa"/>
            <w:shd w:val="clear" w:color="auto" w:fill="auto"/>
          </w:tcPr>
          <w:p w14:paraId="76E8EEE4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3A8EF8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99A997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32FA2D40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E5C30E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215AB6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02D304" w14:textId="78F2F6B4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</w:p>
        </w:tc>
      </w:tr>
      <w:tr w:rsidR="00E82E94" w:rsidRPr="00DA0EF4" w14:paraId="1575FA33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4630B3BA" w14:textId="77777777" w:rsidR="00E82E94" w:rsidRPr="00DA0EF4" w:rsidRDefault="00E82E94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รับโอนจากสินทรัพย์สิทธิการใช้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14:paraId="556BC19C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1EF5737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F18EC7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FF522B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3400086C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4FF80C" w14:textId="0F9B74FE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6EB8B8D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55539F" w14:textId="179A7E49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</w:tr>
      <w:tr w:rsidR="00E82E94" w:rsidRPr="00DA0EF4" w14:paraId="4D25121B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6A0C30BF" w14:textId="77777777" w:rsidR="00E82E94" w:rsidRPr="00DA0EF4" w:rsidRDefault="00E82E94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70B6EE65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E47ED2" w14:textId="486FD5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CE207F2" w14:textId="5D5E1E4C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6579798" w14:textId="7D5AE679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95F8367" w14:textId="1B6A6AB6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040D072" w14:textId="35D76F70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18990EF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8A13C3" w14:textId="72341631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82E94" w:rsidRPr="00DA0EF4" w14:paraId="4A5D01AE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22346FCD" w14:textId="77777777" w:rsidR="00E82E94" w:rsidRPr="00DA0EF4" w:rsidRDefault="00E82E94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กลับรายการขาดทุนจากการด้อยค่าของสินทรัพย์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B1C4B8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D497FE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D7BA3F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10EDF6" w14:textId="003F6F21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385BF80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104FC4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D0E9DE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A8D76B" w14:textId="68E60676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</w:tr>
      <w:tr w:rsidR="00E82E94" w:rsidRPr="00DA0EF4" w14:paraId="7B812CED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6D1659EF" w14:textId="77777777" w:rsidR="00E82E94" w:rsidRPr="00DA0EF4" w:rsidRDefault="00E82E94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ราคาตามบัญชีปลายปี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50AFB" w14:textId="26D12B6B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2FB0D" w14:textId="4AC420AC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60095" w14:textId="74B52608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12C53" w14:textId="11C0F5DF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E179C" w14:textId="0761C5CC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CA300" w14:textId="513865CF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60873" w14:textId="5A81F358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EE843" w14:textId="21EF5E23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</w:tr>
      <w:tr w:rsidR="00E82E94" w:rsidRPr="00DA0EF4" w14:paraId="3C5F7D72" w14:textId="77777777" w:rsidTr="00E82E94">
        <w:trPr>
          <w:trHeight w:val="64"/>
        </w:trPr>
        <w:tc>
          <w:tcPr>
            <w:tcW w:w="4230" w:type="dxa"/>
            <w:shd w:val="clear" w:color="auto" w:fill="auto"/>
          </w:tcPr>
          <w:p w14:paraId="25A58818" w14:textId="77777777" w:rsidR="00E82E94" w:rsidRPr="00DA0EF4" w:rsidRDefault="00E82E94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62CE45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9006D5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62E414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D4D725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34E4DED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1072BD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0E7707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F9347D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E82E94" w:rsidRPr="00DA0EF4" w14:paraId="111F3E6F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365C56AE" w14:textId="34286A7A" w:rsidR="00E82E94" w:rsidRPr="00DA0EF4" w:rsidRDefault="00E82E94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F762A01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43362535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0F3E289D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EA8D804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auto"/>
          </w:tcPr>
          <w:p w14:paraId="0E73E826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F9DB35A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FF64A5B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168F438D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82E94" w:rsidRPr="00DA0EF4" w14:paraId="7363B8C9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76AAE35D" w14:textId="77777777" w:rsidR="00E82E94" w:rsidRPr="00DA0EF4" w:rsidRDefault="00E82E94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14E16C16" w14:textId="1AB93784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auto"/>
          </w:tcPr>
          <w:p w14:paraId="26FC40DD" w14:textId="61B05DBE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770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auto"/>
          </w:tcPr>
          <w:p w14:paraId="365132F4" w14:textId="15F1C65F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auto"/>
          </w:tcPr>
          <w:p w14:paraId="641C9E38" w14:textId="6844EA85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633</w:t>
            </w:r>
          </w:p>
        </w:tc>
        <w:tc>
          <w:tcPr>
            <w:tcW w:w="1728" w:type="dxa"/>
            <w:shd w:val="clear" w:color="auto" w:fill="auto"/>
          </w:tcPr>
          <w:p w14:paraId="38EEB38B" w14:textId="2E5FEEF4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704</w:t>
            </w:r>
          </w:p>
        </w:tc>
        <w:tc>
          <w:tcPr>
            <w:tcW w:w="1296" w:type="dxa"/>
            <w:shd w:val="clear" w:color="auto" w:fill="auto"/>
          </w:tcPr>
          <w:p w14:paraId="386AB63C" w14:textId="669D8E69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auto"/>
          </w:tcPr>
          <w:p w14:paraId="70DDF45C" w14:textId="092329E0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auto"/>
          </w:tcPr>
          <w:p w14:paraId="0DF46217" w14:textId="50F7A5D1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322</w:t>
            </w:r>
          </w:p>
        </w:tc>
      </w:tr>
      <w:tr w:rsidR="00E82E94" w:rsidRPr="00DA0EF4" w14:paraId="244179A0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53B4EC35" w14:textId="77777777" w:rsidR="00E82E94" w:rsidRPr="00DA0EF4" w:rsidRDefault="00E82E94" w:rsidP="006618B9">
            <w:pPr>
              <w:tabs>
                <w:tab w:val="left" w:pos="346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5ED68A63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787EFB3" w14:textId="2337BDDB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50389E8" w14:textId="0B6356AC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3CE67FD" w14:textId="38091A71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0784587" w14:textId="21BAD5EA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110261C" w14:textId="6E96D4A4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392C063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EB62FE" w14:textId="7F21C1D3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82E94" w:rsidRPr="00DA0EF4" w14:paraId="6E31C1F2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7EE3B04F" w14:textId="77777777" w:rsidR="00E82E94" w:rsidRPr="00DA0EF4" w:rsidRDefault="00E82E94" w:rsidP="006618B9">
            <w:pPr>
              <w:tabs>
                <w:tab w:val="left" w:pos="346"/>
                <w:tab w:val="left" w:pos="787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EFC7F2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D69BDB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25EDA9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1B42B7" w14:textId="52BB3600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2DB238C" w14:textId="4BDDF0CE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EF8D1F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05C13D" w14:textId="77777777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D33F57" w14:textId="72AD47CF" w:rsidR="00E82E94" w:rsidRPr="00DA0EF4" w:rsidRDefault="00E82E94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82E94" w:rsidRPr="00DA0EF4" w14:paraId="13AF1B1B" w14:textId="77777777" w:rsidTr="00E82E94">
        <w:trPr>
          <w:trHeight w:val="20"/>
        </w:trPr>
        <w:tc>
          <w:tcPr>
            <w:tcW w:w="4230" w:type="dxa"/>
            <w:shd w:val="clear" w:color="auto" w:fill="auto"/>
          </w:tcPr>
          <w:p w14:paraId="05EA5CD9" w14:textId="77777777" w:rsidR="00E82E94" w:rsidRPr="00DA0EF4" w:rsidRDefault="00E82E94" w:rsidP="006618B9">
            <w:pPr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8B518" w14:textId="1EA6F52A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81F68" w14:textId="4AF871CB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98969" w14:textId="0AAA947C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95690" w14:textId="7D801732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AC5DB" w14:textId="3EED86FC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5197B" w14:textId="1F14ABF0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F62FF" w14:textId="3BA0E483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585E9" w14:textId="7CB0ADB1" w:rsidR="00E82E94" w:rsidRPr="00DA0EF4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  <w:r w:rsidR="00E82E94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</w:tr>
    </w:tbl>
    <w:p w14:paraId="4DEC3642" w14:textId="77777777" w:rsidR="00234100" w:rsidRPr="00DA0EF4" w:rsidRDefault="00234100" w:rsidP="0023410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517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440"/>
        <w:gridCol w:w="1296"/>
        <w:gridCol w:w="1728"/>
        <w:gridCol w:w="1296"/>
        <w:gridCol w:w="1296"/>
        <w:gridCol w:w="1296"/>
      </w:tblGrid>
      <w:tr w:rsidR="00234100" w:rsidRPr="007E5C00" w14:paraId="6B4428F0" w14:textId="77777777" w:rsidTr="00234100">
        <w:trPr>
          <w:trHeight w:val="257"/>
        </w:trPr>
        <w:tc>
          <w:tcPr>
            <w:tcW w:w="4230" w:type="dxa"/>
            <w:shd w:val="clear" w:color="auto" w:fill="auto"/>
          </w:tcPr>
          <w:p w14:paraId="79EA66E7" w14:textId="77777777" w:rsidR="00234100" w:rsidRPr="007E5C00" w:rsidRDefault="00234100" w:rsidP="002F0E5E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07A9F75" w14:textId="77777777" w:rsidR="00234100" w:rsidRPr="007E5C00" w:rsidRDefault="00234100" w:rsidP="002F0E5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34100" w:rsidRPr="007E5C00" w14:paraId="29A39FD3" w14:textId="77777777" w:rsidTr="00234100">
        <w:trPr>
          <w:trHeight w:val="257"/>
        </w:trPr>
        <w:tc>
          <w:tcPr>
            <w:tcW w:w="4230" w:type="dxa"/>
            <w:shd w:val="clear" w:color="auto" w:fill="auto"/>
          </w:tcPr>
          <w:p w14:paraId="30E36C6F" w14:textId="77777777" w:rsidR="00234100" w:rsidRPr="007E5C00" w:rsidRDefault="00234100" w:rsidP="002F0E5E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FC3B1DF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18B7FCB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40" w:type="dxa"/>
            <w:shd w:val="clear" w:color="auto" w:fill="auto"/>
          </w:tcPr>
          <w:p w14:paraId="4FB26909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96" w:type="dxa"/>
            <w:shd w:val="clear" w:color="auto" w:fill="auto"/>
          </w:tcPr>
          <w:p w14:paraId="0A745364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728" w:type="dxa"/>
            <w:shd w:val="clear" w:color="auto" w:fill="auto"/>
          </w:tcPr>
          <w:p w14:paraId="2BAFE3FE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 ติดตั้ง</w:t>
            </w:r>
          </w:p>
        </w:tc>
        <w:tc>
          <w:tcPr>
            <w:tcW w:w="1296" w:type="dxa"/>
            <w:shd w:val="clear" w:color="auto" w:fill="auto"/>
          </w:tcPr>
          <w:p w14:paraId="15CA57C0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E951760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96" w:type="dxa"/>
            <w:shd w:val="clear" w:color="auto" w:fill="auto"/>
          </w:tcPr>
          <w:p w14:paraId="08AE8150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34100" w:rsidRPr="007E5C00" w14:paraId="3CF32BF0" w14:textId="77777777" w:rsidTr="00234100">
        <w:trPr>
          <w:trHeight w:val="257"/>
        </w:trPr>
        <w:tc>
          <w:tcPr>
            <w:tcW w:w="4230" w:type="dxa"/>
            <w:shd w:val="clear" w:color="auto" w:fill="auto"/>
          </w:tcPr>
          <w:p w14:paraId="05371941" w14:textId="77777777" w:rsidR="00234100" w:rsidRPr="007E5C00" w:rsidRDefault="00234100" w:rsidP="002F0E5E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14:paraId="2DD07D8C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hideMark/>
          </w:tcPr>
          <w:p w14:paraId="326D40C6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hideMark/>
          </w:tcPr>
          <w:p w14:paraId="245AA866" w14:textId="77777777" w:rsidR="00234100" w:rsidRPr="007E5C00" w:rsidRDefault="00234100" w:rsidP="002F0E5E">
            <w:pPr>
              <w:spacing w:before="10" w:after="10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296" w:type="dxa"/>
            <w:shd w:val="clear" w:color="auto" w:fill="auto"/>
            <w:hideMark/>
          </w:tcPr>
          <w:p w14:paraId="44FB1AEF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728" w:type="dxa"/>
            <w:shd w:val="clear" w:color="auto" w:fill="auto"/>
            <w:hideMark/>
          </w:tcPr>
          <w:p w14:paraId="70452068" w14:textId="77777777" w:rsidR="00234100" w:rsidRPr="007E5C00" w:rsidRDefault="00234100" w:rsidP="002F0E5E">
            <w:pPr>
              <w:spacing w:before="10" w:after="10"/>
              <w:ind w:right="-1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296" w:type="dxa"/>
            <w:shd w:val="clear" w:color="auto" w:fill="auto"/>
            <w:hideMark/>
          </w:tcPr>
          <w:p w14:paraId="26F930F7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hideMark/>
          </w:tcPr>
          <w:p w14:paraId="40D83EE2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96" w:type="dxa"/>
            <w:shd w:val="clear" w:color="auto" w:fill="auto"/>
            <w:hideMark/>
          </w:tcPr>
          <w:p w14:paraId="42F1450F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34100" w:rsidRPr="007E5C00" w14:paraId="0DDD8754" w14:textId="77777777" w:rsidTr="00234100">
        <w:trPr>
          <w:trHeight w:val="287"/>
        </w:trPr>
        <w:tc>
          <w:tcPr>
            <w:tcW w:w="4230" w:type="dxa"/>
            <w:shd w:val="clear" w:color="auto" w:fill="auto"/>
          </w:tcPr>
          <w:p w14:paraId="57E967B5" w14:textId="77777777" w:rsidR="00234100" w:rsidRPr="007E5C00" w:rsidRDefault="00234100" w:rsidP="002F0E5E">
            <w:pPr>
              <w:spacing w:before="10" w:after="10"/>
              <w:ind w:left="-1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3C7C92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B83C382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F01D3B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E9E3375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28CCDF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64857C9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5C8C84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9877D44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234100" w:rsidRPr="007E5C00" w14:paraId="3F460490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29B16D91" w14:textId="42215875" w:rsidR="00234100" w:rsidRPr="007E5C00" w:rsidRDefault="00234100" w:rsidP="002F0E5E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มกราคม </w:t>
            </w:r>
            <w:r w:rsidR="00DC63A8"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16C5225A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3C3A5E6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23C01BCF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BF790F8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FAFAFA"/>
          </w:tcPr>
          <w:p w14:paraId="0381397D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F871727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C8FE31F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708FFB1" w14:textId="77777777" w:rsidR="00234100" w:rsidRPr="007E5C00" w:rsidRDefault="00234100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82E94" w:rsidRPr="007E5C00" w14:paraId="61D29A17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7C29EB4A" w14:textId="77777777" w:rsidR="00E82E94" w:rsidRPr="007E5C00" w:rsidRDefault="00E82E94" w:rsidP="00E82E94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6F34740F" w14:textId="3EE21445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4A555F28" w14:textId="3653B334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770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FAFAFA"/>
          </w:tcPr>
          <w:p w14:paraId="4830572D" w14:textId="56118133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FAFAFA"/>
          </w:tcPr>
          <w:p w14:paraId="018D246E" w14:textId="00F62116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772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633</w:t>
            </w:r>
          </w:p>
        </w:tc>
        <w:tc>
          <w:tcPr>
            <w:tcW w:w="1728" w:type="dxa"/>
            <w:shd w:val="clear" w:color="auto" w:fill="FAFAFA"/>
          </w:tcPr>
          <w:p w14:paraId="1EBB4397" w14:textId="649C4DD4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704</w:t>
            </w:r>
          </w:p>
        </w:tc>
        <w:tc>
          <w:tcPr>
            <w:tcW w:w="1296" w:type="dxa"/>
            <w:shd w:val="clear" w:color="auto" w:fill="FAFAFA"/>
          </w:tcPr>
          <w:p w14:paraId="111CB11B" w14:textId="3AA67D8C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</w:tcPr>
          <w:p w14:paraId="14C30F19" w14:textId="337DE9A2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FAFAFA"/>
          </w:tcPr>
          <w:p w14:paraId="1A26E958" w14:textId="33151F6E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322</w:t>
            </w:r>
          </w:p>
        </w:tc>
      </w:tr>
      <w:tr w:rsidR="00E82E94" w:rsidRPr="007E5C00" w14:paraId="58C52562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676E40A1" w14:textId="77777777" w:rsidR="00E82E94" w:rsidRPr="007E5C00" w:rsidRDefault="00E82E94" w:rsidP="00E82E94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0BB24199" w14:textId="74D6C17B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8B4DA4" w14:textId="1C3E0523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B2E7C3A" w14:textId="240510EB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16062EA" w14:textId="5B2D70DD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9BF5412" w14:textId="2E8CF752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C08FEB1" w14:textId="74C28FB5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01FC96F" w14:textId="1B7894A8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E7F67FC" w14:textId="02A66622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82E94" w:rsidRPr="007E5C00" w14:paraId="33AA9D19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1E380BFA" w14:textId="77777777" w:rsidR="00E82E94" w:rsidRPr="007E5C00" w:rsidRDefault="00E82E94" w:rsidP="00E82E94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303475" w14:textId="147009C6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596703" w14:textId="3ED4E8D5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D1B741" w14:textId="3945CED5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70184B" w14:textId="1D4EE4F8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A60F3BB" w14:textId="4055DF95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72F16C" w14:textId="280E5FEB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A4A7AF" w14:textId="0BD08C12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C1AA2F" w14:textId="7909F386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82E94" w:rsidRPr="007E5C00" w14:paraId="5BBB5302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3359A19F" w14:textId="5D2264B3" w:rsidR="00E82E94" w:rsidRPr="007E5C00" w:rsidRDefault="00E82E94" w:rsidP="00E82E94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A2CED" w14:textId="0FC9E999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A439D" w14:textId="7DF112BD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C08466" w14:textId="5EB55166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416E5" w14:textId="648F2BCF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F20DE" w14:textId="3AD56512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C97AD" w14:textId="3EF7B9C7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039612" w14:textId="55BDAE62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122A7" w14:textId="3BCED612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  <w:r w:rsidR="00E82E9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</w:tr>
      <w:tr w:rsidR="00E82E94" w:rsidRPr="007E5C00" w14:paraId="71D430BD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3C6C549C" w14:textId="77777777" w:rsidR="00E82E94" w:rsidRPr="007E5C00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F6B931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2B6271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6C7A7F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A40DEA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5B69130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ECCDB4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9C688D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63D44B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82E94" w:rsidRPr="007E5C00" w14:paraId="50E11682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745EA749" w14:textId="146382D7" w:rsidR="00E82E94" w:rsidRPr="007E5C00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6E44999F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8C65D93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4D00B122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E98524C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FAFAFA"/>
          </w:tcPr>
          <w:p w14:paraId="249A0B7F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4B7D177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AEBA343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1CE323CC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82E94" w:rsidRPr="007E5C00" w14:paraId="23B06645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66296B6A" w14:textId="7BC4F550" w:rsidR="00E82E94" w:rsidRPr="007E5C00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ราคาตามบัญชีต้นปี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5E0ABAD1" w14:textId="1251D863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242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675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958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5CADC0B0" w14:textId="59D43288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8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229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094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</w:tcPr>
          <w:p w14:paraId="10C5F4D6" w14:textId="727D835A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88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340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030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154E6181" w14:textId="664452F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391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436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448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728" w:type="dxa"/>
            <w:shd w:val="clear" w:color="auto" w:fill="FAFAFA"/>
          </w:tcPr>
          <w:p w14:paraId="7AFF4855" w14:textId="528360ED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290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821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2E86E71B" w14:textId="2D532678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617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850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085CC4F6" w14:textId="1376D0C1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117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018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980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69FCD626" w14:textId="59842532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855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609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181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</w:tr>
      <w:tr w:rsidR="00E82E94" w:rsidRPr="007E5C00" w14:paraId="0172CEBC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41501F36" w14:textId="77777777" w:rsidR="00E82E94" w:rsidRPr="007E5C00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FAFAFA"/>
          </w:tcPr>
          <w:p w14:paraId="39CA32A9" w14:textId="16C9EF71" w:rsidR="00E82E94" w:rsidRPr="007E5C00" w:rsidRDefault="001A798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D064148" w14:textId="7BDF2B12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1A798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021</w:t>
            </w:r>
            <w:r w:rsidR="001A798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680</w:t>
            </w:r>
          </w:p>
        </w:tc>
        <w:tc>
          <w:tcPr>
            <w:tcW w:w="1440" w:type="dxa"/>
            <w:shd w:val="clear" w:color="auto" w:fill="FAFAFA"/>
          </w:tcPr>
          <w:p w14:paraId="1403305D" w14:textId="5CF346C5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91B92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716</w:t>
            </w:r>
            <w:r w:rsidR="00B91B92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</w:p>
        </w:tc>
        <w:tc>
          <w:tcPr>
            <w:tcW w:w="1296" w:type="dxa"/>
            <w:shd w:val="clear" w:color="auto" w:fill="FAFAFA"/>
          </w:tcPr>
          <w:p w14:paraId="59632505" w14:textId="28548FFF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B91B92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  <w:r w:rsidR="00B91B92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884</w:t>
            </w:r>
          </w:p>
        </w:tc>
        <w:tc>
          <w:tcPr>
            <w:tcW w:w="1728" w:type="dxa"/>
            <w:shd w:val="clear" w:color="auto" w:fill="FAFAFA"/>
          </w:tcPr>
          <w:p w14:paraId="4B90045C" w14:textId="0F179002" w:rsidR="00E82E94" w:rsidRPr="007E5C00" w:rsidRDefault="00836E55" w:rsidP="00E82E94">
            <w:pPr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1A798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  <w:r w:rsidR="001A798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6F042B90" w14:textId="38E26644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625</w:t>
            </w:r>
            <w:r w:rsidR="001A798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</w:tcPr>
          <w:p w14:paraId="0E0833F8" w14:textId="6A56743D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="00BA158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736</w:t>
            </w:r>
            <w:r w:rsidR="00BA158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</w:p>
        </w:tc>
        <w:tc>
          <w:tcPr>
            <w:tcW w:w="1296" w:type="dxa"/>
            <w:shd w:val="clear" w:color="auto" w:fill="FAFAFA"/>
          </w:tcPr>
          <w:p w14:paraId="6BBE5FEC" w14:textId="17313E69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  <w:r w:rsidR="00BA158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  <w:r w:rsidR="00BA158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</w:p>
        </w:tc>
      </w:tr>
      <w:tr w:rsidR="00E82E94" w:rsidRPr="007E5C00" w14:paraId="2E3E7C2A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2C71A849" w14:textId="77777777" w:rsidR="00E82E94" w:rsidRPr="007E5C00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การโอนเข้า(ออก)</w:t>
            </w:r>
          </w:p>
        </w:tc>
        <w:tc>
          <w:tcPr>
            <w:tcW w:w="1296" w:type="dxa"/>
            <w:shd w:val="clear" w:color="auto" w:fill="FAFAFA"/>
          </w:tcPr>
          <w:p w14:paraId="1F51D5E2" w14:textId="5BF37C0B" w:rsidR="00E82E94" w:rsidRPr="007E5C00" w:rsidRDefault="001A798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1870A85" w14:textId="1BC0E843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1A798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907</w:t>
            </w:r>
            <w:r w:rsidR="001A798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FAFAFA"/>
          </w:tcPr>
          <w:p w14:paraId="54AB501E" w14:textId="526809AC" w:rsidR="00E82E94" w:rsidRPr="007E5C00" w:rsidRDefault="00836E55" w:rsidP="00E82E94">
            <w:pPr>
              <w:tabs>
                <w:tab w:val="left" w:pos="116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1A798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767</w:t>
            </w:r>
            <w:r w:rsidR="001A798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FAFAFA"/>
          </w:tcPr>
          <w:p w14:paraId="4B2D6F25" w14:textId="2EFF2443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="001A798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1A798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979</w:t>
            </w:r>
          </w:p>
        </w:tc>
        <w:tc>
          <w:tcPr>
            <w:tcW w:w="1728" w:type="dxa"/>
            <w:shd w:val="clear" w:color="auto" w:fill="FAFAFA"/>
          </w:tcPr>
          <w:p w14:paraId="290DB150" w14:textId="0A54035C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822</w:t>
            </w:r>
            <w:r w:rsidR="001A7984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</w:p>
        </w:tc>
        <w:tc>
          <w:tcPr>
            <w:tcW w:w="1296" w:type="dxa"/>
            <w:shd w:val="clear" w:color="auto" w:fill="FAFAFA"/>
          </w:tcPr>
          <w:p w14:paraId="0D581FDC" w14:textId="4315FFA0" w:rsidR="00E82E94" w:rsidRPr="007E5C00" w:rsidRDefault="001A798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8CAED94" w14:textId="25EDDE71" w:rsidR="00E82E94" w:rsidRPr="007E5C00" w:rsidRDefault="00D17BC8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562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C08F226" w14:textId="40D2622C" w:rsidR="00E82E94" w:rsidRPr="007E5C00" w:rsidRDefault="00D17BC8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E82E94" w:rsidRPr="007E5C00" w14:paraId="73566CE3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2E2E2183" w14:textId="7D69C581" w:rsidR="00E82E94" w:rsidRPr="007E5C00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จำหน่ายสินทรัพย์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</w:tcPr>
          <w:p w14:paraId="3AC878A7" w14:textId="17A6ABCC" w:rsidR="00E82E94" w:rsidRPr="007E5C00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C9853F" w14:textId="70196183" w:rsidR="00E82E94" w:rsidRPr="007E5C00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9098EEA" w14:textId="18BEC578" w:rsidR="00E82E94" w:rsidRPr="007E5C00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BC765C" w14:textId="3F754679" w:rsidR="00E82E94" w:rsidRPr="007E5C00" w:rsidRDefault="00E47186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F15689B" w14:textId="2D5CEC38" w:rsidR="00E82E94" w:rsidRPr="007E5C00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35B0390" w14:textId="1E8EF1CB" w:rsidR="00E82E94" w:rsidRPr="007E5C00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A46B86" w14:textId="2A4926CA" w:rsidR="00E82E94" w:rsidRPr="007E5C00" w:rsidRDefault="00D17BC8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BDE712" w14:textId="067D1A81" w:rsidR="00E82E94" w:rsidRPr="007E5C00" w:rsidRDefault="00E47186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82E94" w:rsidRPr="007E5C00" w14:paraId="0F9E6944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7D279492" w14:textId="77777777" w:rsidR="00E82E94" w:rsidRPr="007E5C00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727B9F65" w14:textId="53EE5854" w:rsidR="00E82E94" w:rsidRPr="007E5C00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B9ED75C" w14:textId="1038BA37" w:rsidR="00E82E94" w:rsidRPr="007E5C00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B8AD06" w14:textId="0685164F" w:rsidR="00E82E94" w:rsidRPr="007E5C00" w:rsidRDefault="00D17BC8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2D2BFC2" w14:textId="43AAF8FB" w:rsidR="00E82E94" w:rsidRPr="007E5C00" w:rsidRDefault="00546AB8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A1343A0" w14:textId="468F1D7D" w:rsidR="00E82E94" w:rsidRPr="007E5C00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0163C46" w14:textId="596ACCFE" w:rsidR="00E82E94" w:rsidRPr="007E5C00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302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0131987" w14:textId="4CA421FB" w:rsidR="00E82E94" w:rsidRPr="007E5C00" w:rsidRDefault="009756B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C7308D" w14:textId="481D48E0" w:rsidR="00E82E94" w:rsidRPr="007E5C00" w:rsidRDefault="00546AB8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82E94" w:rsidRPr="007E5C00" w14:paraId="78ED0C40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4B391996" w14:textId="3ABB087E" w:rsidR="00E82E94" w:rsidRPr="007E5C00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กลับรายการขาดทุนจากการด้อยค่าของสินทรัพย์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977F0F" w14:textId="78EFA3DA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F24E0D" w14:textId="1C6DCF12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A8F5E7" w14:textId="3BAD962B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EE8D10" w14:textId="6DC027A3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EA6791A" w14:textId="52F3E26C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80AF91" w14:textId="0D66C50B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DC0E57" w14:textId="711470F8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1EF013" w14:textId="4A0ED63B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  <w:r w:rsidR="00D17BC8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</w:p>
        </w:tc>
      </w:tr>
      <w:tr w:rsidR="00E82E94" w:rsidRPr="007E5C00" w14:paraId="626FA32E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38FBDD20" w14:textId="4C0B6A5F" w:rsidR="00E82E94" w:rsidRPr="007E5C00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ราคาตามบัญชีปลายปี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EE16D" w14:textId="6DBD43C8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FAF368" w14:textId="3A4DC642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806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8AA54" w14:textId="26DC2A8C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471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8B58A4" w14:textId="38210555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432</w:t>
            </w:r>
            <w:r w:rsidR="00546AB8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198</w:t>
            </w:r>
            <w:r w:rsidR="00546AB8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D47CCB" w14:textId="740CDD18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46331" w14:textId="4B852026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E3AC7" w14:textId="1A155959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BA158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  <w:r w:rsidR="00BA158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18DF3" w14:textId="132FF03B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922</w:t>
            </w:r>
            <w:r w:rsidR="00BA158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="00BA158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919</w:t>
            </w:r>
          </w:p>
        </w:tc>
      </w:tr>
      <w:tr w:rsidR="00E82E94" w:rsidRPr="007E5C00" w14:paraId="4FD0DB95" w14:textId="77777777" w:rsidTr="00FB627F">
        <w:trPr>
          <w:trHeight w:val="64"/>
        </w:trPr>
        <w:tc>
          <w:tcPr>
            <w:tcW w:w="4230" w:type="dxa"/>
            <w:shd w:val="clear" w:color="auto" w:fill="auto"/>
          </w:tcPr>
          <w:p w14:paraId="6FD3F7F2" w14:textId="77777777" w:rsidR="00E82E94" w:rsidRPr="007E5C00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DBEFC2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89AE3B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5EDF596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F34167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320D1F3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2346B2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5BF853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5263F1" w14:textId="7777777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82E94" w:rsidRPr="007E5C00" w14:paraId="7EBA84F7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1A84C477" w14:textId="37C2211F" w:rsidR="00E82E94" w:rsidRPr="007E5C00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7271BAD5" w14:textId="60FD1476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101960AA" w14:textId="3866D4AD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389E00CC" w14:textId="066BDBF0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0915DF0" w14:textId="25482E8A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  <w:shd w:val="clear" w:color="auto" w:fill="FAFAFA"/>
          </w:tcPr>
          <w:p w14:paraId="03CD9323" w14:textId="229DEB14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0925C1E" w14:textId="591AE09A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9E4996F" w14:textId="5023ADAF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1DEE316" w14:textId="1171CBD7" w:rsidR="00E82E94" w:rsidRPr="007E5C00" w:rsidRDefault="00E82E94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82E94" w:rsidRPr="007E5C00" w14:paraId="6AB6468C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548BE23D" w14:textId="77777777" w:rsidR="00E82E94" w:rsidRPr="007E5C00" w:rsidRDefault="00E82E94" w:rsidP="00E82E9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157332FA" w14:textId="281EBC28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7F775B1C" w14:textId="35D67E95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700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FAFAFA"/>
          </w:tcPr>
          <w:p w14:paraId="20EF4D84" w14:textId="4CEAF869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EA7ED6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781</w:t>
            </w:r>
            <w:r w:rsidR="00EA7ED6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FAFAFA"/>
          </w:tcPr>
          <w:p w14:paraId="177D7CAC" w14:textId="159F23BA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913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</w:p>
        </w:tc>
        <w:tc>
          <w:tcPr>
            <w:tcW w:w="1728" w:type="dxa"/>
            <w:shd w:val="clear" w:color="auto" w:fill="FAFAFA"/>
          </w:tcPr>
          <w:p w14:paraId="4424A368" w14:textId="122B22C0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739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FAFAFA"/>
          </w:tcPr>
          <w:p w14:paraId="4C9DAD37" w14:textId="1C7B7994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556</w:t>
            </w:r>
            <w:r w:rsidR="000277F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209</w:t>
            </w:r>
          </w:p>
        </w:tc>
        <w:tc>
          <w:tcPr>
            <w:tcW w:w="1296" w:type="dxa"/>
            <w:shd w:val="clear" w:color="auto" w:fill="FAFAFA"/>
          </w:tcPr>
          <w:p w14:paraId="580AE80D" w14:textId="6CF8C501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BA158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  <w:r w:rsidR="00BA158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901</w:t>
            </w:r>
          </w:p>
        </w:tc>
        <w:tc>
          <w:tcPr>
            <w:tcW w:w="1296" w:type="dxa"/>
            <w:shd w:val="clear" w:color="auto" w:fill="FAFAFA"/>
          </w:tcPr>
          <w:p w14:paraId="35752918" w14:textId="1237D6B4" w:rsidR="00E82E94" w:rsidRPr="007E5C00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A158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531</w:t>
            </w:r>
            <w:r w:rsidR="00BA158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BA1589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492</w:t>
            </w:r>
          </w:p>
        </w:tc>
      </w:tr>
      <w:tr w:rsidR="00E82E94" w:rsidRPr="007E5C00" w14:paraId="40095EF1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6DBD57FA" w14:textId="77777777" w:rsidR="00E82E94" w:rsidRPr="007E5C00" w:rsidRDefault="00E82E94" w:rsidP="00E82E94">
            <w:pPr>
              <w:tabs>
                <w:tab w:val="left" w:pos="346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13E4F9F9" w14:textId="35EBE119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2568B84" w14:textId="0938C323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331A6C" w14:textId="5C004BA8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C89886A" w14:textId="525F3DF7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343028F" w14:textId="3D57EB1C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CC5D655" w14:textId="351B111C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CBC3F11" w14:textId="44C6DC9E" w:rsidR="000277F9" w:rsidRPr="007E5C00" w:rsidRDefault="000277F9" w:rsidP="000277F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CCC2DE3" w14:textId="60AC96D4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82E94" w:rsidRPr="007E5C00" w14:paraId="7FED908E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428C1898" w14:textId="77777777" w:rsidR="00E82E94" w:rsidRPr="007E5C00" w:rsidRDefault="00E82E94" w:rsidP="00E82E94">
            <w:pPr>
              <w:tabs>
                <w:tab w:val="left" w:pos="346"/>
                <w:tab w:val="left" w:pos="787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985F48" w14:textId="2581BB26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8BFB63" w14:textId="5AC94FF2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37E194" w14:textId="780CD2D9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D5B1B8" w14:textId="074DF8BD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30FE093" w14:textId="61CB91CD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271D47" w14:textId="608B1B6C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9AF745" w14:textId="53A7F320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0D010A" w14:textId="37DBBF4C" w:rsidR="00E82E94" w:rsidRPr="007E5C00" w:rsidRDefault="000277F9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E82E94" w:rsidRPr="00E94583" w14:paraId="54B4F03A" w14:textId="77777777" w:rsidTr="00FB627F">
        <w:trPr>
          <w:trHeight w:val="20"/>
        </w:trPr>
        <w:tc>
          <w:tcPr>
            <w:tcW w:w="4230" w:type="dxa"/>
            <w:shd w:val="clear" w:color="auto" w:fill="auto"/>
          </w:tcPr>
          <w:p w14:paraId="57CF9311" w14:textId="30BE2E42" w:rsidR="00E82E94" w:rsidRPr="00E94583" w:rsidRDefault="00E82E94" w:rsidP="00E82E94">
            <w:pPr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9DA34" w14:textId="5786BEAD" w:rsidR="00E82E94" w:rsidRPr="00E94583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0277F9"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0277F9"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4CD5E" w14:textId="5A003F94" w:rsidR="00E82E94" w:rsidRPr="00E94583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0277F9"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806</w:t>
            </w:r>
            <w:r w:rsidR="000277F9"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8745C5" w14:textId="5FF6C34F" w:rsidR="00E82E94" w:rsidRPr="00E94583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  <w:r w:rsidR="000277F9"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471</w:t>
            </w:r>
            <w:r w:rsidR="000277F9"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8C805F" w14:textId="3010FDD5" w:rsidR="00E82E94" w:rsidRPr="00E94583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432</w:t>
            </w:r>
            <w:r w:rsidR="000277F9"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198</w:t>
            </w:r>
            <w:r w:rsidR="000277F9"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55BE8" w14:textId="36AF4026" w:rsidR="00E82E94" w:rsidRPr="00E94583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0277F9"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  <w:r w:rsidR="000277F9"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3B13D" w14:textId="730F9686" w:rsidR="00E82E94" w:rsidRPr="00E94583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0277F9"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  <w:r w:rsidR="000277F9"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368D2" w14:textId="5539A281" w:rsidR="00E82E94" w:rsidRPr="00E94583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BA1589"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  <w:r w:rsidR="00BA1589"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91D47" w14:textId="2DD6A50E" w:rsidR="00E82E94" w:rsidRPr="00E94583" w:rsidRDefault="00836E55" w:rsidP="00E82E9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922</w:t>
            </w:r>
            <w:r w:rsidR="00BA1589"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  <w:r w:rsidR="00BA1589" w:rsidRPr="00E9458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919</w:t>
            </w:r>
          </w:p>
        </w:tc>
      </w:tr>
    </w:tbl>
    <w:p w14:paraId="3C70CD31" w14:textId="77777777" w:rsidR="00234100" w:rsidRPr="00E94583" w:rsidRDefault="00234100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2"/>
          <w:szCs w:val="22"/>
        </w:rPr>
      </w:pPr>
    </w:p>
    <w:p w14:paraId="4E7CAEC3" w14:textId="77777777" w:rsidR="00234100" w:rsidRPr="00DA0EF4" w:rsidRDefault="00234100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6"/>
          <w:szCs w:val="6"/>
          <w:cs/>
        </w:rPr>
        <w:sectPr w:rsidR="00234100" w:rsidRPr="00DA0EF4">
          <w:pgSz w:w="16834" w:h="11909" w:orient="landscape"/>
          <w:pgMar w:top="1440" w:right="864" w:bottom="720" w:left="864" w:header="706" w:footer="576" w:gutter="0"/>
          <w:cols w:space="720"/>
        </w:sectPr>
      </w:pPr>
    </w:p>
    <w:p w14:paraId="20494024" w14:textId="77777777" w:rsidR="00773ADA" w:rsidRPr="00DA0EF4" w:rsidRDefault="00773ADA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20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93"/>
        <w:gridCol w:w="1296"/>
        <w:gridCol w:w="1296"/>
        <w:gridCol w:w="1440"/>
        <w:gridCol w:w="1296"/>
        <w:gridCol w:w="1692"/>
        <w:gridCol w:w="1296"/>
        <w:gridCol w:w="1296"/>
        <w:gridCol w:w="1296"/>
      </w:tblGrid>
      <w:tr w:rsidR="004B142E" w:rsidRPr="007E5C00" w14:paraId="776E4E5D" w14:textId="77777777" w:rsidTr="004B142E">
        <w:tc>
          <w:tcPr>
            <w:tcW w:w="4293" w:type="dxa"/>
            <w:shd w:val="clear" w:color="auto" w:fill="auto"/>
          </w:tcPr>
          <w:p w14:paraId="7D75B8DB" w14:textId="77777777" w:rsidR="004B142E" w:rsidRPr="007E5C00" w:rsidRDefault="004B142E" w:rsidP="006618B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90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4197EE" w14:textId="77777777" w:rsidR="004B142E" w:rsidRPr="007E5C00" w:rsidRDefault="004B142E" w:rsidP="006618B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4B142E" w:rsidRPr="007E5C00" w14:paraId="22C4C4E7" w14:textId="77777777" w:rsidTr="004B142E">
        <w:tc>
          <w:tcPr>
            <w:tcW w:w="4293" w:type="dxa"/>
            <w:shd w:val="clear" w:color="auto" w:fill="auto"/>
          </w:tcPr>
          <w:p w14:paraId="5DC13BDF" w14:textId="77777777" w:rsidR="004B142E" w:rsidRPr="007E5C00" w:rsidRDefault="004B142E" w:rsidP="006618B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22BE0A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4E17248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7E9F62A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595AA6F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9B843DC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 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101919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9FCD8B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9D11E9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142E" w:rsidRPr="007E5C00" w14:paraId="100A85E4" w14:textId="77777777" w:rsidTr="004B142E">
        <w:tc>
          <w:tcPr>
            <w:tcW w:w="4293" w:type="dxa"/>
            <w:shd w:val="clear" w:color="auto" w:fill="auto"/>
          </w:tcPr>
          <w:p w14:paraId="71C2A0AA" w14:textId="77777777" w:rsidR="004B142E" w:rsidRPr="007E5C00" w:rsidRDefault="004B142E" w:rsidP="006618B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hideMark/>
          </w:tcPr>
          <w:p w14:paraId="529A964A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auto"/>
            <w:hideMark/>
          </w:tcPr>
          <w:p w14:paraId="0F846A87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hideMark/>
          </w:tcPr>
          <w:p w14:paraId="65F7881E" w14:textId="77777777" w:rsidR="004B142E" w:rsidRPr="007E5C00" w:rsidRDefault="004B142E" w:rsidP="006618B9">
            <w:pPr>
              <w:spacing w:before="10" w:after="10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296" w:type="dxa"/>
            <w:shd w:val="clear" w:color="auto" w:fill="auto"/>
            <w:hideMark/>
          </w:tcPr>
          <w:p w14:paraId="642DE740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692" w:type="dxa"/>
            <w:shd w:val="clear" w:color="auto" w:fill="auto"/>
            <w:hideMark/>
          </w:tcPr>
          <w:p w14:paraId="500D61DC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296" w:type="dxa"/>
            <w:shd w:val="clear" w:color="auto" w:fill="auto"/>
            <w:hideMark/>
          </w:tcPr>
          <w:p w14:paraId="2C700612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  <w:shd w:val="clear" w:color="auto" w:fill="auto"/>
            <w:hideMark/>
          </w:tcPr>
          <w:p w14:paraId="60A5AF83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96" w:type="dxa"/>
            <w:shd w:val="clear" w:color="auto" w:fill="auto"/>
            <w:hideMark/>
          </w:tcPr>
          <w:p w14:paraId="4F4B1FA9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B142E" w:rsidRPr="007E5C00" w14:paraId="382B1C11" w14:textId="77777777" w:rsidTr="004B142E">
        <w:tc>
          <w:tcPr>
            <w:tcW w:w="4293" w:type="dxa"/>
            <w:shd w:val="clear" w:color="auto" w:fill="auto"/>
          </w:tcPr>
          <w:p w14:paraId="7EBF3A17" w14:textId="77777777" w:rsidR="004B142E" w:rsidRPr="007E5C00" w:rsidRDefault="004B142E" w:rsidP="006618B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9248263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AAD785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D1AF511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E38484A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03A4B26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61CBD7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DD5EB8C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2BA17AE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4B142E" w:rsidRPr="007E5C00" w14:paraId="632AAC7F" w14:textId="77777777" w:rsidTr="004B142E">
        <w:tc>
          <w:tcPr>
            <w:tcW w:w="4293" w:type="dxa"/>
            <w:shd w:val="clear" w:color="auto" w:fill="auto"/>
          </w:tcPr>
          <w:p w14:paraId="68E0984F" w14:textId="6D762272" w:rsidR="004B142E" w:rsidRPr="007E5C00" w:rsidRDefault="004B142E" w:rsidP="006618B9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มกราคม 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B400145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17D5D21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316A8325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E35F935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auto"/>
          </w:tcPr>
          <w:p w14:paraId="57A64D21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1E9D3E4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27290B2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025BF5A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4B142E" w:rsidRPr="007E5C00" w14:paraId="440E06C6" w14:textId="77777777" w:rsidTr="004B142E">
        <w:tc>
          <w:tcPr>
            <w:tcW w:w="4293" w:type="dxa"/>
            <w:shd w:val="clear" w:color="auto" w:fill="auto"/>
          </w:tcPr>
          <w:p w14:paraId="772864F1" w14:textId="77777777" w:rsidR="004B142E" w:rsidRPr="007E5C00" w:rsidRDefault="004B142E" w:rsidP="006618B9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63B56577" w14:textId="37F6EBDD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shd w:val="clear" w:color="auto" w:fill="auto"/>
          </w:tcPr>
          <w:p w14:paraId="41026012" w14:textId="08ECB825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022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auto"/>
          </w:tcPr>
          <w:p w14:paraId="132C6437" w14:textId="19C3F1A8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  <w:tc>
          <w:tcPr>
            <w:tcW w:w="1296" w:type="dxa"/>
            <w:shd w:val="clear" w:color="auto" w:fill="auto"/>
          </w:tcPr>
          <w:p w14:paraId="290D4502" w14:textId="319C3819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802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682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715</w:t>
            </w:r>
          </w:p>
        </w:tc>
        <w:tc>
          <w:tcPr>
            <w:tcW w:w="1692" w:type="dxa"/>
            <w:shd w:val="clear" w:color="auto" w:fill="auto"/>
          </w:tcPr>
          <w:p w14:paraId="7D1D2BF3" w14:textId="604E08A6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973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845</w:t>
            </w:r>
          </w:p>
        </w:tc>
        <w:tc>
          <w:tcPr>
            <w:tcW w:w="1296" w:type="dxa"/>
            <w:shd w:val="clear" w:color="auto" w:fill="auto"/>
          </w:tcPr>
          <w:p w14:paraId="632BFB64" w14:textId="7444BD4E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</w:p>
        </w:tc>
        <w:tc>
          <w:tcPr>
            <w:tcW w:w="1296" w:type="dxa"/>
            <w:shd w:val="clear" w:color="auto" w:fill="auto"/>
          </w:tcPr>
          <w:p w14:paraId="29581DBF" w14:textId="6244B99C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auto"/>
          </w:tcPr>
          <w:p w14:paraId="3479E9E0" w14:textId="4D0B589B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139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889</w:t>
            </w:r>
          </w:p>
        </w:tc>
      </w:tr>
      <w:tr w:rsidR="004B142E" w:rsidRPr="007E5C00" w14:paraId="0E949A88" w14:textId="77777777" w:rsidTr="004B142E">
        <w:tc>
          <w:tcPr>
            <w:tcW w:w="4293" w:type="dxa"/>
            <w:shd w:val="clear" w:color="auto" w:fill="auto"/>
          </w:tcPr>
          <w:p w14:paraId="6926AFF2" w14:textId="77777777" w:rsidR="004B142E" w:rsidRPr="007E5C00" w:rsidRDefault="004B142E" w:rsidP="006618B9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0C38C4D6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E40B1F" w14:textId="222E5B6C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8BAC1B" w14:textId="460CDF48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C566DCA" w14:textId="371C32DF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auto"/>
          </w:tcPr>
          <w:p w14:paraId="6ABE9A06" w14:textId="01E7D38C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D27C880" w14:textId="6CF34461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A4394B0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AC1B00" w14:textId="6AD6E7BA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489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B142E" w:rsidRPr="007E5C00" w14:paraId="366D51D9" w14:textId="77777777" w:rsidTr="004B142E">
        <w:tc>
          <w:tcPr>
            <w:tcW w:w="4293" w:type="dxa"/>
            <w:shd w:val="clear" w:color="auto" w:fill="auto"/>
          </w:tcPr>
          <w:p w14:paraId="75F90A7A" w14:textId="77777777" w:rsidR="004B142E" w:rsidRPr="007E5C00" w:rsidRDefault="004B142E" w:rsidP="006618B9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13D790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41A939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05B791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5FF092" w14:textId="6B3C241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0D9CE20A" w14:textId="7712AEBB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985AAB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DB4570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03A211" w14:textId="40E11AB5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B142E" w:rsidRPr="007E5C00" w14:paraId="3355F7D0" w14:textId="77777777" w:rsidTr="004B142E">
        <w:tc>
          <w:tcPr>
            <w:tcW w:w="4293" w:type="dxa"/>
            <w:shd w:val="clear" w:color="auto" w:fill="auto"/>
          </w:tcPr>
          <w:p w14:paraId="1AE9CC59" w14:textId="77777777" w:rsidR="004B142E" w:rsidRPr="007E5C00" w:rsidRDefault="004B142E" w:rsidP="006618B9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135FF" w14:textId="532AAC6C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12BF0" w14:textId="347EE7A0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F67CA" w14:textId="3FEA9982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D5C71" w14:textId="3D378345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321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02D66" w14:textId="48630493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876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A6D6E" w14:textId="7D5E1B1F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50AD3" w14:textId="1E07B631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D0FDB" w14:textId="12B41C59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821</w:t>
            </w:r>
          </w:p>
        </w:tc>
      </w:tr>
      <w:tr w:rsidR="004B142E" w:rsidRPr="007E5C00" w14:paraId="44148682" w14:textId="77777777" w:rsidTr="004B142E">
        <w:tc>
          <w:tcPr>
            <w:tcW w:w="4293" w:type="dxa"/>
            <w:shd w:val="clear" w:color="auto" w:fill="auto"/>
          </w:tcPr>
          <w:p w14:paraId="0410A355" w14:textId="77777777" w:rsidR="004B142E" w:rsidRPr="007E5C00" w:rsidRDefault="004B142E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56B346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282B2B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0CE6F0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04689F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202E50AA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D94660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6DA8B1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ED63A6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4B142E" w:rsidRPr="007E5C00" w14:paraId="770A6516" w14:textId="77777777" w:rsidTr="004B142E">
        <w:tc>
          <w:tcPr>
            <w:tcW w:w="4293" w:type="dxa"/>
            <w:shd w:val="clear" w:color="auto" w:fill="auto"/>
          </w:tcPr>
          <w:p w14:paraId="627913B3" w14:textId="3C106C1D" w:rsidR="004B142E" w:rsidRPr="007E5C00" w:rsidRDefault="004B142E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9F59823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3DDA55F3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7C201FF1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77766A7E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auto"/>
          </w:tcPr>
          <w:p w14:paraId="14E04D0D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7BF8A723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D30EB7E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8C70B54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4B142E" w:rsidRPr="007E5C00" w14:paraId="60889C1E" w14:textId="77777777" w:rsidTr="004B142E">
        <w:tc>
          <w:tcPr>
            <w:tcW w:w="4293" w:type="dxa"/>
            <w:shd w:val="clear" w:color="auto" w:fill="auto"/>
          </w:tcPr>
          <w:p w14:paraId="64D4F972" w14:textId="77777777" w:rsidR="004B142E" w:rsidRPr="007E5C00" w:rsidRDefault="004B142E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59727F60" w14:textId="6117E950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98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706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503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188D7479" w14:textId="75789F16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777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663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440" w:type="dxa"/>
            <w:shd w:val="clear" w:color="auto" w:fill="auto"/>
          </w:tcPr>
          <w:p w14:paraId="05B9FD55" w14:textId="5381DFF6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94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181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269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4B386245" w14:textId="4C4923A3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402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321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323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692" w:type="dxa"/>
            <w:shd w:val="clear" w:color="auto" w:fill="auto"/>
          </w:tcPr>
          <w:p w14:paraId="4D1EDA57" w14:textId="2F8AA4B4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876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956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33AB1D50" w14:textId="068BEB5B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2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46905A82" w14:textId="6422900F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50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228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105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auto"/>
          </w:tcPr>
          <w:p w14:paraId="2AECFBE7" w14:textId="6D580DE5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657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091</w:t>
            </w:r>
            <w:r w:rsidRPr="007E5C00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821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</w:tr>
      <w:tr w:rsidR="004B142E" w:rsidRPr="007E5C00" w14:paraId="68BE2475" w14:textId="77777777" w:rsidTr="004B142E">
        <w:tc>
          <w:tcPr>
            <w:tcW w:w="4293" w:type="dxa"/>
            <w:shd w:val="clear" w:color="auto" w:fill="auto"/>
          </w:tcPr>
          <w:p w14:paraId="73DA0483" w14:textId="77777777" w:rsidR="004B142E" w:rsidRPr="007E5C00" w:rsidRDefault="004B142E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auto"/>
          </w:tcPr>
          <w:p w14:paraId="0DEBF8B9" w14:textId="5349706E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143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969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455</w:t>
            </w:r>
          </w:p>
        </w:tc>
        <w:tc>
          <w:tcPr>
            <w:tcW w:w="1296" w:type="dxa"/>
            <w:shd w:val="clear" w:color="auto" w:fill="auto"/>
          </w:tcPr>
          <w:p w14:paraId="30B190AC" w14:textId="54CD5887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748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auto"/>
          </w:tcPr>
          <w:p w14:paraId="2707EA8E" w14:textId="7DD2A3BC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298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auto"/>
          </w:tcPr>
          <w:p w14:paraId="75BE1BC8" w14:textId="7CB83574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684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529</w:t>
            </w:r>
          </w:p>
        </w:tc>
        <w:tc>
          <w:tcPr>
            <w:tcW w:w="1692" w:type="dxa"/>
            <w:shd w:val="clear" w:color="auto" w:fill="auto"/>
          </w:tcPr>
          <w:p w14:paraId="193CAB77" w14:textId="1552C7C5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auto"/>
          </w:tcPr>
          <w:p w14:paraId="478AA59C" w14:textId="6AE301C9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</w:p>
        </w:tc>
        <w:tc>
          <w:tcPr>
            <w:tcW w:w="1296" w:type="dxa"/>
            <w:shd w:val="clear" w:color="auto" w:fill="auto"/>
          </w:tcPr>
          <w:p w14:paraId="2D00200C" w14:textId="5E391FC0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846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1296" w:type="dxa"/>
            <w:shd w:val="clear" w:color="auto" w:fill="auto"/>
          </w:tcPr>
          <w:p w14:paraId="78DA460C" w14:textId="1DC076A7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266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796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</w:tr>
      <w:tr w:rsidR="004B142E" w:rsidRPr="007E5C00" w14:paraId="6BF59672" w14:textId="77777777" w:rsidTr="004B142E">
        <w:tc>
          <w:tcPr>
            <w:tcW w:w="4293" w:type="dxa"/>
            <w:shd w:val="clear" w:color="auto" w:fill="auto"/>
          </w:tcPr>
          <w:p w14:paraId="61897E22" w14:textId="77777777" w:rsidR="004B142E" w:rsidRPr="007E5C00" w:rsidRDefault="004B142E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การโอนเข้า(ออก)</w:t>
            </w:r>
          </w:p>
        </w:tc>
        <w:tc>
          <w:tcPr>
            <w:tcW w:w="1296" w:type="dxa"/>
            <w:shd w:val="clear" w:color="auto" w:fill="auto"/>
          </w:tcPr>
          <w:p w14:paraId="72B8D230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647499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D9E07C" w14:textId="15CC445A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812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auto"/>
          </w:tcPr>
          <w:p w14:paraId="7885B2C9" w14:textId="7F2F5370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</w:p>
        </w:tc>
        <w:tc>
          <w:tcPr>
            <w:tcW w:w="1692" w:type="dxa"/>
            <w:shd w:val="clear" w:color="auto" w:fill="auto"/>
          </w:tcPr>
          <w:p w14:paraId="3C28BCA2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1D9772F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BE01DF" w14:textId="125ACA0D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A5A798B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4B142E" w:rsidRPr="007E5C00" w14:paraId="210439DB" w14:textId="77777777" w:rsidTr="004B142E">
        <w:tc>
          <w:tcPr>
            <w:tcW w:w="4293" w:type="dxa"/>
            <w:shd w:val="clear" w:color="auto" w:fill="auto"/>
          </w:tcPr>
          <w:p w14:paraId="47998228" w14:textId="77777777" w:rsidR="004B142E" w:rsidRPr="007E5C00" w:rsidRDefault="004B142E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auto"/>
          </w:tcPr>
          <w:p w14:paraId="6723245A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367925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D2623A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0F001E" w14:textId="5DA42759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auto"/>
          </w:tcPr>
          <w:p w14:paraId="0A846FD2" w14:textId="013B6FC9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5C27494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FF0876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F487A2" w14:textId="26A3B5D0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B142E" w:rsidRPr="007E5C00" w14:paraId="46178E1E" w14:textId="77777777" w:rsidTr="004B142E">
        <w:tc>
          <w:tcPr>
            <w:tcW w:w="4293" w:type="dxa"/>
            <w:shd w:val="clear" w:color="auto" w:fill="auto"/>
          </w:tcPr>
          <w:p w14:paraId="4E67B52E" w14:textId="6724727E" w:rsidR="004B142E" w:rsidRPr="007E5C00" w:rsidRDefault="004B142E" w:rsidP="007B0A4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โอนสินทรัพย์ไปเป็นอสังหาริมทรัพย์เพื่อการลงทุน</w:t>
            </w:r>
          </w:p>
        </w:tc>
        <w:tc>
          <w:tcPr>
            <w:tcW w:w="1296" w:type="dxa"/>
            <w:shd w:val="clear" w:color="auto" w:fill="auto"/>
          </w:tcPr>
          <w:p w14:paraId="0DAF31F2" w14:textId="7E324DE9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601F9B9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A63E88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D2EF98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92" w:type="dxa"/>
            <w:shd w:val="clear" w:color="auto" w:fill="auto"/>
          </w:tcPr>
          <w:p w14:paraId="20BD60B1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87B7ED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B7B62E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D537761" w14:textId="42E27694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B142E" w:rsidRPr="007E5C00" w14:paraId="1CA59D57" w14:textId="77777777" w:rsidTr="004B142E">
        <w:tc>
          <w:tcPr>
            <w:tcW w:w="4293" w:type="dxa"/>
            <w:shd w:val="clear" w:color="auto" w:fill="auto"/>
          </w:tcPr>
          <w:p w14:paraId="626A53DD" w14:textId="20CCA053" w:rsidR="004B142E" w:rsidRPr="007E5C00" w:rsidRDefault="004B142E" w:rsidP="007B0A44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296" w:type="dxa"/>
            <w:shd w:val="clear" w:color="auto" w:fill="auto"/>
          </w:tcPr>
          <w:p w14:paraId="02E3376F" w14:textId="677B4C7F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96" w:type="dxa"/>
            <w:shd w:val="clear" w:color="auto" w:fill="auto"/>
          </w:tcPr>
          <w:p w14:paraId="5CB1D74D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F61545D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60B3CFC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92" w:type="dxa"/>
            <w:shd w:val="clear" w:color="auto" w:fill="auto"/>
          </w:tcPr>
          <w:p w14:paraId="489B29CF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0B527F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49EB1C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4921E1" w14:textId="3125374C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544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651</w:t>
            </w:r>
          </w:p>
        </w:tc>
      </w:tr>
      <w:tr w:rsidR="004B142E" w:rsidRPr="007E5C00" w14:paraId="6144BFBF" w14:textId="77777777" w:rsidTr="004B142E">
        <w:tc>
          <w:tcPr>
            <w:tcW w:w="4293" w:type="dxa"/>
            <w:shd w:val="clear" w:color="auto" w:fill="auto"/>
          </w:tcPr>
          <w:p w14:paraId="1891DBF7" w14:textId="77777777" w:rsidR="004B142E" w:rsidRPr="007E5C00" w:rsidRDefault="004B142E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รับโอนจากสินทรัพย์สิทธิการใช้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14:paraId="2EB03F8A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825C70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20FD38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9F2097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92" w:type="dxa"/>
            <w:shd w:val="clear" w:color="auto" w:fill="auto"/>
          </w:tcPr>
          <w:p w14:paraId="35B21321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949D67" w14:textId="5E8E5320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5F6725AC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1D2C9A" w14:textId="4FA984C5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</w:tr>
      <w:tr w:rsidR="004B142E" w:rsidRPr="007E5C00" w14:paraId="536F72A5" w14:textId="77777777" w:rsidTr="004B142E">
        <w:tc>
          <w:tcPr>
            <w:tcW w:w="4293" w:type="dxa"/>
            <w:shd w:val="clear" w:color="auto" w:fill="auto"/>
          </w:tcPr>
          <w:p w14:paraId="257CFE3F" w14:textId="77777777" w:rsidR="004B142E" w:rsidRPr="007E5C00" w:rsidRDefault="004B142E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47327407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9A12C5" w14:textId="43B74FB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2CF14CA" w14:textId="641F534E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D5D61B9" w14:textId="3EDA47EC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auto"/>
          </w:tcPr>
          <w:p w14:paraId="127AD5F8" w14:textId="12523DFB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D6F43D1" w14:textId="4022F98E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0896FAA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8D6BDB" w14:textId="78DDEEFE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B142E" w:rsidRPr="007E5C00" w14:paraId="65A3ABC8" w14:textId="77777777" w:rsidTr="004B142E">
        <w:tc>
          <w:tcPr>
            <w:tcW w:w="4293" w:type="dxa"/>
            <w:shd w:val="clear" w:color="auto" w:fill="auto"/>
          </w:tcPr>
          <w:p w14:paraId="758E1139" w14:textId="77777777" w:rsidR="004B142E" w:rsidRPr="007E5C00" w:rsidRDefault="004B142E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กลับรายการขาดทุนจากการด้อยค่าของสินทรัพย์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37A1CE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473D77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0DF211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0C6F7D" w14:textId="6399F5B3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251DC4E3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16EDF8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B3EABB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40E526" w14:textId="0A28F28A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096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</w:tr>
      <w:tr w:rsidR="004B142E" w:rsidRPr="007E5C00" w14:paraId="67FC58E4" w14:textId="77777777" w:rsidTr="004B142E">
        <w:tc>
          <w:tcPr>
            <w:tcW w:w="4293" w:type="dxa"/>
            <w:shd w:val="clear" w:color="auto" w:fill="auto"/>
          </w:tcPr>
          <w:p w14:paraId="530214B6" w14:textId="77777777" w:rsidR="004B142E" w:rsidRPr="007E5C00" w:rsidRDefault="004B142E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ราคาตามบัญชีปลายปี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16A07" w14:textId="305A503D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D5534" w14:textId="55DC6C79" w:rsidR="004B142E" w:rsidRPr="007E5C00" w:rsidRDefault="00836E55" w:rsidP="006618B9">
            <w:pPr>
              <w:tabs>
                <w:tab w:val="left" w:pos="104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A6A62" w14:textId="34B95B9D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FF7D0" w14:textId="4C6F3142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2A19A" w14:textId="7CF9F9F4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E963D" w14:textId="4D7F6C01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6A7C2" w14:textId="5FC2E3F6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E9238" w14:textId="236EE7A8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</w:tr>
      <w:tr w:rsidR="004B142E" w:rsidRPr="007E5C00" w14:paraId="048A7561" w14:textId="77777777" w:rsidTr="004B142E">
        <w:tc>
          <w:tcPr>
            <w:tcW w:w="4293" w:type="dxa"/>
            <w:shd w:val="clear" w:color="auto" w:fill="auto"/>
          </w:tcPr>
          <w:p w14:paraId="56EB07E8" w14:textId="77777777" w:rsidR="004B142E" w:rsidRPr="007E5C00" w:rsidRDefault="004B142E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9B2A66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B639BD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D1C15B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F394A6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14:paraId="799AA747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103C1D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DEFEFA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E87983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4B142E" w:rsidRPr="007E5C00" w14:paraId="20B0C45C" w14:textId="77777777" w:rsidTr="004B142E">
        <w:tc>
          <w:tcPr>
            <w:tcW w:w="4293" w:type="dxa"/>
            <w:shd w:val="clear" w:color="auto" w:fill="auto"/>
          </w:tcPr>
          <w:p w14:paraId="4EC5B519" w14:textId="65F94118" w:rsidR="004B142E" w:rsidRPr="007E5C00" w:rsidRDefault="004B142E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1C15607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410E0B22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2CDE0DB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F3812AB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auto"/>
          </w:tcPr>
          <w:p w14:paraId="6530ED2E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2107ED5B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48298843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7C5D41C3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4B142E" w:rsidRPr="007E5C00" w14:paraId="14654561" w14:textId="77777777" w:rsidTr="004B142E">
        <w:tc>
          <w:tcPr>
            <w:tcW w:w="4293" w:type="dxa"/>
            <w:shd w:val="clear" w:color="auto" w:fill="auto"/>
          </w:tcPr>
          <w:p w14:paraId="3869D444" w14:textId="77777777" w:rsidR="004B142E" w:rsidRPr="007E5C00" w:rsidRDefault="004B142E" w:rsidP="006618B9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4F00FC2F" w14:textId="4F4AB200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auto"/>
          </w:tcPr>
          <w:p w14:paraId="73D77BDA" w14:textId="55D198F0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770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auto"/>
          </w:tcPr>
          <w:p w14:paraId="2CB73FCD" w14:textId="49AB32C8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auto"/>
          </w:tcPr>
          <w:p w14:paraId="0D175AA4" w14:textId="5CE0F4CF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741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</w:p>
        </w:tc>
        <w:tc>
          <w:tcPr>
            <w:tcW w:w="1692" w:type="dxa"/>
            <w:shd w:val="clear" w:color="auto" w:fill="auto"/>
          </w:tcPr>
          <w:p w14:paraId="53FCFDC6" w14:textId="13722357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auto"/>
          </w:tcPr>
          <w:p w14:paraId="2BA0779D" w14:textId="3DE9A96F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997</w:t>
            </w:r>
          </w:p>
        </w:tc>
        <w:tc>
          <w:tcPr>
            <w:tcW w:w="1296" w:type="dxa"/>
            <w:shd w:val="clear" w:color="auto" w:fill="auto"/>
          </w:tcPr>
          <w:p w14:paraId="46197DFA" w14:textId="07A8B9BF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auto"/>
          </w:tcPr>
          <w:p w14:paraId="5B02C5A6" w14:textId="4D45B5A5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411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509</w:t>
            </w:r>
          </w:p>
        </w:tc>
      </w:tr>
      <w:tr w:rsidR="004B142E" w:rsidRPr="007E5C00" w14:paraId="2DAA4E0F" w14:textId="77777777" w:rsidTr="004B142E">
        <w:tc>
          <w:tcPr>
            <w:tcW w:w="4293" w:type="dxa"/>
            <w:shd w:val="clear" w:color="auto" w:fill="auto"/>
          </w:tcPr>
          <w:p w14:paraId="0C234613" w14:textId="77777777" w:rsidR="004B142E" w:rsidRPr="007E5C00" w:rsidRDefault="004B142E" w:rsidP="006618B9">
            <w:pPr>
              <w:tabs>
                <w:tab w:val="left" w:pos="346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</w:tcPr>
          <w:p w14:paraId="40440458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677BB7" w14:textId="67168B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01C37D" w14:textId="38C0112D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3B59276" w14:textId="60623F0B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auto"/>
          </w:tcPr>
          <w:p w14:paraId="77C0A30A" w14:textId="23818000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43B9F3C" w14:textId="50B19238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E588A26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B8CD56" w14:textId="7BD5FD80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B142E" w:rsidRPr="007E5C00" w14:paraId="0E95177F" w14:textId="77777777" w:rsidTr="004B142E">
        <w:tc>
          <w:tcPr>
            <w:tcW w:w="4293" w:type="dxa"/>
            <w:shd w:val="clear" w:color="auto" w:fill="auto"/>
          </w:tcPr>
          <w:p w14:paraId="79816BEA" w14:textId="77777777" w:rsidR="004B142E" w:rsidRPr="007E5C00" w:rsidRDefault="004B142E" w:rsidP="006618B9">
            <w:pPr>
              <w:tabs>
                <w:tab w:val="left" w:pos="346"/>
                <w:tab w:val="left" w:pos="787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15E15F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73F2F8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3CFEDD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0A5E45" w14:textId="3F3E2D35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14:paraId="0DCF4BD2" w14:textId="2BD2C6FC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9C6717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2BD936" w14:textId="77777777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38D020" w14:textId="3BDA64C5" w:rsidR="004B142E" w:rsidRPr="007E5C00" w:rsidRDefault="004B142E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B142E" w:rsidRPr="007E5C00" w14:paraId="09031B58" w14:textId="77777777" w:rsidTr="004B142E">
        <w:tc>
          <w:tcPr>
            <w:tcW w:w="4293" w:type="dxa"/>
            <w:shd w:val="clear" w:color="auto" w:fill="auto"/>
          </w:tcPr>
          <w:p w14:paraId="08B31BA3" w14:textId="77777777" w:rsidR="004B142E" w:rsidRPr="007E5C00" w:rsidRDefault="004B142E" w:rsidP="006618B9">
            <w:pPr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7EE0A" w14:textId="3650E7F3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3EDD2" w14:textId="064A4555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75240" w14:textId="5421113E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B4D98" w14:textId="77B56EB2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CB316" w14:textId="5E13AD08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F17EE" w14:textId="7E626918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5BD21" w14:textId="2209679E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5999E" w14:textId="44C90283" w:rsidR="004B142E" w:rsidRPr="007E5C00" w:rsidRDefault="00836E55" w:rsidP="006618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  <w:r w:rsidR="004B142E" w:rsidRPr="007E5C0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</w:tr>
    </w:tbl>
    <w:p w14:paraId="1659654C" w14:textId="77777777" w:rsidR="002F0E5E" w:rsidRPr="00DA0EF4" w:rsidRDefault="002F0E5E" w:rsidP="002F0E5E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hAnsi="Browallia New" w:cs="Browallia New"/>
          <w:cs/>
        </w:rPr>
        <w:br w:type="page"/>
      </w:r>
    </w:p>
    <w:tbl>
      <w:tblPr>
        <w:tblW w:w="1520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93"/>
        <w:gridCol w:w="1296"/>
        <w:gridCol w:w="1296"/>
        <w:gridCol w:w="1440"/>
        <w:gridCol w:w="1296"/>
        <w:gridCol w:w="1692"/>
        <w:gridCol w:w="1296"/>
        <w:gridCol w:w="1296"/>
        <w:gridCol w:w="1296"/>
      </w:tblGrid>
      <w:tr w:rsidR="002F0E5E" w:rsidRPr="00DA0EF4" w14:paraId="03EF163F" w14:textId="77777777" w:rsidTr="006A21E4">
        <w:tc>
          <w:tcPr>
            <w:tcW w:w="4293" w:type="dxa"/>
          </w:tcPr>
          <w:p w14:paraId="7E8FCD8D" w14:textId="77777777" w:rsidR="002F0E5E" w:rsidRPr="00DA0EF4" w:rsidRDefault="002F0E5E" w:rsidP="002F0E5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908" w:type="dxa"/>
            <w:gridSpan w:val="8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DCD9C39" w14:textId="77777777" w:rsidR="002F0E5E" w:rsidRPr="00DA0EF4" w:rsidRDefault="002F0E5E" w:rsidP="002F0E5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2F0E5E" w:rsidRPr="00DA0EF4" w14:paraId="1B410892" w14:textId="77777777" w:rsidTr="006A21E4">
        <w:tc>
          <w:tcPr>
            <w:tcW w:w="4293" w:type="dxa"/>
          </w:tcPr>
          <w:p w14:paraId="063512C8" w14:textId="77777777" w:rsidR="002F0E5E" w:rsidRPr="00DA0EF4" w:rsidRDefault="002F0E5E" w:rsidP="002F0E5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1E365B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B1827A3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78B5653D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1F9CADF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hideMark/>
          </w:tcPr>
          <w:p w14:paraId="46E8B4A3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 ติดตั้ง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66B312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6F09BEB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9A732B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F0E5E" w:rsidRPr="00DA0EF4" w14:paraId="686FFA6C" w14:textId="77777777" w:rsidTr="006A21E4">
        <w:tc>
          <w:tcPr>
            <w:tcW w:w="4293" w:type="dxa"/>
          </w:tcPr>
          <w:p w14:paraId="28F29B9D" w14:textId="77777777" w:rsidR="002F0E5E" w:rsidRPr="00DA0EF4" w:rsidRDefault="002F0E5E" w:rsidP="002F0E5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hideMark/>
          </w:tcPr>
          <w:p w14:paraId="7E488FF4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96" w:type="dxa"/>
            <w:hideMark/>
          </w:tcPr>
          <w:p w14:paraId="40C76D24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440" w:type="dxa"/>
            <w:hideMark/>
          </w:tcPr>
          <w:p w14:paraId="3DB2CE54" w14:textId="77777777" w:rsidR="002F0E5E" w:rsidRPr="00DA0EF4" w:rsidRDefault="002F0E5E" w:rsidP="002F0E5E">
            <w:pPr>
              <w:spacing w:before="10" w:after="10"/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296" w:type="dxa"/>
            <w:hideMark/>
          </w:tcPr>
          <w:p w14:paraId="0FA2349A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692" w:type="dxa"/>
            <w:hideMark/>
          </w:tcPr>
          <w:p w14:paraId="5CC8A161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296" w:type="dxa"/>
            <w:hideMark/>
          </w:tcPr>
          <w:p w14:paraId="17E3F13D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  <w:hideMark/>
          </w:tcPr>
          <w:p w14:paraId="1EAA7353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96" w:type="dxa"/>
            <w:hideMark/>
          </w:tcPr>
          <w:p w14:paraId="0C16F98B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2F0E5E" w:rsidRPr="00DA0EF4" w14:paraId="73E21610" w14:textId="77777777" w:rsidTr="006A21E4">
        <w:tc>
          <w:tcPr>
            <w:tcW w:w="4293" w:type="dxa"/>
          </w:tcPr>
          <w:p w14:paraId="2AE6F287" w14:textId="77777777" w:rsidR="002F0E5E" w:rsidRPr="00DA0EF4" w:rsidRDefault="002F0E5E" w:rsidP="002F0E5E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8F2F118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B180D92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4CD6A97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77EE072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hideMark/>
          </w:tcPr>
          <w:p w14:paraId="39755B18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6346DDA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4671EA3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30F0FE9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2F0E5E" w:rsidRPr="00DA0EF4" w14:paraId="5A7F0460" w14:textId="77777777" w:rsidTr="002F0E5E">
        <w:tc>
          <w:tcPr>
            <w:tcW w:w="4293" w:type="dxa"/>
          </w:tcPr>
          <w:p w14:paraId="5567C403" w14:textId="3CF67523" w:rsidR="002F0E5E" w:rsidRPr="00DA0EF4" w:rsidRDefault="002F0E5E" w:rsidP="002F0E5E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มกราคม </w:t>
            </w:r>
            <w:r w:rsidR="00DC63A8"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08D78D12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04BA72E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01598008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61917118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FAFAFA"/>
          </w:tcPr>
          <w:p w14:paraId="23AC9CC8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30077BA6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A1F64B9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1167E9BF" w14:textId="77777777" w:rsidR="002F0E5E" w:rsidRPr="00DA0EF4" w:rsidRDefault="002F0E5E" w:rsidP="002F0E5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4B142E" w:rsidRPr="00DA0EF4" w14:paraId="38B4CB82" w14:textId="77777777" w:rsidTr="002F0E5E">
        <w:tc>
          <w:tcPr>
            <w:tcW w:w="4293" w:type="dxa"/>
          </w:tcPr>
          <w:p w14:paraId="55D7B55C" w14:textId="77777777" w:rsidR="004B142E" w:rsidRPr="00DA0EF4" w:rsidRDefault="004B142E" w:rsidP="004B142E">
            <w:pPr>
              <w:tabs>
                <w:tab w:val="left" w:pos="990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4F556622" w14:textId="62AD2F8D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1A3C0CC8" w14:textId="15F39913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770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FAFAFA"/>
          </w:tcPr>
          <w:p w14:paraId="0CC313C0" w14:textId="58289326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297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FAFAFA"/>
          </w:tcPr>
          <w:p w14:paraId="32D95DFB" w14:textId="0DF17292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836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741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</w:p>
        </w:tc>
        <w:tc>
          <w:tcPr>
            <w:tcW w:w="1692" w:type="dxa"/>
            <w:shd w:val="clear" w:color="auto" w:fill="FAFAFA"/>
          </w:tcPr>
          <w:p w14:paraId="57F7269F" w14:textId="40506169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032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96" w:type="dxa"/>
            <w:shd w:val="clear" w:color="auto" w:fill="FAFAFA"/>
          </w:tcPr>
          <w:p w14:paraId="3F9183B1" w14:textId="71E1AE67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997</w:t>
            </w:r>
          </w:p>
        </w:tc>
        <w:tc>
          <w:tcPr>
            <w:tcW w:w="1296" w:type="dxa"/>
            <w:shd w:val="clear" w:color="auto" w:fill="FAFAFA"/>
          </w:tcPr>
          <w:p w14:paraId="4C7606A6" w14:textId="07A30A9D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FAFAFA"/>
          </w:tcPr>
          <w:p w14:paraId="66E9F6FA" w14:textId="06D1402C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411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509</w:t>
            </w:r>
          </w:p>
        </w:tc>
      </w:tr>
      <w:tr w:rsidR="004B142E" w:rsidRPr="00DA0EF4" w14:paraId="181A3485" w14:textId="77777777" w:rsidTr="002F0E5E">
        <w:tc>
          <w:tcPr>
            <w:tcW w:w="4293" w:type="dxa"/>
          </w:tcPr>
          <w:p w14:paraId="0AF00948" w14:textId="77777777" w:rsidR="004B142E" w:rsidRPr="00DA0EF4" w:rsidRDefault="004B142E" w:rsidP="004B142E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35A0B479" w14:textId="5C849D5C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1384AF7" w14:textId="483CE739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7A0CABD" w14:textId="6512FC6F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E8E6272" w14:textId="3B80A9C6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FAFAFA"/>
          </w:tcPr>
          <w:p w14:paraId="07636238" w14:textId="1DAC2559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ABBB7AB" w14:textId="11DCFF01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793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E81CCDF" w14:textId="71294B0F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49D783B" w14:textId="48E03E3D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B142E" w:rsidRPr="00DA0EF4" w14:paraId="64C601A8" w14:textId="77777777" w:rsidTr="002F0E5E">
        <w:tc>
          <w:tcPr>
            <w:tcW w:w="4293" w:type="dxa"/>
          </w:tcPr>
          <w:p w14:paraId="405D97ED" w14:textId="77777777" w:rsidR="004B142E" w:rsidRPr="00DA0EF4" w:rsidRDefault="004B142E" w:rsidP="004B142E">
            <w:pPr>
              <w:tabs>
                <w:tab w:val="left" w:pos="343"/>
              </w:tabs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9A2F1F" w14:textId="1637AD59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0E91CC" w14:textId="73B6EAB8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FC41A3" w14:textId="75F8AD6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6ECDE0" w14:textId="4CD7F009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080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</w:tcPr>
          <w:p w14:paraId="0DDCE50B" w14:textId="5D9AEE6D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328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4B823A" w14:textId="60D3DCDA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CFE3DA" w14:textId="5523DDE0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651AE7" w14:textId="3FEF1E9D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B142E" w:rsidRPr="00DA0EF4" w14:paraId="2896D352" w14:textId="77777777" w:rsidTr="002F0E5E">
        <w:tc>
          <w:tcPr>
            <w:tcW w:w="4293" w:type="dxa"/>
          </w:tcPr>
          <w:p w14:paraId="1B3A800C" w14:textId="77777777" w:rsidR="004B142E" w:rsidRPr="00DA0EF4" w:rsidRDefault="004B142E" w:rsidP="004B142E">
            <w:pPr>
              <w:spacing w:before="10" w:after="10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F030F" w14:textId="4018A8B4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520DB" w14:textId="1B00B40D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A3333" w14:textId="0F81D061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AE37F" w14:textId="21340FED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391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867346" w14:textId="566A5392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290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1331A" w14:textId="6885943B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609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122ACA" w14:textId="4729FBAB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117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03FA7" w14:textId="648F51A1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855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</w:tr>
      <w:tr w:rsidR="004B142E" w:rsidRPr="00DA0EF4" w14:paraId="756C3C61" w14:textId="77777777" w:rsidTr="002F0E5E">
        <w:tc>
          <w:tcPr>
            <w:tcW w:w="4293" w:type="dxa"/>
          </w:tcPr>
          <w:p w14:paraId="3D35B640" w14:textId="77777777" w:rsidR="004B142E" w:rsidRPr="00DA0EF4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9D7756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F80006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25C198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80AEC5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</w:tcPr>
          <w:p w14:paraId="36BDB181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4F781C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BF8045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A8B673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B142E" w:rsidRPr="00DA0EF4" w14:paraId="55A80428" w14:textId="77777777" w:rsidTr="002F0E5E">
        <w:tc>
          <w:tcPr>
            <w:tcW w:w="4293" w:type="dxa"/>
          </w:tcPr>
          <w:p w14:paraId="545556F0" w14:textId="383E41F5" w:rsidR="004B142E" w:rsidRPr="00DA0EF4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68F51F35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1EBB3548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0EF7DCC2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5DCAA89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FAFAFA"/>
          </w:tcPr>
          <w:p w14:paraId="0D871C1E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134E7648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41C514B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D677960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4B142E" w:rsidRPr="00DA0EF4" w14:paraId="64D1505D" w14:textId="77777777" w:rsidTr="002F0E5E">
        <w:tc>
          <w:tcPr>
            <w:tcW w:w="4293" w:type="dxa"/>
          </w:tcPr>
          <w:p w14:paraId="29B459C9" w14:textId="77777777" w:rsidR="004B142E" w:rsidRPr="00DA0EF4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</w:tcPr>
          <w:p w14:paraId="06E5330A" w14:textId="517DB601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242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675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958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21E3B0E5" w14:textId="55FB2012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229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094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440" w:type="dxa"/>
            <w:shd w:val="clear" w:color="auto" w:fill="FAFAFA"/>
          </w:tcPr>
          <w:p w14:paraId="370605C0" w14:textId="4C723CEE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88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340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030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7D17784E" w14:textId="0BADC4DD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391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436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446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692" w:type="dxa"/>
            <w:shd w:val="clear" w:color="auto" w:fill="FAFAFA"/>
          </w:tcPr>
          <w:p w14:paraId="086F3536" w14:textId="7B5C1FF6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290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822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2D59093F" w14:textId="62E36BBF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609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380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4BC48B4E" w14:textId="0336FD64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117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018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980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296" w:type="dxa"/>
            <w:shd w:val="clear" w:color="auto" w:fill="FAFAFA"/>
          </w:tcPr>
          <w:p w14:paraId="4E210BDF" w14:textId="1BBD5C55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855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600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GB"/>
              </w:rPr>
              <w:t>710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fldChar w:fldCharType="end"/>
            </w:r>
          </w:p>
        </w:tc>
      </w:tr>
      <w:tr w:rsidR="004B142E" w:rsidRPr="00DA0EF4" w14:paraId="0BCF28BE" w14:textId="77777777" w:rsidTr="002F0E5E">
        <w:tc>
          <w:tcPr>
            <w:tcW w:w="4293" w:type="dxa"/>
          </w:tcPr>
          <w:p w14:paraId="4D04DE45" w14:textId="77777777" w:rsidR="004B142E" w:rsidRPr="00DA0EF4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FAFAFA"/>
          </w:tcPr>
          <w:p w14:paraId="4ECFD8C7" w14:textId="1A1AF807" w:rsidR="004B142E" w:rsidRPr="00DA0EF4" w:rsidRDefault="007976F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BC30B9" w14:textId="721B8608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976FF" w:rsidRPr="007976F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021</w:t>
            </w:r>
            <w:r w:rsidR="007976FF" w:rsidRPr="007976F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680</w:t>
            </w:r>
          </w:p>
        </w:tc>
        <w:tc>
          <w:tcPr>
            <w:tcW w:w="1440" w:type="dxa"/>
            <w:shd w:val="clear" w:color="auto" w:fill="FAFAFA"/>
          </w:tcPr>
          <w:p w14:paraId="4CA5E84C" w14:textId="6AD7C910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976FF" w:rsidRPr="007976F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716</w:t>
            </w:r>
            <w:r w:rsidR="007976FF" w:rsidRPr="007976F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318</w:t>
            </w:r>
          </w:p>
        </w:tc>
        <w:tc>
          <w:tcPr>
            <w:tcW w:w="1296" w:type="dxa"/>
            <w:shd w:val="clear" w:color="auto" w:fill="FAFAFA"/>
          </w:tcPr>
          <w:p w14:paraId="13CD8334" w14:textId="537906D5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7976FF" w:rsidRPr="007976F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265</w:t>
            </w:r>
            <w:r w:rsidR="007976FF" w:rsidRPr="007976F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959</w:t>
            </w:r>
          </w:p>
        </w:tc>
        <w:tc>
          <w:tcPr>
            <w:tcW w:w="1692" w:type="dxa"/>
            <w:shd w:val="clear" w:color="auto" w:fill="FAFAFA"/>
          </w:tcPr>
          <w:p w14:paraId="4E2F2254" w14:textId="37F657AD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7976FF" w:rsidRPr="007976F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  <w:r w:rsidR="007976FF" w:rsidRPr="007976F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0144D273" w14:textId="2EC13703" w:rsidR="004B142E" w:rsidRPr="00DA0EF4" w:rsidRDefault="007976F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84A48C3" w14:textId="7FBF3DD8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118</w:t>
            </w:r>
            <w:r w:rsidR="006B0FE4" w:rsidRPr="006B0FE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736</w:t>
            </w:r>
            <w:r w:rsidR="006B0FE4" w:rsidRPr="006B0FE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984</w:t>
            </w:r>
          </w:p>
        </w:tc>
        <w:tc>
          <w:tcPr>
            <w:tcW w:w="1296" w:type="dxa"/>
            <w:shd w:val="clear" w:color="auto" w:fill="FAFAFA"/>
          </w:tcPr>
          <w:p w14:paraId="64D64984" w14:textId="6454D493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138</w:t>
            </w:r>
            <w:r w:rsidR="006B0FE4" w:rsidRPr="006B0FE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502</w:t>
            </w:r>
            <w:r w:rsidR="006B0FE4" w:rsidRPr="006B0FE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</w:p>
        </w:tc>
      </w:tr>
      <w:tr w:rsidR="004B142E" w:rsidRPr="00DA0EF4" w14:paraId="772BEF41" w14:textId="77777777" w:rsidTr="002F0E5E">
        <w:tc>
          <w:tcPr>
            <w:tcW w:w="4293" w:type="dxa"/>
          </w:tcPr>
          <w:p w14:paraId="255AC80F" w14:textId="77777777" w:rsidR="004B142E" w:rsidRPr="00DA0EF4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การโอนเข้า(ออก)</w:t>
            </w:r>
          </w:p>
        </w:tc>
        <w:tc>
          <w:tcPr>
            <w:tcW w:w="1296" w:type="dxa"/>
            <w:shd w:val="clear" w:color="auto" w:fill="FAFAFA"/>
          </w:tcPr>
          <w:p w14:paraId="26B9A26B" w14:textId="39086B0F" w:rsidR="004B142E" w:rsidRPr="00DA0EF4" w:rsidRDefault="007976F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A98BAD6" w14:textId="49371015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976FF" w:rsidRPr="007976F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907</w:t>
            </w:r>
            <w:r w:rsidR="007976FF" w:rsidRPr="007976F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FAFAFA"/>
          </w:tcPr>
          <w:p w14:paraId="10448707" w14:textId="384621B0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  <w:r w:rsidR="007976FF" w:rsidRPr="007976F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767</w:t>
            </w:r>
            <w:r w:rsidR="007976FF" w:rsidRPr="007976F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FAFAFA"/>
          </w:tcPr>
          <w:p w14:paraId="2FFCBE82" w14:textId="48E655E7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="007976FF" w:rsidRPr="007976F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="007976FF" w:rsidRPr="007976F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979</w:t>
            </w:r>
          </w:p>
        </w:tc>
        <w:tc>
          <w:tcPr>
            <w:tcW w:w="1692" w:type="dxa"/>
            <w:shd w:val="clear" w:color="auto" w:fill="FAFAFA"/>
          </w:tcPr>
          <w:p w14:paraId="0E254617" w14:textId="60478BED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822</w:t>
            </w:r>
            <w:r w:rsidR="007976FF" w:rsidRPr="007976F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586</w:t>
            </w:r>
          </w:p>
        </w:tc>
        <w:tc>
          <w:tcPr>
            <w:tcW w:w="1296" w:type="dxa"/>
            <w:shd w:val="clear" w:color="auto" w:fill="FAFAFA"/>
          </w:tcPr>
          <w:p w14:paraId="46FE910F" w14:textId="33F03242" w:rsidR="004B142E" w:rsidRPr="00DA0EF4" w:rsidRDefault="007976F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F0FC8D6" w14:textId="35F9466A" w:rsidR="004B142E" w:rsidRPr="00DA0EF4" w:rsidRDefault="006B0FE4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0FE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135</w:t>
            </w:r>
            <w:r w:rsidRPr="006B0FE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562</w:t>
            </w:r>
            <w:r w:rsidRPr="006B0FE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063</w:t>
            </w:r>
            <w:r w:rsidRPr="006B0FE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B989229" w14:textId="1EB69CE7" w:rsidR="004B142E" w:rsidRPr="00DA0EF4" w:rsidRDefault="006B0FE4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4B142E" w:rsidRPr="00DA0EF4" w14:paraId="303B9018" w14:textId="77777777" w:rsidTr="002F0E5E">
        <w:tc>
          <w:tcPr>
            <w:tcW w:w="4293" w:type="dxa"/>
          </w:tcPr>
          <w:p w14:paraId="6B8691F0" w14:textId="77777777" w:rsidR="004B142E" w:rsidRPr="00DA0EF4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</w:tcPr>
          <w:p w14:paraId="249991CF" w14:textId="69F11AA9" w:rsidR="004B142E" w:rsidRPr="00DA0EF4" w:rsidRDefault="007976F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7B8226" w14:textId="6198A2D4" w:rsidR="004B142E" w:rsidRPr="00DA0EF4" w:rsidRDefault="007976F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3CBE60" w14:textId="37AB8C43" w:rsidR="004B142E" w:rsidRPr="00DA0EF4" w:rsidRDefault="007976F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604929" w14:textId="482AD70F" w:rsidR="004B142E" w:rsidRPr="00572FA0" w:rsidRDefault="00E47186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545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FAFAFA"/>
          </w:tcPr>
          <w:p w14:paraId="08E36D09" w14:textId="5F96B8D7" w:rsidR="004B142E" w:rsidRPr="00572FA0" w:rsidRDefault="00E47186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833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7DA9C29" w14:textId="522F5CCE" w:rsidR="004B142E" w:rsidRPr="00572FA0" w:rsidRDefault="007976F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8A580FD" w14:textId="56B8FC83" w:rsidR="004B142E" w:rsidRPr="00572FA0" w:rsidRDefault="006B0FE4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524C07" w14:textId="2B20E167" w:rsidR="004B142E" w:rsidRPr="00572FA0" w:rsidRDefault="00E47186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228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378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B142E" w:rsidRPr="00DA0EF4" w14:paraId="6CAB7609" w14:textId="77777777" w:rsidTr="002F0E5E">
        <w:tc>
          <w:tcPr>
            <w:tcW w:w="4293" w:type="dxa"/>
          </w:tcPr>
          <w:p w14:paraId="3DD78439" w14:textId="77777777" w:rsidR="004B142E" w:rsidRPr="00DA0EF4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</w:tcPr>
          <w:p w14:paraId="0FF852C8" w14:textId="7AC649B4" w:rsidR="004B142E" w:rsidRPr="00DA0EF4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48C6E7D" w14:textId="268601A7" w:rsidR="004B142E" w:rsidRPr="00DA0EF4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587</w:t>
            </w:r>
            <w:r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779537" w14:textId="214C1868" w:rsidR="004B142E" w:rsidRPr="00DA0EF4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849</w:t>
            </w:r>
            <w:r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8A436B9" w14:textId="112E58BD" w:rsidR="004B142E" w:rsidRPr="00572FA0" w:rsidRDefault="00E47186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807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783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FAFAFA"/>
          </w:tcPr>
          <w:p w14:paraId="0ED42596" w14:textId="7CA9FAC3" w:rsidR="004B142E" w:rsidRPr="00572FA0" w:rsidRDefault="00E47186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614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427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BB29ED1" w14:textId="68DFBB6F" w:rsidR="004B142E" w:rsidRPr="00572FA0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E83A207" w14:textId="7A8D9968" w:rsidR="004B142E" w:rsidRPr="00572FA0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AEBA1CF" w14:textId="6CE7AE7F" w:rsidR="004B142E" w:rsidRPr="00572FA0" w:rsidRDefault="00E47186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800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B142E" w:rsidRPr="00DA0EF4" w14:paraId="3889E919" w14:textId="77777777" w:rsidTr="002F0E5E">
        <w:tc>
          <w:tcPr>
            <w:tcW w:w="4293" w:type="dxa"/>
          </w:tcPr>
          <w:p w14:paraId="08DC3095" w14:textId="7CDFBEAF" w:rsidR="004B142E" w:rsidRPr="00DA0EF4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กลับรายการขาดทุนจากการด้อยค่าของสินทรัพย์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407A9B" w14:textId="33453921" w:rsidR="004B142E" w:rsidRPr="00DA0EF4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AC41CE" w14:textId="01AD6E53" w:rsidR="004B142E" w:rsidRPr="00DA0EF4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657034" w14:textId="756E16A1" w:rsidR="004B142E" w:rsidRPr="00DA0EF4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8E48BE" w14:textId="631FEB6E" w:rsidR="004B142E" w:rsidRPr="00572FA0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352</w:t>
            </w:r>
            <w:r w:rsidR="006B0FE4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464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</w:tcPr>
          <w:p w14:paraId="3C89704C" w14:textId="1CF8D5B2" w:rsidR="004B142E" w:rsidRPr="00572FA0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6B0FE4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A5F430" w14:textId="509553CD" w:rsidR="004B142E" w:rsidRPr="00572FA0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95DAD0" w14:textId="0BBCC1B5" w:rsidR="004B142E" w:rsidRPr="00572FA0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F81D54" w14:textId="65F80423" w:rsidR="004B142E" w:rsidRPr="00572FA0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369</w:t>
            </w:r>
            <w:r w:rsidR="006B0FE4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</w:p>
        </w:tc>
      </w:tr>
      <w:tr w:rsidR="004B142E" w:rsidRPr="00DA0EF4" w14:paraId="60824021" w14:textId="77777777" w:rsidTr="002F0E5E">
        <w:tc>
          <w:tcPr>
            <w:tcW w:w="4293" w:type="dxa"/>
          </w:tcPr>
          <w:p w14:paraId="1DC025CC" w14:textId="77777777" w:rsidR="004B142E" w:rsidRPr="00DA0EF4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ราคาตามบัญชีปลายปี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6C20C" w14:textId="49161CB0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5717AA"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5717AA"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F3661" w14:textId="5B93B47B" w:rsidR="004B142E" w:rsidRPr="00DA0EF4" w:rsidRDefault="00836E55" w:rsidP="004B142E">
            <w:pPr>
              <w:tabs>
                <w:tab w:val="left" w:pos="1044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5717AA"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806</w:t>
            </w:r>
            <w:r w:rsidR="005717AA"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5EFFF" w14:textId="3488F097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  <w:r w:rsidR="005717AA"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471</w:t>
            </w:r>
            <w:r w:rsidR="005717AA"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64CB6D" w14:textId="078C8727" w:rsidR="004B142E" w:rsidRPr="00572FA0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432</w:t>
            </w:r>
            <w:r w:rsidR="00CF762F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="00CF762F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DCDA81" w14:textId="5A15B653" w:rsidR="004B142E" w:rsidRPr="00572FA0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B772C3" w14:textId="409F6D13" w:rsidR="004B142E" w:rsidRPr="00572FA0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BA6BE4" w14:textId="3E0CC46E" w:rsidR="004B142E" w:rsidRPr="00572FA0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A0DDB" w14:textId="07968E28" w:rsidR="004B142E" w:rsidRPr="00572FA0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921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332</w:t>
            </w:r>
          </w:p>
        </w:tc>
      </w:tr>
      <w:tr w:rsidR="004B142E" w:rsidRPr="00DA0EF4" w14:paraId="6BF6B09F" w14:textId="77777777" w:rsidTr="002F0E5E">
        <w:tc>
          <w:tcPr>
            <w:tcW w:w="4293" w:type="dxa"/>
          </w:tcPr>
          <w:p w14:paraId="7FE32D51" w14:textId="77777777" w:rsidR="004B142E" w:rsidRPr="00DA0EF4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4E7BE1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F33F87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D90140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11BA9C" w14:textId="77777777" w:rsidR="004B142E" w:rsidRPr="00572FA0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</w:tcPr>
          <w:p w14:paraId="4B30BBA7" w14:textId="77777777" w:rsidR="004B142E" w:rsidRPr="00572FA0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9BCC5D" w14:textId="77777777" w:rsidR="004B142E" w:rsidRPr="00572FA0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FBC555" w14:textId="77777777" w:rsidR="004B142E" w:rsidRPr="00572FA0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CE1489" w14:textId="77777777" w:rsidR="004B142E" w:rsidRPr="00572FA0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B142E" w:rsidRPr="00DA0EF4" w14:paraId="0288FA73" w14:textId="77777777" w:rsidTr="002F0E5E">
        <w:tc>
          <w:tcPr>
            <w:tcW w:w="4293" w:type="dxa"/>
          </w:tcPr>
          <w:p w14:paraId="71E2B055" w14:textId="0ABF4E39" w:rsidR="004B142E" w:rsidRPr="00DA0EF4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20938E5D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7C94566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</w:tcPr>
          <w:p w14:paraId="5F783C0F" w14:textId="77777777" w:rsidR="004B142E" w:rsidRPr="00DA0EF4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2A4FBC5" w14:textId="77777777" w:rsidR="004B142E" w:rsidRPr="00572FA0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92" w:type="dxa"/>
            <w:shd w:val="clear" w:color="auto" w:fill="FAFAFA"/>
          </w:tcPr>
          <w:p w14:paraId="2E5B72C2" w14:textId="77777777" w:rsidR="004B142E" w:rsidRPr="00572FA0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054E4D2E" w14:textId="77777777" w:rsidR="004B142E" w:rsidRPr="00572FA0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7F382E1" w14:textId="77777777" w:rsidR="004B142E" w:rsidRPr="00572FA0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43F0A8D0" w14:textId="77777777" w:rsidR="004B142E" w:rsidRPr="00572FA0" w:rsidRDefault="004B142E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4B142E" w:rsidRPr="00DA0EF4" w14:paraId="5AC7F7EC" w14:textId="77777777" w:rsidTr="002F0E5E">
        <w:tc>
          <w:tcPr>
            <w:tcW w:w="4293" w:type="dxa"/>
          </w:tcPr>
          <w:p w14:paraId="5BFCBACF" w14:textId="77777777" w:rsidR="004B142E" w:rsidRPr="00DA0EF4" w:rsidRDefault="004B142E" w:rsidP="004B142E">
            <w:pPr>
              <w:tabs>
                <w:tab w:val="left" w:pos="990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</w:tcPr>
          <w:p w14:paraId="0997776A" w14:textId="45B10200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5717AA"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5717AA"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AFAFA"/>
          </w:tcPr>
          <w:p w14:paraId="12CCCA51" w14:textId="3C0B3D63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="005717AA"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700</w:t>
            </w:r>
            <w:r w:rsidR="005717AA"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FAFAFA"/>
          </w:tcPr>
          <w:p w14:paraId="557A50BA" w14:textId="020075D2" w:rsidR="004B142E" w:rsidRPr="00CF762F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5717AA"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781</w:t>
            </w:r>
            <w:r w:rsidR="005717AA"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FAFAFA"/>
          </w:tcPr>
          <w:p w14:paraId="5077DE77" w14:textId="3D70DA89" w:rsidR="004B142E" w:rsidRPr="00572FA0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913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260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343</w:t>
            </w:r>
          </w:p>
        </w:tc>
        <w:tc>
          <w:tcPr>
            <w:tcW w:w="1692" w:type="dxa"/>
            <w:shd w:val="clear" w:color="auto" w:fill="FAFAFA"/>
          </w:tcPr>
          <w:p w14:paraId="219E4E7A" w14:textId="1C68F9AD" w:rsidR="004B142E" w:rsidRPr="00572FA0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739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FAFAFA"/>
          </w:tcPr>
          <w:p w14:paraId="51357097" w14:textId="3241ECD2" w:rsidR="004B142E" w:rsidRPr="00572FA0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FAFAFA"/>
          </w:tcPr>
          <w:p w14:paraId="0A2D3BA2" w14:textId="12879F48" w:rsidR="004B142E" w:rsidRPr="00572FA0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901</w:t>
            </w:r>
          </w:p>
        </w:tc>
        <w:tc>
          <w:tcPr>
            <w:tcW w:w="1296" w:type="dxa"/>
            <w:shd w:val="clear" w:color="auto" w:fill="FAFAFA"/>
          </w:tcPr>
          <w:p w14:paraId="0455631D" w14:textId="3AF31CC9" w:rsidR="004B142E" w:rsidRPr="00572FA0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F762F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526</w:t>
            </w:r>
            <w:r w:rsidR="00CF762F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753</w:t>
            </w:r>
            <w:r w:rsidR="00CF762F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648</w:t>
            </w:r>
          </w:p>
        </w:tc>
      </w:tr>
      <w:tr w:rsidR="004B142E" w:rsidRPr="00DA0EF4" w14:paraId="38A0EB29" w14:textId="77777777" w:rsidTr="002F0E5E">
        <w:tc>
          <w:tcPr>
            <w:tcW w:w="4293" w:type="dxa"/>
          </w:tcPr>
          <w:p w14:paraId="447EEEE7" w14:textId="77777777" w:rsidR="004B142E" w:rsidRPr="00DA0EF4" w:rsidRDefault="004B142E" w:rsidP="004B142E">
            <w:pPr>
              <w:tabs>
                <w:tab w:val="left" w:pos="346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</w:tcPr>
          <w:p w14:paraId="549FE969" w14:textId="77616E99" w:rsidR="004B142E" w:rsidRPr="00DA0EF4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5CA44A7" w14:textId="62DE8E36" w:rsidR="004B142E" w:rsidRPr="00DA0EF4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  <w:r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937</w:t>
            </w:r>
            <w:r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BB8768A" w14:textId="7E19DF37" w:rsidR="004B142E" w:rsidRPr="00DA0EF4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310</w:t>
            </w:r>
            <w:r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316</w:t>
            </w:r>
            <w:r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EA844A1" w14:textId="7C0C5F8B" w:rsidR="004B142E" w:rsidRPr="00572FA0" w:rsidRDefault="00E47186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476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408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782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shd w:val="clear" w:color="auto" w:fill="FAFAFA"/>
          </w:tcPr>
          <w:p w14:paraId="585DACAD" w14:textId="6ED9E7C2" w:rsidR="004B142E" w:rsidRPr="00572FA0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655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CB66109" w14:textId="2AFC7816" w:rsidR="004B142E" w:rsidRPr="00572FA0" w:rsidRDefault="00CF762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019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769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BB5573C" w14:textId="0C82BAF9" w:rsidR="004B142E" w:rsidRPr="00572FA0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E05EC8" w14:textId="7DD9D0E9" w:rsidR="004B142E" w:rsidRPr="00572FA0" w:rsidRDefault="00CF762F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600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B142E" w:rsidRPr="00DA0EF4" w14:paraId="753DE0D5" w14:textId="77777777" w:rsidTr="002F0E5E">
        <w:tc>
          <w:tcPr>
            <w:tcW w:w="4293" w:type="dxa"/>
          </w:tcPr>
          <w:p w14:paraId="106A48D5" w14:textId="77777777" w:rsidR="004B142E" w:rsidRPr="00DA0EF4" w:rsidRDefault="004B142E" w:rsidP="004B142E">
            <w:pPr>
              <w:tabs>
                <w:tab w:val="left" w:pos="346"/>
                <w:tab w:val="left" w:pos="787"/>
              </w:tabs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78CB0D" w14:textId="224E7F81" w:rsidR="004B142E" w:rsidRPr="00DA0EF4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1289FD" w14:textId="387E3F6C" w:rsidR="004B142E" w:rsidRPr="00DA0EF4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4487B3" w14:textId="5E53D79E" w:rsidR="004B142E" w:rsidRPr="00DA0EF4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16C13B" w14:textId="62A9B7E2" w:rsidR="004B142E" w:rsidRPr="00572FA0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041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FAFAFA"/>
          </w:tcPr>
          <w:p w14:paraId="36FFE128" w14:textId="371F4B2F" w:rsidR="004B142E" w:rsidRPr="00572FA0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6D8484" w14:textId="144DB458" w:rsidR="004B142E" w:rsidRPr="00572FA0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816C48" w14:textId="040C5CBA" w:rsidR="004B142E" w:rsidRPr="00572FA0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23E610" w14:textId="39AEB6A6" w:rsidR="004B142E" w:rsidRPr="00572FA0" w:rsidRDefault="005717AA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857</w:t>
            </w:r>
            <w:r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4B142E" w:rsidRPr="00DA0EF4" w14:paraId="739676CF" w14:textId="77777777" w:rsidTr="002F0E5E">
        <w:tc>
          <w:tcPr>
            <w:tcW w:w="4293" w:type="dxa"/>
          </w:tcPr>
          <w:p w14:paraId="61E7303B" w14:textId="77777777" w:rsidR="004B142E" w:rsidRPr="00DA0EF4" w:rsidRDefault="004B142E" w:rsidP="004B142E">
            <w:pPr>
              <w:spacing w:before="10" w:after="10"/>
              <w:ind w:left="-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23427" w14:textId="65E8B3F5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5717AA"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675</w:t>
            </w:r>
            <w:r w:rsidR="005717AA"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07AB84" w14:textId="78728197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5717AA"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806</w:t>
            </w:r>
            <w:r w:rsidR="005717AA"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B976E" w14:textId="49F7CB8E" w:rsidR="004B142E" w:rsidRPr="00DA0EF4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  <w:r w:rsidR="005717AA"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471</w:t>
            </w:r>
            <w:r w:rsidR="005717AA" w:rsidRPr="005717A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FD44CE" w14:textId="2B0A1FEE" w:rsidR="004B142E" w:rsidRPr="00572FA0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432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5779D" w14:textId="1C7AC6A5" w:rsidR="004B142E" w:rsidRPr="00572FA0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AA7A3" w14:textId="42E0EDBD" w:rsidR="004B142E" w:rsidRPr="00572FA0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383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DFDBE" w14:textId="686CE380" w:rsidR="004B142E" w:rsidRPr="00572FA0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8C4095" w14:textId="169CC499" w:rsidR="004B142E" w:rsidRPr="00572FA0" w:rsidRDefault="00836E55" w:rsidP="004B142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921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891</w:t>
            </w:r>
            <w:r w:rsidR="005717AA" w:rsidRPr="00572FA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332</w:t>
            </w:r>
          </w:p>
        </w:tc>
      </w:tr>
    </w:tbl>
    <w:p w14:paraId="6E58C581" w14:textId="11CED8BD" w:rsidR="00D85791" w:rsidRDefault="00D85791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25B7432" w14:textId="039C61C8" w:rsidR="007B0A44" w:rsidRPr="00DA0EF4" w:rsidRDefault="007B0A44" w:rsidP="007B0A4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836E55" w:rsidRPr="00836E5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</w:t>
      </w:r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114964" w:rsidRPr="0061681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อาคาร </w:t>
      </w:r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เครื่องจักรและอุปกรณ์</w:t>
      </w:r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ของกลุ่มกิจการบางส่วน</w:t>
      </w:r>
      <w:r w:rsidR="00D77205" w:rsidRPr="0061681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ราคาทุน</w:t>
      </w:r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จำนวน</w:t>
      </w:r>
      <w:r w:rsidR="00D77205"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bookmarkStart w:id="24" w:name="_Hlk126891750"/>
      <w:r w:rsidR="00836E55" w:rsidRPr="00836E5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420</w:t>
      </w:r>
      <w:r w:rsidR="00D77205"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33</w:t>
      </w:r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bookmarkEnd w:id="24"/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ล้านบาท</w:t>
      </w:r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(</w:t>
      </w:r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: </w:t>
      </w:r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เครื่องจักรและอุปกรณ์ของกลุ่มกิจการ</w:t>
      </w:r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บางส่วน</w:t>
      </w:r>
      <w:r w:rsidR="00D77205" w:rsidRPr="0061681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ราคาทุน</w:t>
      </w:r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จำนวน</w:t>
      </w:r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bookmarkStart w:id="25" w:name="_Hlk126891844"/>
      <w:r w:rsidR="00836E55" w:rsidRPr="00836E5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494</w:t>
      </w:r>
      <w:r w:rsidR="00D77205"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94</w:t>
      </w:r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bookmarkEnd w:id="25"/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ล้านบาท</w:t>
      </w:r>
      <w:r w:rsidRPr="0061681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ได้นำไปเป็นหลักทรัพย์เพื่อค้ำประกันเงินกู้ยืมจากสถาบันการเงิน (หมายเหตุข้อ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05F36DFC" w14:textId="77777777" w:rsidR="007B0A44" w:rsidRPr="007B0A44" w:rsidRDefault="007B0A44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9DCBB0" w14:textId="77777777" w:rsidR="006D4190" w:rsidRPr="007B0A44" w:rsidRDefault="006D4190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6D4190" w:rsidRPr="007B0A44">
          <w:pgSz w:w="16834" w:h="11909" w:orient="landscape"/>
          <w:pgMar w:top="1440" w:right="864" w:bottom="720" w:left="864" w:header="706" w:footer="576" w:gutter="0"/>
          <w:cols w:space="720"/>
        </w:sectPr>
      </w:pPr>
    </w:p>
    <w:p w14:paraId="669C1971" w14:textId="77777777" w:rsidR="00773ADA" w:rsidRPr="00DA0EF4" w:rsidRDefault="00773AD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C79F3" w:rsidRPr="007E5C00" w14:paraId="078840C1" w14:textId="77777777" w:rsidTr="00C955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BD919E" w14:textId="0AF79BA2" w:rsidR="008C79F3" w:rsidRPr="007E5C00" w:rsidRDefault="00836E55" w:rsidP="00A365CC">
            <w:pPr>
              <w:ind w:left="432" w:hanging="432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36E5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8C79F3" w:rsidRPr="007E5C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C79F3" w:rsidRPr="007E5C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8C79F3" w:rsidRPr="007E5C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C79F3" w:rsidRPr="007E5C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- สุทธิ</w:t>
            </w:r>
          </w:p>
        </w:tc>
      </w:tr>
    </w:tbl>
    <w:p w14:paraId="1128E43D" w14:textId="77777777" w:rsidR="008C79F3" w:rsidRPr="007E5C00" w:rsidRDefault="008C79F3" w:rsidP="00A365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C8AD82" w14:textId="657472F2" w:rsidR="008C79F3" w:rsidRPr="007E5C00" w:rsidRDefault="007B28A6" w:rsidP="00A365C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C00">
        <w:rPr>
          <w:rFonts w:ascii="Browallia New" w:hAnsi="Browallia New" w:cs="Browallia New"/>
          <w:sz w:val="26"/>
          <w:szCs w:val="26"/>
          <w:cs/>
        </w:rPr>
        <w:t>รายการเคลื่อนไหวของ</w:t>
      </w:r>
      <w:r w:rsidR="008C79F3" w:rsidRPr="007E5C00">
        <w:rPr>
          <w:rFonts w:ascii="Browallia New" w:hAnsi="Browallia New" w:cs="Browallia New"/>
          <w:sz w:val="26"/>
          <w:szCs w:val="26"/>
          <w:cs/>
        </w:rPr>
        <w:t>สินทรัพย์สิทธิการใช้</w:t>
      </w:r>
      <w:r w:rsidRPr="007E5C00">
        <w:rPr>
          <w:rFonts w:ascii="Browallia New" w:hAnsi="Browallia New" w:cs="Browallia New"/>
          <w:sz w:val="26"/>
          <w:szCs w:val="26"/>
          <w:cs/>
        </w:rPr>
        <w:t>มี</w:t>
      </w:r>
      <w:r w:rsidR="008C79F3" w:rsidRPr="007E5C00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75B53AA7" w14:textId="77777777" w:rsidR="008C79F3" w:rsidRPr="007E5C00" w:rsidRDefault="008C79F3" w:rsidP="007B0A4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8C79F3" w:rsidRPr="007E5C00" w14:paraId="1CD1CBBE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7FE1F" w14:textId="77777777" w:rsidR="008C79F3" w:rsidRPr="007E5C00" w:rsidRDefault="008C79F3" w:rsidP="00A365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CC301" w14:textId="7C149B10" w:rsidR="008C79F3" w:rsidRPr="007E5C00" w:rsidRDefault="008C79F3" w:rsidP="00A365C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C79F3" w:rsidRPr="007E5C00" w14:paraId="29C874C5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1EB5A" w14:textId="77777777" w:rsidR="008C79F3" w:rsidRPr="007E5C00" w:rsidRDefault="008C79F3" w:rsidP="00A365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2E9F6F" w14:textId="77777777" w:rsidR="008C79F3" w:rsidRPr="007E5C00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72098" w14:textId="77777777" w:rsidR="008C79F3" w:rsidRPr="007E5C00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A34B1" w14:textId="77777777" w:rsidR="008C79F3" w:rsidRPr="007E5C00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46375" w14:textId="77777777" w:rsidR="008C79F3" w:rsidRPr="007E5C00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C79F3" w:rsidRPr="007E5C00" w14:paraId="0B5DFA60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46750" w14:textId="77777777" w:rsidR="008C79F3" w:rsidRPr="007E5C00" w:rsidRDefault="008C79F3" w:rsidP="00A365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C0EF4" w14:textId="77777777" w:rsidR="008C79F3" w:rsidRPr="007E5C00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66489" w14:textId="77777777" w:rsidR="008C79F3" w:rsidRPr="007E5C00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B9097" w14:textId="77777777" w:rsidR="008C79F3" w:rsidRPr="007E5C00" w:rsidRDefault="008C79F3" w:rsidP="00A365C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6F33B" w14:textId="77777777" w:rsidR="008C79F3" w:rsidRPr="007E5C00" w:rsidRDefault="008C79F3" w:rsidP="00A365C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C79F3" w:rsidRPr="007E5C00" w14:paraId="5C5C2B68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E37B" w14:textId="77777777" w:rsidR="008C79F3" w:rsidRPr="007E5C00" w:rsidRDefault="008C79F3" w:rsidP="00A365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5BEC6" w14:textId="77777777" w:rsidR="008C79F3" w:rsidRPr="007E5C00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048AA5" w14:textId="77777777" w:rsidR="008C79F3" w:rsidRPr="007E5C00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47B82E" w14:textId="77777777" w:rsidR="008C79F3" w:rsidRPr="007E5C00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18730" w14:textId="77777777" w:rsidR="008C79F3" w:rsidRPr="007E5C00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C79F3" w:rsidRPr="007E5C00" w14:paraId="3EA990BD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0EFE" w14:textId="77777777" w:rsidR="008C79F3" w:rsidRPr="007E5C00" w:rsidRDefault="008C79F3" w:rsidP="00A365C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E1AC9" w14:textId="77777777" w:rsidR="008C79F3" w:rsidRPr="007E5C00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67C2A" w14:textId="77777777" w:rsidR="008C79F3" w:rsidRPr="007E5C00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64DB7" w14:textId="77777777" w:rsidR="008C79F3" w:rsidRPr="007E5C00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06C59" w14:textId="77777777" w:rsidR="008C79F3" w:rsidRPr="007E5C00" w:rsidRDefault="008C79F3" w:rsidP="00AE7754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142E" w:rsidRPr="007E5C00" w14:paraId="7AFDFA1F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89FBB" w14:textId="34B8ED54" w:rsidR="004B142E" w:rsidRPr="007E5C00" w:rsidRDefault="004B142E" w:rsidP="004B142E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36E55" w:rsidRPr="00836E5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</w:t>
            </w:r>
            <w:r w:rsidRPr="007E5C0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4CC21" w14:textId="0550781C" w:rsidR="004B142E" w:rsidRPr="007E5C00" w:rsidRDefault="00836E55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B142E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4B142E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8104B" w14:textId="52A6BA9F" w:rsidR="004B142E" w:rsidRPr="007E5C00" w:rsidRDefault="00836E55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4B142E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BBED" w14:textId="40B5D357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6E55" w:rsidRPr="00836E5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7E5C0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925</w:t>
            </w:r>
            <w:r w:rsidRPr="007E5C0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059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75329" w14:textId="27368020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6E55" w:rsidRPr="00836E5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Pr="007E5C0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520</w:t>
            </w:r>
            <w:r w:rsidRPr="007E5C0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203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4B142E" w:rsidRPr="007E5C00" w14:paraId="6882EB8B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F1E9F" w14:textId="41EEDE8C" w:rsidR="004B142E" w:rsidRPr="007E5C00" w:rsidRDefault="004B142E" w:rsidP="004B142E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6B145" w14:textId="39D65C19" w:rsidR="004B142E" w:rsidRPr="007E5C00" w:rsidRDefault="00836E55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142E"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4B142E"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B9968" w14:textId="6FFEE266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8EF7D" w14:textId="5CDFBE2E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87DE7" w14:textId="3646A04E" w:rsidR="004B142E" w:rsidRPr="007E5C00" w:rsidRDefault="00836E55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142E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4B142E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4B142E" w:rsidRPr="007E5C00" w14:paraId="7E17ABA9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A75FF" w14:textId="03DC6AE4" w:rsidR="004B142E" w:rsidRPr="007E5C00" w:rsidRDefault="004B142E" w:rsidP="004B142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cs/>
              </w:rPr>
              <w:t>การสิ้นสุดของสัญญา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E5C0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D97D8" w14:textId="1A21DE2C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71C00" w14:textId="69BA37F0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A005F" w14:textId="2800DE89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D0438" w14:textId="78DC49B6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B142E" w:rsidRPr="007E5C00" w14:paraId="3410A3CB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109B3" w14:textId="4B0AC37D" w:rsidR="004B142E" w:rsidRPr="007E5C00" w:rsidRDefault="004B142E" w:rsidP="004B142E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DD7A4" w14:textId="450E7A16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69095" w14:textId="05BC11EB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59473" w14:textId="7FC30163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CBDF9" w14:textId="15DBC0EB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142E" w:rsidRPr="007E5C00" w14:paraId="3E1D5DE2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7AA72" w14:textId="7E00FCF9" w:rsidR="004B142E" w:rsidRPr="007E5C00" w:rsidRDefault="004B142E" w:rsidP="004B142E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โอนออกไปเป็นสินทรัพย์ถาวร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2C3FD" w14:textId="672E6E82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57BF3" w14:textId="20DCC86B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11E93" w14:textId="19E3418A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ECCA3" w14:textId="04ED0EA6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142E" w:rsidRPr="007E5C00" w14:paraId="0BE8DA95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0810F" w14:textId="2CAFBBC7" w:rsidR="004B142E" w:rsidRPr="007E5C00" w:rsidRDefault="004B142E" w:rsidP="004B142E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4032E" w14:textId="33BCC0DA" w:rsidR="004B142E" w:rsidRPr="007E5C00" w:rsidRDefault="00836E55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B142E"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4B142E"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AB04F" w14:textId="1DEFAF61" w:rsidR="004B142E" w:rsidRPr="007E5C00" w:rsidRDefault="00836E55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B142E"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AB42B" w14:textId="749BC3B3" w:rsidR="004B142E" w:rsidRPr="007E5C00" w:rsidRDefault="00836E55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B142E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4B142E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EBDEC" w14:textId="09F5DC01" w:rsidR="004B142E" w:rsidRPr="007E5C00" w:rsidRDefault="00836E55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B142E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4B142E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4B142E" w:rsidRPr="007E5C00" w14:paraId="44D452FE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734C9" w14:textId="77777777" w:rsidR="004B142E" w:rsidRPr="007E5C00" w:rsidRDefault="004B142E" w:rsidP="004B142E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0D9F0" w14:textId="77777777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59AA3" w14:textId="77777777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A3FDE" w14:textId="77777777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133FD" w14:textId="77777777" w:rsidR="004B142E" w:rsidRPr="007E5C00" w:rsidRDefault="004B142E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142E" w:rsidRPr="007E5C00" w14:paraId="1D12E6D4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266A0" w14:textId="378C8751" w:rsidR="004B142E" w:rsidRPr="007E5C00" w:rsidRDefault="004B142E" w:rsidP="004B142E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36E55" w:rsidRPr="00836E5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</w:t>
            </w:r>
            <w:r w:rsidRPr="007E5C0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7B1EF" w14:textId="4FA6D63F" w:rsidR="004B142E" w:rsidRPr="007E5C00" w:rsidRDefault="00836E55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43922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E43922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2054C" w14:textId="4F950583" w:rsidR="004B142E" w:rsidRPr="007E5C00" w:rsidRDefault="00836E55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E43922"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22EE4" w14:textId="21B253D0" w:rsidR="004B142E" w:rsidRPr="007E5C00" w:rsidRDefault="00836E55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43922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E43922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DCB74" w14:textId="03510FF9" w:rsidR="004B142E" w:rsidRPr="007E5C00" w:rsidRDefault="00836E55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43922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E43922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4B142E" w:rsidRPr="007E5C00" w14:paraId="7078FB3F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2E03A4" w14:textId="77777777" w:rsidR="004B142E" w:rsidRPr="007E5C00" w:rsidRDefault="004B142E" w:rsidP="004B142E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A65B" w14:textId="425428B9" w:rsidR="004B142E" w:rsidRPr="007E5C00" w:rsidRDefault="00836E55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0F3F5" w14:textId="588A103B" w:rsidR="004B142E" w:rsidRPr="007E5C00" w:rsidRDefault="00E43922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BE46E" w14:textId="439D9E92" w:rsidR="004B142E" w:rsidRPr="007E5C00" w:rsidRDefault="00E43922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73569" w14:textId="19EC0F5F" w:rsidR="004B142E" w:rsidRPr="007E5C00" w:rsidRDefault="00836E55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43922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E43922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4B142E" w:rsidRPr="007E5C00" w14:paraId="632ED453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FB08F" w14:textId="53172463" w:rsidR="004B142E" w:rsidRPr="007E5C00" w:rsidRDefault="004B142E" w:rsidP="004B142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cs/>
              </w:rPr>
              <w:t>การสิ้นสุดของสัญญา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E5C0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454966" w14:textId="711F2BED" w:rsidR="004B142E" w:rsidRPr="007E5C00" w:rsidRDefault="008A0878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D93AA" w14:textId="6D4EA1B5" w:rsidR="004B142E" w:rsidRPr="007E5C00" w:rsidRDefault="008A0878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6B0C8" w14:textId="09593346" w:rsidR="004B142E" w:rsidRPr="007E5C00" w:rsidRDefault="00E43922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8C233" w14:textId="34FD9D49" w:rsidR="004B142E" w:rsidRPr="007E5C00" w:rsidRDefault="008A0878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142E" w:rsidRPr="007E5C00" w14:paraId="5CC77C17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B94B3" w14:textId="77777777" w:rsidR="004B142E" w:rsidRPr="007E5C00" w:rsidRDefault="004B142E" w:rsidP="004B142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477C3" w14:textId="59178606" w:rsidR="004B142E" w:rsidRPr="007E5C00" w:rsidRDefault="008A0878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33A80" w14:textId="486FB818" w:rsidR="004B142E" w:rsidRPr="007E5C00" w:rsidRDefault="00E43922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7FEFE" w14:textId="625BAC93" w:rsidR="004B142E" w:rsidRPr="007E5C00" w:rsidRDefault="00E43922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E1C7C" w14:textId="56C37CB7" w:rsidR="004B142E" w:rsidRPr="007E5C00" w:rsidRDefault="00E43922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142E" w:rsidRPr="007E5C00" w14:paraId="37655D30" w14:textId="77777777" w:rsidTr="007B0A44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FF4E92" w14:textId="680D3222" w:rsidR="004B142E" w:rsidRPr="007E5C00" w:rsidRDefault="004B142E" w:rsidP="004B142E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762377" w14:textId="067140C7" w:rsidR="004B142E" w:rsidRPr="007E5C00" w:rsidRDefault="00836E55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3B3957" w14:textId="1F86EE7B" w:rsidR="004B142E" w:rsidRPr="007E5C00" w:rsidRDefault="00836E55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137F6C" w14:textId="32D10765" w:rsidR="004B142E" w:rsidRPr="007E5C00" w:rsidRDefault="00836E55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0C2146" w14:textId="22521B90" w:rsidR="004B142E" w:rsidRPr="007E5C00" w:rsidRDefault="00836E55" w:rsidP="004B142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46B4BD59" w14:textId="7B0D7767" w:rsidR="008C79F3" w:rsidRPr="007E5C00" w:rsidRDefault="008C79F3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B410DA" w:rsidRPr="007E5C00" w14:paraId="2208E7FF" w14:textId="77777777" w:rsidTr="00811F7F">
        <w:trPr>
          <w:trHeight w:val="271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DBB9958" w14:textId="77777777" w:rsidR="00B410DA" w:rsidRPr="007E5C00" w:rsidRDefault="00B410DA" w:rsidP="00811F7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F6AAF2" w14:textId="3D8DB863" w:rsidR="00B410DA" w:rsidRPr="007E5C00" w:rsidRDefault="00B410DA" w:rsidP="00811F7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10DA" w:rsidRPr="007E5C00" w14:paraId="22AD4316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AB8F28F" w14:textId="77777777" w:rsidR="00B410DA" w:rsidRPr="007E5C00" w:rsidRDefault="00B410DA" w:rsidP="00811F7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3E3862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5D8AC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62CDB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39664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10DA" w:rsidRPr="007E5C00" w14:paraId="3491C753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BF364C7" w14:textId="77777777" w:rsidR="00B410DA" w:rsidRPr="007E5C00" w:rsidRDefault="00B410DA" w:rsidP="00811F7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E1290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B0A48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6629E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27E8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410DA" w:rsidRPr="007E5C00" w14:paraId="68A1D890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7987F09" w14:textId="77777777" w:rsidR="00B410DA" w:rsidRPr="007E5C00" w:rsidRDefault="00B410DA" w:rsidP="00811F7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4E6BD7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8BDC57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90C927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81A4F3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10DA" w:rsidRPr="007E5C00" w14:paraId="754EE3F8" w14:textId="77777777" w:rsidTr="00811F7F">
        <w:trPr>
          <w:trHeight w:val="14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23FE07CC" w14:textId="77777777" w:rsidR="00B410DA" w:rsidRPr="007E5C00" w:rsidRDefault="00B410DA" w:rsidP="00811F7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DDDC5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1C566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EDD68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0A24B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10DA" w:rsidRPr="007E5C00" w14:paraId="73963FEF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E8CA14B" w14:textId="6A4CF01F" w:rsidR="00B410DA" w:rsidRPr="007E5C00" w:rsidRDefault="00B410DA" w:rsidP="00811F7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36E55" w:rsidRPr="00836E5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</w:t>
            </w:r>
            <w:r w:rsidRPr="007E5C0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4B25C" w14:textId="42CE5236" w:rsidR="00B410DA" w:rsidRPr="007E5C00" w:rsidRDefault="00836E55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410DA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B410DA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B2D7E" w14:textId="0A1D5F30" w:rsidR="00B410DA" w:rsidRPr="007E5C00" w:rsidRDefault="00836E55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B410DA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D0BD8" w14:textId="38FF65DD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6E55" w:rsidRPr="00836E5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7E5C0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925</w:t>
            </w:r>
            <w:r w:rsidRPr="007E5C0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059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C4BD6" w14:textId="0ECEBD33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836E55" w:rsidRPr="00836E5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Pr="007E5C0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520</w:t>
            </w:r>
            <w:r w:rsidRPr="007E5C0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203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410DA" w:rsidRPr="007E5C00" w14:paraId="603A042F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61FA2F1" w14:textId="77777777" w:rsidR="00B410DA" w:rsidRPr="007E5C00" w:rsidRDefault="00B410DA" w:rsidP="00811F7F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ADFC6" w14:textId="69DB828D" w:rsidR="00B410DA" w:rsidRPr="007E5C00" w:rsidRDefault="00836E55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10DA"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B410DA"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7A22C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53365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1997D" w14:textId="2F215446" w:rsidR="00B410DA" w:rsidRPr="007E5C00" w:rsidRDefault="00836E55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10DA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B410DA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B410DA" w:rsidRPr="007E5C00" w14:paraId="09EAB9E8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2CBF6C9F" w14:textId="77777777" w:rsidR="00B410DA" w:rsidRPr="007E5C00" w:rsidRDefault="00B410DA" w:rsidP="00811F7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cs/>
              </w:rPr>
              <w:t>การสิ้นสุดของสัญญา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E5C0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6D8AB" w14:textId="3B05E9EC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2E7D8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52D7F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F4DDB" w14:textId="30263D51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10DA" w:rsidRPr="007E5C00" w14:paraId="075DE85A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CEAA9C3" w14:textId="77777777" w:rsidR="00B410DA" w:rsidRPr="007E5C00" w:rsidRDefault="00B410DA" w:rsidP="00811F7F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F6553" w14:textId="74DA573F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EDF92" w14:textId="711FA70F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A347" w14:textId="0DDB346B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BC052" w14:textId="656E72C6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10DA" w:rsidRPr="007E5C00" w14:paraId="05B15CB4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8A78103" w14:textId="77777777" w:rsidR="00B410DA" w:rsidRPr="007E5C00" w:rsidRDefault="00B410DA" w:rsidP="00811F7F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โอนออกไปเป็นสินทรัพย์ถาวร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D3266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33285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5EC62" w14:textId="110418AE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A642A" w14:textId="062AD99C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10DA" w:rsidRPr="007E5C00" w14:paraId="3FA01C28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03E16C6" w14:textId="70E4FCDB" w:rsidR="00B410DA" w:rsidRPr="007E5C00" w:rsidRDefault="00B410DA" w:rsidP="00811F7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C51F0" w14:textId="4F1D55FC" w:rsidR="00B410DA" w:rsidRPr="007E5C00" w:rsidRDefault="00836E55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410DA"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B410DA"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0643E" w14:textId="7846876B" w:rsidR="00B410DA" w:rsidRPr="007E5C00" w:rsidRDefault="00836E55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B410DA"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270A5" w14:textId="2FBDD756" w:rsidR="00B410DA" w:rsidRPr="007E5C00" w:rsidRDefault="00836E55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410DA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B410DA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846C6" w14:textId="7B6AAC56" w:rsidR="00B410DA" w:rsidRPr="007E5C00" w:rsidRDefault="00836E55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410DA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B410DA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B410DA" w:rsidRPr="007E5C00" w14:paraId="35F0AE58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7C64F8AE" w14:textId="77777777" w:rsidR="00B410DA" w:rsidRPr="007E5C00" w:rsidRDefault="00B410DA" w:rsidP="00811F7F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5165C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797AD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26991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78AF7A" w14:textId="77777777" w:rsidR="00B410DA" w:rsidRPr="007E5C00" w:rsidRDefault="00B410DA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10DA" w:rsidRPr="007E5C00" w14:paraId="140B729B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D2355" w14:textId="2F05398E" w:rsidR="00B410DA" w:rsidRPr="007E5C00" w:rsidRDefault="00B410DA" w:rsidP="00811F7F">
            <w:pPr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836E55" w:rsidRPr="00836E5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</w:t>
            </w:r>
            <w:r w:rsidRPr="007E5C0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16B04" w14:textId="550E10AC" w:rsidR="00B410DA" w:rsidRPr="007E5C00" w:rsidRDefault="00836E55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34B1A" w14:textId="46AC8D78" w:rsidR="00B410DA" w:rsidRPr="007E5C00" w:rsidRDefault="00836E55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4E555" w14:textId="50BE4F2A" w:rsidR="00B410DA" w:rsidRPr="007E5C00" w:rsidRDefault="00836E55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4ED342" w14:textId="1DB9278B" w:rsidR="00B410DA" w:rsidRPr="007E5C00" w:rsidRDefault="00836E55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B410DA" w:rsidRPr="007E5C00" w14:paraId="4658CD3A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85FCE" w14:textId="77777777" w:rsidR="00B410DA" w:rsidRPr="007E5C00" w:rsidRDefault="00B410DA" w:rsidP="00811F7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01DDB" w14:textId="11472FA0" w:rsidR="00B410DA" w:rsidRPr="007E5C00" w:rsidRDefault="00836E55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620FD" w14:textId="15BDABA7" w:rsidR="00B410DA" w:rsidRPr="007E5C00" w:rsidRDefault="008A0878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C8038" w14:textId="286EF28C" w:rsidR="00B410DA" w:rsidRPr="007E5C00" w:rsidRDefault="008A0878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FDD47" w14:textId="1817CCFE" w:rsidR="00B410DA" w:rsidRPr="007E5C00" w:rsidRDefault="00836E55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B410DA" w:rsidRPr="007E5C00" w14:paraId="452E32A9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7C5FB24" w14:textId="77777777" w:rsidR="00B410DA" w:rsidRPr="007E5C00" w:rsidRDefault="00B410DA" w:rsidP="00811F7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cs/>
              </w:rPr>
              <w:t>การสิ้นสุดของสัญญา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E5C0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08272" w14:textId="2183ECED" w:rsidR="00B410DA" w:rsidRPr="007E5C00" w:rsidRDefault="008A0878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E5C0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93E9D" w14:textId="694A6089" w:rsidR="00B410DA" w:rsidRPr="007E5C00" w:rsidRDefault="008A0878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3AF6D" w14:textId="36FC3EF4" w:rsidR="00B410DA" w:rsidRPr="007E5C00" w:rsidRDefault="008A0878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DD0C0" w14:textId="3D451EB5" w:rsidR="00B410DA" w:rsidRPr="007E5C00" w:rsidRDefault="008A0878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10DA" w:rsidRPr="007E5C00" w14:paraId="37C62453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185A603A" w14:textId="77777777" w:rsidR="00B410DA" w:rsidRPr="007E5C00" w:rsidRDefault="00B410DA" w:rsidP="00811F7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A5AF3" w14:textId="367E52EC" w:rsidR="00B410DA" w:rsidRPr="007E5C00" w:rsidRDefault="008A0878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EFF9DE" w14:textId="5C24C61C" w:rsidR="00B410DA" w:rsidRPr="007E5C00" w:rsidRDefault="008A0878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1681B" w14:textId="0D44E693" w:rsidR="00B410DA" w:rsidRPr="007E5C00" w:rsidRDefault="008A0878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39EF7" w14:textId="32DA4254" w:rsidR="00B410DA" w:rsidRPr="007E5C00" w:rsidRDefault="008A0878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410DA" w:rsidRPr="007E5C00" w14:paraId="370439E3" w14:textId="77777777" w:rsidTr="00811F7F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1ED3A" w14:textId="1E93FC2C" w:rsidR="00B410DA" w:rsidRPr="007E5C00" w:rsidRDefault="00B410DA" w:rsidP="00811F7F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6C1F4" w14:textId="73D6089A" w:rsidR="00B410DA" w:rsidRPr="007E5C00" w:rsidRDefault="00836E55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0B9F75" w14:textId="5FED53D9" w:rsidR="00B410DA" w:rsidRPr="007E5C00" w:rsidRDefault="00836E55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121F9" w14:textId="0826F5B3" w:rsidR="00B410DA" w:rsidRPr="007E5C00" w:rsidRDefault="00836E55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B11876" w14:textId="4B9AA8BE" w:rsidR="00B410DA" w:rsidRPr="007E5C00" w:rsidRDefault="00836E55" w:rsidP="00811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8A0878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</w:tbl>
    <w:p w14:paraId="62264614" w14:textId="77777777" w:rsidR="00B410DA" w:rsidRPr="00DA0EF4" w:rsidRDefault="007B0A44" w:rsidP="00B410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8F457F0" w14:textId="77777777" w:rsidR="00B410DA" w:rsidRPr="00DA0EF4" w:rsidRDefault="00B410DA" w:rsidP="00B410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ค่าใช้จ่ายและกระแสเงินสดที่เกี่ยวข้องกับสัญญาเช่าที่ประกอบด้วยรายการดังต่อไปนี้</w:t>
      </w:r>
    </w:p>
    <w:p w14:paraId="60DE64AF" w14:textId="77777777" w:rsidR="00B410DA" w:rsidRPr="007E5C00" w:rsidRDefault="00B410DA" w:rsidP="00B410DA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5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3"/>
        <w:gridCol w:w="1350"/>
        <w:gridCol w:w="1260"/>
        <w:gridCol w:w="1350"/>
        <w:gridCol w:w="1260"/>
      </w:tblGrid>
      <w:tr w:rsidR="007B0A44" w:rsidRPr="00DA0EF4" w14:paraId="5505A7E2" w14:textId="77777777" w:rsidTr="007E5C00">
        <w:trPr>
          <w:trHeight w:val="20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14:paraId="00ECE5D5" w14:textId="77777777" w:rsidR="007B0A44" w:rsidRPr="00DA0EF4" w:rsidRDefault="007B0A44" w:rsidP="007B0A4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91575" w14:textId="08247890" w:rsidR="007B0A44" w:rsidRPr="004E55A3" w:rsidRDefault="007B0A44" w:rsidP="007B0A44">
            <w:pPr>
              <w:ind w:left="320" w:right="-72"/>
              <w:contextualSpacing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</w:t>
            </w:r>
            <w:r>
              <w:rPr>
                <w:rFonts w:ascii="Browallia New" w:eastAsia="Calibri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B5803E" w14:textId="04E13CA2" w:rsidR="007B0A44" w:rsidRPr="004E55A3" w:rsidRDefault="007B0A44" w:rsidP="007B0A44">
            <w:pPr>
              <w:ind w:left="320" w:right="-72"/>
              <w:contextualSpacing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Calibri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0A44" w:rsidRPr="00DA0EF4" w14:paraId="18F1A4CB" w14:textId="77777777" w:rsidTr="007E5C00">
        <w:trPr>
          <w:trHeight w:val="20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14:paraId="5F377EA7" w14:textId="77777777" w:rsidR="007B0A44" w:rsidRPr="00DA0EF4" w:rsidRDefault="007B0A44" w:rsidP="007B0A4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5F269" w14:textId="1E17BD3D" w:rsidR="007B0A44" w:rsidRPr="00DC63A8" w:rsidRDefault="007B0A44" w:rsidP="007B0A44">
            <w:pPr>
              <w:ind w:left="320" w:right="-72"/>
              <w:contextualSpacing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63A8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706C7" w14:textId="5E860CB5" w:rsidR="007B0A44" w:rsidRPr="00DC63A8" w:rsidRDefault="007B0A44" w:rsidP="007B0A44">
            <w:pPr>
              <w:ind w:left="320" w:right="-72"/>
              <w:contextualSpacing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E55A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02B5CA" w14:textId="0B80A576" w:rsidR="007B0A44" w:rsidRPr="00DA0EF4" w:rsidRDefault="007B0A44" w:rsidP="007B0A44">
            <w:pPr>
              <w:ind w:left="320" w:right="-72"/>
              <w:contextualSpacing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DC63A8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50084" w14:textId="1499279C" w:rsidR="007B0A44" w:rsidRPr="00DA0EF4" w:rsidRDefault="007B0A44" w:rsidP="007B0A44">
            <w:pPr>
              <w:ind w:left="320" w:right="-72"/>
              <w:contextualSpacing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E55A3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B0A44" w:rsidRPr="00DA0EF4" w14:paraId="65B3B930" w14:textId="77777777" w:rsidTr="007E5C00">
        <w:trPr>
          <w:trHeight w:val="20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14:paraId="094BB540" w14:textId="77777777" w:rsidR="007B0A44" w:rsidRPr="00DA0EF4" w:rsidRDefault="007B0A44" w:rsidP="007B0A4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B04748" w14:textId="095E603C" w:rsidR="007B0A44" w:rsidRPr="00DA0EF4" w:rsidRDefault="007B0A44" w:rsidP="007B0A4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D2B551" w14:textId="049E97F2" w:rsidR="007B0A44" w:rsidRPr="00DA0EF4" w:rsidRDefault="007B0A44" w:rsidP="007B0A4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4FFE3" w14:textId="6C5BB8F0" w:rsidR="007B0A44" w:rsidRPr="00DA0EF4" w:rsidRDefault="007B0A44" w:rsidP="007B0A4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984AC" w14:textId="77777777" w:rsidR="007B0A44" w:rsidRPr="00DA0EF4" w:rsidRDefault="007B0A44" w:rsidP="007B0A4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0A44" w:rsidRPr="007E5C00" w14:paraId="24E80549" w14:textId="77777777" w:rsidTr="007E5C00">
        <w:trPr>
          <w:trHeight w:val="20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4645" w14:textId="77777777" w:rsidR="007B0A44" w:rsidRPr="007E5C00" w:rsidRDefault="007B0A44" w:rsidP="00811F7F">
            <w:pPr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92A615" w14:textId="77777777" w:rsidR="007B0A44" w:rsidRPr="007E5C00" w:rsidRDefault="007B0A44" w:rsidP="00811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5D244F" w14:textId="6DAB4568" w:rsidR="007B0A44" w:rsidRPr="007E5C00" w:rsidRDefault="007B0A44" w:rsidP="00811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8AB1E" w14:textId="4F82AE14" w:rsidR="007B0A44" w:rsidRPr="007E5C00" w:rsidRDefault="007B0A44" w:rsidP="00811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E986E0" w14:textId="77777777" w:rsidR="007B0A44" w:rsidRPr="007E5C00" w:rsidRDefault="007B0A44" w:rsidP="00811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B0A44" w:rsidRPr="00DA0EF4" w14:paraId="2B391D65" w14:textId="77777777" w:rsidTr="007E5C00">
        <w:trPr>
          <w:trHeight w:val="20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F870D" w14:textId="77777777" w:rsidR="007B0A44" w:rsidRPr="00DA0EF4" w:rsidRDefault="007B0A44" w:rsidP="007B0A44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B9DEB" w14:textId="77CC1992" w:rsidR="007B0A44" w:rsidRPr="00DA0EF4" w:rsidRDefault="00836E55" w:rsidP="007B0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9A0F1A" w:rsidRPr="009A0F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86722" w14:textId="5CEB177F" w:rsidR="007B0A44" w:rsidRPr="00DA0EF4" w:rsidRDefault="00836E55" w:rsidP="007B0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7B0A44" w:rsidRPr="00DA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CED23" w14:textId="0658973E" w:rsidR="007B0A44" w:rsidRPr="00DA0EF4" w:rsidRDefault="00836E55" w:rsidP="007B0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9A0F1A" w:rsidRPr="009A0F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5BD0" w14:textId="5F5098DE" w:rsidR="007B0A44" w:rsidRPr="00DA0EF4" w:rsidRDefault="00836E55" w:rsidP="007B0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7B0A44" w:rsidRPr="00DA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B0A44" w:rsidRPr="00DA0EF4" w14:paraId="64E85C11" w14:textId="77777777" w:rsidTr="007E5C00">
        <w:trPr>
          <w:trHeight w:val="20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97592" w14:textId="77777777" w:rsidR="007B0A44" w:rsidRPr="00DA0EF4" w:rsidRDefault="007B0A44" w:rsidP="007B0A44">
            <w:pPr>
              <w:ind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03E36" w14:textId="43209727" w:rsidR="007B0A44" w:rsidRPr="00DA0EF4" w:rsidRDefault="00836E55" w:rsidP="007B0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A0F1A" w:rsidRPr="009A0F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F962A" w14:textId="24E510EF" w:rsidR="007B0A44" w:rsidRPr="00DA0EF4" w:rsidRDefault="00836E55" w:rsidP="007B0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B0A44" w:rsidRPr="00DA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03FA0" w14:textId="378636C7" w:rsidR="007B0A44" w:rsidRPr="00DA0EF4" w:rsidRDefault="00836E55" w:rsidP="007B0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A0F1A" w:rsidRPr="009A0F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5B1F1" w14:textId="4798202E" w:rsidR="007B0A44" w:rsidRPr="00DA0EF4" w:rsidRDefault="00836E55" w:rsidP="007B0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B0A44" w:rsidRPr="00DA0E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7B0A44" w:rsidRPr="00DA0EF4" w14:paraId="45CE8925" w14:textId="77777777" w:rsidTr="007E5C00">
        <w:trPr>
          <w:trHeight w:val="20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0D935" w14:textId="77777777" w:rsidR="007B0A44" w:rsidRPr="00DA0EF4" w:rsidRDefault="007B0A44" w:rsidP="007B0A44">
            <w:pPr>
              <w:ind w:righ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  <w:r w:rsidRPr="00DA0E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(รวมอยู่ในต้นทุนทางการเงิน)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B57E9" w14:textId="7C185732" w:rsidR="007B0A44" w:rsidRPr="00DA0EF4" w:rsidRDefault="00836E55" w:rsidP="007B0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914F04" w:rsidRPr="00914F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6DDAB" w14:textId="7C00F6E8" w:rsidR="007B0A44" w:rsidRPr="00DA0EF4" w:rsidRDefault="00836E55" w:rsidP="007B0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7B0A44"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9A8B6" w14:textId="5BE11C93" w:rsidR="007B0A44" w:rsidRPr="00DA0EF4" w:rsidRDefault="00836E55" w:rsidP="007B0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914F04" w:rsidRPr="00914F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A1B84" w14:textId="2B6FE925" w:rsidR="007B0A44" w:rsidRPr="00DA0EF4" w:rsidRDefault="00836E55" w:rsidP="007B0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7B0A44"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7B0A44" w:rsidRPr="00DA0EF4" w14:paraId="1E517C5B" w14:textId="77777777" w:rsidTr="007E5C00">
        <w:trPr>
          <w:trHeight w:val="20"/>
        </w:trPr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702364" w14:textId="77777777" w:rsidR="007B0A44" w:rsidRPr="00DA0EF4" w:rsidRDefault="007B0A44" w:rsidP="007B0A44">
            <w:pPr>
              <w:ind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B5042" w14:textId="3AD872A6" w:rsidR="007B0A44" w:rsidRPr="00DA0EF4" w:rsidRDefault="00836E55" w:rsidP="007B0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14F04" w:rsidRPr="00914F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914F04" w:rsidRPr="00914F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7F15" w14:textId="21221E3C" w:rsidR="007B0A44" w:rsidRPr="00DA0EF4" w:rsidRDefault="00836E55" w:rsidP="007B0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B0A44"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7B0A44"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A69BA" w14:textId="41EE95ED" w:rsidR="007B0A44" w:rsidRPr="00DA0EF4" w:rsidRDefault="00836E55" w:rsidP="007B0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14F04" w:rsidRPr="00914F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  <w:r w:rsidR="00914F04" w:rsidRPr="00914F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6D977" w14:textId="3E37BF99" w:rsidR="007B0A44" w:rsidRPr="00DA0EF4" w:rsidRDefault="00836E55" w:rsidP="007B0A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B0A44"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7B0A44"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</w:tbl>
    <w:p w14:paraId="576FEE44" w14:textId="77777777" w:rsidR="00B410DA" w:rsidRPr="007E5C00" w:rsidRDefault="00B410DA" w:rsidP="00A365C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767150" w:rsidRPr="00DA0EF4" w14:paraId="6646B56C" w14:textId="77777777" w:rsidTr="00650B8C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A5BFEB1" w14:textId="1055179A" w:rsidR="00767150" w:rsidRPr="00DA0EF4" w:rsidRDefault="00836E55" w:rsidP="007E5C00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9D1F16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1F16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41AAEA5E" w14:textId="77777777" w:rsidR="003F3244" w:rsidRPr="007E5C00" w:rsidRDefault="003F3244" w:rsidP="007E5C00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565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680"/>
        <w:gridCol w:w="1295"/>
        <w:gridCol w:w="1295"/>
        <w:gridCol w:w="1295"/>
      </w:tblGrid>
      <w:tr w:rsidR="008C79F3" w:rsidRPr="00DA0EF4" w14:paraId="0B860D5E" w14:textId="77777777" w:rsidTr="00FD3A09">
        <w:trPr>
          <w:cantSplit/>
        </w:trPr>
        <w:tc>
          <w:tcPr>
            <w:tcW w:w="5680" w:type="dxa"/>
            <w:vAlign w:val="bottom"/>
          </w:tcPr>
          <w:p w14:paraId="54EDF4D5" w14:textId="77777777" w:rsidR="008C79F3" w:rsidRPr="00DA0EF4" w:rsidRDefault="008C79F3" w:rsidP="007E5C0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683AB" w14:textId="3E1BEFB9" w:rsidR="008C79F3" w:rsidRPr="00DA0EF4" w:rsidRDefault="008C79F3" w:rsidP="007E5C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C79F3" w:rsidRPr="00DA0EF4" w14:paraId="66F5C53C" w14:textId="77777777" w:rsidTr="00FD3A09">
        <w:trPr>
          <w:cantSplit/>
        </w:trPr>
        <w:tc>
          <w:tcPr>
            <w:tcW w:w="5680" w:type="dxa"/>
            <w:vAlign w:val="bottom"/>
          </w:tcPr>
          <w:p w14:paraId="30BB853F" w14:textId="77777777" w:rsidR="008C79F3" w:rsidRPr="00DA0EF4" w:rsidRDefault="008C79F3" w:rsidP="007E5C0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4F3A146" w14:textId="77777777" w:rsidR="008C79F3" w:rsidRPr="00DA0EF4" w:rsidRDefault="008C79F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17EB6AC" w14:textId="77777777" w:rsidR="008C79F3" w:rsidRPr="00DA0EF4" w:rsidRDefault="008C79F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532BFD2" w14:textId="77777777" w:rsidR="008C79F3" w:rsidRPr="00DA0EF4" w:rsidRDefault="008C79F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C79F3" w:rsidRPr="00DA0EF4" w14:paraId="6B2BF14F" w14:textId="77777777" w:rsidTr="00FD3A09">
        <w:trPr>
          <w:cantSplit/>
        </w:trPr>
        <w:tc>
          <w:tcPr>
            <w:tcW w:w="5680" w:type="dxa"/>
            <w:vAlign w:val="bottom"/>
          </w:tcPr>
          <w:p w14:paraId="7D9C88DA" w14:textId="77777777" w:rsidR="008C79F3" w:rsidRPr="00DA0EF4" w:rsidRDefault="008C79F3" w:rsidP="007E5C0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14:paraId="793B0F46" w14:textId="77777777" w:rsidR="008C79F3" w:rsidRPr="00DA0EF4" w:rsidRDefault="008C79F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5" w:type="dxa"/>
            <w:vAlign w:val="bottom"/>
            <w:hideMark/>
          </w:tcPr>
          <w:p w14:paraId="69C5E8D6" w14:textId="77777777" w:rsidR="008C79F3" w:rsidRPr="00DA0EF4" w:rsidRDefault="008C79F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5" w:type="dxa"/>
            <w:vAlign w:val="bottom"/>
          </w:tcPr>
          <w:p w14:paraId="6882560C" w14:textId="77777777" w:rsidR="008C79F3" w:rsidRPr="00DA0EF4" w:rsidRDefault="008C79F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C79F3" w:rsidRPr="00DA0EF4" w14:paraId="5F71B91F" w14:textId="77777777" w:rsidTr="00FD3A09">
        <w:trPr>
          <w:cantSplit/>
        </w:trPr>
        <w:tc>
          <w:tcPr>
            <w:tcW w:w="5680" w:type="dxa"/>
            <w:vAlign w:val="bottom"/>
          </w:tcPr>
          <w:p w14:paraId="0FD55392" w14:textId="77777777" w:rsidR="008C79F3" w:rsidRPr="00DA0EF4" w:rsidRDefault="008C79F3" w:rsidP="007E5C0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14:paraId="05F3C2DD" w14:textId="77777777" w:rsidR="008C79F3" w:rsidRPr="00DA0EF4" w:rsidRDefault="008C79F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5" w:type="dxa"/>
            <w:vAlign w:val="bottom"/>
            <w:hideMark/>
          </w:tcPr>
          <w:p w14:paraId="73873BF3" w14:textId="77777777" w:rsidR="008C79F3" w:rsidRPr="00DA0EF4" w:rsidRDefault="008C79F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295" w:type="dxa"/>
            <w:vAlign w:val="bottom"/>
            <w:hideMark/>
          </w:tcPr>
          <w:p w14:paraId="2613C4CD" w14:textId="77777777" w:rsidR="008C79F3" w:rsidRPr="00DA0EF4" w:rsidRDefault="008C79F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C79F3" w:rsidRPr="00DA0EF4" w14:paraId="1B654D89" w14:textId="77777777" w:rsidTr="00FD3A09">
        <w:trPr>
          <w:cantSplit/>
        </w:trPr>
        <w:tc>
          <w:tcPr>
            <w:tcW w:w="5680" w:type="dxa"/>
            <w:vAlign w:val="bottom"/>
          </w:tcPr>
          <w:p w14:paraId="28D7D37F" w14:textId="77777777" w:rsidR="008C79F3" w:rsidRPr="00DA0EF4" w:rsidRDefault="008C79F3" w:rsidP="007E5C0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AD984ED" w14:textId="77777777" w:rsidR="008C79F3" w:rsidRPr="00DA0EF4" w:rsidRDefault="008C79F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5CD777B" w14:textId="77777777" w:rsidR="008C79F3" w:rsidRPr="00DA0EF4" w:rsidRDefault="008C79F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66D5511" w14:textId="77777777" w:rsidR="008C79F3" w:rsidRPr="00DA0EF4" w:rsidRDefault="008C79F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C79F3" w:rsidRPr="00DA0EF4" w14:paraId="7DBE6091" w14:textId="77777777" w:rsidTr="00FD3A09">
        <w:trPr>
          <w:cantSplit/>
        </w:trPr>
        <w:tc>
          <w:tcPr>
            <w:tcW w:w="5680" w:type="dxa"/>
            <w:vAlign w:val="bottom"/>
          </w:tcPr>
          <w:p w14:paraId="185C4AE0" w14:textId="29EE1DF1" w:rsidR="008C79F3" w:rsidRPr="00DA0EF4" w:rsidRDefault="008C79F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  <w:r w:rsidR="00FD7DE6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D7DE6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คม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4E55A3"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13F81" w14:textId="77777777" w:rsidR="008C79F3" w:rsidRPr="00DA0EF4" w:rsidRDefault="008C79F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E0051" w14:textId="77777777" w:rsidR="008C79F3" w:rsidRPr="00DA0EF4" w:rsidRDefault="008C79F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F1611" w14:textId="77777777" w:rsidR="008C79F3" w:rsidRPr="00DA0EF4" w:rsidRDefault="008C79F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B142E" w:rsidRPr="00DA0EF4" w14:paraId="14698E04" w14:textId="77777777" w:rsidTr="00426390">
        <w:trPr>
          <w:cantSplit/>
        </w:trPr>
        <w:tc>
          <w:tcPr>
            <w:tcW w:w="5680" w:type="dxa"/>
            <w:vAlign w:val="bottom"/>
          </w:tcPr>
          <w:p w14:paraId="0B8B8514" w14:textId="77777777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5" w:type="dxa"/>
            <w:shd w:val="clear" w:color="auto" w:fill="auto"/>
          </w:tcPr>
          <w:p w14:paraId="027D010C" w14:textId="17029D4B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5" w:type="dxa"/>
            <w:shd w:val="clear" w:color="auto" w:fill="auto"/>
          </w:tcPr>
          <w:p w14:paraId="109DE65B" w14:textId="1109F2E2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</w:tcPr>
          <w:p w14:paraId="149ADEFF" w14:textId="4B2200F1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040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745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4B142E" w:rsidRPr="00DA0EF4" w14:paraId="2E725A8C" w14:textId="77777777" w:rsidTr="00426390">
        <w:trPr>
          <w:cantSplit/>
        </w:trPr>
        <w:tc>
          <w:tcPr>
            <w:tcW w:w="5680" w:type="dxa"/>
            <w:vAlign w:val="bottom"/>
          </w:tcPr>
          <w:p w14:paraId="3079FDD4" w14:textId="77777777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30B87B4" w14:textId="24AD0625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C61EE7C" w14:textId="7C52C1E0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407130A" w14:textId="2CCFFC91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456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866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4B142E" w:rsidRPr="00DA0EF4" w14:paraId="2901DE5C" w14:textId="77777777" w:rsidTr="00426390">
        <w:trPr>
          <w:cantSplit/>
        </w:trPr>
        <w:tc>
          <w:tcPr>
            <w:tcW w:w="5680" w:type="dxa"/>
            <w:vAlign w:val="bottom"/>
          </w:tcPr>
          <w:p w14:paraId="7408869F" w14:textId="77777777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172D5" w14:textId="4B3A2E37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571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F0C9A" w14:textId="2A887463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344C4" w14:textId="68C44FE4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4B142E" w:rsidRPr="007E5C00" w14:paraId="38674287" w14:textId="77777777" w:rsidTr="00FD3A09">
        <w:trPr>
          <w:cantSplit/>
        </w:trPr>
        <w:tc>
          <w:tcPr>
            <w:tcW w:w="5680" w:type="dxa"/>
            <w:vAlign w:val="bottom"/>
          </w:tcPr>
          <w:p w14:paraId="47BC2A04" w14:textId="77777777" w:rsidR="004B142E" w:rsidRPr="007E5C00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4B6F1" w14:textId="77777777" w:rsidR="004B142E" w:rsidRPr="007E5C00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B0D14" w14:textId="77777777" w:rsidR="004B142E" w:rsidRPr="007E5C00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15D5A" w14:textId="77777777" w:rsidR="004B142E" w:rsidRPr="007E5C00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4B142E" w:rsidRPr="00DA0EF4" w14:paraId="1429EDCC" w14:textId="77777777" w:rsidTr="00FD3A09">
        <w:trPr>
          <w:cantSplit/>
        </w:trPr>
        <w:tc>
          <w:tcPr>
            <w:tcW w:w="5680" w:type="dxa"/>
            <w:vAlign w:val="bottom"/>
          </w:tcPr>
          <w:p w14:paraId="6C70171F" w14:textId="4AFB8D40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333F78D" w14:textId="77777777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BAC964B" w14:textId="77777777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70E8C52" w14:textId="77777777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B142E" w:rsidRPr="00DA0EF4" w14:paraId="3153A553" w14:textId="77777777" w:rsidTr="004172F5">
        <w:trPr>
          <w:cantSplit/>
        </w:trPr>
        <w:tc>
          <w:tcPr>
            <w:tcW w:w="5680" w:type="dxa"/>
            <w:vAlign w:val="bottom"/>
          </w:tcPr>
          <w:p w14:paraId="279473F1" w14:textId="6FEA9CF4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ราคาตามบัญชีต้นปี - สุทธิ</w:t>
            </w:r>
          </w:p>
        </w:tc>
        <w:tc>
          <w:tcPr>
            <w:tcW w:w="1295" w:type="dxa"/>
            <w:shd w:val="clear" w:color="auto" w:fill="auto"/>
          </w:tcPr>
          <w:p w14:paraId="0530AD4F" w14:textId="1B7AFC6D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571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shd w:val="clear" w:color="auto" w:fill="auto"/>
          </w:tcPr>
          <w:p w14:paraId="3775717D" w14:textId="37320753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</w:tcPr>
          <w:p w14:paraId="2F8F8E52" w14:textId="2C3995C7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4B142E" w:rsidRPr="00DA0EF4" w14:paraId="48EB0B31" w14:textId="77777777" w:rsidTr="004172F5">
        <w:trPr>
          <w:cantSplit/>
        </w:trPr>
        <w:tc>
          <w:tcPr>
            <w:tcW w:w="5680" w:type="dxa"/>
            <w:vAlign w:val="bottom"/>
          </w:tcPr>
          <w:p w14:paraId="70FA2A34" w14:textId="50DD918E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ซื้อสินทรัพย์</w:t>
            </w:r>
          </w:p>
        </w:tc>
        <w:tc>
          <w:tcPr>
            <w:tcW w:w="1295" w:type="dxa"/>
            <w:shd w:val="clear" w:color="auto" w:fill="auto"/>
          </w:tcPr>
          <w:p w14:paraId="483210EA" w14:textId="324C5153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5" w:type="dxa"/>
            <w:shd w:val="clear" w:color="auto" w:fill="auto"/>
          </w:tcPr>
          <w:p w14:paraId="43BFBCF2" w14:textId="5B34A414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shd w:val="clear" w:color="auto" w:fill="auto"/>
          </w:tcPr>
          <w:p w14:paraId="2DC064E2" w14:textId="75C0A4AC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4B142E" w:rsidRPr="00DA0EF4" w14:paraId="7D9BE6B2" w14:textId="77777777" w:rsidTr="004172F5">
        <w:trPr>
          <w:cantSplit/>
        </w:trPr>
        <w:tc>
          <w:tcPr>
            <w:tcW w:w="5680" w:type="dxa"/>
            <w:vAlign w:val="bottom"/>
          </w:tcPr>
          <w:p w14:paraId="27733B55" w14:textId="4AEE006E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ค่าตัดจำหน่าย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AB7ED85" w14:textId="6BDAF67C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D1FBF4A" w14:textId="7E6B061E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5FA47A8" w14:textId="3BEB14A3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B142E" w:rsidRPr="00DA0EF4" w14:paraId="785BAC71" w14:textId="77777777" w:rsidTr="00FD3A09">
        <w:trPr>
          <w:cantSplit/>
        </w:trPr>
        <w:tc>
          <w:tcPr>
            <w:tcW w:w="5680" w:type="dxa"/>
            <w:vAlign w:val="bottom"/>
          </w:tcPr>
          <w:p w14:paraId="60EE45BB" w14:textId="5A8048F2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5F592" w14:textId="0540EC59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AA554" w14:textId="7644B315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53F57" w14:textId="73F59ED1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  <w:tr w:rsidR="004B142E" w:rsidRPr="007E5C00" w14:paraId="52806E1A" w14:textId="77777777" w:rsidTr="00FD3A09">
        <w:trPr>
          <w:cantSplit/>
        </w:trPr>
        <w:tc>
          <w:tcPr>
            <w:tcW w:w="5680" w:type="dxa"/>
            <w:vAlign w:val="bottom"/>
          </w:tcPr>
          <w:p w14:paraId="6FF361F6" w14:textId="77777777" w:rsidR="004B142E" w:rsidRPr="007E5C00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1FE65" w14:textId="77777777" w:rsidR="004B142E" w:rsidRPr="007E5C00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95569" w14:textId="77777777" w:rsidR="004B142E" w:rsidRPr="007E5C00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E8C7C" w14:textId="77777777" w:rsidR="004B142E" w:rsidRPr="007E5C00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4B142E" w:rsidRPr="00DA0EF4" w14:paraId="70C9AA8D" w14:textId="77777777" w:rsidTr="00FD3A09">
        <w:trPr>
          <w:cantSplit/>
        </w:trPr>
        <w:tc>
          <w:tcPr>
            <w:tcW w:w="5680" w:type="dxa"/>
            <w:vAlign w:val="bottom"/>
          </w:tcPr>
          <w:p w14:paraId="240CBB6E" w14:textId="053A3C7F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77F3897" w14:textId="77777777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6AAB33A" w14:textId="77777777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DAA7EA7" w14:textId="77777777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B142E" w:rsidRPr="00DA0EF4" w14:paraId="5240B04E" w14:textId="77777777" w:rsidTr="004172F5">
        <w:trPr>
          <w:cantSplit/>
        </w:trPr>
        <w:tc>
          <w:tcPr>
            <w:tcW w:w="5680" w:type="dxa"/>
            <w:vAlign w:val="bottom"/>
          </w:tcPr>
          <w:p w14:paraId="03A0D3EB" w14:textId="77777777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5" w:type="dxa"/>
            <w:shd w:val="clear" w:color="auto" w:fill="auto"/>
          </w:tcPr>
          <w:p w14:paraId="4BEE990A" w14:textId="504EBF82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5" w:type="dxa"/>
            <w:shd w:val="clear" w:color="auto" w:fill="auto"/>
          </w:tcPr>
          <w:p w14:paraId="1B71F717" w14:textId="765D9C06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shd w:val="clear" w:color="auto" w:fill="auto"/>
          </w:tcPr>
          <w:p w14:paraId="7E20FAC1" w14:textId="4EC8BEE9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</w:tr>
      <w:tr w:rsidR="004B142E" w:rsidRPr="00DA0EF4" w14:paraId="186AC27E" w14:textId="77777777" w:rsidTr="004172F5">
        <w:trPr>
          <w:cantSplit/>
        </w:trPr>
        <w:tc>
          <w:tcPr>
            <w:tcW w:w="5680" w:type="dxa"/>
            <w:vAlign w:val="bottom"/>
          </w:tcPr>
          <w:p w14:paraId="16B87349" w14:textId="77777777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D2B6DEB" w14:textId="4B5FC184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624A544" w14:textId="5FE4D960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06E4F3D4" w14:textId="2C552665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B142E" w:rsidRPr="00DA0EF4" w14:paraId="526E38FC" w14:textId="77777777" w:rsidTr="004172F5">
        <w:trPr>
          <w:cantSplit/>
        </w:trPr>
        <w:tc>
          <w:tcPr>
            <w:tcW w:w="5680" w:type="dxa"/>
            <w:vAlign w:val="bottom"/>
          </w:tcPr>
          <w:p w14:paraId="52B41145" w14:textId="77777777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7786E" w14:textId="66B0CEFB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3F12B" w14:textId="6156A817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7FD54" w14:textId="5878685F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  <w:tr w:rsidR="004B142E" w:rsidRPr="007E5C00" w14:paraId="71AE2C40" w14:textId="77777777" w:rsidTr="00F726AB">
        <w:trPr>
          <w:cantSplit/>
        </w:trPr>
        <w:tc>
          <w:tcPr>
            <w:tcW w:w="5680" w:type="dxa"/>
            <w:vAlign w:val="bottom"/>
          </w:tcPr>
          <w:p w14:paraId="4B93FBBF" w14:textId="77777777" w:rsidR="004B142E" w:rsidRPr="007E5C00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72D993E" w14:textId="77777777" w:rsidR="004B142E" w:rsidRPr="007E5C00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B5CA49B" w14:textId="77777777" w:rsidR="004B142E" w:rsidRPr="007E5C00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C23BA48" w14:textId="77777777" w:rsidR="004B142E" w:rsidRPr="007E5C00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4B142E" w:rsidRPr="00DA0EF4" w14:paraId="7B4E0A5C" w14:textId="77777777" w:rsidTr="00F726AB">
        <w:trPr>
          <w:cantSplit/>
        </w:trPr>
        <w:tc>
          <w:tcPr>
            <w:tcW w:w="5680" w:type="dxa"/>
            <w:vAlign w:val="bottom"/>
          </w:tcPr>
          <w:p w14:paraId="6F212B6F" w14:textId="4F64E30B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68C37A2" w14:textId="77777777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C3F3ADD" w14:textId="77777777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0C1F12D" w14:textId="77777777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B142E" w:rsidRPr="00DA0EF4" w14:paraId="0DE87BD5" w14:textId="77777777" w:rsidTr="00F726AB">
        <w:trPr>
          <w:cantSplit/>
        </w:trPr>
        <w:tc>
          <w:tcPr>
            <w:tcW w:w="5680" w:type="dxa"/>
            <w:vAlign w:val="bottom"/>
          </w:tcPr>
          <w:p w14:paraId="7BF06268" w14:textId="77777777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ราคาตามบัญชีต้นปี - สุทธิ</w:t>
            </w:r>
          </w:p>
        </w:tc>
        <w:tc>
          <w:tcPr>
            <w:tcW w:w="1295" w:type="dxa"/>
            <w:shd w:val="clear" w:color="auto" w:fill="FAFAFA"/>
          </w:tcPr>
          <w:p w14:paraId="4FFC1AB4" w14:textId="6EA07C2E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5" w:type="dxa"/>
            <w:shd w:val="clear" w:color="auto" w:fill="FAFAFA"/>
          </w:tcPr>
          <w:p w14:paraId="15994D06" w14:textId="79D0A6DC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shd w:val="clear" w:color="auto" w:fill="FAFAFA"/>
          </w:tcPr>
          <w:p w14:paraId="352CACA8" w14:textId="403C7947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  <w:tr w:rsidR="004B142E" w:rsidRPr="00DA0EF4" w14:paraId="7AC40FFD" w14:textId="77777777" w:rsidTr="00F726AB">
        <w:trPr>
          <w:cantSplit/>
        </w:trPr>
        <w:tc>
          <w:tcPr>
            <w:tcW w:w="5680" w:type="dxa"/>
            <w:vAlign w:val="bottom"/>
          </w:tcPr>
          <w:p w14:paraId="2AE342D8" w14:textId="77777777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ซื้อสินทรัพย์</w:t>
            </w:r>
          </w:p>
        </w:tc>
        <w:tc>
          <w:tcPr>
            <w:tcW w:w="1295" w:type="dxa"/>
            <w:shd w:val="clear" w:color="auto" w:fill="FAFAFA"/>
          </w:tcPr>
          <w:p w14:paraId="6B880F3D" w14:textId="47FAC5D4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851D25"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5" w:type="dxa"/>
            <w:shd w:val="clear" w:color="auto" w:fill="FAFAFA"/>
          </w:tcPr>
          <w:p w14:paraId="5DBD8EE5" w14:textId="5687F17E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A05904" w:rsidRPr="00A05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</w:tcPr>
          <w:p w14:paraId="4C1FCB38" w14:textId="60F7FC0E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A05904" w:rsidRPr="00A05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851D25" w:rsidRPr="00DA0EF4" w14:paraId="47E05EBC" w14:textId="77777777" w:rsidTr="00F726AB">
        <w:trPr>
          <w:cantSplit/>
        </w:trPr>
        <w:tc>
          <w:tcPr>
            <w:tcW w:w="5680" w:type="dxa"/>
            <w:vAlign w:val="bottom"/>
          </w:tcPr>
          <w:p w14:paraId="0264F478" w14:textId="20E54B24" w:rsidR="00851D25" w:rsidRPr="00DA0EF4" w:rsidRDefault="00851D25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การโอนเข้า(ออก)</w:t>
            </w:r>
          </w:p>
        </w:tc>
        <w:tc>
          <w:tcPr>
            <w:tcW w:w="1295" w:type="dxa"/>
            <w:shd w:val="clear" w:color="auto" w:fill="FAFAFA"/>
          </w:tcPr>
          <w:p w14:paraId="7603516B" w14:textId="48F3D6C0" w:rsidR="00851D25" w:rsidRPr="00350F70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51D25"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</w:tcPr>
          <w:p w14:paraId="78576E0E" w14:textId="1BAC6E48" w:rsidR="00851D25" w:rsidRDefault="00851D2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4D260D7D" w14:textId="36ECAFDF" w:rsidR="00851D25" w:rsidRPr="00350F70" w:rsidRDefault="00851D2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B142E" w:rsidRPr="00DA0EF4" w14:paraId="240F577E" w14:textId="77777777" w:rsidTr="00F726AB">
        <w:trPr>
          <w:cantSplit/>
        </w:trPr>
        <w:tc>
          <w:tcPr>
            <w:tcW w:w="5680" w:type="dxa"/>
            <w:vAlign w:val="bottom"/>
          </w:tcPr>
          <w:p w14:paraId="07E3AE26" w14:textId="77777777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ค่าตัดจำหน่าย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49CA865" w14:textId="681C4449" w:rsidR="004B142E" w:rsidRPr="00DA0EF4" w:rsidRDefault="00BB6AE0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8F4F432" w14:textId="44F4B0B3" w:rsidR="004B142E" w:rsidRPr="00DA0EF4" w:rsidRDefault="00851D2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78490345" w14:textId="58534537" w:rsidR="004B142E" w:rsidRPr="00DA0EF4" w:rsidRDefault="00851D2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B142E" w:rsidRPr="00DA0EF4" w14:paraId="7643EE79" w14:textId="77777777" w:rsidTr="00F726AB">
        <w:trPr>
          <w:cantSplit/>
        </w:trPr>
        <w:tc>
          <w:tcPr>
            <w:tcW w:w="5680" w:type="dxa"/>
            <w:vAlign w:val="bottom"/>
          </w:tcPr>
          <w:p w14:paraId="7B9C4620" w14:textId="77777777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B3329" w14:textId="55BBB98B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B6AE0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BB6AE0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67759" w14:textId="657C47E7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A05904" w:rsidRPr="00A05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BD67CC" w14:textId="530F8DAB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05904" w:rsidRPr="00A05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A05904" w:rsidRPr="00A05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</w:tr>
      <w:tr w:rsidR="004B142E" w:rsidRPr="007E5C00" w14:paraId="459C7898" w14:textId="77777777" w:rsidTr="00F726AB">
        <w:trPr>
          <w:cantSplit/>
        </w:trPr>
        <w:tc>
          <w:tcPr>
            <w:tcW w:w="5680" w:type="dxa"/>
            <w:vAlign w:val="bottom"/>
          </w:tcPr>
          <w:p w14:paraId="27209158" w14:textId="77777777" w:rsidR="004B142E" w:rsidRPr="007E5C00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49A56" w14:textId="77777777" w:rsidR="004B142E" w:rsidRPr="007E5C00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1A604" w14:textId="77777777" w:rsidR="004B142E" w:rsidRPr="007E5C00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AB9F3" w14:textId="77777777" w:rsidR="004B142E" w:rsidRPr="007E5C00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4B142E" w:rsidRPr="00DA0EF4" w14:paraId="2DC5294E" w14:textId="77777777" w:rsidTr="00F726AB">
        <w:trPr>
          <w:cantSplit/>
        </w:trPr>
        <w:tc>
          <w:tcPr>
            <w:tcW w:w="5680" w:type="dxa"/>
            <w:vAlign w:val="bottom"/>
          </w:tcPr>
          <w:p w14:paraId="1ECB267A" w14:textId="2B27754B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28FE631" w14:textId="77777777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57ED7C5" w14:textId="77777777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E285EAF" w14:textId="77777777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B142E" w:rsidRPr="00DA0EF4" w14:paraId="11D2970A" w14:textId="77777777" w:rsidTr="00F726AB">
        <w:trPr>
          <w:cantSplit/>
        </w:trPr>
        <w:tc>
          <w:tcPr>
            <w:tcW w:w="5680" w:type="dxa"/>
            <w:vAlign w:val="bottom"/>
          </w:tcPr>
          <w:p w14:paraId="7FCE64FB" w14:textId="77777777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5" w:type="dxa"/>
            <w:shd w:val="clear" w:color="auto" w:fill="FAFAFA"/>
          </w:tcPr>
          <w:p w14:paraId="2C04F49C" w14:textId="3DFE6148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B6AE0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BB6AE0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5" w:type="dxa"/>
            <w:shd w:val="clear" w:color="auto" w:fill="FAFAFA"/>
          </w:tcPr>
          <w:p w14:paraId="5528CF39" w14:textId="2A8442AF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A05904" w:rsidRPr="00A05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shd w:val="clear" w:color="auto" w:fill="FAFAFA"/>
          </w:tcPr>
          <w:p w14:paraId="19A2B3A6" w14:textId="49B637C6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A05904" w:rsidRPr="00A05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A05904" w:rsidRPr="00A05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</w:tr>
      <w:tr w:rsidR="004B142E" w:rsidRPr="00DA0EF4" w14:paraId="5EF70ED6" w14:textId="77777777" w:rsidTr="00F726AB">
        <w:trPr>
          <w:cantSplit/>
        </w:trPr>
        <w:tc>
          <w:tcPr>
            <w:tcW w:w="5680" w:type="dxa"/>
            <w:vAlign w:val="bottom"/>
          </w:tcPr>
          <w:p w14:paraId="56F902CB" w14:textId="77777777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9ED0D60" w14:textId="4BF103BA" w:rsidR="004B142E" w:rsidRPr="00DA0EF4" w:rsidRDefault="00BB6AE0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0626D75F" w14:textId="016EF5C4" w:rsidR="004B142E" w:rsidRPr="00DA0EF4" w:rsidRDefault="00BB6AE0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1B211388" w14:textId="4F716D98" w:rsidR="004B142E" w:rsidRPr="00DA0EF4" w:rsidRDefault="00BB6AE0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B142E" w:rsidRPr="00DA0EF4" w14:paraId="4BA93C8F" w14:textId="77777777" w:rsidTr="00F726AB">
        <w:trPr>
          <w:cantSplit/>
        </w:trPr>
        <w:tc>
          <w:tcPr>
            <w:tcW w:w="5680" w:type="dxa"/>
            <w:vAlign w:val="bottom"/>
          </w:tcPr>
          <w:p w14:paraId="47011E0E" w14:textId="77777777" w:rsidR="004B142E" w:rsidRPr="00DA0EF4" w:rsidRDefault="004B142E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AD1A9" w14:textId="358D9614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B6AE0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BB6AE0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79FA51" w14:textId="4567D5B5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A05904" w:rsidRPr="00A05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84B890" w14:textId="423E5C38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05904" w:rsidRPr="00A05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A05904" w:rsidRPr="00A059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</w:tr>
    </w:tbl>
    <w:p w14:paraId="24494D11" w14:textId="157D5C01" w:rsidR="000F5BDC" w:rsidRDefault="000F5BDC" w:rsidP="007E5C0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5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680"/>
        <w:gridCol w:w="1295"/>
        <w:gridCol w:w="1295"/>
        <w:gridCol w:w="1295"/>
      </w:tblGrid>
      <w:tr w:rsidR="00504173" w:rsidRPr="00DA0EF4" w14:paraId="31EE7061" w14:textId="77777777" w:rsidTr="00A736C9">
        <w:trPr>
          <w:cantSplit/>
        </w:trPr>
        <w:tc>
          <w:tcPr>
            <w:tcW w:w="5680" w:type="dxa"/>
            <w:vAlign w:val="bottom"/>
          </w:tcPr>
          <w:p w14:paraId="28756EED" w14:textId="77777777" w:rsidR="00504173" w:rsidRPr="00DA0EF4" w:rsidRDefault="00504173" w:rsidP="007E5C0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D53A3" w14:textId="0141385D" w:rsidR="00504173" w:rsidRPr="00DA0EF4" w:rsidRDefault="00504173" w:rsidP="007E5C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4173" w:rsidRPr="00DA0EF4" w14:paraId="4FD03A11" w14:textId="77777777" w:rsidTr="00A736C9">
        <w:trPr>
          <w:cantSplit/>
        </w:trPr>
        <w:tc>
          <w:tcPr>
            <w:tcW w:w="5680" w:type="dxa"/>
            <w:vAlign w:val="bottom"/>
          </w:tcPr>
          <w:p w14:paraId="2359FCC0" w14:textId="77777777" w:rsidR="00504173" w:rsidRPr="00DA0EF4" w:rsidRDefault="00504173" w:rsidP="007E5C0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E421E7A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9980828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87DDE91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04173" w:rsidRPr="00DA0EF4" w14:paraId="46DFF811" w14:textId="77777777" w:rsidTr="00A736C9">
        <w:trPr>
          <w:cantSplit/>
        </w:trPr>
        <w:tc>
          <w:tcPr>
            <w:tcW w:w="5680" w:type="dxa"/>
            <w:vAlign w:val="bottom"/>
          </w:tcPr>
          <w:p w14:paraId="02506C68" w14:textId="77777777" w:rsidR="00504173" w:rsidRPr="00DA0EF4" w:rsidRDefault="00504173" w:rsidP="007E5C0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14:paraId="625B772B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5" w:type="dxa"/>
            <w:vAlign w:val="bottom"/>
            <w:hideMark/>
          </w:tcPr>
          <w:p w14:paraId="69F79EF6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5" w:type="dxa"/>
            <w:vAlign w:val="bottom"/>
          </w:tcPr>
          <w:p w14:paraId="5B9A3B40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04173" w:rsidRPr="00DA0EF4" w14:paraId="09A4F05D" w14:textId="77777777" w:rsidTr="00A736C9">
        <w:trPr>
          <w:cantSplit/>
        </w:trPr>
        <w:tc>
          <w:tcPr>
            <w:tcW w:w="5680" w:type="dxa"/>
            <w:vAlign w:val="bottom"/>
          </w:tcPr>
          <w:p w14:paraId="193C7AA5" w14:textId="77777777" w:rsidR="00504173" w:rsidRPr="00DA0EF4" w:rsidRDefault="00504173" w:rsidP="007E5C0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  <w:hideMark/>
          </w:tcPr>
          <w:p w14:paraId="4039D6F2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5" w:type="dxa"/>
            <w:vAlign w:val="bottom"/>
            <w:hideMark/>
          </w:tcPr>
          <w:p w14:paraId="05F7D4F0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295" w:type="dxa"/>
            <w:vAlign w:val="bottom"/>
            <w:hideMark/>
          </w:tcPr>
          <w:p w14:paraId="0FB0B88F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04173" w:rsidRPr="00DA0EF4" w14:paraId="6F034B3C" w14:textId="77777777" w:rsidTr="00A736C9">
        <w:trPr>
          <w:cantSplit/>
        </w:trPr>
        <w:tc>
          <w:tcPr>
            <w:tcW w:w="5680" w:type="dxa"/>
            <w:vAlign w:val="bottom"/>
          </w:tcPr>
          <w:p w14:paraId="17A5CBEC" w14:textId="77777777" w:rsidR="00504173" w:rsidRPr="00DA0EF4" w:rsidRDefault="00504173" w:rsidP="007E5C0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E8CCFAF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B085A33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A790009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04173" w:rsidRPr="00DA0EF4" w14:paraId="54C967B1" w14:textId="77777777" w:rsidTr="00A736C9">
        <w:trPr>
          <w:cantSplit/>
        </w:trPr>
        <w:tc>
          <w:tcPr>
            <w:tcW w:w="5680" w:type="dxa"/>
            <w:vAlign w:val="bottom"/>
          </w:tcPr>
          <w:p w14:paraId="6C6A2133" w14:textId="75AC99D3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88AA7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BFC84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3113E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04173" w:rsidRPr="00DA0EF4" w14:paraId="6B602D89" w14:textId="77777777" w:rsidTr="00A736C9">
        <w:trPr>
          <w:cantSplit/>
        </w:trPr>
        <w:tc>
          <w:tcPr>
            <w:tcW w:w="5680" w:type="dxa"/>
            <w:vAlign w:val="bottom"/>
          </w:tcPr>
          <w:p w14:paraId="4D9BC7FE" w14:textId="77777777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5" w:type="dxa"/>
            <w:shd w:val="clear" w:color="auto" w:fill="auto"/>
          </w:tcPr>
          <w:p w14:paraId="6C543B2E" w14:textId="4BCA48C3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5" w:type="dxa"/>
            <w:shd w:val="clear" w:color="auto" w:fill="auto"/>
          </w:tcPr>
          <w:p w14:paraId="766F40BB" w14:textId="63546B22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</w:tcPr>
          <w:p w14:paraId="25132ADD" w14:textId="41668ECF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040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745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504173" w:rsidRPr="00DA0EF4" w14:paraId="155DFCC2" w14:textId="77777777" w:rsidTr="00A736C9">
        <w:trPr>
          <w:cantSplit/>
        </w:trPr>
        <w:tc>
          <w:tcPr>
            <w:tcW w:w="5680" w:type="dxa"/>
            <w:vAlign w:val="bottom"/>
          </w:tcPr>
          <w:p w14:paraId="63BFC506" w14:textId="77777777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EF65284" w14:textId="478388FD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AC87BE7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846209D" w14:textId="3F62749D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456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866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504173" w:rsidRPr="00DA0EF4" w14:paraId="184EE487" w14:textId="77777777" w:rsidTr="00A736C9">
        <w:trPr>
          <w:cantSplit/>
        </w:trPr>
        <w:tc>
          <w:tcPr>
            <w:tcW w:w="5680" w:type="dxa"/>
            <w:vAlign w:val="bottom"/>
          </w:tcPr>
          <w:p w14:paraId="51B64A29" w14:textId="77777777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7DCC3" w14:textId="31F81CEA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571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D04D3" w14:textId="41478567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EE048" w14:textId="63D41FA0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504173" w:rsidRPr="007E5C00" w14:paraId="13FE2760" w14:textId="77777777" w:rsidTr="00A736C9">
        <w:trPr>
          <w:cantSplit/>
        </w:trPr>
        <w:tc>
          <w:tcPr>
            <w:tcW w:w="5680" w:type="dxa"/>
            <w:vAlign w:val="bottom"/>
          </w:tcPr>
          <w:p w14:paraId="25A1D5A1" w14:textId="77777777" w:rsidR="00504173" w:rsidRPr="007E5C00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D3902" w14:textId="77777777" w:rsidR="00504173" w:rsidRPr="007E5C00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0F26B" w14:textId="77777777" w:rsidR="00504173" w:rsidRPr="007E5C00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0D3E7" w14:textId="77777777" w:rsidR="00504173" w:rsidRPr="007E5C00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04173" w:rsidRPr="00DA0EF4" w14:paraId="2E03D4B8" w14:textId="77777777" w:rsidTr="00A736C9">
        <w:trPr>
          <w:cantSplit/>
        </w:trPr>
        <w:tc>
          <w:tcPr>
            <w:tcW w:w="5680" w:type="dxa"/>
            <w:vAlign w:val="bottom"/>
          </w:tcPr>
          <w:p w14:paraId="18395B47" w14:textId="5293CAF8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B6F7E9E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F596CB5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4AC3898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04173" w:rsidRPr="00DA0EF4" w14:paraId="4F65CA44" w14:textId="77777777" w:rsidTr="00A736C9">
        <w:trPr>
          <w:cantSplit/>
        </w:trPr>
        <w:tc>
          <w:tcPr>
            <w:tcW w:w="5680" w:type="dxa"/>
            <w:vAlign w:val="bottom"/>
          </w:tcPr>
          <w:p w14:paraId="640464D8" w14:textId="77777777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ราคาตามบัญชีต้นปี - สุทธิ</w:t>
            </w:r>
          </w:p>
        </w:tc>
        <w:tc>
          <w:tcPr>
            <w:tcW w:w="1295" w:type="dxa"/>
            <w:shd w:val="clear" w:color="auto" w:fill="auto"/>
          </w:tcPr>
          <w:p w14:paraId="179D8FAF" w14:textId="0DA1446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571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5" w:type="dxa"/>
            <w:shd w:val="clear" w:color="auto" w:fill="auto"/>
          </w:tcPr>
          <w:p w14:paraId="129DDE8E" w14:textId="5F0C1B17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</w:tcPr>
          <w:p w14:paraId="4D6FA6FB" w14:textId="234DFDF3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583</w:t>
            </w:r>
            <w:r w:rsidRPr="00DA0EF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504173" w:rsidRPr="00DA0EF4" w14:paraId="574E0F16" w14:textId="77777777" w:rsidTr="00A736C9">
        <w:trPr>
          <w:cantSplit/>
        </w:trPr>
        <w:tc>
          <w:tcPr>
            <w:tcW w:w="5680" w:type="dxa"/>
            <w:vAlign w:val="bottom"/>
          </w:tcPr>
          <w:p w14:paraId="0F0D7FCD" w14:textId="77777777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ซื้อสินทรัพย์</w:t>
            </w:r>
          </w:p>
        </w:tc>
        <w:tc>
          <w:tcPr>
            <w:tcW w:w="1295" w:type="dxa"/>
            <w:shd w:val="clear" w:color="auto" w:fill="auto"/>
          </w:tcPr>
          <w:p w14:paraId="13ECA0EF" w14:textId="553CECD2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5" w:type="dxa"/>
            <w:shd w:val="clear" w:color="auto" w:fill="auto"/>
          </w:tcPr>
          <w:p w14:paraId="77E6B2E8" w14:textId="35C048F0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shd w:val="clear" w:color="auto" w:fill="auto"/>
          </w:tcPr>
          <w:p w14:paraId="686A766C" w14:textId="0888BAC1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504173" w:rsidRPr="00DA0EF4" w14:paraId="4D6665A2" w14:textId="77777777" w:rsidTr="00A736C9">
        <w:trPr>
          <w:cantSplit/>
        </w:trPr>
        <w:tc>
          <w:tcPr>
            <w:tcW w:w="5680" w:type="dxa"/>
            <w:vAlign w:val="bottom"/>
          </w:tcPr>
          <w:p w14:paraId="68A59083" w14:textId="77777777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ค่าตัดจำหน่าย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2A5E368" w14:textId="178F34A4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2111E340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647D941" w14:textId="6A968C96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04173" w:rsidRPr="00DA0EF4" w14:paraId="07DE97B2" w14:textId="77777777" w:rsidTr="00A736C9">
        <w:trPr>
          <w:cantSplit/>
        </w:trPr>
        <w:tc>
          <w:tcPr>
            <w:tcW w:w="5680" w:type="dxa"/>
            <w:vAlign w:val="bottom"/>
          </w:tcPr>
          <w:p w14:paraId="6C55DB94" w14:textId="77777777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5B3E7" w14:textId="00FC6747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37791" w14:textId="73F37A5C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EB690" w14:textId="5EB3F9C2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  <w:tr w:rsidR="00504173" w:rsidRPr="007E5C00" w14:paraId="4E1144C9" w14:textId="77777777" w:rsidTr="00A736C9">
        <w:trPr>
          <w:cantSplit/>
        </w:trPr>
        <w:tc>
          <w:tcPr>
            <w:tcW w:w="5680" w:type="dxa"/>
            <w:vAlign w:val="bottom"/>
          </w:tcPr>
          <w:p w14:paraId="016E31EE" w14:textId="77777777" w:rsidR="00504173" w:rsidRPr="007E5C00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E15A7" w14:textId="77777777" w:rsidR="00504173" w:rsidRPr="007E5C00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1AF97" w14:textId="77777777" w:rsidR="00504173" w:rsidRPr="007E5C00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A05E7" w14:textId="77777777" w:rsidR="00504173" w:rsidRPr="007E5C00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504173" w:rsidRPr="00DA0EF4" w14:paraId="0D7AEE91" w14:textId="77777777" w:rsidTr="00A736C9">
        <w:trPr>
          <w:cantSplit/>
        </w:trPr>
        <w:tc>
          <w:tcPr>
            <w:tcW w:w="5680" w:type="dxa"/>
            <w:vAlign w:val="bottom"/>
          </w:tcPr>
          <w:p w14:paraId="0788B302" w14:textId="457CBEB6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247FAFE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E749CA5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AAA2C87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04173" w:rsidRPr="00DA0EF4" w14:paraId="0D5E9AD3" w14:textId="77777777" w:rsidTr="00A736C9">
        <w:trPr>
          <w:cantSplit/>
        </w:trPr>
        <w:tc>
          <w:tcPr>
            <w:tcW w:w="5680" w:type="dxa"/>
            <w:vAlign w:val="bottom"/>
          </w:tcPr>
          <w:p w14:paraId="401EFB01" w14:textId="77777777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5" w:type="dxa"/>
            <w:shd w:val="clear" w:color="auto" w:fill="auto"/>
          </w:tcPr>
          <w:p w14:paraId="7F903664" w14:textId="2E8A3534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5" w:type="dxa"/>
            <w:shd w:val="clear" w:color="auto" w:fill="auto"/>
          </w:tcPr>
          <w:p w14:paraId="5A83A325" w14:textId="3E9F3EB3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shd w:val="clear" w:color="auto" w:fill="auto"/>
          </w:tcPr>
          <w:p w14:paraId="0716B65C" w14:textId="35DAD6F1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</w:tr>
      <w:tr w:rsidR="00504173" w:rsidRPr="00DA0EF4" w14:paraId="1F57CD51" w14:textId="77777777" w:rsidTr="00A736C9">
        <w:trPr>
          <w:cantSplit/>
        </w:trPr>
        <w:tc>
          <w:tcPr>
            <w:tcW w:w="5680" w:type="dxa"/>
            <w:vAlign w:val="bottom"/>
          </w:tcPr>
          <w:p w14:paraId="01665B5C" w14:textId="77777777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ECB8F92" w14:textId="2D900274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24FA1E3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74028290" w14:textId="051A0B4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04173" w:rsidRPr="00DA0EF4" w14:paraId="3F43BE13" w14:textId="77777777" w:rsidTr="00A736C9">
        <w:trPr>
          <w:cantSplit/>
        </w:trPr>
        <w:tc>
          <w:tcPr>
            <w:tcW w:w="5680" w:type="dxa"/>
            <w:vAlign w:val="bottom"/>
          </w:tcPr>
          <w:p w14:paraId="066C71C6" w14:textId="77777777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56823" w14:textId="401834C3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8CAD4" w14:textId="36009A36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9DEC4" w14:textId="378B6B59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  <w:tr w:rsidR="00504173" w:rsidRPr="007E5C00" w14:paraId="3BB4875B" w14:textId="77777777" w:rsidTr="00A736C9">
        <w:trPr>
          <w:cantSplit/>
        </w:trPr>
        <w:tc>
          <w:tcPr>
            <w:tcW w:w="5680" w:type="dxa"/>
            <w:vAlign w:val="bottom"/>
          </w:tcPr>
          <w:p w14:paraId="24DFB393" w14:textId="77777777" w:rsidR="00504173" w:rsidRPr="007E5C00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4F8CB9F" w14:textId="77777777" w:rsidR="00504173" w:rsidRPr="007E5C00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7A85599" w14:textId="77777777" w:rsidR="00504173" w:rsidRPr="007E5C00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FE8A953" w14:textId="77777777" w:rsidR="00504173" w:rsidRPr="007E5C00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04173" w:rsidRPr="00DA0EF4" w14:paraId="27783CCC" w14:textId="77777777" w:rsidTr="00A736C9">
        <w:trPr>
          <w:cantSplit/>
        </w:trPr>
        <w:tc>
          <w:tcPr>
            <w:tcW w:w="5680" w:type="dxa"/>
            <w:vAlign w:val="bottom"/>
          </w:tcPr>
          <w:p w14:paraId="17B97C5D" w14:textId="5DCFC40F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1E4A825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C135B4B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DA253DF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04173" w:rsidRPr="00DA0EF4" w14:paraId="645BC494" w14:textId="77777777" w:rsidTr="00A736C9">
        <w:trPr>
          <w:cantSplit/>
        </w:trPr>
        <w:tc>
          <w:tcPr>
            <w:tcW w:w="5680" w:type="dxa"/>
            <w:vAlign w:val="bottom"/>
          </w:tcPr>
          <w:p w14:paraId="4AC12D15" w14:textId="77777777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ราคาตามบัญชีต้นปี - สุทธิ</w:t>
            </w:r>
          </w:p>
        </w:tc>
        <w:tc>
          <w:tcPr>
            <w:tcW w:w="1295" w:type="dxa"/>
            <w:shd w:val="clear" w:color="auto" w:fill="FAFAFA"/>
          </w:tcPr>
          <w:p w14:paraId="6FEB69B3" w14:textId="32F101E7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5" w:type="dxa"/>
            <w:shd w:val="clear" w:color="auto" w:fill="FAFAFA"/>
          </w:tcPr>
          <w:p w14:paraId="3542E786" w14:textId="32792373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shd w:val="clear" w:color="auto" w:fill="FAFAFA"/>
          </w:tcPr>
          <w:p w14:paraId="62B8BDF1" w14:textId="32A16CCE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50417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</w:p>
        </w:tc>
      </w:tr>
      <w:tr w:rsidR="00504173" w:rsidRPr="00DA0EF4" w14:paraId="10E3FD58" w14:textId="77777777" w:rsidTr="00A736C9">
        <w:trPr>
          <w:cantSplit/>
        </w:trPr>
        <w:tc>
          <w:tcPr>
            <w:tcW w:w="5680" w:type="dxa"/>
            <w:vAlign w:val="bottom"/>
          </w:tcPr>
          <w:p w14:paraId="2F914F89" w14:textId="77777777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ซื้อสินทรัพย์</w:t>
            </w:r>
          </w:p>
        </w:tc>
        <w:tc>
          <w:tcPr>
            <w:tcW w:w="1295" w:type="dxa"/>
            <w:shd w:val="clear" w:color="auto" w:fill="FAFAFA"/>
          </w:tcPr>
          <w:p w14:paraId="74A51894" w14:textId="77FDAC16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504173"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5" w:type="dxa"/>
            <w:shd w:val="clear" w:color="auto" w:fill="FAFAFA"/>
          </w:tcPr>
          <w:p w14:paraId="7CACCF7C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0CA0D3A4" w14:textId="2D13FC0D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504173"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504173" w:rsidRPr="00350F70" w14:paraId="7032F0E0" w14:textId="77777777" w:rsidTr="00A736C9">
        <w:trPr>
          <w:cantSplit/>
        </w:trPr>
        <w:tc>
          <w:tcPr>
            <w:tcW w:w="5680" w:type="dxa"/>
            <w:vAlign w:val="bottom"/>
          </w:tcPr>
          <w:p w14:paraId="157AC661" w14:textId="77777777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การโอนเข้า(ออก)</w:t>
            </w:r>
          </w:p>
        </w:tc>
        <w:tc>
          <w:tcPr>
            <w:tcW w:w="1295" w:type="dxa"/>
            <w:shd w:val="clear" w:color="auto" w:fill="FAFAFA"/>
          </w:tcPr>
          <w:p w14:paraId="22192D90" w14:textId="5BC56FCD" w:rsidR="00504173" w:rsidRPr="00350F70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04173"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</w:tcPr>
          <w:p w14:paraId="3AF5BB3D" w14:textId="13C97D27" w:rsidR="00504173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001CE968" w14:textId="77777777" w:rsidR="00504173" w:rsidRPr="00350F70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04173" w:rsidRPr="00DA0EF4" w14:paraId="272106DC" w14:textId="77777777" w:rsidTr="00A736C9">
        <w:trPr>
          <w:cantSplit/>
        </w:trPr>
        <w:tc>
          <w:tcPr>
            <w:tcW w:w="5680" w:type="dxa"/>
            <w:vAlign w:val="bottom"/>
          </w:tcPr>
          <w:p w14:paraId="6D4FC71F" w14:textId="77777777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ค่าตัดจำหน่าย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896E155" w14:textId="54EC17E8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3F4F311A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C1B8743" w14:textId="2F22834C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851D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04173" w:rsidRPr="00DA0EF4" w14:paraId="63FDC106" w14:textId="77777777" w:rsidTr="00A736C9">
        <w:trPr>
          <w:cantSplit/>
        </w:trPr>
        <w:tc>
          <w:tcPr>
            <w:tcW w:w="5680" w:type="dxa"/>
            <w:vAlign w:val="bottom"/>
          </w:tcPr>
          <w:p w14:paraId="3910E084" w14:textId="77777777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ราคาตามบัญชีปลายปี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20371" w14:textId="166BFA5F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4173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504173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CAD793" w14:textId="400D2BF8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504173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BCEDDB" w14:textId="494597FB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4173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504173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</w:tr>
      <w:tr w:rsidR="00504173" w:rsidRPr="007E5C00" w14:paraId="74DFECA4" w14:textId="77777777" w:rsidTr="00A736C9">
        <w:trPr>
          <w:cantSplit/>
        </w:trPr>
        <w:tc>
          <w:tcPr>
            <w:tcW w:w="5680" w:type="dxa"/>
            <w:vAlign w:val="bottom"/>
          </w:tcPr>
          <w:p w14:paraId="18E2F48D" w14:textId="77777777" w:rsidR="00504173" w:rsidRPr="007E5C00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C71E1" w14:textId="77777777" w:rsidR="00504173" w:rsidRPr="007E5C00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9A878" w14:textId="77777777" w:rsidR="00504173" w:rsidRPr="007E5C00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0D45F" w14:textId="77777777" w:rsidR="00504173" w:rsidRPr="007E5C00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04173" w:rsidRPr="00DA0EF4" w14:paraId="5B7F83D9" w14:textId="77777777" w:rsidTr="00A736C9">
        <w:trPr>
          <w:cantSplit/>
        </w:trPr>
        <w:tc>
          <w:tcPr>
            <w:tcW w:w="5680" w:type="dxa"/>
            <w:vAlign w:val="bottom"/>
          </w:tcPr>
          <w:p w14:paraId="4D864F42" w14:textId="250775D4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49B7550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AF04BD6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F9A3F68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04173" w:rsidRPr="00DA0EF4" w14:paraId="686ECB9B" w14:textId="77777777" w:rsidTr="00A736C9">
        <w:trPr>
          <w:cantSplit/>
        </w:trPr>
        <w:tc>
          <w:tcPr>
            <w:tcW w:w="5680" w:type="dxa"/>
            <w:vAlign w:val="bottom"/>
          </w:tcPr>
          <w:p w14:paraId="45F1FA77" w14:textId="77777777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5" w:type="dxa"/>
            <w:shd w:val="clear" w:color="auto" w:fill="FAFAFA"/>
          </w:tcPr>
          <w:p w14:paraId="6F2290E0" w14:textId="08C45D88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04173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504173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5" w:type="dxa"/>
            <w:shd w:val="clear" w:color="auto" w:fill="FAFAFA"/>
          </w:tcPr>
          <w:p w14:paraId="1C1CE5ED" w14:textId="184ECC3E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504173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shd w:val="clear" w:color="auto" w:fill="FAFAFA"/>
          </w:tcPr>
          <w:p w14:paraId="1BAD7504" w14:textId="1CDE7A54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04173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504173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</w:tr>
      <w:tr w:rsidR="00504173" w:rsidRPr="00DA0EF4" w14:paraId="691A1C2B" w14:textId="77777777" w:rsidTr="00A736C9">
        <w:trPr>
          <w:cantSplit/>
        </w:trPr>
        <w:tc>
          <w:tcPr>
            <w:tcW w:w="5680" w:type="dxa"/>
            <w:vAlign w:val="bottom"/>
          </w:tcPr>
          <w:p w14:paraId="7D85D923" w14:textId="77777777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  ค่าตัดจำหน่ายสะสม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12E82022" w14:textId="26961E53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E257B1C" w14:textId="77777777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EF0DB4E" w14:textId="3378D4C3" w:rsidR="00504173" w:rsidRPr="00DA0EF4" w:rsidRDefault="0050417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04173" w:rsidRPr="00DA0EF4" w14:paraId="2E92C3EC" w14:textId="77777777" w:rsidTr="00A736C9">
        <w:trPr>
          <w:cantSplit/>
        </w:trPr>
        <w:tc>
          <w:tcPr>
            <w:tcW w:w="5680" w:type="dxa"/>
            <w:vAlign w:val="bottom"/>
          </w:tcPr>
          <w:p w14:paraId="29B79FD9" w14:textId="77777777" w:rsidR="00504173" w:rsidRPr="00DA0EF4" w:rsidRDefault="00504173" w:rsidP="007E5C00">
            <w:pPr>
              <w:ind w:right="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 - สุทธิ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C15D6" w14:textId="691F0988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4173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504173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5E6997" w14:textId="6B5BD46C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504173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59E32" w14:textId="7F1F89AD" w:rsidR="00504173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4173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504173" w:rsidRPr="00BB6AE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</w:tr>
    </w:tbl>
    <w:p w14:paraId="6E009C34" w14:textId="77777777" w:rsidR="00504173" w:rsidRPr="007E5C00" w:rsidRDefault="00504173" w:rsidP="007E5C0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0F46F869" w14:textId="77777777" w:rsidTr="005E32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6B7A7E" w14:textId="0F84A03F" w:rsidR="00767150" w:rsidRPr="00DA0EF4" w:rsidRDefault="00836E55" w:rsidP="007E5C00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D1F16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1F16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0B4964F" w14:textId="77777777" w:rsidR="003F3244" w:rsidRPr="007E5C00" w:rsidRDefault="003F3244" w:rsidP="007E5C00">
      <w:pPr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p w14:paraId="1AF71717" w14:textId="77777777" w:rsidR="003F3244" w:rsidRPr="00DA0EF4" w:rsidRDefault="003F3244" w:rsidP="007E5C0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43D7E49" w14:textId="77777777" w:rsidR="003F3244" w:rsidRPr="007E5C00" w:rsidRDefault="003F3244" w:rsidP="007E5C00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6"/>
        <w:gridCol w:w="1296"/>
        <w:gridCol w:w="1296"/>
        <w:gridCol w:w="1296"/>
      </w:tblGrid>
      <w:tr w:rsidR="00C22CAB" w:rsidRPr="00DA0EF4" w14:paraId="0123950D" w14:textId="77777777" w:rsidTr="009D1F16">
        <w:trPr>
          <w:cantSplit/>
          <w:trHeight w:val="20"/>
        </w:trPr>
        <w:tc>
          <w:tcPr>
            <w:tcW w:w="4390" w:type="dxa"/>
            <w:vAlign w:val="bottom"/>
          </w:tcPr>
          <w:p w14:paraId="16228173" w14:textId="77777777" w:rsidR="003F3244" w:rsidRPr="00DA0EF4" w:rsidRDefault="003F3244" w:rsidP="007E5C0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CCE4D4" w14:textId="77777777" w:rsidR="003F3244" w:rsidRPr="00DA0EF4" w:rsidRDefault="003F3244" w:rsidP="007E5C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7380DF" w14:textId="77777777" w:rsidR="003F3244" w:rsidRPr="00DA0EF4" w:rsidRDefault="003F3244" w:rsidP="007E5C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67BE" w:rsidRPr="00DA0EF4" w14:paraId="7EAFD7E7" w14:textId="77777777" w:rsidTr="009D1F16">
        <w:trPr>
          <w:cantSplit/>
          <w:trHeight w:val="20"/>
        </w:trPr>
        <w:tc>
          <w:tcPr>
            <w:tcW w:w="4390" w:type="dxa"/>
            <w:vAlign w:val="bottom"/>
          </w:tcPr>
          <w:p w14:paraId="4D19C360" w14:textId="77777777" w:rsidR="00C967BE" w:rsidRPr="00DA0EF4" w:rsidRDefault="00C967BE" w:rsidP="007E5C0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6927CB" w14:textId="42281C07" w:rsidR="00C967BE" w:rsidRPr="00DA0EF4" w:rsidRDefault="00DC63A8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D288DF6" w14:textId="736A34C5" w:rsidR="00C967BE" w:rsidRPr="00DA0EF4" w:rsidRDefault="004E55A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DAC98B" w14:textId="1816AAE0" w:rsidR="00C967BE" w:rsidRPr="00DA0EF4" w:rsidRDefault="00DC63A8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72B5A8" w14:textId="5378D557" w:rsidR="00C967BE" w:rsidRPr="00DA0EF4" w:rsidRDefault="004E55A3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967BE" w:rsidRPr="00DA0EF4" w14:paraId="4B965E14" w14:textId="77777777" w:rsidTr="009D1F16">
        <w:trPr>
          <w:cantSplit/>
          <w:trHeight w:val="20"/>
        </w:trPr>
        <w:tc>
          <w:tcPr>
            <w:tcW w:w="4390" w:type="dxa"/>
            <w:vAlign w:val="bottom"/>
          </w:tcPr>
          <w:p w14:paraId="3AFAAC02" w14:textId="77777777" w:rsidR="00C967BE" w:rsidRPr="00DA0EF4" w:rsidRDefault="00C967BE" w:rsidP="007E5C0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DA5A291" w14:textId="77777777" w:rsidR="00C967BE" w:rsidRPr="00DA0EF4" w:rsidRDefault="00C967B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65A665A" w14:textId="77777777" w:rsidR="00C967BE" w:rsidRPr="00DA0EF4" w:rsidRDefault="00C967B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5153DB9" w14:textId="77777777" w:rsidR="00C967BE" w:rsidRPr="00DA0EF4" w:rsidRDefault="00C967B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AEDB06F" w14:textId="77777777" w:rsidR="00C967BE" w:rsidRPr="00DA0EF4" w:rsidRDefault="00C967B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67BE" w:rsidRPr="007E5C00" w14:paraId="0BFA9B50" w14:textId="77777777" w:rsidTr="00351F82">
        <w:trPr>
          <w:cantSplit/>
          <w:trHeight w:val="20"/>
        </w:trPr>
        <w:tc>
          <w:tcPr>
            <w:tcW w:w="4390" w:type="dxa"/>
            <w:vAlign w:val="bottom"/>
          </w:tcPr>
          <w:p w14:paraId="62A3F13E" w14:textId="77777777" w:rsidR="00C967BE" w:rsidRPr="007E5C00" w:rsidRDefault="00C967BE" w:rsidP="007E5C00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AB868" w14:textId="77777777" w:rsidR="00C967BE" w:rsidRPr="007E5C00" w:rsidRDefault="00C967B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31424E" w14:textId="77777777" w:rsidR="00C967BE" w:rsidRPr="007E5C00" w:rsidRDefault="00C967B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9599F" w14:textId="77777777" w:rsidR="00C967BE" w:rsidRPr="007E5C00" w:rsidRDefault="00C967B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7FCD7A" w14:textId="77777777" w:rsidR="00C967BE" w:rsidRPr="007E5C00" w:rsidRDefault="00C967B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B142E" w:rsidRPr="00DA0EF4" w14:paraId="33D3FF8F" w14:textId="77777777" w:rsidTr="00351F82">
        <w:trPr>
          <w:cantSplit/>
          <w:trHeight w:val="20"/>
        </w:trPr>
        <w:tc>
          <w:tcPr>
            <w:tcW w:w="4390" w:type="dxa"/>
            <w:vAlign w:val="bottom"/>
            <w:hideMark/>
          </w:tcPr>
          <w:p w14:paraId="2825054F" w14:textId="77777777" w:rsidR="004B142E" w:rsidRPr="00DA0EF4" w:rsidRDefault="004B142E" w:rsidP="007E5C0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4978D9" w14:textId="55E9398D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974F6" w:rsidRPr="00D974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D974F6" w:rsidRPr="00D974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vAlign w:val="bottom"/>
          </w:tcPr>
          <w:p w14:paraId="30ADEBCF" w14:textId="2F43204D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3C28E9" w14:textId="587D34AC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974F6" w:rsidRPr="00D974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D974F6" w:rsidRPr="00D974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vAlign w:val="bottom"/>
          </w:tcPr>
          <w:p w14:paraId="6DFA3BC6" w14:textId="68EC7D53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4B142E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</w:tr>
      <w:tr w:rsidR="004B142E" w:rsidRPr="00DA0EF4" w14:paraId="647FA6A2" w14:textId="77777777" w:rsidTr="00351F82">
        <w:trPr>
          <w:cantSplit/>
          <w:trHeight w:val="20"/>
        </w:trPr>
        <w:tc>
          <w:tcPr>
            <w:tcW w:w="4390" w:type="dxa"/>
            <w:vAlign w:val="bottom"/>
            <w:hideMark/>
          </w:tcPr>
          <w:p w14:paraId="1A6E735F" w14:textId="77777777" w:rsidR="004B142E" w:rsidRPr="00DA0EF4" w:rsidRDefault="004B142E" w:rsidP="007E5C00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CB232" w14:textId="5CC3F2F7" w:rsidR="004B142E" w:rsidRPr="00DA0EF4" w:rsidRDefault="00D974F6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74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5CE1DD" w14:textId="7203CD06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18985" w14:textId="2A5079E2" w:rsidR="004B142E" w:rsidRPr="00DA0EF4" w:rsidRDefault="00D974F6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974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156991" w14:textId="50FA6C33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B142E" w:rsidRPr="00DA0EF4" w14:paraId="069A595A" w14:textId="77777777" w:rsidTr="00351F82">
        <w:trPr>
          <w:cantSplit/>
          <w:trHeight w:val="341"/>
        </w:trPr>
        <w:tc>
          <w:tcPr>
            <w:tcW w:w="4390" w:type="dxa"/>
            <w:vAlign w:val="bottom"/>
          </w:tcPr>
          <w:p w14:paraId="59C98AD8" w14:textId="226BA089" w:rsidR="004B142E" w:rsidRPr="00DA0EF4" w:rsidRDefault="004B142E" w:rsidP="007E5C0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) 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E06014" w14:textId="48DDE560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974F6" w:rsidRPr="00D974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D974F6" w:rsidRPr="00D974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2B069" w14:textId="203B9F21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C6A17C" w14:textId="6324CCCE" w:rsidR="004B142E" w:rsidRPr="00DA0EF4" w:rsidRDefault="00836E55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974F6" w:rsidRPr="00D974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D974F6" w:rsidRPr="00D974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DD6E7" w14:textId="01969160" w:rsidR="004B142E" w:rsidRPr="00DA0EF4" w:rsidRDefault="004B142E" w:rsidP="007E5C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087C4560" w14:textId="1A0FA772" w:rsidR="00877D84" w:rsidRPr="007E5C00" w:rsidRDefault="00877D84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A6287DE" w14:textId="3CDD1505" w:rsidR="00AE7754" w:rsidRPr="007E5C00" w:rsidRDefault="00AE7754" w:rsidP="00504173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  <w:sectPr w:rsidR="00AE7754" w:rsidRPr="007E5C00" w:rsidSect="00C14371">
          <w:footerReference w:type="first" r:id="rId11"/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61033600" w14:textId="77777777" w:rsidR="00877D84" w:rsidRPr="00DA0EF4" w:rsidRDefault="00877D84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3B7C7C" w14:textId="77777777" w:rsidR="00D15B12" w:rsidRPr="00DA0EF4" w:rsidRDefault="00D15B12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รายการเคลื่อนไหวของภาษีเงินได้รอการตัดบัญชีมีดังนี้ </w:t>
      </w:r>
    </w:p>
    <w:p w14:paraId="2C237CC3" w14:textId="77777777" w:rsidR="009D1F16" w:rsidRPr="00DA0EF4" w:rsidRDefault="009D1F16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7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690"/>
        <w:gridCol w:w="1440"/>
        <w:gridCol w:w="1440"/>
        <w:gridCol w:w="1440"/>
        <w:gridCol w:w="1440"/>
        <w:gridCol w:w="1440"/>
        <w:gridCol w:w="1440"/>
        <w:gridCol w:w="1440"/>
      </w:tblGrid>
      <w:tr w:rsidR="00121A64" w:rsidRPr="00DA0EF4" w14:paraId="2A6CCF1B" w14:textId="77777777" w:rsidTr="00F973B5">
        <w:trPr>
          <w:cantSplit/>
          <w:trHeight w:val="20"/>
        </w:trPr>
        <w:tc>
          <w:tcPr>
            <w:tcW w:w="4690" w:type="dxa"/>
            <w:vAlign w:val="bottom"/>
          </w:tcPr>
          <w:p w14:paraId="687604E7" w14:textId="77777777" w:rsidR="00121A64" w:rsidRPr="00DA0EF4" w:rsidRDefault="00121A6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2A6F760" w14:textId="34CEEBD5" w:rsidR="00121A64" w:rsidRPr="00DA0EF4" w:rsidRDefault="00121A64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973B5" w:rsidRPr="00DA0EF4" w14:paraId="19692892" w14:textId="77777777" w:rsidTr="00F973B5">
        <w:trPr>
          <w:cantSplit/>
          <w:trHeight w:val="20"/>
        </w:trPr>
        <w:tc>
          <w:tcPr>
            <w:tcW w:w="4690" w:type="dxa"/>
            <w:vAlign w:val="bottom"/>
          </w:tcPr>
          <w:p w14:paraId="2B51FF40" w14:textId="77777777" w:rsidR="00F973B5" w:rsidRPr="00DA0EF4" w:rsidRDefault="00F973B5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B9F5D2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183C47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080622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E01567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ค่าเผื่อมูลค่า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A1DC19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05220C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2A075C" w14:textId="43229043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973B5" w:rsidRPr="00DA0EF4" w14:paraId="2E5D6D71" w14:textId="77777777" w:rsidTr="00F973B5">
        <w:trPr>
          <w:cantSplit/>
          <w:trHeight w:val="20"/>
        </w:trPr>
        <w:tc>
          <w:tcPr>
            <w:tcW w:w="4690" w:type="dxa"/>
            <w:vAlign w:val="bottom"/>
          </w:tcPr>
          <w:p w14:paraId="72461BD6" w14:textId="77777777" w:rsidR="00F973B5" w:rsidRPr="00DA0EF4" w:rsidRDefault="00F973B5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A6E6CB" w14:textId="58EBDFA4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ขาดทุนที่</w:t>
            </w:r>
          </w:p>
        </w:tc>
        <w:tc>
          <w:tcPr>
            <w:tcW w:w="1440" w:type="dxa"/>
            <w:vAlign w:val="bottom"/>
          </w:tcPr>
          <w:p w14:paraId="4BF0AB93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440" w:type="dxa"/>
            <w:vAlign w:val="bottom"/>
          </w:tcPr>
          <w:p w14:paraId="06298A09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440" w:type="dxa"/>
          </w:tcPr>
          <w:p w14:paraId="02A14155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14:paraId="7F5406FB" w14:textId="11161955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40" w:type="dxa"/>
          </w:tcPr>
          <w:p w14:paraId="67326173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D33269E" w14:textId="7FF7F9AD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973B5" w:rsidRPr="00DA0EF4" w14:paraId="6D8D0DCA" w14:textId="77777777" w:rsidTr="00F973B5">
        <w:trPr>
          <w:cantSplit/>
          <w:trHeight w:val="20"/>
        </w:trPr>
        <w:tc>
          <w:tcPr>
            <w:tcW w:w="4690" w:type="dxa"/>
            <w:vAlign w:val="bottom"/>
          </w:tcPr>
          <w:p w14:paraId="513C4D35" w14:textId="77777777" w:rsidR="00F973B5" w:rsidRPr="00DA0EF4" w:rsidRDefault="00F973B5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6ADD32" w14:textId="6BEF7356" w:rsidR="00F973B5" w:rsidRPr="00DA0EF4" w:rsidRDefault="00F973B5" w:rsidP="00587E66">
            <w:pPr>
              <w:ind w:left="-1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4BB49311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440" w:type="dxa"/>
            <w:vAlign w:val="bottom"/>
          </w:tcPr>
          <w:p w14:paraId="271AC3FF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ของสินทรัพย์</w:t>
            </w:r>
          </w:p>
        </w:tc>
        <w:tc>
          <w:tcPr>
            <w:tcW w:w="1440" w:type="dxa"/>
          </w:tcPr>
          <w:p w14:paraId="48DDE2E8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40" w:type="dxa"/>
          </w:tcPr>
          <w:p w14:paraId="0356ACE3" w14:textId="0391E084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440" w:type="dxa"/>
          </w:tcPr>
          <w:p w14:paraId="0549B2D5" w14:textId="307E5B1D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440" w:type="dxa"/>
          </w:tcPr>
          <w:p w14:paraId="57B8F49D" w14:textId="0C7FC353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973B5" w:rsidRPr="00DA0EF4" w14:paraId="7D563063" w14:textId="77777777" w:rsidTr="00F973B5">
        <w:trPr>
          <w:cantSplit/>
          <w:trHeight w:val="20"/>
        </w:trPr>
        <w:tc>
          <w:tcPr>
            <w:tcW w:w="4690" w:type="dxa"/>
            <w:vAlign w:val="bottom"/>
          </w:tcPr>
          <w:p w14:paraId="5756E7A8" w14:textId="77777777" w:rsidR="00F973B5" w:rsidRPr="00DA0EF4" w:rsidRDefault="00F973B5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01F9D0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D97BFA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936273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34ABDF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B25889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4F2B8F" w14:textId="5EF512B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BA6F8D" w14:textId="775E361F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973B5" w:rsidRPr="00DA0EF4" w14:paraId="4E1309A4" w14:textId="77777777" w:rsidTr="00F973B5">
        <w:trPr>
          <w:cantSplit/>
          <w:trHeight w:val="20"/>
        </w:trPr>
        <w:tc>
          <w:tcPr>
            <w:tcW w:w="4690" w:type="dxa"/>
            <w:vAlign w:val="bottom"/>
          </w:tcPr>
          <w:p w14:paraId="6E8B40B2" w14:textId="77777777" w:rsidR="00F973B5" w:rsidRPr="00DA0EF4" w:rsidRDefault="00F973B5" w:rsidP="00A365CC">
            <w:pPr>
              <w:ind w:right="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DDAE2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2F16F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286508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B8D379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95B48E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EA6D42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E60321" w14:textId="1C470729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973B5" w:rsidRPr="00DA0EF4" w14:paraId="7F537571" w14:textId="77777777" w:rsidTr="00F973B5">
        <w:trPr>
          <w:cantSplit/>
          <w:trHeight w:val="20"/>
        </w:trPr>
        <w:tc>
          <w:tcPr>
            <w:tcW w:w="4690" w:type="dxa"/>
            <w:vAlign w:val="bottom"/>
          </w:tcPr>
          <w:p w14:paraId="4B65ADC5" w14:textId="77777777" w:rsidR="00F973B5" w:rsidRPr="00DA0EF4" w:rsidRDefault="00F973B5" w:rsidP="00A365CC">
            <w:pPr>
              <w:ind w:right="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C84C90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2DFCAB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0FDC2E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407E81DD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048DB1E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77694F2E" w14:textId="77777777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3D3D9A41" w14:textId="1B6E741D" w:rsidR="00F973B5" w:rsidRPr="00DA0EF4" w:rsidRDefault="00F973B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973B5" w:rsidRPr="00DA0EF4" w14:paraId="11A192AB" w14:textId="77777777" w:rsidTr="00F973B5">
        <w:trPr>
          <w:cantSplit/>
          <w:trHeight w:val="20"/>
        </w:trPr>
        <w:tc>
          <w:tcPr>
            <w:tcW w:w="4690" w:type="dxa"/>
            <w:hideMark/>
          </w:tcPr>
          <w:p w14:paraId="3FCD7B58" w14:textId="10E76075" w:rsidR="00F973B5" w:rsidRPr="00DA0EF4" w:rsidRDefault="00F973B5" w:rsidP="00B90C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4E55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01AC38" w14:textId="36CA9DEC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38C499" w14:textId="323BD3F0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440" w:type="dxa"/>
            <w:vAlign w:val="center"/>
          </w:tcPr>
          <w:p w14:paraId="781FED93" w14:textId="541AB72D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440" w:type="dxa"/>
          </w:tcPr>
          <w:p w14:paraId="7BEA22B3" w14:textId="4CB341E0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440" w:type="dxa"/>
          </w:tcPr>
          <w:p w14:paraId="6042286F" w14:textId="2885BFB1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</w:p>
        </w:tc>
        <w:tc>
          <w:tcPr>
            <w:tcW w:w="1440" w:type="dxa"/>
          </w:tcPr>
          <w:p w14:paraId="538688E5" w14:textId="06BB5313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440" w:type="dxa"/>
          </w:tcPr>
          <w:p w14:paraId="199C0612" w14:textId="5E933E52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</w:p>
        </w:tc>
      </w:tr>
      <w:tr w:rsidR="00F973B5" w:rsidRPr="00DA0EF4" w14:paraId="10C7CB31" w14:textId="77777777" w:rsidTr="00F973B5">
        <w:trPr>
          <w:cantSplit/>
          <w:trHeight w:val="20"/>
        </w:trPr>
        <w:tc>
          <w:tcPr>
            <w:tcW w:w="4690" w:type="dxa"/>
          </w:tcPr>
          <w:p w14:paraId="12457C91" w14:textId="01179506" w:rsidR="00F973B5" w:rsidRPr="00DA0EF4" w:rsidRDefault="00F973B5" w:rsidP="00B90C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 (ลด) ในกำไรหรือขาดทุน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C872A9" w14:textId="5F3BDE0B" w:rsidR="00F973B5" w:rsidRPr="00392AAA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E388C6" w14:textId="666D1C13" w:rsidR="00F973B5" w:rsidRPr="00392AAA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440" w:type="dxa"/>
            <w:vAlign w:val="center"/>
          </w:tcPr>
          <w:p w14:paraId="4602E36E" w14:textId="3434B1C1" w:rsidR="00F973B5" w:rsidRPr="00392AAA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77DBC215" w14:textId="118F199B" w:rsidR="00F973B5" w:rsidRPr="00392AAA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440" w:type="dxa"/>
          </w:tcPr>
          <w:p w14:paraId="44B198A3" w14:textId="20CD1F20" w:rsidR="00F973B5" w:rsidRPr="00392AAA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866</w:t>
            </w:r>
          </w:p>
        </w:tc>
        <w:tc>
          <w:tcPr>
            <w:tcW w:w="1440" w:type="dxa"/>
          </w:tcPr>
          <w:p w14:paraId="76D1767A" w14:textId="74D58D40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5CBB1955" w14:textId="22076C0B" w:rsidR="00F973B5" w:rsidRPr="00392AAA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</w:p>
        </w:tc>
      </w:tr>
      <w:tr w:rsidR="00F973B5" w:rsidRPr="00DA0EF4" w14:paraId="724B7088" w14:textId="77777777" w:rsidTr="00F973B5">
        <w:trPr>
          <w:cantSplit/>
          <w:trHeight w:val="20"/>
        </w:trPr>
        <w:tc>
          <w:tcPr>
            <w:tcW w:w="4690" w:type="dxa"/>
          </w:tcPr>
          <w:p w14:paraId="4C8834FF" w14:textId="6182C586" w:rsidR="00F973B5" w:rsidRPr="00DA0EF4" w:rsidRDefault="00F973B5" w:rsidP="00B90C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5FF0B" w14:textId="77052ED5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60BC3" w14:textId="66F91917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8C07E93" w14:textId="58820E34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C49B53" w14:textId="7722C1B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87BBC2" w14:textId="276615C6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A6F767" w14:textId="759016CA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63FF72" w14:textId="48C68DFC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</w:p>
        </w:tc>
      </w:tr>
      <w:tr w:rsidR="00F973B5" w:rsidRPr="00DA0EF4" w14:paraId="5ECB85BB" w14:textId="77777777" w:rsidTr="00F973B5">
        <w:trPr>
          <w:cantSplit/>
          <w:trHeight w:val="20"/>
        </w:trPr>
        <w:tc>
          <w:tcPr>
            <w:tcW w:w="4690" w:type="dxa"/>
          </w:tcPr>
          <w:p w14:paraId="5329137B" w14:textId="77777777" w:rsidR="00F973B5" w:rsidRPr="00DA0EF4" w:rsidRDefault="00F973B5" w:rsidP="00B90C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D3C1C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7E39F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267B48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545B17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374458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2ABAB8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08E87B" w14:textId="106DFA5F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973B5" w:rsidRPr="00DA0EF4" w14:paraId="1CA6666B" w14:textId="77777777" w:rsidTr="00F973B5">
        <w:trPr>
          <w:cantSplit/>
          <w:trHeight w:val="20"/>
        </w:trPr>
        <w:tc>
          <w:tcPr>
            <w:tcW w:w="4690" w:type="dxa"/>
          </w:tcPr>
          <w:p w14:paraId="7ACB28D7" w14:textId="3A4F0F61" w:rsidR="00F973B5" w:rsidRPr="00DA0EF4" w:rsidRDefault="00F973B5" w:rsidP="00B90C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4E55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ABCC9" w14:textId="57CD639D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713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94E72" w14:textId="4D8617F8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1AFBC4" w14:textId="6EBA8C60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394DAA" w14:textId="3E9E4ED7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656D30" w14:textId="1DFF6843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BD5442" w14:textId="1543B54C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563E72" w14:textId="74E08F9C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</w:p>
        </w:tc>
      </w:tr>
      <w:tr w:rsidR="00F973B5" w:rsidRPr="00DA0EF4" w14:paraId="4974EB70" w14:textId="77777777" w:rsidTr="00F973B5">
        <w:trPr>
          <w:cantSplit/>
          <w:trHeight w:val="20"/>
        </w:trPr>
        <w:tc>
          <w:tcPr>
            <w:tcW w:w="4690" w:type="dxa"/>
          </w:tcPr>
          <w:p w14:paraId="07148BAF" w14:textId="77777777" w:rsidR="00F973B5" w:rsidRPr="00DA0EF4" w:rsidRDefault="00F973B5" w:rsidP="00B90C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3F6801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85C761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7294E7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C75264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B07A8D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C36886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8DAEBB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973B5" w:rsidRPr="00DA0EF4" w14:paraId="552086D0" w14:textId="77777777" w:rsidTr="00F973B5">
        <w:trPr>
          <w:cantSplit/>
          <w:trHeight w:val="20"/>
        </w:trPr>
        <w:tc>
          <w:tcPr>
            <w:tcW w:w="4690" w:type="dxa"/>
          </w:tcPr>
          <w:p w14:paraId="0F5E46FA" w14:textId="1B7D363A" w:rsidR="00F973B5" w:rsidRPr="00DA0EF4" w:rsidRDefault="00F973B5" w:rsidP="00B90C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DC63A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D5AB41" w14:textId="0B11EEF8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713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17AC90" w14:textId="61484BAF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63D862" w14:textId="008C6145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  <w:tc>
          <w:tcPr>
            <w:tcW w:w="1440" w:type="dxa"/>
            <w:shd w:val="clear" w:color="auto" w:fill="FAFAFA"/>
          </w:tcPr>
          <w:p w14:paraId="2971111A" w14:textId="52749DAD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</w:tcPr>
          <w:p w14:paraId="71A9E2B1" w14:textId="5113372D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</w:p>
        </w:tc>
        <w:tc>
          <w:tcPr>
            <w:tcW w:w="1440" w:type="dxa"/>
            <w:shd w:val="clear" w:color="auto" w:fill="FAFAFA"/>
          </w:tcPr>
          <w:p w14:paraId="0FE263E7" w14:textId="52D81DC1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BF30556" w14:textId="56A77BD1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</w:p>
        </w:tc>
      </w:tr>
      <w:tr w:rsidR="00F973B5" w:rsidRPr="00DA0EF4" w14:paraId="45AF2791" w14:textId="77777777" w:rsidTr="00F973B5">
        <w:trPr>
          <w:cantSplit/>
          <w:trHeight w:val="20"/>
        </w:trPr>
        <w:tc>
          <w:tcPr>
            <w:tcW w:w="4690" w:type="dxa"/>
          </w:tcPr>
          <w:p w14:paraId="17F88C30" w14:textId="0C851D61" w:rsidR="00F973B5" w:rsidRPr="00DA0EF4" w:rsidRDefault="00F973B5" w:rsidP="00B90C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 (ลด) 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26D66B" w14:textId="439626E6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FC9D91" w14:textId="38B46E2F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357D38" w14:textId="1938559E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211BA5D" w14:textId="31944813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2766A4" w14:textId="2FD7AF10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72F6B6E" w14:textId="0203FD33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FAFAFA"/>
          </w:tcPr>
          <w:p w14:paraId="41391388" w14:textId="100B288D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973B5" w:rsidRPr="00DA0EF4" w14:paraId="3070C732" w14:textId="77777777" w:rsidTr="00F973B5">
        <w:trPr>
          <w:cantSplit/>
          <w:trHeight w:val="20"/>
        </w:trPr>
        <w:tc>
          <w:tcPr>
            <w:tcW w:w="4690" w:type="dxa"/>
          </w:tcPr>
          <w:p w14:paraId="6FE5CE84" w14:textId="77777777" w:rsidR="00F973B5" w:rsidRPr="00DA0EF4" w:rsidRDefault="00F973B5" w:rsidP="00B90C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3087AD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D1DD14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7FFF70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7772DB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7E2F7A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2C0B82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7479C9" w14:textId="4F2C7FB4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973B5" w:rsidRPr="00DA0EF4" w14:paraId="21335DB8" w14:textId="77777777" w:rsidTr="00F973B5">
        <w:trPr>
          <w:cantSplit/>
          <w:trHeight w:val="20"/>
        </w:trPr>
        <w:tc>
          <w:tcPr>
            <w:tcW w:w="4690" w:type="dxa"/>
          </w:tcPr>
          <w:p w14:paraId="7196A553" w14:textId="209CB68F" w:rsidR="00F973B5" w:rsidRPr="00DA0EF4" w:rsidRDefault="00F973B5" w:rsidP="00B90C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bookmarkStart w:id="26" w:name="_Hlk126943743"/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DC63A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514B07" w14:textId="42CCF99F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B81858" w14:textId="2A08D580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4547D8" w14:textId="75DB0BC5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E2033B" w14:textId="230BE2A8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A2DF81" w14:textId="4410D0B6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44E94C" w14:textId="5CB132D6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0093D0" w14:textId="6D0BC9C5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</w:p>
        </w:tc>
      </w:tr>
      <w:bookmarkEnd w:id="26"/>
    </w:tbl>
    <w:p w14:paraId="4A9F1670" w14:textId="77777777" w:rsidR="00BF4C05" w:rsidRPr="00DA0EF4" w:rsidRDefault="00BF4C05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2CA22D" w14:textId="7D5B3F29" w:rsidR="003F3244" w:rsidRPr="00DA0EF4" w:rsidRDefault="00BF4C05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47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690"/>
        <w:gridCol w:w="1440"/>
        <w:gridCol w:w="1440"/>
        <w:gridCol w:w="1440"/>
        <w:gridCol w:w="1440"/>
        <w:gridCol w:w="1440"/>
        <w:gridCol w:w="1440"/>
        <w:gridCol w:w="1440"/>
      </w:tblGrid>
      <w:tr w:rsidR="00121A64" w:rsidRPr="00DA0EF4" w14:paraId="7AD517FD" w14:textId="77777777" w:rsidTr="00F973B5">
        <w:trPr>
          <w:cantSplit/>
          <w:trHeight w:val="20"/>
        </w:trPr>
        <w:tc>
          <w:tcPr>
            <w:tcW w:w="4690" w:type="dxa"/>
            <w:vAlign w:val="bottom"/>
          </w:tcPr>
          <w:p w14:paraId="64C62532" w14:textId="77777777" w:rsidR="00121A64" w:rsidRPr="00DA0EF4" w:rsidRDefault="00121A64" w:rsidP="006A21E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08DCBED" w14:textId="4D6138D4" w:rsidR="00121A64" w:rsidRPr="00DA0EF4" w:rsidRDefault="00121A64" w:rsidP="006A21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73B5" w:rsidRPr="00DA0EF4" w14:paraId="1E937540" w14:textId="77777777" w:rsidTr="00F973B5">
        <w:trPr>
          <w:cantSplit/>
          <w:trHeight w:val="20"/>
        </w:trPr>
        <w:tc>
          <w:tcPr>
            <w:tcW w:w="4690" w:type="dxa"/>
            <w:vAlign w:val="bottom"/>
          </w:tcPr>
          <w:p w14:paraId="5C063D65" w14:textId="77777777" w:rsidR="00F973B5" w:rsidRPr="00DA0EF4" w:rsidRDefault="00F973B5" w:rsidP="006A21E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6E2886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159EE7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07F30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0C0524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ค่าเผื่อมูลค่า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2E1277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6E9BAA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56CA15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973B5" w:rsidRPr="00DA0EF4" w14:paraId="79EEED9B" w14:textId="77777777" w:rsidTr="00F973B5">
        <w:trPr>
          <w:cantSplit/>
          <w:trHeight w:val="20"/>
        </w:trPr>
        <w:tc>
          <w:tcPr>
            <w:tcW w:w="4690" w:type="dxa"/>
            <w:vAlign w:val="bottom"/>
          </w:tcPr>
          <w:p w14:paraId="1A05E820" w14:textId="77777777" w:rsidR="00F973B5" w:rsidRPr="00DA0EF4" w:rsidRDefault="00F973B5" w:rsidP="006A21E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A6DF3A" w14:textId="027B79A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ขาดทุนที่</w:t>
            </w:r>
          </w:p>
        </w:tc>
        <w:tc>
          <w:tcPr>
            <w:tcW w:w="1440" w:type="dxa"/>
            <w:vAlign w:val="bottom"/>
          </w:tcPr>
          <w:p w14:paraId="6FCE9879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440" w:type="dxa"/>
            <w:vAlign w:val="bottom"/>
          </w:tcPr>
          <w:p w14:paraId="48665079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440" w:type="dxa"/>
          </w:tcPr>
          <w:p w14:paraId="182A159D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14:paraId="218BF1D7" w14:textId="7BAE82DB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40" w:type="dxa"/>
          </w:tcPr>
          <w:p w14:paraId="2167E126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9353996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973B5" w:rsidRPr="00DA0EF4" w14:paraId="1599C4A8" w14:textId="77777777" w:rsidTr="00F973B5">
        <w:trPr>
          <w:cantSplit/>
          <w:trHeight w:val="20"/>
        </w:trPr>
        <w:tc>
          <w:tcPr>
            <w:tcW w:w="4690" w:type="dxa"/>
            <w:vAlign w:val="bottom"/>
          </w:tcPr>
          <w:p w14:paraId="5E1E4366" w14:textId="77777777" w:rsidR="00F973B5" w:rsidRPr="00DA0EF4" w:rsidRDefault="00F973B5" w:rsidP="006A21E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A0C9611" w14:textId="55F6A88D" w:rsidR="00F973B5" w:rsidRPr="00DA0EF4" w:rsidRDefault="00F973B5" w:rsidP="00587E66">
            <w:pPr>
              <w:ind w:left="-1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440" w:type="dxa"/>
            <w:vAlign w:val="bottom"/>
          </w:tcPr>
          <w:p w14:paraId="5FE5E73C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440" w:type="dxa"/>
            <w:vAlign w:val="bottom"/>
          </w:tcPr>
          <w:p w14:paraId="137B5151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ของสินทรัพย์</w:t>
            </w:r>
          </w:p>
        </w:tc>
        <w:tc>
          <w:tcPr>
            <w:tcW w:w="1440" w:type="dxa"/>
          </w:tcPr>
          <w:p w14:paraId="7CEB4865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1440" w:type="dxa"/>
          </w:tcPr>
          <w:p w14:paraId="69453ED4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440" w:type="dxa"/>
          </w:tcPr>
          <w:p w14:paraId="251F9305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440" w:type="dxa"/>
          </w:tcPr>
          <w:p w14:paraId="4757FD35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973B5" w:rsidRPr="00DA0EF4" w14:paraId="5FC495EF" w14:textId="77777777" w:rsidTr="00F973B5">
        <w:trPr>
          <w:cantSplit/>
          <w:trHeight w:val="20"/>
        </w:trPr>
        <w:tc>
          <w:tcPr>
            <w:tcW w:w="4690" w:type="dxa"/>
            <w:vAlign w:val="bottom"/>
          </w:tcPr>
          <w:p w14:paraId="471A11CF" w14:textId="77777777" w:rsidR="00F973B5" w:rsidRPr="00DA0EF4" w:rsidRDefault="00F973B5" w:rsidP="006A21E4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2A158E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9BCE1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81118C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8B00BA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A7A361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E10977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34C70B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973B5" w:rsidRPr="00DA0EF4" w14:paraId="570DE44A" w14:textId="77777777" w:rsidTr="00F973B5">
        <w:trPr>
          <w:cantSplit/>
          <w:trHeight w:val="20"/>
        </w:trPr>
        <w:tc>
          <w:tcPr>
            <w:tcW w:w="4690" w:type="dxa"/>
            <w:vAlign w:val="bottom"/>
          </w:tcPr>
          <w:p w14:paraId="13B8E0B9" w14:textId="77777777" w:rsidR="00F973B5" w:rsidRPr="00DA0EF4" w:rsidRDefault="00F973B5" w:rsidP="006A21E4">
            <w:pPr>
              <w:ind w:right="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1C617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932A1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F0612D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CCCA18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71F740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2C8787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582846" w14:textId="77777777" w:rsidR="00F973B5" w:rsidRPr="00DA0EF4" w:rsidRDefault="00F973B5" w:rsidP="006A21E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973B5" w:rsidRPr="00DA0EF4" w14:paraId="3E3A6FE4" w14:textId="77777777" w:rsidTr="00F973B5">
        <w:trPr>
          <w:cantSplit/>
          <w:trHeight w:val="20"/>
        </w:trPr>
        <w:tc>
          <w:tcPr>
            <w:tcW w:w="4690" w:type="dxa"/>
            <w:vAlign w:val="bottom"/>
          </w:tcPr>
          <w:p w14:paraId="4AFBC313" w14:textId="4651721D" w:rsidR="00F973B5" w:rsidRPr="00DA0EF4" w:rsidRDefault="00F973B5" w:rsidP="00B85977">
            <w:pPr>
              <w:ind w:right="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781BA" w14:textId="77777777" w:rsidR="00F973B5" w:rsidRPr="00DA0EF4" w:rsidRDefault="00F973B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B87D88" w14:textId="77777777" w:rsidR="00F973B5" w:rsidRPr="00DA0EF4" w:rsidRDefault="00F973B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D3D6C3" w14:textId="77777777" w:rsidR="00F973B5" w:rsidRPr="00DA0EF4" w:rsidRDefault="00F973B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22E2F013" w14:textId="77777777" w:rsidR="00F973B5" w:rsidRPr="00DA0EF4" w:rsidRDefault="00F973B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7720DEB1" w14:textId="77777777" w:rsidR="00F973B5" w:rsidRPr="00DA0EF4" w:rsidRDefault="00F973B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44F483F5" w14:textId="77777777" w:rsidR="00F973B5" w:rsidRPr="00DA0EF4" w:rsidRDefault="00F973B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73772E5C" w14:textId="77777777" w:rsidR="00F973B5" w:rsidRPr="00DA0EF4" w:rsidRDefault="00F973B5" w:rsidP="00B85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973B5" w:rsidRPr="00DA0EF4" w14:paraId="29C85B05" w14:textId="77777777" w:rsidTr="00F973B5">
        <w:trPr>
          <w:cantSplit/>
          <w:trHeight w:val="20"/>
        </w:trPr>
        <w:tc>
          <w:tcPr>
            <w:tcW w:w="4690" w:type="dxa"/>
          </w:tcPr>
          <w:p w14:paraId="057B6B4E" w14:textId="3F77B661" w:rsidR="00F973B5" w:rsidRPr="00DA0EF4" w:rsidRDefault="00F973B5" w:rsidP="00B90C3D">
            <w:pPr>
              <w:ind w:right="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4E55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D04A14" w14:textId="73BFC353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B6CAB0" w14:textId="44C483D6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</w:p>
        </w:tc>
        <w:tc>
          <w:tcPr>
            <w:tcW w:w="1440" w:type="dxa"/>
            <w:vAlign w:val="center"/>
          </w:tcPr>
          <w:p w14:paraId="31CE4D34" w14:textId="0BC3452E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440" w:type="dxa"/>
          </w:tcPr>
          <w:p w14:paraId="52748F31" w14:textId="6B631D77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440" w:type="dxa"/>
          </w:tcPr>
          <w:p w14:paraId="5CA639B1" w14:textId="3B001D1B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52FAA0EA" w14:textId="6E05E7CD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440" w:type="dxa"/>
          </w:tcPr>
          <w:p w14:paraId="73FC1BED" w14:textId="2AECA654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</w:tr>
      <w:tr w:rsidR="00F973B5" w:rsidRPr="00DA0EF4" w14:paraId="14399611" w14:textId="77777777" w:rsidTr="00F973B5">
        <w:trPr>
          <w:cantSplit/>
          <w:trHeight w:val="20"/>
        </w:trPr>
        <w:tc>
          <w:tcPr>
            <w:tcW w:w="4690" w:type="dxa"/>
          </w:tcPr>
          <w:p w14:paraId="65BD98EF" w14:textId="028B2AE8" w:rsidR="00F973B5" w:rsidRPr="00DA0EF4" w:rsidRDefault="00F973B5" w:rsidP="00B90C3D">
            <w:pPr>
              <w:ind w:right="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 (ลด) ในกำไรหรือขาดทุน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A0F6BF" w14:textId="647154E9" w:rsidR="00F973B5" w:rsidRPr="00392AAA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26C2C4" w14:textId="7B43BE08" w:rsidR="00F973B5" w:rsidRPr="00392AAA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440" w:type="dxa"/>
            <w:vAlign w:val="center"/>
          </w:tcPr>
          <w:p w14:paraId="190AE10D" w14:textId="47F21ED0" w:rsidR="00F973B5" w:rsidRPr="00392AAA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51686F56" w14:textId="3ABBAA6D" w:rsidR="00F973B5" w:rsidRPr="00392AAA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440" w:type="dxa"/>
          </w:tcPr>
          <w:p w14:paraId="2E841840" w14:textId="1A108406" w:rsidR="00F973B5" w:rsidRPr="00392AAA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</w:p>
        </w:tc>
        <w:tc>
          <w:tcPr>
            <w:tcW w:w="1440" w:type="dxa"/>
          </w:tcPr>
          <w:p w14:paraId="380AC472" w14:textId="5BECADDD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101F1A1D" w14:textId="05ABC812" w:rsidR="00F973B5" w:rsidRPr="00392AAA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</w:p>
        </w:tc>
      </w:tr>
      <w:tr w:rsidR="00F973B5" w:rsidRPr="00DA0EF4" w14:paraId="4D44CB8F" w14:textId="77777777" w:rsidTr="00F973B5">
        <w:trPr>
          <w:cantSplit/>
          <w:trHeight w:val="20"/>
        </w:trPr>
        <w:tc>
          <w:tcPr>
            <w:tcW w:w="4690" w:type="dxa"/>
          </w:tcPr>
          <w:p w14:paraId="0F159525" w14:textId="1CB97DBC" w:rsidR="00F973B5" w:rsidRPr="00DA0EF4" w:rsidRDefault="00F973B5" w:rsidP="00B90C3D">
            <w:pPr>
              <w:ind w:right="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7787E" w14:textId="05AF5FE1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661A0" w14:textId="78E7957E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B975B2" w14:textId="4B3A14FF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E51B97" w14:textId="6F94908A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600EE0" w14:textId="2F10C726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BA2B12" w14:textId="679BD8EF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1358DC" w14:textId="4391BC1A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</w:p>
        </w:tc>
      </w:tr>
      <w:tr w:rsidR="00F973B5" w:rsidRPr="00DA0EF4" w14:paraId="15E267A2" w14:textId="77777777" w:rsidTr="00F973B5">
        <w:trPr>
          <w:cantSplit/>
          <w:trHeight w:val="20"/>
        </w:trPr>
        <w:tc>
          <w:tcPr>
            <w:tcW w:w="4690" w:type="dxa"/>
          </w:tcPr>
          <w:p w14:paraId="37ADE32D" w14:textId="77777777" w:rsidR="00F973B5" w:rsidRPr="00DA0EF4" w:rsidRDefault="00F973B5" w:rsidP="00B90C3D">
            <w:pPr>
              <w:ind w:right="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F0FC75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11D671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C9B4D8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2BB2A3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70EDE8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5DC776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B9B85B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973B5" w:rsidRPr="00DA0EF4" w14:paraId="08C18BDE" w14:textId="77777777" w:rsidTr="00F973B5">
        <w:trPr>
          <w:cantSplit/>
          <w:trHeight w:val="20"/>
        </w:trPr>
        <w:tc>
          <w:tcPr>
            <w:tcW w:w="4690" w:type="dxa"/>
          </w:tcPr>
          <w:p w14:paraId="2C7BB3E9" w14:textId="67984047" w:rsidR="00F973B5" w:rsidRPr="00DA0EF4" w:rsidRDefault="00F973B5" w:rsidP="00B90C3D">
            <w:pPr>
              <w:ind w:right="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4E55A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B1C98A" w14:textId="370C843B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713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8D6914" w14:textId="1A081CD1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440" w:type="dxa"/>
            <w:vAlign w:val="center"/>
          </w:tcPr>
          <w:p w14:paraId="1212EFC1" w14:textId="52F098F4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  <w:tc>
          <w:tcPr>
            <w:tcW w:w="1440" w:type="dxa"/>
          </w:tcPr>
          <w:p w14:paraId="7B847356" w14:textId="102E8BD4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440" w:type="dxa"/>
          </w:tcPr>
          <w:p w14:paraId="23499B3C" w14:textId="78FF5994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</w:p>
        </w:tc>
        <w:tc>
          <w:tcPr>
            <w:tcW w:w="1440" w:type="dxa"/>
          </w:tcPr>
          <w:p w14:paraId="60B99293" w14:textId="7A21C1F3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4A3906AA" w14:textId="25B47581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</w:p>
        </w:tc>
      </w:tr>
      <w:tr w:rsidR="00F973B5" w:rsidRPr="00DA0EF4" w14:paraId="65497D1C" w14:textId="77777777" w:rsidTr="00F973B5">
        <w:trPr>
          <w:cantSplit/>
          <w:trHeight w:val="64"/>
        </w:trPr>
        <w:tc>
          <w:tcPr>
            <w:tcW w:w="4690" w:type="dxa"/>
          </w:tcPr>
          <w:p w14:paraId="19B64425" w14:textId="77777777" w:rsidR="00F973B5" w:rsidRPr="00DA0EF4" w:rsidRDefault="00F973B5" w:rsidP="00B90C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60F8EA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39E8B3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63B0CC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82623E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FFC017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E23061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66D014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973B5" w:rsidRPr="00DA0EF4" w14:paraId="603F5712" w14:textId="77777777" w:rsidTr="00F973B5">
        <w:trPr>
          <w:cantSplit/>
          <w:trHeight w:val="20"/>
        </w:trPr>
        <w:tc>
          <w:tcPr>
            <w:tcW w:w="4690" w:type="dxa"/>
          </w:tcPr>
          <w:p w14:paraId="755FD15A" w14:textId="57063FE3" w:rsidR="00F973B5" w:rsidRPr="00DA0EF4" w:rsidRDefault="00F973B5" w:rsidP="00B90C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DC63A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EF4E3F" w14:textId="1813614C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713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99BE19" w14:textId="1C959014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B815EC" w14:textId="1334AB9C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  <w:tc>
          <w:tcPr>
            <w:tcW w:w="1440" w:type="dxa"/>
            <w:shd w:val="clear" w:color="auto" w:fill="FAFAFA"/>
          </w:tcPr>
          <w:p w14:paraId="052DE89D" w14:textId="5AE1D61D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</w:tcPr>
          <w:p w14:paraId="4D417566" w14:textId="5E9980A5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</w:p>
        </w:tc>
        <w:tc>
          <w:tcPr>
            <w:tcW w:w="1440" w:type="dxa"/>
            <w:shd w:val="clear" w:color="auto" w:fill="FAFAFA"/>
          </w:tcPr>
          <w:p w14:paraId="683959DC" w14:textId="5EC6524F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394CAC" w14:textId="3227C745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  <w:r w:rsidR="00F973B5"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</w:p>
        </w:tc>
      </w:tr>
      <w:tr w:rsidR="00F973B5" w:rsidRPr="00DA0EF4" w14:paraId="2CEC9AA4" w14:textId="77777777" w:rsidTr="00F973B5">
        <w:trPr>
          <w:cantSplit/>
          <w:trHeight w:val="20"/>
        </w:trPr>
        <w:tc>
          <w:tcPr>
            <w:tcW w:w="4690" w:type="dxa"/>
          </w:tcPr>
          <w:p w14:paraId="43EFE74E" w14:textId="2F640926" w:rsidR="00F973B5" w:rsidRPr="00DA0EF4" w:rsidRDefault="00F973B5" w:rsidP="00B90C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เพิ่ม (ลด) 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8985E2" w14:textId="51CB1839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761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E2142D" w14:textId="2A65BAC1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721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2D03D2" w14:textId="386D3D49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4F88AB2" w14:textId="43DEF4C5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EDAEBA" w14:textId="54D31413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8E86C16" w14:textId="097EC82B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FAFAFA"/>
          </w:tcPr>
          <w:p w14:paraId="47874EF3" w14:textId="1F2C6FAE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F973B5" w:rsidRPr="00DA0EF4" w14:paraId="7D33D05F" w14:textId="77777777" w:rsidTr="00F973B5">
        <w:trPr>
          <w:cantSplit/>
          <w:trHeight w:val="20"/>
        </w:trPr>
        <w:tc>
          <w:tcPr>
            <w:tcW w:w="4690" w:type="dxa"/>
          </w:tcPr>
          <w:p w14:paraId="35D0C4A4" w14:textId="77777777" w:rsidR="00F973B5" w:rsidRPr="00DA0EF4" w:rsidRDefault="00F973B5" w:rsidP="00B90C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149DE6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FA3DA0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DE412A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7699C9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F69054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5D0113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FF1775" w14:textId="77777777" w:rsidR="00F973B5" w:rsidRPr="00DA0EF4" w:rsidRDefault="00F973B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973B5" w:rsidRPr="00DA0EF4" w14:paraId="6F01CBE5" w14:textId="77777777" w:rsidTr="00F973B5">
        <w:trPr>
          <w:cantSplit/>
          <w:trHeight w:val="20"/>
        </w:trPr>
        <w:tc>
          <w:tcPr>
            <w:tcW w:w="4690" w:type="dxa"/>
          </w:tcPr>
          <w:p w14:paraId="0E3367A9" w14:textId="0E2C7DC4" w:rsidR="00F973B5" w:rsidRPr="00DA0EF4" w:rsidRDefault="00F973B5" w:rsidP="00B90C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DC63A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1C6B6D" w14:textId="110ECEBA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5214CF" w14:textId="5700925C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DBBB85" w14:textId="066A3F78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B5A52B" w14:textId="1496CDF5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8E6A3F" w14:textId="32894A6D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439E75" w14:textId="0485F6B8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22D993" w14:textId="1BA8F85D" w:rsidR="00F973B5" w:rsidRPr="00DA0EF4" w:rsidRDefault="00836E55" w:rsidP="00B90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F973B5" w:rsidRPr="00D974F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</w:p>
        </w:tc>
      </w:tr>
    </w:tbl>
    <w:p w14:paraId="17D3295B" w14:textId="77777777" w:rsidR="006F6768" w:rsidRPr="00DA0EF4" w:rsidRDefault="006F6768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E63638" w14:textId="77777777" w:rsidR="00332241" w:rsidRPr="00DA0EF4" w:rsidRDefault="00332241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CBAB1A1" w14:textId="77777777" w:rsidR="00BF4C05" w:rsidRPr="00DA0EF4" w:rsidRDefault="00BF4C05" w:rsidP="00A365CC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sectPr w:rsidR="00BF4C05" w:rsidRPr="00DA0EF4" w:rsidSect="0000041B">
          <w:pgSz w:w="16834" w:h="11909" w:orient="landscape" w:code="9"/>
          <w:pgMar w:top="1440" w:right="1080" w:bottom="720" w:left="1080" w:header="706" w:footer="576" w:gutter="0"/>
          <w:cols w:space="720"/>
          <w:docGrid w:linePitch="272"/>
        </w:sectPr>
      </w:pPr>
    </w:p>
    <w:p w14:paraId="713D1233" w14:textId="77777777" w:rsidR="00877D84" w:rsidRPr="007E5C00" w:rsidRDefault="00877D84" w:rsidP="00A365CC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4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90"/>
        <w:gridCol w:w="1389"/>
        <w:gridCol w:w="1666"/>
        <w:gridCol w:w="1355"/>
        <w:gridCol w:w="1343"/>
      </w:tblGrid>
      <w:tr w:rsidR="00487991" w:rsidRPr="007E5C00" w14:paraId="03FE005B" w14:textId="77777777" w:rsidTr="00587E66">
        <w:tc>
          <w:tcPr>
            <w:tcW w:w="3690" w:type="dxa"/>
            <w:shd w:val="clear" w:color="auto" w:fill="auto"/>
            <w:vAlign w:val="bottom"/>
          </w:tcPr>
          <w:p w14:paraId="4EF02EE1" w14:textId="77777777" w:rsidR="00487991" w:rsidRPr="007E5C00" w:rsidRDefault="00487991" w:rsidP="00CE4B34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34D6B" w14:textId="7DD0BC9A" w:rsidR="00487991" w:rsidRPr="007E5C00" w:rsidRDefault="00487991" w:rsidP="00A365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75B11" w:rsidRPr="007E5C00" w14:paraId="53C3E8C0" w14:textId="77777777" w:rsidTr="00587E66">
        <w:tc>
          <w:tcPr>
            <w:tcW w:w="3690" w:type="dxa"/>
            <w:shd w:val="clear" w:color="auto" w:fill="auto"/>
            <w:vAlign w:val="bottom"/>
          </w:tcPr>
          <w:p w14:paraId="4260478D" w14:textId="77777777" w:rsidR="00E75B11" w:rsidRPr="007E5C00" w:rsidRDefault="00E75B11" w:rsidP="00E75B11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2A5B150" w14:textId="5E663A73" w:rsidR="00E75B11" w:rsidRPr="007E5C00" w:rsidRDefault="00E75B11" w:rsidP="00E75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98FE94F" w14:textId="361D8031" w:rsidR="00E75B11" w:rsidRPr="007E5C00" w:rsidRDefault="00E75B11" w:rsidP="00E75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5" w:type="dxa"/>
            <w:vAlign w:val="bottom"/>
          </w:tcPr>
          <w:p w14:paraId="10AC162E" w14:textId="1049B003" w:rsidR="00E75B11" w:rsidRPr="007E5C00" w:rsidRDefault="00E75B11" w:rsidP="00E75B11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กำไรจากการ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0F64BBA" w14:textId="77659FB0" w:rsidR="00E75B11" w:rsidRPr="007E5C00" w:rsidRDefault="00E75B11" w:rsidP="00E75B11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5B11" w:rsidRPr="007E5C00" w14:paraId="39176AC4" w14:textId="77777777" w:rsidTr="00587E66">
        <w:tc>
          <w:tcPr>
            <w:tcW w:w="3690" w:type="dxa"/>
            <w:shd w:val="clear" w:color="auto" w:fill="auto"/>
            <w:vAlign w:val="bottom"/>
          </w:tcPr>
          <w:p w14:paraId="1DC4E0D9" w14:textId="77777777" w:rsidR="00E75B11" w:rsidRPr="007E5C00" w:rsidRDefault="00E75B11" w:rsidP="00E75B11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4F2A92B" w14:textId="6636D05E" w:rsidR="00E75B11" w:rsidRPr="007E5C00" w:rsidRDefault="00E75B11" w:rsidP="00E75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0C50A347" w14:textId="0358261E" w:rsidR="00E75B11" w:rsidRPr="007E5C00" w:rsidRDefault="00E75B11" w:rsidP="00E75B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355" w:type="dxa"/>
            <w:vAlign w:val="bottom"/>
          </w:tcPr>
          <w:p w14:paraId="6939E8CB" w14:textId="2E0909A4" w:rsidR="00E75B11" w:rsidRPr="007E5C00" w:rsidRDefault="00E75B11" w:rsidP="00E75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C94874E" w14:textId="34DBA446" w:rsidR="00E75B11" w:rsidRPr="007E5C00" w:rsidRDefault="00E75B11" w:rsidP="00E75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75B11" w:rsidRPr="007E5C00" w14:paraId="4941EE5C" w14:textId="77777777" w:rsidTr="00587E66">
        <w:tc>
          <w:tcPr>
            <w:tcW w:w="3690" w:type="dxa"/>
            <w:shd w:val="clear" w:color="auto" w:fill="auto"/>
            <w:vAlign w:val="bottom"/>
          </w:tcPr>
          <w:p w14:paraId="5267BA38" w14:textId="77777777" w:rsidR="00E75B11" w:rsidRPr="007E5C00" w:rsidRDefault="00E75B11" w:rsidP="00E75B11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FC817" w14:textId="77777777" w:rsidR="00E75B11" w:rsidRPr="007E5C00" w:rsidRDefault="00E75B11" w:rsidP="00E75B11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BFAB7" w14:textId="77777777" w:rsidR="00E75B11" w:rsidRPr="007E5C00" w:rsidRDefault="00E75B11" w:rsidP="00E75B11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616790A8" w14:textId="600E7CA5" w:rsidR="00E75B11" w:rsidRPr="007E5C00" w:rsidRDefault="00E75B11" w:rsidP="00E75B11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E08BD" w14:textId="6DA4AC01" w:rsidR="00E75B11" w:rsidRPr="007E5C00" w:rsidRDefault="00E75B11" w:rsidP="00E75B11">
            <w:pPr>
              <w:tabs>
                <w:tab w:val="decimal" w:pos="3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75B11" w:rsidRPr="007E5C00" w14:paraId="33FD243D" w14:textId="77777777" w:rsidTr="00587E66">
        <w:tc>
          <w:tcPr>
            <w:tcW w:w="3690" w:type="dxa"/>
            <w:shd w:val="clear" w:color="auto" w:fill="auto"/>
            <w:vAlign w:val="bottom"/>
          </w:tcPr>
          <w:p w14:paraId="01622601" w14:textId="77777777" w:rsidR="00E75B11" w:rsidRPr="007E5C00" w:rsidRDefault="00E75B11" w:rsidP="00E75B11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89B07" w14:textId="77777777" w:rsidR="00E75B11" w:rsidRPr="007E5C00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02AE5" w14:textId="77777777" w:rsidR="00E75B11" w:rsidRPr="007E5C00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7EAA61D9" w14:textId="77777777" w:rsidR="00E75B11" w:rsidRPr="007E5C00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A5FE2" w14:textId="5D256541" w:rsidR="00E75B11" w:rsidRPr="007E5C00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5B11" w:rsidRPr="007E5C00" w14:paraId="05D95178" w14:textId="77777777" w:rsidTr="00587E66">
        <w:tc>
          <w:tcPr>
            <w:tcW w:w="3690" w:type="dxa"/>
            <w:shd w:val="clear" w:color="auto" w:fill="auto"/>
            <w:vAlign w:val="bottom"/>
          </w:tcPr>
          <w:p w14:paraId="11640869" w14:textId="77777777" w:rsidR="00E75B11" w:rsidRPr="007E5C00" w:rsidRDefault="00E75B11" w:rsidP="00E75B11">
            <w:pPr>
              <w:ind w:left="71" w:hanging="1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5A36C3A" w14:textId="77777777" w:rsidR="00E75B11" w:rsidRPr="007E5C00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297BBCDF" w14:textId="77777777" w:rsidR="00E75B11" w:rsidRPr="007E5C00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vAlign w:val="bottom"/>
          </w:tcPr>
          <w:p w14:paraId="5ACF4CF6" w14:textId="77777777" w:rsidR="00E75B11" w:rsidRPr="007E5C00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B097BA6" w14:textId="6978CFF8" w:rsidR="00E75B11" w:rsidRPr="007E5C00" w:rsidRDefault="00E75B11" w:rsidP="00E75B1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2701" w:rsidRPr="007E5C00" w14:paraId="5D0E2B95" w14:textId="77777777" w:rsidTr="00587E66">
        <w:tc>
          <w:tcPr>
            <w:tcW w:w="3690" w:type="dxa"/>
            <w:shd w:val="clear" w:color="auto" w:fill="auto"/>
            <w:vAlign w:val="bottom"/>
          </w:tcPr>
          <w:p w14:paraId="7D172AFA" w14:textId="69F1C5E5" w:rsidR="00FA2701" w:rsidRPr="007E5C00" w:rsidRDefault="00FA2701" w:rsidP="00FA2701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CD8B679" w14:textId="47B39325" w:rsidR="00FA2701" w:rsidRPr="007E5C00" w:rsidRDefault="00FA2701" w:rsidP="00FA27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0DD3153" w14:textId="37CB3D85" w:rsidR="00FA2701" w:rsidRPr="007E5C00" w:rsidRDefault="00FA2701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vAlign w:val="bottom"/>
          </w:tcPr>
          <w:p w14:paraId="6A43BD61" w14:textId="5EB99FCF" w:rsidR="00FA2701" w:rsidRPr="007E5C00" w:rsidRDefault="00FA2701" w:rsidP="00FA27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0BA103F" w14:textId="08ABCC89" w:rsidR="00FA2701" w:rsidRPr="007E5C00" w:rsidRDefault="00FA2701" w:rsidP="00FA27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2701" w:rsidRPr="007E5C00" w14:paraId="65581926" w14:textId="77777777" w:rsidTr="00587E66">
        <w:tc>
          <w:tcPr>
            <w:tcW w:w="3690" w:type="dxa"/>
            <w:shd w:val="clear" w:color="auto" w:fill="auto"/>
            <w:vAlign w:val="bottom"/>
          </w:tcPr>
          <w:p w14:paraId="03AAE626" w14:textId="373F4107" w:rsidR="00FA2701" w:rsidRPr="007E5C00" w:rsidRDefault="00FA2701" w:rsidP="00FA2701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ลดในกำไรหรือขาดทุน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BEC50" w14:textId="3F0D8AAD" w:rsidR="00FA2701" w:rsidRPr="007E5C00" w:rsidRDefault="00FA2701" w:rsidP="00FA27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58EDB" w14:textId="6084AE82" w:rsidR="00FA2701" w:rsidRPr="007E5C00" w:rsidRDefault="00836E55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FA2701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7CB1A74D" w14:textId="2FA3B016" w:rsidR="00FA2701" w:rsidRPr="007E5C00" w:rsidRDefault="00FA2701" w:rsidP="00FA27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64093" w14:textId="31E4E570" w:rsidR="00FA2701" w:rsidRPr="007E5C00" w:rsidRDefault="00FA2701" w:rsidP="00FA27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2701" w:rsidRPr="007E5C00" w14:paraId="21A55345" w14:textId="77777777" w:rsidTr="00587E66">
        <w:tc>
          <w:tcPr>
            <w:tcW w:w="3690" w:type="dxa"/>
            <w:shd w:val="clear" w:color="auto" w:fill="auto"/>
            <w:vAlign w:val="bottom"/>
          </w:tcPr>
          <w:p w14:paraId="7FC9A729" w14:textId="77777777" w:rsidR="00FA2701" w:rsidRPr="007E5C00" w:rsidRDefault="00FA2701" w:rsidP="00FA2701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EC05C" w14:textId="77777777" w:rsidR="00FA2701" w:rsidRPr="007E5C00" w:rsidRDefault="00FA2701" w:rsidP="00FA27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67BFD" w14:textId="77777777" w:rsidR="00FA2701" w:rsidRPr="007E5C00" w:rsidRDefault="00FA2701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3EB142FF" w14:textId="77777777" w:rsidR="00FA2701" w:rsidRPr="007E5C00" w:rsidRDefault="00FA2701" w:rsidP="00FA27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F6869" w14:textId="466C2AC3" w:rsidR="00FA2701" w:rsidRPr="007E5C00" w:rsidRDefault="00FA2701" w:rsidP="00FA27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2701" w:rsidRPr="007E5C00" w14:paraId="60A1A7AE" w14:textId="77777777" w:rsidTr="00587E66">
        <w:tc>
          <w:tcPr>
            <w:tcW w:w="3690" w:type="dxa"/>
            <w:shd w:val="clear" w:color="auto" w:fill="auto"/>
            <w:vAlign w:val="bottom"/>
          </w:tcPr>
          <w:p w14:paraId="5E7850B6" w14:textId="0898F5E9" w:rsidR="00FA2701" w:rsidRPr="007E5C00" w:rsidRDefault="00FA2701" w:rsidP="00FA2701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8BD3D5E" w14:textId="641A73C7" w:rsidR="00FA2701" w:rsidRPr="007E5C00" w:rsidRDefault="00FA2701" w:rsidP="00FA27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1EE82487" w14:textId="203335D3" w:rsidR="00FA2701" w:rsidRPr="007E5C00" w:rsidRDefault="00FA2701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vAlign w:val="bottom"/>
          </w:tcPr>
          <w:p w14:paraId="657CE14B" w14:textId="3BF96EB2" w:rsidR="00FA2701" w:rsidRPr="007E5C00" w:rsidRDefault="00FA2701" w:rsidP="00FA27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ACE1FAA" w14:textId="5B4D26AB" w:rsidR="00FA2701" w:rsidRPr="007E5C00" w:rsidRDefault="00FA2701" w:rsidP="00FA27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2701" w:rsidRPr="007E5C00" w14:paraId="70AA9086" w14:textId="77777777" w:rsidTr="00587E66">
        <w:tc>
          <w:tcPr>
            <w:tcW w:w="3690" w:type="dxa"/>
            <w:shd w:val="clear" w:color="auto" w:fill="auto"/>
            <w:vAlign w:val="bottom"/>
          </w:tcPr>
          <w:p w14:paraId="3A84D1C7" w14:textId="77777777" w:rsidR="00FA2701" w:rsidRPr="007E5C00" w:rsidRDefault="00FA2701" w:rsidP="00FA2701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08FFE" w14:textId="77777777" w:rsidR="00FA2701" w:rsidRPr="007E5C00" w:rsidRDefault="00FA2701" w:rsidP="00FA27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0CECD" w14:textId="77777777" w:rsidR="00FA2701" w:rsidRPr="007E5C00" w:rsidRDefault="00FA2701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5E7AB" w14:textId="77777777" w:rsidR="00FA2701" w:rsidRPr="007E5C00" w:rsidRDefault="00FA2701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A6BE8" w14:textId="02DBE326" w:rsidR="00FA2701" w:rsidRPr="007E5C00" w:rsidRDefault="00FA2701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2701" w:rsidRPr="007E5C00" w14:paraId="0BE88FAE" w14:textId="77777777" w:rsidTr="00587E66">
        <w:tc>
          <w:tcPr>
            <w:tcW w:w="3690" w:type="dxa"/>
            <w:shd w:val="clear" w:color="auto" w:fill="auto"/>
            <w:vAlign w:val="bottom"/>
          </w:tcPr>
          <w:p w14:paraId="5A775E70" w14:textId="38F0D6C2" w:rsidR="00FA2701" w:rsidRPr="007E5C00" w:rsidRDefault="00FA2701" w:rsidP="00FA2701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306ECEF9" w14:textId="25BDAEEA" w:rsidR="00FA2701" w:rsidRPr="007E5C00" w:rsidRDefault="006104AC" w:rsidP="00FA27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shd w:val="clear" w:color="auto" w:fill="FAFAFA"/>
            <w:vAlign w:val="bottom"/>
          </w:tcPr>
          <w:p w14:paraId="2606E998" w14:textId="7B94CD30" w:rsidR="00FA2701" w:rsidRPr="007E5C00" w:rsidRDefault="006104AC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F369FCB" w14:textId="159DF78B" w:rsidR="00FA2701" w:rsidRPr="007E5C00" w:rsidRDefault="006104AC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723C3C77" w14:textId="2E8E6559" w:rsidR="00FA2701" w:rsidRPr="007E5C00" w:rsidRDefault="006104AC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2701" w:rsidRPr="007E5C00" w14:paraId="05DE5E55" w14:textId="77777777" w:rsidTr="00587E66">
        <w:tc>
          <w:tcPr>
            <w:tcW w:w="3690" w:type="dxa"/>
            <w:shd w:val="clear" w:color="auto" w:fill="auto"/>
            <w:vAlign w:val="bottom"/>
          </w:tcPr>
          <w:p w14:paraId="73DCAFCB" w14:textId="0A9B4756" w:rsidR="00FA2701" w:rsidRPr="007E5C00" w:rsidRDefault="00FA2701" w:rsidP="00FA2701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ลด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50F7AD" w14:textId="78CDF89A" w:rsidR="00FA2701" w:rsidRPr="007E5C00" w:rsidRDefault="006104AC" w:rsidP="00FA27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AAEA4" w14:textId="50F1A5F5" w:rsidR="00FA2701" w:rsidRPr="007E5C00" w:rsidRDefault="006104AC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EFA00" w14:textId="67FA430D" w:rsidR="00FA2701" w:rsidRPr="007E5C00" w:rsidRDefault="00836E55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04AC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6104AC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4AC117" w14:textId="7F2D1CA6" w:rsidR="00FA2701" w:rsidRPr="007E5C00" w:rsidRDefault="00836E55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04AC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6104AC"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FA2701" w:rsidRPr="007E5C00" w14:paraId="51942ADC" w14:textId="77777777" w:rsidTr="00587E66">
        <w:tc>
          <w:tcPr>
            <w:tcW w:w="3690" w:type="dxa"/>
            <w:shd w:val="clear" w:color="auto" w:fill="auto"/>
            <w:vAlign w:val="bottom"/>
          </w:tcPr>
          <w:p w14:paraId="3ED5A797" w14:textId="77777777" w:rsidR="00FA2701" w:rsidRPr="007E5C00" w:rsidRDefault="00FA2701" w:rsidP="00FA2701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B14FD" w14:textId="77777777" w:rsidR="00FA2701" w:rsidRPr="007E5C00" w:rsidRDefault="00FA2701" w:rsidP="00FA27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0EC2C" w14:textId="77777777" w:rsidR="00FA2701" w:rsidRPr="007E5C00" w:rsidRDefault="00FA2701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C6909" w14:textId="77777777" w:rsidR="00FA2701" w:rsidRPr="007E5C00" w:rsidRDefault="00FA2701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15204" w14:textId="5ED9ABB0" w:rsidR="00FA2701" w:rsidRPr="007E5C00" w:rsidRDefault="00FA2701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2701" w:rsidRPr="007E5C00" w14:paraId="62517C74" w14:textId="77777777" w:rsidTr="00587E66">
        <w:tc>
          <w:tcPr>
            <w:tcW w:w="3690" w:type="dxa"/>
            <w:shd w:val="clear" w:color="auto" w:fill="auto"/>
            <w:vAlign w:val="bottom"/>
          </w:tcPr>
          <w:p w14:paraId="3C3D17BC" w14:textId="302824D2" w:rsidR="00FA2701" w:rsidRPr="007E5C00" w:rsidRDefault="00FA2701" w:rsidP="00FA2701">
            <w:pPr>
              <w:ind w:left="71" w:right="-72" w:hanging="1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44AA9" w14:textId="0318DB4F" w:rsidR="00FA2701" w:rsidRPr="007E5C00" w:rsidRDefault="006104AC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0F430" w14:textId="5EEFF3D9" w:rsidR="00FA2701" w:rsidRPr="007E5C00" w:rsidRDefault="006104AC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49EE64" w14:textId="6255862A" w:rsidR="00FA2701" w:rsidRPr="007E5C00" w:rsidRDefault="006104AC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49127" w14:textId="781C1247" w:rsidR="00FA2701" w:rsidRPr="007E5C00" w:rsidRDefault="006104AC" w:rsidP="00FA2701">
            <w:pPr>
              <w:tabs>
                <w:tab w:val="decimal" w:pos="117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C0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36E55"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7E5C0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B204E92" w14:textId="77777777" w:rsidR="00BF4C05" w:rsidRPr="007E5C00" w:rsidRDefault="00BF4C05" w:rsidP="00A365CC">
      <w:pPr>
        <w:tabs>
          <w:tab w:val="left" w:pos="432"/>
        </w:tabs>
        <w:rPr>
          <w:rFonts w:ascii="Browallia New" w:eastAsia="Arial Unicode MS" w:hAnsi="Browallia New" w:cs="Browallia New"/>
          <w:b/>
          <w:bCs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7E5C00" w14:paraId="43B2E725" w14:textId="77777777" w:rsidTr="005E32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17E4D8" w14:textId="177F6F0F" w:rsidR="00767150" w:rsidRPr="007E5C00" w:rsidRDefault="00836E5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31624E" w:rsidRPr="007E5C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624E" w:rsidRPr="007E5C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15A4484" w14:textId="77777777" w:rsidR="008A7F60" w:rsidRPr="007E5C00" w:rsidRDefault="008A7F60" w:rsidP="00A365CC">
      <w:pPr>
        <w:ind w:left="540" w:hanging="540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3F036022" w14:textId="047F3940" w:rsidR="008A7F60" w:rsidRPr="007E5C00" w:rsidRDefault="00836E55" w:rsidP="00A365C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7F3603" w:rsidRPr="007E5C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5368D" w:rsidRPr="007E5C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56027" w:rsidRPr="007E5C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เงินเบิกเกินบัญชีและ</w:t>
      </w:r>
      <w:r w:rsidR="008A7F60" w:rsidRPr="007E5C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เงินกู้ยืมระยะสั้นจากสถาบันการเงิน</w:t>
      </w:r>
    </w:p>
    <w:p w14:paraId="5DE0FE0D" w14:textId="1B7F145D" w:rsidR="00C56027" w:rsidRPr="007E5C00" w:rsidRDefault="00C56027" w:rsidP="00A365C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tbl>
      <w:tblPr>
        <w:tblW w:w="900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27"/>
        <w:gridCol w:w="1295"/>
        <w:gridCol w:w="1295"/>
        <w:gridCol w:w="1295"/>
        <w:gridCol w:w="1295"/>
      </w:tblGrid>
      <w:tr w:rsidR="00C56027" w:rsidRPr="007E5C00" w14:paraId="79E801D8" w14:textId="77777777" w:rsidTr="00C56027">
        <w:trPr>
          <w:cantSplit/>
        </w:trPr>
        <w:tc>
          <w:tcPr>
            <w:tcW w:w="3827" w:type="dxa"/>
            <w:vAlign w:val="bottom"/>
          </w:tcPr>
          <w:p w14:paraId="7D2D7DE4" w14:textId="77777777" w:rsidR="00C56027" w:rsidRPr="007E5C00" w:rsidRDefault="00C56027" w:rsidP="002234BD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5437DA0" w14:textId="77777777" w:rsidR="00C56027" w:rsidRPr="007E5C00" w:rsidRDefault="00C56027" w:rsidP="002234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9374F40" w14:textId="77777777" w:rsidR="00C56027" w:rsidRPr="007E5C00" w:rsidRDefault="00C56027" w:rsidP="002234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56027" w:rsidRPr="007E5C00" w14:paraId="135A0F47" w14:textId="77777777" w:rsidTr="00C56027">
        <w:trPr>
          <w:cantSplit/>
        </w:trPr>
        <w:tc>
          <w:tcPr>
            <w:tcW w:w="3827" w:type="dxa"/>
            <w:vAlign w:val="bottom"/>
          </w:tcPr>
          <w:p w14:paraId="549BB321" w14:textId="77777777" w:rsidR="00C56027" w:rsidRPr="007E5C00" w:rsidRDefault="00C56027" w:rsidP="002234BD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433D5F9" w14:textId="5559094A" w:rsidR="00C56027" w:rsidRPr="007E5C00" w:rsidRDefault="00DC63A8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03A49B43" w14:textId="77833ACE" w:rsidR="00C56027" w:rsidRPr="007E5C00" w:rsidRDefault="004E55A3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CE4F8BC" w14:textId="79D92B0D" w:rsidR="00C56027" w:rsidRPr="007E5C00" w:rsidRDefault="00DC63A8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7272242" w14:textId="3B0E825B" w:rsidR="00C56027" w:rsidRPr="007E5C00" w:rsidRDefault="004E55A3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56027" w:rsidRPr="007E5C00" w14:paraId="4765E352" w14:textId="77777777" w:rsidTr="00C56027">
        <w:trPr>
          <w:cantSplit/>
        </w:trPr>
        <w:tc>
          <w:tcPr>
            <w:tcW w:w="3827" w:type="dxa"/>
            <w:vAlign w:val="bottom"/>
          </w:tcPr>
          <w:p w14:paraId="0108CD58" w14:textId="77777777" w:rsidR="00C56027" w:rsidRPr="007E5C00" w:rsidRDefault="00C56027" w:rsidP="002234BD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9BA6570" w14:textId="77777777" w:rsidR="00C56027" w:rsidRPr="007E5C00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ED24392" w14:textId="77777777" w:rsidR="00C56027" w:rsidRPr="007E5C00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376FABA" w14:textId="77777777" w:rsidR="00C56027" w:rsidRPr="007E5C00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67D7E5E" w14:textId="77777777" w:rsidR="00C56027" w:rsidRPr="007E5C00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6027" w:rsidRPr="007E5C00" w14:paraId="511A7B79" w14:textId="77777777" w:rsidTr="00C56027">
        <w:trPr>
          <w:cantSplit/>
          <w:trHeight w:val="99"/>
        </w:trPr>
        <w:tc>
          <w:tcPr>
            <w:tcW w:w="3827" w:type="dxa"/>
            <w:vAlign w:val="bottom"/>
          </w:tcPr>
          <w:p w14:paraId="2ACE8E57" w14:textId="77777777" w:rsidR="00C56027" w:rsidRPr="007E5C00" w:rsidRDefault="00C56027" w:rsidP="002234BD">
            <w:pPr>
              <w:tabs>
                <w:tab w:val="left" w:pos="1245"/>
              </w:tabs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7795E" w14:textId="77777777" w:rsidR="00C56027" w:rsidRPr="007E5C00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837FC37" w14:textId="77777777" w:rsidR="00C56027" w:rsidRPr="007E5C00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3A77D" w14:textId="77777777" w:rsidR="00C56027" w:rsidRPr="007E5C00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0CD5AA0" w14:textId="77777777" w:rsidR="00C56027" w:rsidRPr="007E5C00" w:rsidRDefault="00C56027" w:rsidP="002234B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A2701" w:rsidRPr="007E5C00" w14:paraId="458907F2" w14:textId="77777777" w:rsidTr="00E928AF">
        <w:trPr>
          <w:cantSplit/>
        </w:trPr>
        <w:tc>
          <w:tcPr>
            <w:tcW w:w="3827" w:type="dxa"/>
            <w:vAlign w:val="bottom"/>
          </w:tcPr>
          <w:p w14:paraId="7FFFB881" w14:textId="79BB95F8" w:rsidR="00FA2701" w:rsidRPr="007E5C00" w:rsidRDefault="00FA2701" w:rsidP="00FA2701">
            <w:pPr>
              <w:tabs>
                <w:tab w:val="left" w:pos="1245"/>
                <w:tab w:val="left" w:pos="1735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0562E1E" w14:textId="1DF0944A" w:rsidR="00FA2701" w:rsidRPr="007E5C00" w:rsidRDefault="00F17745" w:rsidP="00FA2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center"/>
          </w:tcPr>
          <w:p w14:paraId="5533F51C" w14:textId="0940F4A3" w:rsidR="00FA2701" w:rsidRPr="007E5C00" w:rsidRDefault="00836E55" w:rsidP="00FA2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FA270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5" w:type="dxa"/>
            <w:shd w:val="clear" w:color="auto" w:fill="FAFAFA"/>
          </w:tcPr>
          <w:p w14:paraId="454F2690" w14:textId="3C04E7BC" w:rsidR="00FA2701" w:rsidRPr="007E5C00" w:rsidRDefault="00F17745" w:rsidP="00FA2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</w:tcPr>
          <w:p w14:paraId="088731AA" w14:textId="087C6DDD" w:rsidR="00FA2701" w:rsidRPr="007E5C00" w:rsidRDefault="00FA2701" w:rsidP="00FA2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2701" w:rsidRPr="007E5C00" w14:paraId="0E859460" w14:textId="77777777" w:rsidTr="00E928AF">
        <w:trPr>
          <w:cantSplit/>
        </w:trPr>
        <w:tc>
          <w:tcPr>
            <w:tcW w:w="3827" w:type="dxa"/>
            <w:vAlign w:val="bottom"/>
          </w:tcPr>
          <w:p w14:paraId="3502A9CE" w14:textId="6BF4EC52" w:rsidR="00FA2701" w:rsidRPr="007E5C00" w:rsidRDefault="00FA2701" w:rsidP="00FA2701">
            <w:pPr>
              <w:tabs>
                <w:tab w:val="left" w:pos="1245"/>
                <w:tab w:val="left" w:pos="1717"/>
              </w:tabs>
              <w:ind w:right="37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>เงินกู้ยืมระยะสั้น</w:t>
            </w:r>
            <w:r w:rsidRPr="007E5C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th-TH"/>
              </w:rPr>
              <w:tab/>
              <w:t>- ตั๋วสัญญาใช้เงิน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3903FA" w14:textId="3175AD74" w:rsidR="00FA2701" w:rsidRPr="007E5C00" w:rsidRDefault="00F17745" w:rsidP="00FA2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05A53E1" w14:textId="061C3DD6" w:rsidR="00FA2701" w:rsidRPr="007E5C00" w:rsidRDefault="00836E55" w:rsidP="00FA2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A270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A270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450B235" w14:textId="233AE78C" w:rsidR="00FA2701" w:rsidRPr="007E5C00" w:rsidRDefault="00F17745" w:rsidP="00FA2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6D1826E" w14:textId="4A720D7F" w:rsidR="00FA2701" w:rsidRPr="007E5C00" w:rsidRDefault="00836E55" w:rsidP="00FA2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A270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A270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A2701" w:rsidRPr="007E5C00" w14:paraId="01276CB1" w14:textId="77777777" w:rsidTr="00C56027">
        <w:trPr>
          <w:cantSplit/>
        </w:trPr>
        <w:tc>
          <w:tcPr>
            <w:tcW w:w="3827" w:type="dxa"/>
          </w:tcPr>
          <w:p w14:paraId="3599D542" w14:textId="77777777" w:rsidR="00FA2701" w:rsidRPr="007E5C00" w:rsidRDefault="00FA2701" w:rsidP="00FA2701">
            <w:pPr>
              <w:tabs>
                <w:tab w:val="left" w:pos="1245"/>
                <w:tab w:val="left" w:pos="1459"/>
                <w:tab w:val="left" w:pos="9000"/>
              </w:tabs>
              <w:ind w:right="-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970929" w14:textId="0A8C1B6D" w:rsidR="00FA2701" w:rsidRPr="007E5C00" w:rsidRDefault="00F17745" w:rsidP="00FA2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2474EF9" w14:textId="413F2CAD" w:rsidR="00FA2701" w:rsidRPr="007E5C00" w:rsidRDefault="00836E55" w:rsidP="00FA2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A270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FA270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D8191" w14:textId="25D1ADF1" w:rsidR="00FA2701" w:rsidRPr="007E5C00" w:rsidRDefault="00F17745" w:rsidP="00FA2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F509315" w14:textId="244B4CC5" w:rsidR="00FA2701" w:rsidRPr="007E5C00" w:rsidRDefault="00836E55" w:rsidP="00FA27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A270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A270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1A9472C8" w14:textId="77777777" w:rsidR="00AE7754" w:rsidRPr="007E5C00" w:rsidRDefault="00AE7754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en-GB"/>
        </w:rPr>
      </w:pPr>
    </w:p>
    <w:p w14:paraId="39C9E9E4" w14:textId="60080155" w:rsidR="008A7F60" w:rsidRPr="007E5C00" w:rsidRDefault="00C56027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E5C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เงินเบิกเกินบัญชีและเงิน</w:t>
      </w:r>
      <w:r w:rsidR="008A7F60" w:rsidRPr="007E5C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กู้ยืมระยะสั้นจากสถาบันการเงินมีเงินฝากธนาคาร (หมายเหตุ</w:t>
      </w:r>
      <w:r w:rsidR="00964D2F" w:rsidRPr="007E5C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ข้อ</w:t>
      </w:r>
      <w:r w:rsidR="00DA62EA" w:rsidRPr="007E5C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="008A7F60" w:rsidRPr="007E5C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 และเครื่องจักร</w:t>
      </w:r>
      <w:r w:rsidR="000F051E" w:rsidRPr="007E5C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และอุปกรณ์</w:t>
      </w:r>
      <w:r w:rsidR="008A7F60" w:rsidRPr="007E5C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บางส่วน (หมายเหตุ</w:t>
      </w:r>
      <w:r w:rsidR="00964D2F" w:rsidRPr="007E5C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ข้อ</w:t>
      </w:r>
      <w:r w:rsidR="00DA62EA" w:rsidRPr="007E5C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="008A7F60" w:rsidRPr="007E5C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  <w:r w:rsidR="008A7F60" w:rsidRPr="007E5C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F5D90" w:rsidRPr="007E5C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ถูกนำไป</w:t>
      </w:r>
      <w:r w:rsidR="008A7F60" w:rsidRPr="007E5C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เป็นหลัก</w:t>
      </w:r>
      <w:r w:rsidR="000F051E" w:rsidRPr="007E5C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ทรัพย์</w:t>
      </w:r>
      <w:r w:rsidR="004F5D90" w:rsidRPr="007E5C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ค้ำ</w:t>
      </w:r>
      <w:r w:rsidR="008A7F60" w:rsidRPr="007E5C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ประกัน</w:t>
      </w:r>
    </w:p>
    <w:p w14:paraId="121E8F98" w14:textId="6655AF15" w:rsidR="00EA5D99" w:rsidRPr="007E5C00" w:rsidRDefault="00EA5D99" w:rsidP="00A365C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16"/>
          <w:szCs w:val="16"/>
          <w:lang w:val="en-GB"/>
        </w:rPr>
      </w:pPr>
    </w:p>
    <w:p w14:paraId="397783CD" w14:textId="7CF6C6E7" w:rsidR="00FC378E" w:rsidRDefault="00FC378E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E5C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รายการเคลื่อนไหวของเงินกู้ยืมระยะสั้นจากสถาบันการเงิน มีดังนี้</w:t>
      </w:r>
    </w:p>
    <w:p w14:paraId="2239830E" w14:textId="77777777" w:rsidR="007E5C00" w:rsidRPr="007E5C00" w:rsidRDefault="007E5C00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7E5C00" w14:paraId="744E5431" w14:textId="77777777" w:rsidTr="00BA13C5">
        <w:trPr>
          <w:cantSplit/>
        </w:trPr>
        <w:tc>
          <w:tcPr>
            <w:tcW w:w="4390" w:type="dxa"/>
            <w:vAlign w:val="bottom"/>
          </w:tcPr>
          <w:p w14:paraId="3908112F" w14:textId="77777777" w:rsidR="00FC378E" w:rsidRPr="007E5C00" w:rsidRDefault="00FC378E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81D62" w14:textId="7628652E" w:rsidR="00FC378E" w:rsidRPr="007E5C00" w:rsidRDefault="00BA13C5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A8FA8DE" w14:textId="2022AA58" w:rsidR="00FC378E" w:rsidRPr="007E5C00" w:rsidRDefault="00FC378E" w:rsidP="00BA13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A13C5" w:rsidRPr="007E5C00" w14:paraId="3B70A326" w14:textId="77777777" w:rsidTr="00BA13C5">
        <w:trPr>
          <w:cantSplit/>
        </w:trPr>
        <w:tc>
          <w:tcPr>
            <w:tcW w:w="4390" w:type="dxa"/>
            <w:vAlign w:val="bottom"/>
          </w:tcPr>
          <w:p w14:paraId="7C00CC44" w14:textId="77777777" w:rsidR="00BA13C5" w:rsidRPr="007E5C00" w:rsidRDefault="00BA13C5" w:rsidP="00BA13C5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5A93F45" w14:textId="50896B50" w:rsidR="00BA13C5" w:rsidRPr="007E5C00" w:rsidRDefault="00BA13C5" w:rsidP="00BA13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8ED0992" w14:textId="293EC0AF" w:rsidR="00BA13C5" w:rsidRPr="007E5C00" w:rsidRDefault="00BA13C5" w:rsidP="00BA13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894CECE" w14:textId="39DACA0E" w:rsidR="00BA13C5" w:rsidRPr="007E5C00" w:rsidRDefault="00BA13C5" w:rsidP="00BA13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FCE611E" w14:textId="4DAC255A" w:rsidR="00BA13C5" w:rsidRPr="007E5C00" w:rsidRDefault="00BA13C5" w:rsidP="00BA13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BA13C5" w:rsidRPr="007E5C00" w14:paraId="6A2E9359" w14:textId="77777777" w:rsidTr="00BA13C5">
        <w:trPr>
          <w:cantSplit/>
        </w:trPr>
        <w:tc>
          <w:tcPr>
            <w:tcW w:w="4390" w:type="dxa"/>
            <w:vAlign w:val="bottom"/>
          </w:tcPr>
          <w:p w14:paraId="6B2FCE2E" w14:textId="77777777" w:rsidR="00BA13C5" w:rsidRPr="007E5C00" w:rsidRDefault="00BA13C5" w:rsidP="00BA13C5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405B1B3" w14:textId="28E8153E" w:rsidR="00BA13C5" w:rsidRPr="007E5C00" w:rsidRDefault="00BA13C5" w:rsidP="00BA13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97EE497" w14:textId="6A83B699" w:rsidR="00BA13C5" w:rsidRPr="007E5C00" w:rsidRDefault="00BA13C5" w:rsidP="00BA13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414300C" w14:textId="77777777" w:rsidR="00BA13C5" w:rsidRPr="007E5C00" w:rsidRDefault="00BA13C5" w:rsidP="00BA13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584293A" w14:textId="77777777" w:rsidR="00BA13C5" w:rsidRPr="007E5C00" w:rsidRDefault="00BA13C5" w:rsidP="00BA13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7E5C00" w14:paraId="7EAD4F0E" w14:textId="77777777" w:rsidTr="00BA13C5">
        <w:trPr>
          <w:cantSplit/>
        </w:trPr>
        <w:tc>
          <w:tcPr>
            <w:tcW w:w="4390" w:type="dxa"/>
            <w:vAlign w:val="bottom"/>
          </w:tcPr>
          <w:p w14:paraId="17D7B226" w14:textId="77777777" w:rsidR="00C70BFE" w:rsidRPr="007E5C00" w:rsidRDefault="00C70BFE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8DA1619" w14:textId="77777777" w:rsidR="00C70BFE" w:rsidRPr="007E5C00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18EA30F" w14:textId="77777777" w:rsidR="00C70BFE" w:rsidRPr="007E5C00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25876" w14:textId="77777777" w:rsidR="00C70BFE" w:rsidRPr="007E5C00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2D84A75" w14:textId="77777777" w:rsidR="00C70BFE" w:rsidRPr="007E5C00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A2701" w:rsidRPr="007E5C00" w14:paraId="3B39422B" w14:textId="77777777" w:rsidTr="00AE7754">
        <w:trPr>
          <w:cantSplit/>
        </w:trPr>
        <w:tc>
          <w:tcPr>
            <w:tcW w:w="4390" w:type="dxa"/>
            <w:vAlign w:val="bottom"/>
          </w:tcPr>
          <w:p w14:paraId="59BEC325" w14:textId="14530CB6" w:rsidR="00FA2701" w:rsidRPr="007E5C00" w:rsidRDefault="00FA2701" w:rsidP="00FA2701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ยอดยกมาต้นปี</w:t>
            </w:r>
          </w:p>
        </w:tc>
        <w:tc>
          <w:tcPr>
            <w:tcW w:w="1295" w:type="dxa"/>
            <w:vAlign w:val="bottom"/>
          </w:tcPr>
          <w:p w14:paraId="06515469" w14:textId="2B85E065" w:rsidR="00FA2701" w:rsidRPr="007E5C00" w:rsidRDefault="00836E55" w:rsidP="00FA270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A13C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13C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791FFE2F" w14:textId="1521E88C" w:rsidR="00FA2701" w:rsidRPr="007E5C00" w:rsidRDefault="00BA13C5" w:rsidP="00FA270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B673A33" w14:textId="3E6CFC5D" w:rsidR="00FA2701" w:rsidRPr="007E5C00" w:rsidRDefault="00836E55" w:rsidP="00FA270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1774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1774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22308A60" w14:textId="5BBD766A" w:rsidR="00FA2701" w:rsidRPr="007E5C00" w:rsidRDefault="00FA2701" w:rsidP="00FA270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A2701" w:rsidRPr="007E5C00" w14:paraId="6C92FD44" w14:textId="77777777" w:rsidTr="00AE7754">
        <w:trPr>
          <w:cantSplit/>
        </w:trPr>
        <w:tc>
          <w:tcPr>
            <w:tcW w:w="4390" w:type="dxa"/>
            <w:vAlign w:val="bottom"/>
          </w:tcPr>
          <w:p w14:paraId="1EAC356E" w14:textId="77777777" w:rsidR="00FA2701" w:rsidRPr="007E5C00" w:rsidRDefault="00FA2701" w:rsidP="00FA2701">
            <w:pPr>
              <w:tabs>
                <w:tab w:val="left" w:pos="226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กู้ยืมเพิ่มระหว่างปี</w:t>
            </w:r>
          </w:p>
        </w:tc>
        <w:tc>
          <w:tcPr>
            <w:tcW w:w="1295" w:type="dxa"/>
            <w:vAlign w:val="bottom"/>
          </w:tcPr>
          <w:p w14:paraId="4F8A6D37" w14:textId="6BAB2C20" w:rsidR="00FA2701" w:rsidRPr="007E5C00" w:rsidRDefault="00836E55" w:rsidP="00FA270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BA13C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BA13C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5" w:type="dxa"/>
            <w:vAlign w:val="bottom"/>
          </w:tcPr>
          <w:p w14:paraId="0C8CAFEC" w14:textId="4E4E484D" w:rsidR="00FA2701" w:rsidRPr="007E5C00" w:rsidRDefault="00836E55" w:rsidP="00FA270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BA13C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BA13C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C45BB84" w14:textId="0FAB9986" w:rsidR="00FA2701" w:rsidRPr="007E5C00" w:rsidRDefault="00836E55" w:rsidP="00FA270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A4338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A4338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5" w:type="dxa"/>
            <w:vAlign w:val="bottom"/>
          </w:tcPr>
          <w:p w14:paraId="6A377511" w14:textId="78E872DD" w:rsidR="00FA2701" w:rsidRPr="007E5C00" w:rsidRDefault="00836E55" w:rsidP="00FA270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FA270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FA270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</w:tr>
      <w:tr w:rsidR="00FA2701" w:rsidRPr="007E5C00" w14:paraId="28A69CE1" w14:textId="77777777" w:rsidTr="00BA13C5">
        <w:trPr>
          <w:cantSplit/>
        </w:trPr>
        <w:tc>
          <w:tcPr>
            <w:tcW w:w="4390" w:type="dxa"/>
            <w:vAlign w:val="bottom"/>
          </w:tcPr>
          <w:p w14:paraId="5E0B0FB7" w14:textId="77777777" w:rsidR="00FA2701" w:rsidRPr="007E5C00" w:rsidRDefault="00FA2701" w:rsidP="00FA2701">
            <w:pPr>
              <w:tabs>
                <w:tab w:val="left" w:pos="2260"/>
                <w:tab w:val="right" w:pos="900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ชำระคืนเงินกู้ยืมระหว่างปี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966BC9D" w14:textId="6A6AA777" w:rsidR="00FA2701" w:rsidRPr="007E5C00" w:rsidRDefault="00BA13C5" w:rsidP="00FA270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55ECAC6" w14:textId="6A14353B" w:rsidR="00FA2701" w:rsidRPr="007E5C00" w:rsidRDefault="00BA13C5" w:rsidP="00FA270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5CB72" w14:textId="6DA9F1A8" w:rsidR="00FA2701" w:rsidRPr="007E5C00" w:rsidRDefault="00A43385" w:rsidP="00FA270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DAAB31F" w14:textId="7E8834F5" w:rsidR="00FA2701" w:rsidRPr="007E5C00" w:rsidRDefault="00FA2701" w:rsidP="00FA270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A2701" w:rsidRPr="007E5C00" w14:paraId="7D316FE3" w14:textId="77777777" w:rsidTr="00BA13C5">
        <w:trPr>
          <w:cantSplit/>
        </w:trPr>
        <w:tc>
          <w:tcPr>
            <w:tcW w:w="4390" w:type="dxa"/>
            <w:vAlign w:val="bottom"/>
          </w:tcPr>
          <w:p w14:paraId="1ADD3DCE" w14:textId="77777777" w:rsidR="00FA2701" w:rsidRPr="007E5C00" w:rsidRDefault="00FA2701" w:rsidP="00FA2701">
            <w:pPr>
              <w:tabs>
                <w:tab w:val="left" w:pos="2260"/>
                <w:tab w:val="right" w:pos="9000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8C80D" w14:textId="64C4C55C" w:rsidR="00FA2701" w:rsidRPr="007E5C00" w:rsidRDefault="00BA13C5" w:rsidP="00FA270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F67BF" w14:textId="06A1DBD2" w:rsidR="00FA2701" w:rsidRPr="007E5C00" w:rsidRDefault="00836E55" w:rsidP="00FA270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A13C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13C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7C0019" w14:textId="4B4C8793" w:rsidR="00FA2701" w:rsidRPr="007E5C00" w:rsidRDefault="00F17745" w:rsidP="00FA270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CA6A3" w14:textId="21F147A6" w:rsidR="00FA2701" w:rsidRPr="007E5C00" w:rsidRDefault="00836E55" w:rsidP="00FA2701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A270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A270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6EC0041" w14:textId="36D2A8FD" w:rsidR="00AE7754" w:rsidRPr="00DA0EF4" w:rsidRDefault="00AE7754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0FD2D82E" w14:textId="4FB95830" w:rsidR="005021D1" w:rsidRPr="00DA0EF4" w:rsidRDefault="0090096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เงินเบิกเกินบัญชีและ</w:t>
      </w:r>
      <w:r w:rsidR="005021D1"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เงินกู้ยืมระยะสั้นจากสถาบันการเงิน ณ วันที่ </w:t>
      </w:r>
      <w:r w:rsidR="00836E55" w:rsidRPr="00836E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C70BFE"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70BFE"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</w:t>
      </w:r>
      <w:r w:rsidR="00DC63A8" w:rsidRPr="00DC63A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="00C70BFE"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70BFE"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="004E55A3" w:rsidRPr="004E55A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="0023501B"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021D1"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มีรายละเอียด</w:t>
      </w:r>
      <w:r w:rsidR="005021D1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26BC088C" w14:textId="77777777" w:rsidR="005021D1" w:rsidRPr="00DA0EF4" w:rsidRDefault="005021D1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93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20"/>
        <w:gridCol w:w="979"/>
        <w:gridCol w:w="1314"/>
        <w:gridCol w:w="2106"/>
        <w:gridCol w:w="953"/>
        <w:gridCol w:w="954"/>
        <w:gridCol w:w="954"/>
        <w:gridCol w:w="954"/>
      </w:tblGrid>
      <w:tr w:rsidR="0090096D" w:rsidRPr="00DA0EF4" w14:paraId="60030D2D" w14:textId="77777777" w:rsidTr="00AE7754">
        <w:trPr>
          <w:cantSplit/>
        </w:trPr>
        <w:tc>
          <w:tcPr>
            <w:tcW w:w="720" w:type="dxa"/>
            <w:vAlign w:val="bottom"/>
          </w:tcPr>
          <w:p w14:paraId="16A0A04E" w14:textId="77777777" w:rsidR="0090096D" w:rsidRPr="00DA0EF4" w:rsidRDefault="0090096D" w:rsidP="00A365CC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</w:tc>
        <w:tc>
          <w:tcPr>
            <w:tcW w:w="979" w:type="dxa"/>
          </w:tcPr>
          <w:p w14:paraId="2B3281B7" w14:textId="77777777" w:rsidR="0090096D" w:rsidRPr="00DA0EF4" w:rsidRDefault="0090096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717DB" w14:textId="19B37665" w:rsidR="0090096D" w:rsidRPr="00DA0EF4" w:rsidRDefault="0090096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เงื่อนไขสำคัญของสัญญาเงินกู้ยืม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C45135" w14:textId="524336A4" w:rsidR="0090096D" w:rsidRPr="00DA0EF4" w:rsidRDefault="0090096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งบการเงินรวม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3B88FD" w14:textId="0C335BA5" w:rsidR="0090096D" w:rsidRPr="00DA0EF4" w:rsidRDefault="0090096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งบการเงินเฉพาะกิจการ</w:t>
            </w:r>
          </w:p>
        </w:tc>
      </w:tr>
      <w:tr w:rsidR="0090096D" w:rsidRPr="00DA0EF4" w14:paraId="37AB8F9D" w14:textId="77777777" w:rsidTr="00AE7754">
        <w:trPr>
          <w:cantSplit/>
        </w:trPr>
        <w:tc>
          <w:tcPr>
            <w:tcW w:w="720" w:type="dxa"/>
            <w:vAlign w:val="bottom"/>
          </w:tcPr>
          <w:p w14:paraId="701D6B2F" w14:textId="77777777" w:rsidR="0090096D" w:rsidRPr="00DA0EF4" w:rsidRDefault="0090096D" w:rsidP="0090096D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</w:tc>
        <w:tc>
          <w:tcPr>
            <w:tcW w:w="979" w:type="dxa"/>
          </w:tcPr>
          <w:p w14:paraId="33A5E33C" w14:textId="77777777" w:rsidR="0090096D" w:rsidRPr="00DA0EF4" w:rsidRDefault="0090096D" w:rsidP="009009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วงเงินกู้ยืม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E0B43B1" w14:textId="77777777" w:rsidR="0090096D" w:rsidRPr="00DA0EF4" w:rsidRDefault="0090096D" w:rsidP="009009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อัตราดอกเบี้ย</w:t>
            </w:r>
          </w:p>
        </w:tc>
        <w:tc>
          <w:tcPr>
            <w:tcW w:w="2106" w:type="dxa"/>
            <w:tcBorders>
              <w:top w:val="single" w:sz="4" w:space="0" w:color="auto"/>
            </w:tcBorders>
          </w:tcPr>
          <w:p w14:paraId="1130E7C5" w14:textId="77777777" w:rsidR="0090096D" w:rsidRPr="00DA0EF4" w:rsidRDefault="0090096D" w:rsidP="009009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4E0BE95C" w14:textId="01740CFC" w:rsidR="0090096D" w:rsidRPr="00DA0EF4" w:rsidRDefault="00DC63A8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2565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1E756A2B" w14:textId="416D832D" w:rsidR="0090096D" w:rsidRPr="00DA0EF4" w:rsidRDefault="004E55A3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2564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3A5842E6" w14:textId="512CE252" w:rsidR="0090096D" w:rsidRPr="00DA0EF4" w:rsidRDefault="00DC63A8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2565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670B4D91" w14:textId="2EBD9690" w:rsidR="0090096D" w:rsidRPr="00DA0EF4" w:rsidRDefault="004E55A3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>2564</w:t>
            </w:r>
          </w:p>
        </w:tc>
      </w:tr>
      <w:tr w:rsidR="0090096D" w:rsidRPr="00DA0EF4" w14:paraId="4411A3E3" w14:textId="77777777" w:rsidTr="00AE7754">
        <w:trPr>
          <w:cantSplit/>
        </w:trPr>
        <w:tc>
          <w:tcPr>
            <w:tcW w:w="720" w:type="dxa"/>
            <w:tcBorders>
              <w:bottom w:val="single" w:sz="4" w:space="0" w:color="auto"/>
            </w:tcBorders>
          </w:tcPr>
          <w:p w14:paraId="4BB14F01" w14:textId="77777777" w:rsidR="0090096D" w:rsidRPr="00DA0EF4" w:rsidRDefault="0090096D" w:rsidP="0090096D">
            <w:pPr>
              <w:ind w:left="-11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ลำดับที่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6C30B273" w14:textId="77777777" w:rsidR="0090096D" w:rsidRPr="00DA0EF4" w:rsidRDefault="0090096D" w:rsidP="009009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233AE4DC" w14:textId="77777777" w:rsidR="0090096D" w:rsidRPr="00DA0EF4" w:rsidRDefault="0090096D" w:rsidP="009009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ร้อยละต่อปี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14:paraId="256A81CC" w14:textId="77777777" w:rsidR="0090096D" w:rsidRPr="00DA0EF4" w:rsidRDefault="0090096D" w:rsidP="009009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ค้ำประกันโดย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51B99F7C" w14:textId="038250EC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7B761367" w14:textId="167CA37E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  <w:hideMark/>
          </w:tcPr>
          <w:p w14:paraId="77656F15" w14:textId="1976BE7A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  <w:hideMark/>
          </w:tcPr>
          <w:p w14:paraId="09635DC9" w14:textId="77777777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</w:tr>
      <w:tr w:rsidR="0090096D" w:rsidRPr="00DA0EF4" w14:paraId="1F00BEF6" w14:textId="77777777" w:rsidTr="005205E2">
        <w:trPr>
          <w:cantSplit/>
        </w:trPr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3C91A52" w14:textId="77777777" w:rsidR="0090096D" w:rsidRPr="00DA0EF4" w:rsidRDefault="0090096D" w:rsidP="0090096D">
            <w:pPr>
              <w:ind w:left="-110" w:right="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0503BA59" w14:textId="77777777" w:rsidR="0090096D" w:rsidRPr="00DA0EF4" w:rsidRDefault="0090096D" w:rsidP="0090096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B1093DD" w14:textId="77777777" w:rsidR="0090096D" w:rsidRPr="00DA0EF4" w:rsidRDefault="0090096D" w:rsidP="0090096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</w:tcPr>
          <w:p w14:paraId="46057394" w14:textId="77777777" w:rsidR="0090096D" w:rsidRPr="00DA0EF4" w:rsidRDefault="0090096D" w:rsidP="0090096D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FAFAFA"/>
          </w:tcPr>
          <w:p w14:paraId="775EF401" w14:textId="77777777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72A6C66C" w14:textId="59283AA7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A9E94" w14:textId="7BD34263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798283A1" w14:textId="77777777" w:rsidR="0090096D" w:rsidRPr="00DA0EF4" w:rsidRDefault="0090096D" w:rsidP="0090096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A071ED" w:rsidRPr="00DA0EF4" w14:paraId="3042B466" w14:textId="77777777" w:rsidTr="005205E2">
        <w:trPr>
          <w:cantSplit/>
        </w:trPr>
        <w:tc>
          <w:tcPr>
            <w:tcW w:w="720" w:type="dxa"/>
          </w:tcPr>
          <w:p w14:paraId="5DA43498" w14:textId="68EDD8C2" w:rsidR="00A071ED" w:rsidRPr="00DA0EF4" w:rsidRDefault="00836E55" w:rsidP="00A071ED">
            <w:pPr>
              <w:ind w:left="-11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1</w:t>
            </w:r>
          </w:p>
        </w:tc>
        <w:tc>
          <w:tcPr>
            <w:tcW w:w="979" w:type="dxa"/>
          </w:tcPr>
          <w:p w14:paraId="7F8295C3" w14:textId="6FDEFD7F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</w:t>
            </w:r>
            <w:r w:rsidR="006240C3" w:rsidRPr="006240C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6240C3" w:rsidRPr="006240C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314" w:type="dxa"/>
          </w:tcPr>
          <w:p w14:paraId="4FB86548" w14:textId="6C49BC49" w:rsidR="00A071ED" w:rsidRPr="00DA0EF4" w:rsidRDefault="006240C3" w:rsidP="00A071E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6240C3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 xml:space="preserve">Saving +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</w:t>
            </w:r>
            <w:r w:rsidRPr="006240C3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</w:t>
            </w:r>
          </w:p>
        </w:tc>
        <w:tc>
          <w:tcPr>
            <w:tcW w:w="2106" w:type="dxa"/>
          </w:tcPr>
          <w:p w14:paraId="70125657" w14:textId="4BE7F929" w:rsidR="00A071ED" w:rsidRPr="00DA0EF4" w:rsidRDefault="006240C3" w:rsidP="00A071ED">
            <w:pPr>
              <w:ind w:left="155" w:hanging="15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6240C3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เงินฝากธนาคารประเภทฝากประจำ</w:t>
            </w:r>
          </w:p>
        </w:tc>
        <w:tc>
          <w:tcPr>
            <w:tcW w:w="953" w:type="dxa"/>
            <w:shd w:val="clear" w:color="auto" w:fill="FAFAFA"/>
          </w:tcPr>
          <w:p w14:paraId="398D08C5" w14:textId="431A1821" w:rsidR="00A071ED" w:rsidRPr="00DA0EF4" w:rsidRDefault="005205E2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5E85CF13" w14:textId="10A03235" w:rsidR="00A071ED" w:rsidRPr="00DA0EF4" w:rsidRDefault="00836E5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907</w:t>
            </w:r>
            <w:r w:rsidR="005205E2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670</w:t>
            </w:r>
          </w:p>
        </w:tc>
        <w:tc>
          <w:tcPr>
            <w:tcW w:w="954" w:type="dxa"/>
            <w:shd w:val="clear" w:color="auto" w:fill="FAFAFA"/>
          </w:tcPr>
          <w:p w14:paraId="167AC03C" w14:textId="02F7611E" w:rsidR="00A071ED" w:rsidRPr="00DA0EF4" w:rsidRDefault="005205E2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54" w:type="dxa"/>
          </w:tcPr>
          <w:p w14:paraId="7E2D7086" w14:textId="5BAB8553" w:rsidR="00A071ED" w:rsidRPr="00DA0EF4" w:rsidRDefault="00776E21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</w:tr>
      <w:tr w:rsidR="005205E2" w:rsidRPr="00DA0EF4" w14:paraId="50048925" w14:textId="77777777" w:rsidTr="005205E2">
        <w:trPr>
          <w:cantSplit/>
        </w:trPr>
        <w:tc>
          <w:tcPr>
            <w:tcW w:w="720" w:type="dxa"/>
          </w:tcPr>
          <w:p w14:paraId="733EAC1A" w14:textId="36E11CEC" w:rsidR="005205E2" w:rsidRDefault="00836E55" w:rsidP="00A071ED">
            <w:pPr>
              <w:ind w:left="-11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</w:t>
            </w:r>
          </w:p>
        </w:tc>
        <w:tc>
          <w:tcPr>
            <w:tcW w:w="979" w:type="dxa"/>
          </w:tcPr>
          <w:p w14:paraId="465D45A0" w14:textId="4F3BFB95" w:rsidR="005205E2" w:rsidRPr="00350F70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200</w:t>
            </w:r>
            <w:r w:rsidR="006240C3" w:rsidRPr="006240C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6240C3" w:rsidRPr="006240C3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314" w:type="dxa"/>
          </w:tcPr>
          <w:p w14:paraId="0344DF6C" w14:textId="4DFA9D2E" w:rsidR="005205E2" w:rsidRPr="00DA0EF4" w:rsidRDefault="006240C3" w:rsidP="00A071E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MMR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/>
              </w:rPr>
              <w:t xml:space="preserve"> +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</w:t>
            </w: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25</w:t>
            </w:r>
          </w:p>
        </w:tc>
        <w:tc>
          <w:tcPr>
            <w:tcW w:w="2106" w:type="dxa"/>
          </w:tcPr>
          <w:p w14:paraId="043BF2FA" w14:textId="7ACCAB9D" w:rsidR="005205E2" w:rsidRPr="00DA0EF4" w:rsidRDefault="006240C3" w:rsidP="00A071ED">
            <w:pPr>
              <w:ind w:left="155" w:hanging="155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เครื่องจักรและอุปกรณ์บางส่วน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FAFAFA"/>
          </w:tcPr>
          <w:p w14:paraId="0AE511E7" w14:textId="590E2AF4" w:rsidR="005205E2" w:rsidRDefault="005205E2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10EC946B" w14:textId="5641A135" w:rsidR="005205E2" w:rsidRPr="00350F70" w:rsidRDefault="00836E5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10</w:t>
            </w:r>
            <w:r w:rsidR="005205E2" w:rsidRPr="005205E2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5205E2" w:rsidRPr="005205E2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</w:tcPr>
          <w:p w14:paraId="5F06785B" w14:textId="3D408ED0" w:rsidR="005205E2" w:rsidRDefault="005205E2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164429CE" w14:textId="56A5958D" w:rsidR="005205E2" w:rsidRPr="00350F70" w:rsidRDefault="00836E5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10</w:t>
            </w:r>
            <w:r w:rsidR="005205E2" w:rsidRPr="005205E2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5205E2" w:rsidRPr="005205E2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</w:tr>
      <w:tr w:rsidR="00A071ED" w:rsidRPr="00DA0EF4" w14:paraId="1F9A2471" w14:textId="77777777" w:rsidTr="00013E7D">
        <w:trPr>
          <w:cantSplit/>
        </w:trPr>
        <w:tc>
          <w:tcPr>
            <w:tcW w:w="720" w:type="dxa"/>
          </w:tcPr>
          <w:p w14:paraId="0A0F804E" w14:textId="77777777" w:rsidR="00A071ED" w:rsidRPr="00DA0EF4" w:rsidRDefault="00A071ED" w:rsidP="00A071ED">
            <w:pPr>
              <w:ind w:left="-110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979" w:type="dxa"/>
          </w:tcPr>
          <w:p w14:paraId="0FB9DC3F" w14:textId="77777777" w:rsidR="00A071ED" w:rsidRPr="00DA0EF4" w:rsidRDefault="00A071ED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1314" w:type="dxa"/>
          </w:tcPr>
          <w:p w14:paraId="6843214B" w14:textId="77777777" w:rsidR="00A071ED" w:rsidRPr="00DA0EF4" w:rsidRDefault="00A071ED" w:rsidP="00A071E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2106" w:type="dxa"/>
          </w:tcPr>
          <w:p w14:paraId="7261343A" w14:textId="77777777" w:rsidR="00A071ED" w:rsidRPr="00DA0EF4" w:rsidRDefault="00A071ED" w:rsidP="00A071ED">
            <w:pPr>
              <w:ind w:left="155" w:right="-109" w:hanging="155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FC6C74" w14:textId="60332A1D" w:rsidR="00A071ED" w:rsidRPr="00DA0EF4" w:rsidRDefault="00F1774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4F91C" w14:textId="25552F37" w:rsidR="00A071ED" w:rsidRPr="00DA0EF4" w:rsidRDefault="00836E5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10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907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670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B16E4" w14:textId="77A72929" w:rsidR="00A071ED" w:rsidRPr="00DA0EF4" w:rsidRDefault="00F1774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9E1D9" w14:textId="4C5E9B82" w:rsidR="00A071ED" w:rsidRPr="00DA0EF4" w:rsidRDefault="00836E5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10</w:t>
            </w:r>
            <w:r w:rsidR="00776E21" w:rsidRPr="00776E2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  <w:r w:rsidR="00776E21" w:rsidRPr="00776E21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</w:tr>
    </w:tbl>
    <w:p w14:paraId="7774B806" w14:textId="77777777" w:rsidR="00913C36" w:rsidRPr="00DA0EF4" w:rsidRDefault="00913C3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C4A821" w14:textId="3D23C4F0" w:rsidR="00A32BE8" w:rsidRPr="00DA0EF4" w:rsidRDefault="003F3244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004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มูลค่ายุติธรรมของ</w:t>
      </w:r>
      <w:r w:rsidR="0090096D" w:rsidRPr="000004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ของเงินเบิกเกินบัญชีและ</w:t>
      </w:r>
      <w:r w:rsidRPr="0000041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เงินกู้ยืมระยะสั้นมีมูลค่าใกล้เคียงกับราคาตามบัญชีเนื่องจากมีระยะเวลาที่ครบกำหนด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ภายในหนึ่งปี ผลกระทบของอัตราคิดลดจึงไม่มีสาระสำคัญ</w:t>
      </w:r>
    </w:p>
    <w:p w14:paraId="045F6EC3" w14:textId="77777777" w:rsidR="006F15B6" w:rsidRPr="00DA0EF4" w:rsidRDefault="006F15B6" w:rsidP="00A32BE8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14F4808" w14:textId="17F7441C" w:rsidR="003F3244" w:rsidRPr="00DA0EF4" w:rsidRDefault="00836E5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3F324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021D1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3F3244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398B4B13" w14:textId="77777777" w:rsidR="003F3244" w:rsidRPr="00DA0EF4" w:rsidRDefault="003F3244" w:rsidP="00A365CC">
      <w:pPr>
        <w:tabs>
          <w:tab w:val="right" w:pos="9000"/>
        </w:tabs>
        <w:ind w:left="540" w:right="375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2FCBEE85" w14:textId="2A210ED5" w:rsidR="003F3244" w:rsidRPr="00DA0EF4" w:rsidRDefault="003F3244" w:rsidP="00A365CC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เงินกู้ยืมระยะยาวจากสถาบันการเงิน ณ วันที่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C70BFE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C63A8" w:rsidRPr="00DC63A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C70BFE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4E55A3" w:rsidRPr="004E55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มีกำหนดชำระคืนดังนี้</w:t>
      </w:r>
    </w:p>
    <w:p w14:paraId="3D8A3D42" w14:textId="77777777" w:rsidR="003F3244" w:rsidRPr="00DA0EF4" w:rsidRDefault="003F3244" w:rsidP="00A365CC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5"/>
        <w:gridCol w:w="1295"/>
      </w:tblGrid>
      <w:tr w:rsidR="00EB5B9A" w:rsidRPr="00DA0EF4" w14:paraId="46ABECCC" w14:textId="77777777" w:rsidTr="00EB5B9A">
        <w:trPr>
          <w:cantSplit/>
        </w:trPr>
        <w:tc>
          <w:tcPr>
            <w:tcW w:w="6958" w:type="dxa"/>
            <w:vAlign w:val="bottom"/>
          </w:tcPr>
          <w:p w14:paraId="7B5CD7C0" w14:textId="77777777" w:rsidR="00EB5B9A" w:rsidRPr="00DA0EF4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CDEB98" w14:textId="77777777" w:rsidR="00EB5B9A" w:rsidRPr="00DA0EF4" w:rsidRDefault="00EB5B9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7DD3F005" w14:textId="77777777" w:rsidR="00EB5B9A" w:rsidRPr="00DA0EF4" w:rsidRDefault="00EB5B9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B5B9A" w:rsidRPr="00DA0EF4" w14:paraId="5E6118E9" w14:textId="77777777" w:rsidTr="00EB5B9A">
        <w:trPr>
          <w:cantSplit/>
        </w:trPr>
        <w:tc>
          <w:tcPr>
            <w:tcW w:w="6958" w:type="dxa"/>
            <w:vAlign w:val="bottom"/>
          </w:tcPr>
          <w:p w14:paraId="4CA8270C" w14:textId="77777777" w:rsidR="00EB5B9A" w:rsidRPr="00DA0EF4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9EEE880" w14:textId="0A402348" w:rsidR="00EB5B9A" w:rsidRPr="00DA0EF4" w:rsidRDefault="00DC63A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D5A5AFB" w14:textId="7325F43E" w:rsidR="00EB5B9A" w:rsidRPr="00DA0EF4" w:rsidRDefault="004E55A3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EB5B9A" w:rsidRPr="00DA0EF4" w14:paraId="67D35643" w14:textId="77777777" w:rsidTr="00EB5B9A">
        <w:trPr>
          <w:cantSplit/>
        </w:trPr>
        <w:tc>
          <w:tcPr>
            <w:tcW w:w="6958" w:type="dxa"/>
            <w:vAlign w:val="bottom"/>
          </w:tcPr>
          <w:p w14:paraId="4E0598A8" w14:textId="77777777" w:rsidR="00EB5B9A" w:rsidRPr="00DA0EF4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7BE4218" w14:textId="77777777" w:rsidR="00EB5B9A" w:rsidRPr="00DA0EF4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8FA5D1F" w14:textId="77777777" w:rsidR="00EB5B9A" w:rsidRPr="00DA0EF4" w:rsidRDefault="00EB5B9A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5B9A" w:rsidRPr="00DA0EF4" w14:paraId="70D1B0FF" w14:textId="77777777" w:rsidTr="00EB5B9A">
        <w:trPr>
          <w:cantSplit/>
        </w:trPr>
        <w:tc>
          <w:tcPr>
            <w:tcW w:w="6958" w:type="dxa"/>
          </w:tcPr>
          <w:p w14:paraId="34143265" w14:textId="77777777" w:rsidR="00EB5B9A" w:rsidRPr="00DA0EF4" w:rsidRDefault="00EB5B9A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5DE26FC" w14:textId="77777777" w:rsidR="00EB5B9A" w:rsidRPr="00DA0EF4" w:rsidRDefault="00EB5B9A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68A404E" w14:textId="77777777" w:rsidR="00EB5B9A" w:rsidRPr="00DA0EF4" w:rsidRDefault="00EB5B9A" w:rsidP="00A365CC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071ED" w:rsidRPr="00DA0EF4" w14:paraId="6184A03C" w14:textId="77777777" w:rsidTr="00EB5B9A">
        <w:trPr>
          <w:cantSplit/>
        </w:trPr>
        <w:tc>
          <w:tcPr>
            <w:tcW w:w="6958" w:type="dxa"/>
            <w:vAlign w:val="bottom"/>
          </w:tcPr>
          <w:p w14:paraId="37801D79" w14:textId="325A9526" w:rsidR="00A071ED" w:rsidRPr="00DA0EF4" w:rsidRDefault="00A071ED" w:rsidP="00A071ED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ส่วนที่ถึงกำหนดชำระภายใน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8F78818" w14:textId="3BD4DFD1" w:rsidR="00A071ED" w:rsidRPr="00DA0EF4" w:rsidRDefault="00836E5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177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F177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5B2CD217" w14:textId="565EDCC6" w:rsidR="00A071ED" w:rsidRPr="00DA0EF4" w:rsidRDefault="00836E5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071ED" w:rsidRPr="00DA0EF4" w14:paraId="1D71C6F7" w14:textId="77777777" w:rsidTr="00B45638">
        <w:trPr>
          <w:cantSplit/>
        </w:trPr>
        <w:tc>
          <w:tcPr>
            <w:tcW w:w="6958" w:type="dxa"/>
            <w:vAlign w:val="bottom"/>
          </w:tcPr>
          <w:p w14:paraId="3803FC82" w14:textId="46929CE1" w:rsidR="00A071ED" w:rsidRPr="00DA0EF4" w:rsidRDefault="00A071ED" w:rsidP="00A071ED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ส่วนที่ถึงกำหนดชำระเกิน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AD17C" w14:textId="6F4147BE" w:rsidR="00A071ED" w:rsidRPr="00DA0EF4" w:rsidRDefault="00836E5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F177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F177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04335C0" w14:textId="4A8F466A" w:rsidR="00A071ED" w:rsidRPr="00DA0EF4" w:rsidRDefault="00836E5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071ED" w:rsidRPr="00DA0EF4" w14:paraId="2729B2C8" w14:textId="77777777" w:rsidTr="00B45638">
        <w:trPr>
          <w:cantSplit/>
        </w:trPr>
        <w:tc>
          <w:tcPr>
            <w:tcW w:w="6958" w:type="dxa"/>
            <w:vAlign w:val="bottom"/>
          </w:tcPr>
          <w:p w14:paraId="30EABEC2" w14:textId="77777777" w:rsidR="00A071ED" w:rsidRPr="00DA0EF4" w:rsidRDefault="00A071ED" w:rsidP="00A071ED">
            <w:pPr>
              <w:tabs>
                <w:tab w:val="left" w:pos="1728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4E7D4" w14:textId="45FC6758" w:rsidR="00A071ED" w:rsidRPr="00DA0EF4" w:rsidRDefault="00836E5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F177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F177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E7134" w14:textId="23043AB2" w:rsidR="00A071ED" w:rsidRPr="00DA0EF4" w:rsidRDefault="00836E5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5BC62CC" w14:textId="77777777" w:rsidR="00E66448" w:rsidRPr="00DA0EF4" w:rsidRDefault="00E66448" w:rsidP="00A365CC">
      <w:pPr>
        <w:ind w:left="540" w:right="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726F22B" w14:textId="379DB63D" w:rsidR="003F3244" w:rsidRDefault="005021D1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 มีดังนี้</w:t>
      </w:r>
    </w:p>
    <w:p w14:paraId="3865213F" w14:textId="77777777" w:rsidR="007E5C00" w:rsidRPr="00DA0EF4" w:rsidRDefault="007E5C00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6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76"/>
        <w:gridCol w:w="1295"/>
        <w:gridCol w:w="1295"/>
      </w:tblGrid>
      <w:tr w:rsidR="00EB5B9A" w:rsidRPr="00DA0EF4" w14:paraId="598FEBBE" w14:textId="77777777" w:rsidTr="00EB5B9A">
        <w:trPr>
          <w:cantSplit/>
        </w:trPr>
        <w:tc>
          <w:tcPr>
            <w:tcW w:w="6976" w:type="dxa"/>
            <w:vAlign w:val="bottom"/>
          </w:tcPr>
          <w:p w14:paraId="598C6C88" w14:textId="77777777" w:rsidR="00EB5B9A" w:rsidRPr="00DA0EF4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2C7BD0" w14:textId="200FDDE9" w:rsidR="00EB5B9A" w:rsidRPr="00DA0EF4" w:rsidRDefault="006D57C4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ง</w:t>
            </w:r>
            <w:r w:rsidR="00EB5B9A"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บการเงินรวมและ</w:t>
            </w:r>
          </w:p>
          <w:p w14:paraId="7496D5AB" w14:textId="77777777" w:rsidR="00EB5B9A" w:rsidRPr="00DA0EF4" w:rsidRDefault="00EB5B9A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B79C3" w:rsidRPr="00DA0EF4" w14:paraId="59A7D9E3" w14:textId="77777777" w:rsidTr="00EB5B9A">
        <w:trPr>
          <w:cantSplit/>
        </w:trPr>
        <w:tc>
          <w:tcPr>
            <w:tcW w:w="6976" w:type="dxa"/>
            <w:vAlign w:val="bottom"/>
          </w:tcPr>
          <w:p w14:paraId="0153C426" w14:textId="77777777" w:rsidR="00AB79C3" w:rsidRPr="00DA0EF4" w:rsidRDefault="00AB79C3" w:rsidP="00AB79C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5989D68" w14:textId="5F80668F" w:rsidR="00AB79C3" w:rsidRPr="00DA0EF4" w:rsidRDefault="00DC63A8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ADB49B7" w14:textId="7199D1C6" w:rsidR="00AB79C3" w:rsidRPr="00DA0EF4" w:rsidRDefault="004E55A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B79C3" w:rsidRPr="00DA0EF4" w14:paraId="7A30B783" w14:textId="77777777" w:rsidTr="00EB5B9A">
        <w:trPr>
          <w:cantSplit/>
        </w:trPr>
        <w:tc>
          <w:tcPr>
            <w:tcW w:w="6976" w:type="dxa"/>
            <w:vAlign w:val="bottom"/>
          </w:tcPr>
          <w:p w14:paraId="175EC357" w14:textId="77777777" w:rsidR="00AB79C3" w:rsidRPr="00DA0EF4" w:rsidRDefault="00AB79C3" w:rsidP="00AB79C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978AD55" w14:textId="77777777" w:rsidR="00AB79C3" w:rsidRPr="00DA0EF4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59E6FB9" w14:textId="77777777" w:rsidR="00AB79C3" w:rsidRPr="00DA0EF4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B79C3" w:rsidRPr="00DA0EF4" w14:paraId="506AEC3D" w14:textId="77777777" w:rsidTr="00EB5B9A">
        <w:trPr>
          <w:cantSplit/>
        </w:trPr>
        <w:tc>
          <w:tcPr>
            <w:tcW w:w="6976" w:type="dxa"/>
            <w:vAlign w:val="bottom"/>
          </w:tcPr>
          <w:p w14:paraId="39FD1C58" w14:textId="77777777" w:rsidR="00AB79C3" w:rsidRPr="00DA0EF4" w:rsidRDefault="00AB79C3" w:rsidP="00AB79C3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52A45" w14:textId="77777777" w:rsidR="00AB79C3" w:rsidRPr="00DA0EF4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8A36BCA" w14:textId="77777777" w:rsidR="00AB79C3" w:rsidRPr="00DA0EF4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071ED" w:rsidRPr="00DA0EF4" w14:paraId="58CCE1AC" w14:textId="77777777" w:rsidTr="00EB5B9A">
        <w:trPr>
          <w:cantSplit/>
        </w:trPr>
        <w:tc>
          <w:tcPr>
            <w:tcW w:w="6976" w:type="dxa"/>
          </w:tcPr>
          <w:p w14:paraId="30F5C16B" w14:textId="75AC10D4" w:rsidR="00A071ED" w:rsidRPr="00DA0EF4" w:rsidRDefault="00A071ED" w:rsidP="00A071ED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F09F6DE" w14:textId="38BD0776" w:rsidR="00A071ED" w:rsidRPr="00DA0EF4" w:rsidRDefault="00836E5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177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F177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1C508A0D" w14:textId="72B0D794" w:rsidR="00A071ED" w:rsidRPr="00DA0EF4" w:rsidRDefault="00836E5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071ED" w:rsidRPr="00DA0EF4" w14:paraId="398E4ECB" w14:textId="77777777" w:rsidTr="00EB5B9A">
        <w:trPr>
          <w:cantSplit/>
        </w:trPr>
        <w:tc>
          <w:tcPr>
            <w:tcW w:w="6976" w:type="dxa"/>
          </w:tcPr>
          <w:p w14:paraId="46FA723A" w14:textId="77777777" w:rsidR="00A071ED" w:rsidRPr="00DA0EF4" w:rsidRDefault="00A071ED" w:rsidP="00A071ED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กู้ยืมเพิ่มระหว่างปี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0FD06BF" w14:textId="6AF75F4E" w:rsidR="00A071ED" w:rsidRPr="00DA0EF4" w:rsidRDefault="00836E5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F177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F177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55F88189" w14:textId="45A3D2BA" w:rsidR="00A071ED" w:rsidRPr="00DA0EF4" w:rsidRDefault="00836E5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27" w:name="OLE_LINK6"/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bookmarkEnd w:id="27"/>
          </w:p>
        </w:tc>
      </w:tr>
      <w:tr w:rsidR="00A071ED" w:rsidRPr="00DA0EF4" w14:paraId="31DBE7C3" w14:textId="77777777" w:rsidTr="00EB5B9A">
        <w:trPr>
          <w:cantSplit/>
        </w:trPr>
        <w:tc>
          <w:tcPr>
            <w:tcW w:w="6976" w:type="dxa"/>
          </w:tcPr>
          <w:p w14:paraId="23719C69" w14:textId="77777777" w:rsidR="00A071ED" w:rsidRPr="00DA0EF4" w:rsidRDefault="00A071ED" w:rsidP="00A071ED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ชำระคืนเงินกู้ยืมระหว่างปี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8A39BE" w14:textId="3349AEB4" w:rsidR="00A071ED" w:rsidRPr="00DA0EF4" w:rsidRDefault="00F1774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9D60072" w14:textId="0EF99251" w:rsidR="00A071ED" w:rsidRPr="00DA0EF4" w:rsidRDefault="00A071ED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071ED" w:rsidRPr="00DA0EF4" w14:paraId="5BF1A8DD" w14:textId="77777777" w:rsidTr="00EB5B9A">
        <w:trPr>
          <w:cantSplit/>
        </w:trPr>
        <w:tc>
          <w:tcPr>
            <w:tcW w:w="6976" w:type="dxa"/>
          </w:tcPr>
          <w:p w14:paraId="5C56EF37" w14:textId="77777777" w:rsidR="00A071ED" w:rsidRPr="00DA0EF4" w:rsidRDefault="00A071ED" w:rsidP="00A071ED">
            <w:pPr>
              <w:tabs>
                <w:tab w:val="left" w:pos="622"/>
              </w:tabs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2406D9" w14:textId="5F4B814D" w:rsidR="00A071ED" w:rsidRPr="00DA0EF4" w:rsidRDefault="00836E5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F177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F177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75B99" w14:textId="30AE2817" w:rsidR="00A071ED" w:rsidRPr="00DA0EF4" w:rsidRDefault="00836E55" w:rsidP="00A071ED">
            <w:pPr>
              <w:tabs>
                <w:tab w:val="left" w:pos="60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0E80D89" w14:textId="77777777" w:rsidR="00E66448" w:rsidRPr="00DA0EF4" w:rsidRDefault="00E66448" w:rsidP="00AE775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5C2626" w14:textId="77777777" w:rsidR="00E66448" w:rsidRPr="00DA0EF4" w:rsidRDefault="00E66448" w:rsidP="00AE775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730506E" w14:textId="77777777" w:rsidR="00332241" w:rsidRPr="00DA0EF4" w:rsidRDefault="00332241" w:rsidP="00A365CC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332241" w:rsidRPr="00DA0EF4" w:rsidSect="00C14371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638A5085" w14:textId="77777777" w:rsidR="00773ADA" w:rsidRPr="00DA0EF4" w:rsidRDefault="00773ADA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C3FDFDF" w14:textId="3D5E552F" w:rsidR="003F3244" w:rsidRPr="00DA0EF4" w:rsidRDefault="003F3244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รายละเอียดสำหรับเงินกู้ยืมระยะยาว ณ วันที่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C70BFE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C63A8" w:rsidRPr="00DC63A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C70BFE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70BF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4E55A3" w:rsidRPr="004E55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497C5AE2" w14:textId="77777777" w:rsidR="003F3244" w:rsidRPr="00DA0EF4" w:rsidRDefault="003F3244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14839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810"/>
        <w:gridCol w:w="1177"/>
        <w:gridCol w:w="2070"/>
        <w:gridCol w:w="2203"/>
        <w:gridCol w:w="2700"/>
        <w:gridCol w:w="1530"/>
        <w:gridCol w:w="2333"/>
        <w:gridCol w:w="1008"/>
        <w:gridCol w:w="1008"/>
      </w:tblGrid>
      <w:tr w:rsidR="00E66448" w:rsidRPr="007E5C00" w14:paraId="39BFD498" w14:textId="77777777" w:rsidTr="005E32AF">
        <w:trPr>
          <w:cantSplit/>
        </w:trPr>
        <w:tc>
          <w:tcPr>
            <w:tcW w:w="810" w:type="dxa"/>
          </w:tcPr>
          <w:p w14:paraId="42B76705" w14:textId="77777777" w:rsidR="00E66448" w:rsidRPr="007E5C00" w:rsidRDefault="00E66448" w:rsidP="00A365CC">
            <w:pPr>
              <w:pStyle w:val="Heading2"/>
              <w:tabs>
                <w:tab w:val="clear" w:pos="54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7" w:type="dxa"/>
          </w:tcPr>
          <w:p w14:paraId="10F7F945" w14:textId="77777777" w:rsidR="00E66448" w:rsidRPr="007E5C00" w:rsidRDefault="00E66448" w:rsidP="00A365CC">
            <w:pPr>
              <w:pStyle w:val="Heading2"/>
              <w:tabs>
                <w:tab w:val="clear" w:pos="540"/>
              </w:tabs>
              <w:ind w:left="-14" w:right="-72" w:firstLine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1422865D" w14:textId="77777777" w:rsidR="00E66448" w:rsidRPr="007E5C00" w:rsidRDefault="00E66448" w:rsidP="00A365CC">
            <w:pPr>
              <w:pStyle w:val="Heading2"/>
              <w:ind w:left="126" w:right="-72" w:hanging="12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03" w:type="dxa"/>
          </w:tcPr>
          <w:p w14:paraId="0B895D67" w14:textId="77777777" w:rsidR="00E66448" w:rsidRPr="007E5C00" w:rsidRDefault="00E66448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2FD0F410" w14:textId="77777777" w:rsidR="00E66448" w:rsidRPr="007E5C00" w:rsidRDefault="00E66448" w:rsidP="00A365CC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7E2FD3C3" w14:textId="77777777" w:rsidR="00E66448" w:rsidRPr="007E5C00" w:rsidRDefault="00E66448" w:rsidP="00A365CC">
            <w:pPr>
              <w:pStyle w:val="Heading2"/>
              <w:tabs>
                <w:tab w:val="left" w:pos="360"/>
              </w:tabs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2333" w:type="dxa"/>
          </w:tcPr>
          <w:p w14:paraId="0BDBEAC3" w14:textId="77777777" w:rsidR="00E66448" w:rsidRPr="007E5C00" w:rsidRDefault="00E66448" w:rsidP="00A365CC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C9E554" w14:textId="77777777" w:rsidR="00E66448" w:rsidRPr="007E5C00" w:rsidRDefault="00E66448" w:rsidP="00A365CC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26F7A9D" w14:textId="77777777" w:rsidR="00E66448" w:rsidRPr="007E5C00" w:rsidRDefault="00E66448" w:rsidP="00A365CC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B79C3" w:rsidRPr="007E5C00" w14:paraId="643249C4" w14:textId="77777777" w:rsidTr="005E32AF">
        <w:trPr>
          <w:cantSplit/>
        </w:trPr>
        <w:tc>
          <w:tcPr>
            <w:tcW w:w="810" w:type="dxa"/>
          </w:tcPr>
          <w:p w14:paraId="0F4B92EE" w14:textId="77777777" w:rsidR="00AB79C3" w:rsidRPr="007E5C00" w:rsidRDefault="00AB79C3" w:rsidP="00AB79C3">
            <w:pPr>
              <w:pStyle w:val="Heading2"/>
              <w:tabs>
                <w:tab w:val="clear" w:pos="54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7" w:type="dxa"/>
          </w:tcPr>
          <w:p w14:paraId="6150616B" w14:textId="77777777" w:rsidR="00AB79C3" w:rsidRPr="007E5C00" w:rsidRDefault="00AB79C3" w:rsidP="00AB79C3">
            <w:pPr>
              <w:pStyle w:val="Heading2"/>
              <w:tabs>
                <w:tab w:val="clear" w:pos="540"/>
              </w:tabs>
              <w:ind w:left="-14" w:right="-72" w:firstLine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2070" w:type="dxa"/>
          </w:tcPr>
          <w:p w14:paraId="63B61F1C" w14:textId="77777777" w:rsidR="00AB79C3" w:rsidRPr="007E5C00" w:rsidRDefault="00AB79C3" w:rsidP="00AB79C3">
            <w:pPr>
              <w:pStyle w:val="Heading2"/>
              <w:ind w:left="126" w:right="-72" w:hanging="12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03" w:type="dxa"/>
          </w:tcPr>
          <w:p w14:paraId="5CD45BD2" w14:textId="77777777" w:rsidR="00AB79C3" w:rsidRPr="007E5C00" w:rsidRDefault="00AB79C3" w:rsidP="00AB79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0" w:type="dxa"/>
          </w:tcPr>
          <w:p w14:paraId="59D381A5" w14:textId="77777777" w:rsidR="00AB79C3" w:rsidRPr="007E5C00" w:rsidRDefault="00AB79C3" w:rsidP="00AB79C3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2218889" w14:textId="77777777" w:rsidR="00AB79C3" w:rsidRPr="007E5C00" w:rsidRDefault="00AB79C3" w:rsidP="00AB79C3">
            <w:pPr>
              <w:pStyle w:val="Heading2"/>
              <w:tabs>
                <w:tab w:val="left" w:pos="360"/>
              </w:tabs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กำหนดชำระ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คืน</w:t>
            </w:r>
          </w:p>
        </w:tc>
        <w:tc>
          <w:tcPr>
            <w:tcW w:w="2333" w:type="dxa"/>
          </w:tcPr>
          <w:p w14:paraId="7B7FB154" w14:textId="77777777" w:rsidR="00AB79C3" w:rsidRPr="007E5C00" w:rsidRDefault="00AB79C3" w:rsidP="00AB79C3">
            <w:pPr>
              <w:pStyle w:val="Heading2"/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CC2E13E" w14:textId="25808342" w:rsidR="00AB79C3" w:rsidRPr="007E5C00" w:rsidRDefault="00DC63A8" w:rsidP="00AB79C3">
            <w:pPr>
              <w:pStyle w:val="Heading2"/>
              <w:ind w:left="-104" w:right="-72" w:firstLine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B47FFF0" w14:textId="5E57B2EC" w:rsidR="00AB79C3" w:rsidRPr="007E5C00" w:rsidRDefault="004E55A3" w:rsidP="00AB79C3">
            <w:pPr>
              <w:ind w:left="115" w:right="-72" w:hanging="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B79C3" w:rsidRPr="007E5C00" w14:paraId="7F315871" w14:textId="77777777" w:rsidTr="005E32AF">
        <w:trPr>
          <w:cantSplit/>
        </w:trPr>
        <w:tc>
          <w:tcPr>
            <w:tcW w:w="810" w:type="dxa"/>
            <w:tcBorders>
              <w:bottom w:val="single" w:sz="4" w:space="0" w:color="auto"/>
            </w:tcBorders>
          </w:tcPr>
          <w:p w14:paraId="7844CB27" w14:textId="77777777" w:rsidR="00AB79C3" w:rsidRPr="007E5C00" w:rsidRDefault="00AB79C3" w:rsidP="00AB79C3">
            <w:pPr>
              <w:pStyle w:val="Heading2"/>
              <w:tabs>
                <w:tab w:val="clear" w:pos="54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0232870A" w14:textId="77777777" w:rsidR="00AB79C3" w:rsidRPr="007E5C00" w:rsidRDefault="00AB79C3" w:rsidP="00AB79C3">
            <w:pPr>
              <w:ind w:left="-14" w:right="-72" w:firstLine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67734573" w14:textId="77777777" w:rsidR="00AB79C3" w:rsidRPr="007E5C00" w:rsidRDefault="00AB79C3" w:rsidP="00AB79C3">
            <w:pPr>
              <w:ind w:left="126" w:right="-72" w:hanging="12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bottom"/>
          </w:tcPr>
          <w:p w14:paraId="4C3C3D2C" w14:textId="77777777" w:rsidR="00AB79C3" w:rsidRPr="007E5C00" w:rsidRDefault="00AB79C3" w:rsidP="00AB79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3E039D26" w14:textId="77777777" w:rsidR="00AB79C3" w:rsidRPr="007E5C00" w:rsidRDefault="00AB79C3" w:rsidP="00AB79C3">
            <w:pPr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กำหนดชำระเงินต้น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B07E51" w14:textId="77777777" w:rsidR="00AB79C3" w:rsidRPr="007E5C00" w:rsidRDefault="00AB79C3" w:rsidP="00AB79C3">
            <w:pPr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vAlign w:val="bottom"/>
          </w:tcPr>
          <w:p w14:paraId="2CEAB627" w14:textId="77777777" w:rsidR="00AB79C3" w:rsidRPr="007E5C00" w:rsidRDefault="00AB79C3" w:rsidP="00AB79C3">
            <w:pPr>
              <w:tabs>
                <w:tab w:val="left" w:pos="540"/>
              </w:tabs>
              <w:ind w:left="115" w:right="-72" w:hanging="11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ค้ำประกันโดย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35AD002" w14:textId="77777777" w:rsidR="00AB79C3" w:rsidRPr="007E5C00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EAAE67" w14:textId="77777777" w:rsidR="00AB79C3" w:rsidRPr="007E5C00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B79C3" w:rsidRPr="007E5C00" w14:paraId="4B92DD82" w14:textId="77777777" w:rsidTr="005E32AF">
        <w:trPr>
          <w:cantSplit/>
        </w:trPr>
        <w:tc>
          <w:tcPr>
            <w:tcW w:w="810" w:type="dxa"/>
            <w:tcBorders>
              <w:top w:val="single" w:sz="4" w:space="0" w:color="auto"/>
            </w:tcBorders>
          </w:tcPr>
          <w:p w14:paraId="231ADBA4" w14:textId="77777777" w:rsidR="00AB79C3" w:rsidRPr="007E5C00" w:rsidRDefault="00AB79C3" w:rsidP="00AB79C3">
            <w:pPr>
              <w:ind w:right="-72" w:hanging="184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868EE54" w14:textId="77777777" w:rsidR="00AB79C3" w:rsidRPr="007E5C00" w:rsidRDefault="00AB79C3" w:rsidP="00AB79C3">
            <w:pPr>
              <w:ind w:left="-14" w:right="-72" w:firstLine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4C8BFEDB" w14:textId="77777777" w:rsidR="00AB79C3" w:rsidRPr="007E5C00" w:rsidRDefault="00AB79C3" w:rsidP="00AB79C3">
            <w:pPr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31BCF871" w14:textId="77777777" w:rsidR="00AB79C3" w:rsidRPr="007E5C00" w:rsidRDefault="00AB79C3" w:rsidP="00AB79C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3993DB92" w14:textId="77777777" w:rsidR="00AB79C3" w:rsidRPr="007E5C00" w:rsidRDefault="00AB79C3" w:rsidP="00AB79C3">
            <w:pPr>
              <w:ind w:left="169" w:right="-72" w:hanging="169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85B45AE" w14:textId="77777777" w:rsidR="00AB79C3" w:rsidRPr="007E5C00" w:rsidRDefault="00AB79C3" w:rsidP="00AB79C3">
            <w:pPr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</w:tcPr>
          <w:p w14:paraId="608D15A7" w14:textId="77777777" w:rsidR="00AB79C3" w:rsidRPr="007E5C00" w:rsidRDefault="00AB79C3" w:rsidP="00AB79C3">
            <w:pPr>
              <w:tabs>
                <w:tab w:val="left" w:pos="540"/>
              </w:tabs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F8481CF" w14:textId="77777777" w:rsidR="00AB79C3" w:rsidRPr="007E5C00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974A962" w14:textId="77777777" w:rsidR="00AB79C3" w:rsidRPr="007E5C00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071ED" w:rsidRPr="007E5C00" w14:paraId="3D47E65D" w14:textId="77777777" w:rsidTr="005E32AF">
        <w:trPr>
          <w:cantSplit/>
        </w:trPr>
        <w:tc>
          <w:tcPr>
            <w:tcW w:w="810" w:type="dxa"/>
          </w:tcPr>
          <w:p w14:paraId="54D0A43C" w14:textId="3C83AE3A" w:rsidR="00A071ED" w:rsidRPr="007E5C00" w:rsidRDefault="00836E55" w:rsidP="00A071ED">
            <w:pPr>
              <w:ind w:right="-72" w:hanging="184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177" w:type="dxa"/>
          </w:tcPr>
          <w:p w14:paraId="63397680" w14:textId="222586EF" w:rsidR="00A071ED" w:rsidRPr="007E5C00" w:rsidRDefault="00836E55" w:rsidP="00A071ED">
            <w:pPr>
              <w:ind w:left="-14" w:right="-72" w:firstLine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A071ED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A071ED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70" w:type="dxa"/>
          </w:tcPr>
          <w:p w14:paraId="2E83EB23" w14:textId="79863B78" w:rsidR="00A071ED" w:rsidRPr="007E5C00" w:rsidRDefault="00A071ED" w:rsidP="00A071ED">
            <w:pPr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เพื่อการลงทุนในการก่อสร้างโรงงาน และเครื่องจักร</w:t>
            </w:r>
          </w:p>
        </w:tc>
        <w:tc>
          <w:tcPr>
            <w:tcW w:w="2203" w:type="dxa"/>
          </w:tcPr>
          <w:p w14:paraId="0FFC77C8" w14:textId="74EBD333" w:rsidR="00A071ED" w:rsidRPr="007E5C00" w:rsidRDefault="00836E55" w:rsidP="00A071E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071ED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เดือนแรก </w:t>
            </w:r>
            <w:r w:rsidR="00A071ED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MLR-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  <w:p w14:paraId="15E06101" w14:textId="1768850B" w:rsidR="00A071ED" w:rsidRPr="007E5C00" w:rsidRDefault="00A071ED" w:rsidP="00A071E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เดือนต่อไป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MLR-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2700" w:type="dxa"/>
          </w:tcPr>
          <w:p w14:paraId="5C3ED89A" w14:textId="42F037C1" w:rsidR="00A612F3" w:rsidRPr="007E5C00" w:rsidRDefault="00A612F3" w:rsidP="00A612F3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ผ่อนชำระเงินต้น</w:t>
            </w:r>
            <w:r w:rsidR="00376D0C" w:rsidRPr="007E5C0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และดอกเบี้ย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งวด </w:t>
            </w:r>
          </w:p>
          <w:p w14:paraId="720884A7" w14:textId="22AD1EE7" w:rsidR="00A612F3" w:rsidRPr="007E5C00" w:rsidRDefault="00A612F3" w:rsidP="00A612F3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(ทุกงวดราย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เดือน) เดือนละ</w:t>
            </w:r>
          </w:p>
          <w:p w14:paraId="5BF61B2F" w14:textId="2EA5CF46" w:rsidR="00A071ED" w:rsidRPr="007E5C00" w:rsidRDefault="00A612F3" w:rsidP="00A612F3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ไม่น้อยกว่า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30" w:type="dxa"/>
          </w:tcPr>
          <w:p w14:paraId="5A16D0F6" w14:textId="77777777" w:rsidR="00A071ED" w:rsidRPr="007E5C00" w:rsidRDefault="00A071ED" w:rsidP="00A071ED">
            <w:pPr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กำหนดจ่าย</w:t>
            </w:r>
          </w:p>
          <w:p w14:paraId="0B7DC048" w14:textId="385B4303" w:rsidR="00A071ED" w:rsidRPr="007E5C00" w:rsidRDefault="00A071ED" w:rsidP="00A071ED">
            <w:pPr>
              <w:ind w:left="115" w:right="-72" w:hanging="115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เป็นรายเดือน</w:t>
            </w:r>
          </w:p>
        </w:tc>
        <w:tc>
          <w:tcPr>
            <w:tcW w:w="2333" w:type="dxa"/>
          </w:tcPr>
          <w:p w14:paraId="1F56CED0" w14:textId="77777777" w:rsidR="00F973B5" w:rsidRDefault="00A071ED" w:rsidP="00A071ED">
            <w:pPr>
              <w:tabs>
                <w:tab w:val="left" w:pos="540"/>
              </w:tabs>
              <w:ind w:left="126" w:right="-72" w:hanging="12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อาคาร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</w:p>
          <w:p w14:paraId="72463457" w14:textId="5FD23C0E" w:rsidR="00A071ED" w:rsidRPr="007E5C00" w:rsidRDefault="00A071ED" w:rsidP="00A071ED">
            <w:pPr>
              <w:tabs>
                <w:tab w:val="left" w:pos="540"/>
              </w:tabs>
              <w:ind w:left="126" w:right="-72" w:hanging="12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และอุปกรณ์บางส่วน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A52D190" w14:textId="634785D3" w:rsidR="00A071ED" w:rsidRPr="007E5C00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D36734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D36734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3E40C7" w14:textId="40C69444" w:rsidR="00A071ED" w:rsidRPr="007E5C00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071ED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A071ED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071ED" w:rsidRPr="007E5C00" w14:paraId="76B4CD06" w14:textId="77777777" w:rsidTr="005E32AF">
        <w:trPr>
          <w:cantSplit/>
        </w:trPr>
        <w:tc>
          <w:tcPr>
            <w:tcW w:w="810" w:type="dxa"/>
          </w:tcPr>
          <w:p w14:paraId="123B4789" w14:textId="77777777" w:rsidR="00A071ED" w:rsidRPr="007E5C00" w:rsidRDefault="00A071ED" w:rsidP="00A071ED">
            <w:pPr>
              <w:ind w:right="-72" w:hanging="184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7" w:type="dxa"/>
          </w:tcPr>
          <w:p w14:paraId="073420A0" w14:textId="77777777" w:rsidR="00A071ED" w:rsidRPr="007E5C00" w:rsidRDefault="00A071ED" w:rsidP="00A071ED">
            <w:pPr>
              <w:ind w:left="-14" w:right="-72" w:firstLine="1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75D44308" w14:textId="77777777" w:rsidR="00A071ED" w:rsidRPr="007E5C00" w:rsidRDefault="00A071ED" w:rsidP="00A071ED">
            <w:pPr>
              <w:ind w:left="126" w:right="-72" w:hanging="126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203" w:type="dxa"/>
          </w:tcPr>
          <w:p w14:paraId="6B1C90DA" w14:textId="77777777" w:rsidR="00A071ED" w:rsidRPr="007E5C00" w:rsidRDefault="00A071ED" w:rsidP="00A071E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00" w:type="dxa"/>
          </w:tcPr>
          <w:p w14:paraId="41EDDA48" w14:textId="77777777" w:rsidR="00A071ED" w:rsidRPr="007E5C00" w:rsidRDefault="00A071ED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CDBC2F6" w14:textId="77777777" w:rsidR="00A071ED" w:rsidRPr="007E5C00" w:rsidRDefault="00A071ED" w:rsidP="00A071ED">
            <w:pPr>
              <w:ind w:left="115" w:right="-72" w:hanging="1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333" w:type="dxa"/>
          </w:tcPr>
          <w:p w14:paraId="75D34A28" w14:textId="77777777" w:rsidR="00A071ED" w:rsidRPr="007E5C00" w:rsidRDefault="00A071ED" w:rsidP="00A071ED">
            <w:pPr>
              <w:tabs>
                <w:tab w:val="left" w:pos="540"/>
              </w:tabs>
              <w:ind w:left="126" w:right="-72" w:hanging="12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D0C4DC" w14:textId="1294943D" w:rsidR="00A071ED" w:rsidRPr="007E5C00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D36734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D36734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51D0E26" w14:textId="261F49A5" w:rsidR="00A071ED" w:rsidRPr="007E5C00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071ED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A071ED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168E46B" w14:textId="77777777" w:rsidR="00E66448" w:rsidRPr="00DA0EF4" w:rsidRDefault="00E66448" w:rsidP="00A365C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100FBD62" w14:textId="77777777" w:rsidR="00E66448" w:rsidRPr="00DA0EF4" w:rsidRDefault="00E66448" w:rsidP="00A365C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46E10A47" w14:textId="77777777" w:rsidR="003F3244" w:rsidRPr="00DA0EF4" w:rsidRDefault="003F3244" w:rsidP="00A365CC">
      <w:pPr>
        <w:tabs>
          <w:tab w:val="left" w:pos="1134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sectPr w:rsidR="003F3244" w:rsidRPr="00DA0EF4" w:rsidSect="0000041B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4254300B" w14:textId="77777777" w:rsidR="00773ADA" w:rsidRPr="00DA0EF4" w:rsidRDefault="00773ADA" w:rsidP="00A365C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2C3DF34" w14:textId="77777777" w:rsidR="004F110D" w:rsidRPr="00DA0EF4" w:rsidRDefault="004F110D" w:rsidP="00A365C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มูลค่ายุติธรรม</w:t>
      </w:r>
    </w:p>
    <w:p w14:paraId="1F569320" w14:textId="77777777" w:rsidR="004F110D" w:rsidRPr="00DA0EF4" w:rsidRDefault="004F110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57062B" w14:textId="30164377" w:rsidR="004F110D" w:rsidRPr="00DA0EF4" w:rsidRDefault="004F110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ราคาตามบัญชีและมูลค่ายุติธรรมของเงินกู้ยืมระยะยาวมีดังต่อไปนี้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โดยมูลค่ายุติธรรมคำนวณจากกระแสเงินสดในอนาคต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คิดลดด้วยอัตราดอกเบี้ยเงินกู้ยืมที่อัตราตลาดร้อยละ </w:t>
      </w:r>
      <w:r w:rsidR="004F5D90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MLR</w:t>
      </w:r>
      <w:r w:rsidR="004F5D9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ลบอัตราคงที่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="004E55A3" w:rsidRPr="004E55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913C36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MLR</w:t>
      </w:r>
      <w:r w:rsidR="00913C36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ลบอัตราคงที่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และอยู่ในข้อมูลระดับ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F051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ของลำดับชั้นมูลค่ายุติธรรม</w:t>
      </w:r>
    </w:p>
    <w:p w14:paraId="030F0F45" w14:textId="77777777" w:rsidR="00C4014A" w:rsidRPr="00DA0EF4" w:rsidRDefault="00C4014A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A0EF4" w14:paraId="3A02B1DB" w14:textId="77777777" w:rsidTr="000F051E">
        <w:trPr>
          <w:cantSplit/>
        </w:trPr>
        <w:tc>
          <w:tcPr>
            <w:tcW w:w="4390" w:type="dxa"/>
            <w:vAlign w:val="bottom"/>
          </w:tcPr>
          <w:p w14:paraId="1E0F727E" w14:textId="77777777" w:rsidR="004F110D" w:rsidRPr="00DA0EF4" w:rsidRDefault="004F110D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820E4" w14:textId="77777777" w:rsidR="004F110D" w:rsidRPr="00DA0EF4" w:rsidRDefault="004F110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F110D" w:rsidRPr="00DA0EF4" w14:paraId="0E319C40" w14:textId="77777777" w:rsidTr="000F051E">
        <w:trPr>
          <w:cantSplit/>
        </w:trPr>
        <w:tc>
          <w:tcPr>
            <w:tcW w:w="4390" w:type="dxa"/>
            <w:vAlign w:val="bottom"/>
          </w:tcPr>
          <w:p w14:paraId="146DEF09" w14:textId="77777777" w:rsidR="004F110D" w:rsidRPr="00DA0EF4" w:rsidRDefault="004F110D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77E2E4" w14:textId="77777777" w:rsidR="004F110D" w:rsidRPr="00DA0EF4" w:rsidRDefault="004F110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482EA1" w14:textId="77777777" w:rsidR="004F110D" w:rsidRPr="00DA0EF4" w:rsidRDefault="004F110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B79C3" w:rsidRPr="00DA0EF4" w14:paraId="1FDC570E" w14:textId="77777777" w:rsidTr="004172F5">
        <w:trPr>
          <w:cantSplit/>
        </w:trPr>
        <w:tc>
          <w:tcPr>
            <w:tcW w:w="4390" w:type="dxa"/>
            <w:vAlign w:val="bottom"/>
          </w:tcPr>
          <w:p w14:paraId="2043FAD9" w14:textId="77777777" w:rsidR="00AB79C3" w:rsidRPr="00DA0EF4" w:rsidRDefault="00AB79C3" w:rsidP="00AB79C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AFB2820" w14:textId="2FFE5F46" w:rsidR="00AB79C3" w:rsidRPr="00DA0EF4" w:rsidRDefault="00DC63A8" w:rsidP="00AB79C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03F56E6" w14:textId="4468C579" w:rsidR="00AB79C3" w:rsidRPr="00DA0EF4" w:rsidRDefault="004E55A3" w:rsidP="00AB79C3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8F59862" w14:textId="18D5661F" w:rsidR="00AB79C3" w:rsidRPr="00DA0EF4" w:rsidRDefault="00DC63A8" w:rsidP="00AB79C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0E3D7D8" w14:textId="2AD418A7" w:rsidR="00AB79C3" w:rsidRPr="00DA0EF4" w:rsidRDefault="004E55A3" w:rsidP="00AB79C3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F110D" w:rsidRPr="00DA0EF4" w14:paraId="121FE2B0" w14:textId="77777777" w:rsidTr="00913FC9">
        <w:trPr>
          <w:cantSplit/>
        </w:trPr>
        <w:tc>
          <w:tcPr>
            <w:tcW w:w="4390" w:type="dxa"/>
            <w:vAlign w:val="bottom"/>
          </w:tcPr>
          <w:p w14:paraId="630488E7" w14:textId="77777777" w:rsidR="004F110D" w:rsidRPr="00DA0EF4" w:rsidRDefault="004F110D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004F76F" w14:textId="77777777" w:rsidR="004F110D" w:rsidRPr="00DA0EF4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9953E49" w14:textId="77777777" w:rsidR="004F110D" w:rsidRPr="00DA0EF4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D832BA6" w14:textId="77777777" w:rsidR="004F110D" w:rsidRPr="00DA0EF4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C2E2A76" w14:textId="77777777" w:rsidR="004F110D" w:rsidRPr="00DA0EF4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110D" w:rsidRPr="00DA0EF4" w14:paraId="7A98F8A8" w14:textId="77777777" w:rsidTr="00913FC9">
        <w:trPr>
          <w:cantSplit/>
        </w:trPr>
        <w:tc>
          <w:tcPr>
            <w:tcW w:w="4390" w:type="dxa"/>
            <w:vAlign w:val="bottom"/>
          </w:tcPr>
          <w:p w14:paraId="6C482A1D" w14:textId="77777777" w:rsidR="004F110D" w:rsidRPr="00DA0EF4" w:rsidRDefault="004F110D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492DF" w14:textId="77777777" w:rsidR="004F110D" w:rsidRPr="00DA0EF4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4034410" w14:textId="77777777" w:rsidR="004F110D" w:rsidRPr="00DA0EF4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6E57E" w14:textId="77777777" w:rsidR="004F110D" w:rsidRPr="00DA0EF4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CAED7C9" w14:textId="77777777" w:rsidR="004F110D" w:rsidRPr="00DA0EF4" w:rsidRDefault="004F110D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071ED" w:rsidRPr="00DA0EF4" w14:paraId="26691808" w14:textId="77777777" w:rsidTr="00AE2C5C">
        <w:trPr>
          <w:cantSplit/>
        </w:trPr>
        <w:tc>
          <w:tcPr>
            <w:tcW w:w="4390" w:type="dxa"/>
          </w:tcPr>
          <w:p w14:paraId="59883F8A" w14:textId="77777777" w:rsidR="00A071ED" w:rsidRPr="00DA0EF4" w:rsidRDefault="00A071ED" w:rsidP="00A071ED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AFA6A5F" w14:textId="636653D5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D367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D367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3CFA52A" w14:textId="552BD229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0001040" w14:textId="288D3475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217C25" w:rsidRPr="00217C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217C25" w:rsidRPr="00217C2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D7C58D6" w14:textId="0FB59DC1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</w:tr>
    </w:tbl>
    <w:p w14:paraId="28CBC259" w14:textId="77777777" w:rsidR="004F110D" w:rsidRPr="00DA0EF4" w:rsidRDefault="004F110D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EBA933" w14:textId="73C98E53" w:rsidR="00DE7E37" w:rsidRPr="00DA0EF4" w:rsidRDefault="00DE7E37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อัตราดอกเบี้ยที่แท้จริง ณ วันที่</w:t>
      </w:r>
      <w:r w:rsidR="000578A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ในงบแสดงฐานะการเงิน</w:t>
      </w:r>
      <w:r w:rsidR="00BC3EEF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1665F234" w14:textId="77777777" w:rsidR="00C4014A" w:rsidRPr="00DA0EF4" w:rsidRDefault="00C4014A" w:rsidP="00A365CC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7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220"/>
        <w:gridCol w:w="1677"/>
        <w:gridCol w:w="1680"/>
      </w:tblGrid>
      <w:tr w:rsidR="00EB5B9A" w:rsidRPr="00DA0EF4" w14:paraId="40376A1B" w14:textId="77777777" w:rsidTr="00F973B5">
        <w:trPr>
          <w:cantSplit/>
        </w:trPr>
        <w:tc>
          <w:tcPr>
            <w:tcW w:w="6220" w:type="dxa"/>
            <w:vAlign w:val="bottom"/>
          </w:tcPr>
          <w:p w14:paraId="07C044D9" w14:textId="77777777" w:rsidR="00EB5B9A" w:rsidRPr="00DA0EF4" w:rsidRDefault="00EB5B9A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DDBD2" w14:textId="77777777" w:rsidR="00EB5B9A" w:rsidRPr="00DA0EF4" w:rsidRDefault="00EB5B9A" w:rsidP="00A365CC">
            <w:pPr>
              <w:pStyle w:val="Heading2"/>
              <w:tabs>
                <w:tab w:val="left" w:pos="176"/>
              </w:tabs>
              <w:ind w:left="0" w:right="-72" w:firstLine="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728700D2" w14:textId="77777777" w:rsidR="00EB5B9A" w:rsidRPr="00DA0EF4" w:rsidRDefault="00EB5B9A" w:rsidP="00A365CC">
            <w:pPr>
              <w:pStyle w:val="Heading2"/>
              <w:tabs>
                <w:tab w:val="left" w:pos="176"/>
              </w:tabs>
              <w:ind w:left="0" w:right="-72" w:firstLine="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B79C3" w:rsidRPr="00DA0EF4" w14:paraId="088328ED" w14:textId="77777777" w:rsidTr="00F973B5">
        <w:trPr>
          <w:cantSplit/>
        </w:trPr>
        <w:tc>
          <w:tcPr>
            <w:tcW w:w="6220" w:type="dxa"/>
            <w:vAlign w:val="bottom"/>
          </w:tcPr>
          <w:p w14:paraId="28EE645A" w14:textId="77777777" w:rsidR="00AB79C3" w:rsidRPr="00DA0EF4" w:rsidRDefault="00AB79C3" w:rsidP="00AB79C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vAlign w:val="bottom"/>
          </w:tcPr>
          <w:p w14:paraId="5C8CA2AA" w14:textId="1F4C8069" w:rsidR="00AB79C3" w:rsidRPr="00DA0EF4" w:rsidRDefault="00DC63A8" w:rsidP="00AB79C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1A494906" w14:textId="3DA85439" w:rsidR="00AB79C3" w:rsidRPr="00DA0EF4" w:rsidRDefault="004E55A3" w:rsidP="00AB79C3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B79C3" w:rsidRPr="00DA0EF4" w14:paraId="49C92F7B" w14:textId="77777777" w:rsidTr="00F973B5">
        <w:trPr>
          <w:cantSplit/>
        </w:trPr>
        <w:tc>
          <w:tcPr>
            <w:tcW w:w="6220" w:type="dxa"/>
            <w:vAlign w:val="bottom"/>
          </w:tcPr>
          <w:p w14:paraId="2AC5B2FD" w14:textId="77777777" w:rsidR="00AB79C3" w:rsidRPr="00DA0EF4" w:rsidRDefault="00AB79C3" w:rsidP="00AB79C3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7D7051CC" w14:textId="77777777" w:rsidR="00AB79C3" w:rsidRPr="00DA0EF4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ต่อปี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58FF00A9" w14:textId="77777777" w:rsidR="00AB79C3" w:rsidRPr="00DA0EF4" w:rsidRDefault="00AB79C3" w:rsidP="00AB79C3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AB79C3" w:rsidRPr="00DA0EF4" w14:paraId="5E0C7F2F" w14:textId="77777777" w:rsidTr="00F973B5">
        <w:trPr>
          <w:cantSplit/>
        </w:trPr>
        <w:tc>
          <w:tcPr>
            <w:tcW w:w="6220" w:type="dxa"/>
          </w:tcPr>
          <w:p w14:paraId="6096BCD1" w14:textId="77777777" w:rsidR="00AB79C3" w:rsidRPr="00DA0EF4" w:rsidRDefault="00AB79C3" w:rsidP="00AB79C3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อัตราดอกเบี้ยที่แท้จริง</w:t>
            </w:r>
          </w:p>
        </w:tc>
        <w:tc>
          <w:tcPr>
            <w:tcW w:w="1677" w:type="dxa"/>
            <w:shd w:val="clear" w:color="auto" w:fill="FAFAFA"/>
          </w:tcPr>
          <w:p w14:paraId="11D697B0" w14:textId="77777777" w:rsidR="00AB79C3" w:rsidRPr="00DA0EF4" w:rsidRDefault="00AB79C3" w:rsidP="00AB79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80" w:type="dxa"/>
          </w:tcPr>
          <w:p w14:paraId="7085F4C8" w14:textId="77777777" w:rsidR="00AB79C3" w:rsidRPr="00DA0EF4" w:rsidRDefault="00AB79C3" w:rsidP="00AB79C3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071ED" w:rsidRPr="00DA0EF4" w14:paraId="67BC0C63" w14:textId="77777777" w:rsidTr="00F973B5">
        <w:trPr>
          <w:cantSplit/>
        </w:trPr>
        <w:tc>
          <w:tcPr>
            <w:tcW w:w="6220" w:type="dxa"/>
          </w:tcPr>
          <w:p w14:paraId="207828E2" w14:textId="77777777" w:rsidR="00A071ED" w:rsidRPr="00DA0EF4" w:rsidRDefault="00A071ED" w:rsidP="00A071ED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677" w:type="dxa"/>
            <w:shd w:val="clear" w:color="auto" w:fill="FAFAFA"/>
          </w:tcPr>
          <w:p w14:paraId="3CC534C7" w14:textId="591CB936" w:rsidR="00A071ED" w:rsidRPr="00DA0EF4" w:rsidRDefault="000D7577" w:rsidP="00A071ED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D75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D75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0D75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FD55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0D75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D75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680" w:type="dxa"/>
          </w:tcPr>
          <w:p w14:paraId="7486857D" w14:textId="6F1F5183" w:rsidR="00A071ED" w:rsidRPr="00DA0EF4" w:rsidRDefault="00A071ED" w:rsidP="00A071ED">
            <w:pPr>
              <w:ind w:right="-72" w:firstLine="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</w:tr>
    </w:tbl>
    <w:p w14:paraId="6572B29E" w14:textId="5F77C8EC" w:rsidR="005232F9" w:rsidRPr="00DA0EF4" w:rsidRDefault="005232F9" w:rsidP="00F973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5233027C" w14:textId="77777777" w:rsidTr="005E32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A754D" w14:textId="1619D1BC" w:rsidR="00767150" w:rsidRPr="00DA0EF4" w:rsidRDefault="00836E5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DF2E9A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09F31E1A" w14:textId="77777777" w:rsidR="008A7F60" w:rsidRPr="00DA0EF4" w:rsidRDefault="008A7F60" w:rsidP="00A365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A0EF4" w14:paraId="30B2DFE3" w14:textId="77777777" w:rsidTr="00AE7754">
        <w:trPr>
          <w:cantSplit/>
        </w:trPr>
        <w:tc>
          <w:tcPr>
            <w:tcW w:w="4390" w:type="dxa"/>
            <w:vAlign w:val="bottom"/>
          </w:tcPr>
          <w:p w14:paraId="4ED670C2" w14:textId="77777777" w:rsidR="008A7F60" w:rsidRPr="00DA0EF4" w:rsidRDefault="008A7F6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3B0ADDA" w14:textId="77777777" w:rsidR="008A7F60" w:rsidRPr="00DA0EF4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0A42D5" w14:textId="77777777" w:rsidR="008A7F60" w:rsidRPr="00DA0EF4" w:rsidRDefault="008A7F60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B79C3" w:rsidRPr="00DA0EF4" w14:paraId="087ABAF8" w14:textId="77777777" w:rsidTr="00AE7754">
        <w:trPr>
          <w:cantSplit/>
        </w:trPr>
        <w:tc>
          <w:tcPr>
            <w:tcW w:w="4390" w:type="dxa"/>
            <w:vAlign w:val="bottom"/>
          </w:tcPr>
          <w:p w14:paraId="5943E0B4" w14:textId="77777777" w:rsidR="00AB79C3" w:rsidRPr="00DA0EF4" w:rsidRDefault="00AB79C3" w:rsidP="00AB79C3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C10400B" w14:textId="7968DA7A" w:rsidR="00AB79C3" w:rsidRPr="00DA0EF4" w:rsidRDefault="00DC63A8" w:rsidP="00AB79C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675B9FE" w14:textId="7C0BBD14" w:rsidR="00AB79C3" w:rsidRPr="00DA0EF4" w:rsidRDefault="004E55A3" w:rsidP="00AB79C3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D6D1080" w14:textId="62BF72F5" w:rsidR="00AB79C3" w:rsidRPr="00DA0EF4" w:rsidRDefault="00DC63A8" w:rsidP="00AB79C3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C1EE66D" w14:textId="46D20D94" w:rsidR="00AB79C3" w:rsidRPr="00DA0EF4" w:rsidRDefault="004E55A3" w:rsidP="00AB79C3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70BFE" w:rsidRPr="00DA0EF4" w14:paraId="75842D20" w14:textId="77777777" w:rsidTr="00AE7754">
        <w:trPr>
          <w:cantSplit/>
        </w:trPr>
        <w:tc>
          <w:tcPr>
            <w:tcW w:w="4390" w:type="dxa"/>
            <w:vAlign w:val="bottom"/>
          </w:tcPr>
          <w:p w14:paraId="676367A0" w14:textId="77777777" w:rsidR="00C70BFE" w:rsidRPr="00DA0EF4" w:rsidRDefault="00C70BFE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B8B536B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B0C1818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A054408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70FD5A7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DA0EF4" w14:paraId="5F436672" w14:textId="77777777" w:rsidTr="00AE7754">
        <w:trPr>
          <w:cantSplit/>
        </w:trPr>
        <w:tc>
          <w:tcPr>
            <w:tcW w:w="4390" w:type="dxa"/>
            <w:vAlign w:val="bottom"/>
          </w:tcPr>
          <w:p w14:paraId="6AC40D13" w14:textId="77777777" w:rsidR="00C70BFE" w:rsidRPr="00DA0EF4" w:rsidRDefault="00C70BFE" w:rsidP="00A365CC">
            <w:pPr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673D5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A069BBB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11765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B3B5BF3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071ED" w:rsidRPr="00DA0EF4" w14:paraId="16DA30C0" w14:textId="77777777" w:rsidTr="00AE7754">
        <w:trPr>
          <w:cantSplit/>
        </w:trPr>
        <w:tc>
          <w:tcPr>
            <w:tcW w:w="4390" w:type="dxa"/>
            <w:vAlign w:val="bottom"/>
          </w:tcPr>
          <w:p w14:paraId="37BE1648" w14:textId="24AE2696" w:rsidR="00A071ED" w:rsidRPr="00DA0EF4" w:rsidRDefault="00A071ED" w:rsidP="00F973B5">
            <w:pPr>
              <w:tabs>
                <w:tab w:val="left" w:pos="1065"/>
              </w:tabs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</w:t>
            </w:r>
            <w:r w:rsidR="00F973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698D18" w14:textId="40462C51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C358ED" w:rsidRPr="00C35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C358ED" w:rsidRPr="00C35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5" w:type="dxa"/>
            <w:vAlign w:val="bottom"/>
          </w:tcPr>
          <w:p w14:paraId="76568963" w14:textId="360CA721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19997" w14:textId="3F005D66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C358ED" w:rsidRPr="00C35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C358ED" w:rsidRPr="00C35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5" w:type="dxa"/>
            <w:vAlign w:val="bottom"/>
          </w:tcPr>
          <w:p w14:paraId="19CE3529" w14:textId="74477CF6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</w:tr>
      <w:tr w:rsidR="00C0533F" w:rsidRPr="00DA0EF4" w14:paraId="621D002F" w14:textId="77777777" w:rsidTr="00592A75">
        <w:trPr>
          <w:cantSplit/>
        </w:trPr>
        <w:tc>
          <w:tcPr>
            <w:tcW w:w="4390" w:type="dxa"/>
            <w:vAlign w:val="bottom"/>
          </w:tcPr>
          <w:p w14:paraId="77B7CBC8" w14:textId="7EF0DFCA" w:rsidR="00C0533F" w:rsidRPr="00DA0EF4" w:rsidRDefault="00F973B5" w:rsidP="00F973B5">
            <w:pPr>
              <w:tabs>
                <w:tab w:val="left" w:pos="1065"/>
              </w:tabs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C0533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C0533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บริษัทย่อย (หมายเหตุข้อ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C0533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0533F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1BE9A" w14:textId="51E86549" w:rsidR="00C0533F" w:rsidRPr="00DA0EF4" w:rsidRDefault="000070FE" w:rsidP="0059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00C9F909" w14:textId="77777777" w:rsidR="00C0533F" w:rsidRPr="00DA0EF4" w:rsidRDefault="00C0533F" w:rsidP="0059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36EA3" w14:textId="3C29C9DE" w:rsidR="00C0533F" w:rsidRPr="00DA0EF4" w:rsidRDefault="00836E55" w:rsidP="0059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533F" w:rsidRPr="00C35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C0533F" w:rsidRPr="00C35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5" w:type="dxa"/>
            <w:vAlign w:val="bottom"/>
          </w:tcPr>
          <w:p w14:paraId="04984F0B" w14:textId="76537343" w:rsidR="00C0533F" w:rsidRPr="00DA0EF4" w:rsidRDefault="00776E21" w:rsidP="0059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071ED" w:rsidRPr="00DA0EF4" w14:paraId="7F61E2B6" w14:textId="77777777" w:rsidTr="00AE7754">
        <w:trPr>
          <w:cantSplit/>
        </w:trPr>
        <w:tc>
          <w:tcPr>
            <w:tcW w:w="4390" w:type="dxa"/>
            <w:vAlign w:val="bottom"/>
          </w:tcPr>
          <w:p w14:paraId="4B8CFAD5" w14:textId="01A74050" w:rsidR="00A071ED" w:rsidRPr="00DA0EF4" w:rsidRDefault="00A071ED" w:rsidP="00A071ED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เจ้าหนี้อื่น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  <w:t xml:space="preserve">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7FA959" w14:textId="36DDD277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91A94" w:rsidRPr="00091A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091A94" w:rsidRPr="00091A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5" w:type="dxa"/>
            <w:vAlign w:val="bottom"/>
          </w:tcPr>
          <w:p w14:paraId="0E90B1B9" w14:textId="22C356DA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EB962" w14:textId="66953E76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358ED" w:rsidRPr="00C35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C358ED" w:rsidRPr="00C35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5" w:type="dxa"/>
            <w:vAlign w:val="bottom"/>
          </w:tcPr>
          <w:p w14:paraId="4A1AC0C3" w14:textId="03D6AE10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</w:tr>
      <w:tr w:rsidR="00776E21" w:rsidRPr="00DA0EF4" w14:paraId="04C82BD0" w14:textId="77777777" w:rsidTr="00AE7754">
        <w:trPr>
          <w:cantSplit/>
        </w:trPr>
        <w:tc>
          <w:tcPr>
            <w:tcW w:w="4390" w:type="dxa"/>
            <w:vAlign w:val="bottom"/>
          </w:tcPr>
          <w:p w14:paraId="75041B7F" w14:textId="503735FA" w:rsidR="00776E21" w:rsidRPr="00DA0EF4" w:rsidRDefault="00776E21" w:rsidP="00A071ED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76E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  <w:t xml:space="preserve">- </w:t>
            </w:r>
            <w:r w:rsidRPr="00776E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บริษัทย่อย (หมายเหตุข้อ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776E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776E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9FD6AA" w14:textId="698631DD" w:rsidR="00776E21" w:rsidRPr="006C79C6" w:rsidRDefault="00776E21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43FB1797" w14:textId="2C8E48A8" w:rsidR="00776E21" w:rsidRPr="006C79C6" w:rsidRDefault="00776E21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4E1E9" w14:textId="7A79C52D" w:rsidR="00776E21" w:rsidRPr="006C79C6" w:rsidRDefault="00776E21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261B6A42" w14:textId="3583C5DB" w:rsidR="00776E21" w:rsidRPr="006C79C6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776E21" w:rsidRPr="00776E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A071ED" w:rsidRPr="00DA0EF4" w14:paraId="5C7C2520" w14:textId="77777777" w:rsidTr="00AE7754">
        <w:trPr>
          <w:cantSplit/>
        </w:trPr>
        <w:tc>
          <w:tcPr>
            <w:tcW w:w="4390" w:type="dxa"/>
            <w:vAlign w:val="bottom"/>
          </w:tcPr>
          <w:p w14:paraId="5FD5CF6A" w14:textId="77777777" w:rsidR="00A071ED" w:rsidRPr="00DA0EF4" w:rsidRDefault="00A071ED" w:rsidP="00A071ED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ค่าแรงค้างจ่าย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30813" w14:textId="2174E7A6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358ED" w:rsidRPr="00C35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C358ED" w:rsidRPr="00C35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5" w:type="dxa"/>
            <w:vAlign w:val="bottom"/>
          </w:tcPr>
          <w:p w14:paraId="45D99054" w14:textId="00FB3F4F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2AEAC" w14:textId="47EFB6BE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358ED" w:rsidRPr="00C35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C358ED" w:rsidRPr="00C35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5" w:type="dxa"/>
            <w:vAlign w:val="bottom"/>
          </w:tcPr>
          <w:p w14:paraId="1E73D341" w14:textId="5BD9822A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</w:tr>
      <w:tr w:rsidR="00A071ED" w:rsidRPr="00DA0EF4" w14:paraId="641E8126" w14:textId="77777777" w:rsidTr="00AE7754">
        <w:trPr>
          <w:cantSplit/>
        </w:trPr>
        <w:tc>
          <w:tcPr>
            <w:tcW w:w="4390" w:type="dxa"/>
            <w:vAlign w:val="bottom"/>
          </w:tcPr>
          <w:p w14:paraId="21A92587" w14:textId="77777777" w:rsidR="00A071ED" w:rsidRPr="00DA0EF4" w:rsidRDefault="00A071ED" w:rsidP="00A071ED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116AE8" w14:textId="7CADEC6F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358ED" w:rsidRPr="00C35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C358ED" w:rsidRPr="00C35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5" w:type="dxa"/>
            <w:vAlign w:val="bottom"/>
          </w:tcPr>
          <w:p w14:paraId="443F2F55" w14:textId="3CA3DCCE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079CD5" w14:textId="30E53899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358ED" w:rsidRPr="00C35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C358ED" w:rsidRPr="00C35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5" w:type="dxa"/>
            <w:vAlign w:val="bottom"/>
          </w:tcPr>
          <w:p w14:paraId="0A185FC3" w14:textId="235B7AFC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</w:tr>
      <w:tr w:rsidR="00A071ED" w:rsidRPr="00DA0EF4" w14:paraId="1AD5DA2C" w14:textId="77777777" w:rsidTr="00AE7754">
        <w:trPr>
          <w:cantSplit/>
        </w:trPr>
        <w:tc>
          <w:tcPr>
            <w:tcW w:w="4390" w:type="dxa"/>
            <w:vAlign w:val="bottom"/>
          </w:tcPr>
          <w:p w14:paraId="014D6952" w14:textId="77777777" w:rsidR="00A071ED" w:rsidRPr="00DA0EF4" w:rsidRDefault="00A071ED" w:rsidP="00A071ED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E3274" w14:textId="2D30C152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E3D55" w:rsidRPr="00AE3D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AE3D55" w:rsidRPr="00AE3D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E724071" w14:textId="0CA3DC3E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1F0C26" w14:textId="26517CC4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E3D55" w:rsidRPr="00AE3D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AE3D55" w:rsidRPr="00AE3D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221EEDF" w14:textId="43444BF8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  <w:tr w:rsidR="00A071ED" w:rsidRPr="00DA0EF4" w14:paraId="6C53D4E4" w14:textId="77777777" w:rsidTr="00AE7754">
        <w:trPr>
          <w:cantSplit/>
        </w:trPr>
        <w:tc>
          <w:tcPr>
            <w:tcW w:w="4390" w:type="dxa"/>
            <w:vAlign w:val="bottom"/>
          </w:tcPr>
          <w:p w14:paraId="191F98E3" w14:textId="77777777" w:rsidR="00A071ED" w:rsidRPr="00DA0EF4" w:rsidRDefault="00A071ED" w:rsidP="00A071ED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38FA34" w14:textId="7F36961D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AE3D55" w:rsidRPr="00AE3D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AE3D55" w:rsidRPr="00AE3D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39081" w14:textId="1D0B97CE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2B8932" w14:textId="6EA10810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C358ED" w:rsidRPr="00C35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C358ED" w:rsidRPr="00C358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AFEF5" w14:textId="65EF23F3" w:rsidR="00A071ED" w:rsidRPr="00DA0EF4" w:rsidRDefault="00836E55" w:rsidP="00A071E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A071ED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</w:tr>
    </w:tbl>
    <w:p w14:paraId="4198A426" w14:textId="77777777" w:rsidR="00D8044D" w:rsidRPr="00DA0EF4" w:rsidRDefault="00CE79D5" w:rsidP="00A365CC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6C80" w:rsidRPr="00DA0EF4" w14:paraId="51F1088C" w14:textId="77777777" w:rsidTr="005E32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46F350" w14:textId="394F5FF4" w:rsidR="008B6C80" w:rsidRPr="00DA0EF4" w:rsidRDefault="008B6C80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14:paraId="26E1BD73" w14:textId="77777777" w:rsidR="008B6C80" w:rsidRPr="00DA0EF4" w:rsidRDefault="008B6C80" w:rsidP="00A365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2DAF68" w14:textId="0AC53082" w:rsidR="008B6C80" w:rsidRPr="00DA0EF4" w:rsidRDefault="008F510C" w:rsidP="00A365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หนี้สินที่เกิดจากสัญญาคือเงินรับล่วงหน้า</w:t>
      </w:r>
      <w:r w:rsidR="00E64648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ค่าสินค้า</w:t>
      </w:r>
      <w:r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จากลูกค้า โดย</w:t>
      </w:r>
      <w:r w:rsidR="008B6C80" w:rsidRPr="00DA0E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1CAEFF53" w14:textId="77777777" w:rsidR="0064214D" w:rsidRPr="00DA0EF4" w:rsidRDefault="0064214D" w:rsidP="00A365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0028D" w:rsidRPr="00DA0EF4" w14:paraId="5CFE72C5" w14:textId="77777777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5E521" w14:textId="77777777" w:rsidR="0090028D" w:rsidRPr="00DA0EF4" w:rsidRDefault="0090028D" w:rsidP="00A365C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B3CB87" w14:textId="77777777" w:rsidR="0090028D" w:rsidRPr="00DA0EF4" w:rsidRDefault="0090028D" w:rsidP="00A365C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B93B7C9" w14:textId="77777777" w:rsidR="0090028D" w:rsidRPr="00DA0EF4" w:rsidRDefault="0090028D" w:rsidP="00A365C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2117" w:rsidRPr="00DA0EF4" w14:paraId="5EEF0183" w14:textId="77777777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5E278" w14:textId="77777777" w:rsidR="00C32117" w:rsidRPr="00DA0EF4" w:rsidRDefault="00C32117" w:rsidP="00C3211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DF128" w14:textId="6E325771" w:rsidR="00C32117" w:rsidRPr="00DA0EF4" w:rsidRDefault="00DC63A8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96405" w14:textId="7D2968D7" w:rsidR="00C32117" w:rsidRPr="00DA0EF4" w:rsidRDefault="004E55A3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C32117" w:rsidRPr="00DA0EF4" w14:paraId="6881DDA3" w14:textId="77777777" w:rsidTr="0090028D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9D56F" w14:textId="77777777" w:rsidR="00C32117" w:rsidRPr="00DA0EF4" w:rsidRDefault="00C32117" w:rsidP="00C3211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DCACF" w14:textId="77777777" w:rsidR="00C32117" w:rsidRPr="00DA0EF4" w:rsidRDefault="00C32117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FA259E" w14:textId="77777777" w:rsidR="00C32117" w:rsidRPr="00DA0EF4" w:rsidRDefault="00C32117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32117" w:rsidRPr="00DA0EF4" w14:paraId="6A65DB81" w14:textId="77777777" w:rsidTr="000045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09BBE" w14:textId="77777777" w:rsidR="00C32117" w:rsidRPr="00DA0EF4" w:rsidRDefault="00C32117" w:rsidP="00C32117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03A695" w14:textId="77777777" w:rsidR="00C32117" w:rsidRPr="00DA0EF4" w:rsidRDefault="00C32117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1A84CF" w14:textId="77777777" w:rsidR="00C32117" w:rsidRPr="00DA0EF4" w:rsidRDefault="00C32117" w:rsidP="00C321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92712" w:rsidRPr="00DA0EF4" w14:paraId="389DB08F" w14:textId="77777777" w:rsidTr="0000459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0A2C9B0" w14:textId="77777777" w:rsidR="00892712" w:rsidRPr="00DA0EF4" w:rsidRDefault="00892712" w:rsidP="0089271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05F5E" w14:textId="1960500A" w:rsidR="00892712" w:rsidRPr="00DA0EF4" w:rsidRDefault="00836E55" w:rsidP="008927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AE2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00AE2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791B5" w14:textId="4503FD9E" w:rsidR="00892712" w:rsidRPr="00DA0EF4" w:rsidRDefault="00836E55" w:rsidP="008927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92712"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892712" w:rsidRPr="00DA0EF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</w:tbl>
    <w:p w14:paraId="4C5A5C5B" w14:textId="52A6C985" w:rsidR="00773ADA" w:rsidRPr="00DA0EF4" w:rsidRDefault="00773ADA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2CEF89EE" w14:textId="77777777" w:rsidTr="005E32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95DA96" w14:textId="0A5469A6" w:rsidR="00767150" w:rsidRPr="00DA0EF4" w:rsidRDefault="00836E5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8" w:name="OLE_LINK9"/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6115ED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115ED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C8B3657" w14:textId="77777777" w:rsidR="005F05DA" w:rsidRPr="00DA0EF4" w:rsidRDefault="005F05DA" w:rsidP="00A365C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03B0A15E" w14:textId="1BACF8F0" w:rsidR="00DF78BD" w:rsidRPr="00DA0EF4" w:rsidRDefault="00DF78BD" w:rsidP="00A365C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รายการเคลื่อนไหวของภาระผูกพันผลประโยชน์พนักงาน</w:t>
      </w:r>
      <w:r w:rsidR="008B6C80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ที่กำหนดไว้ระหว่างปี</w:t>
      </w: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มีดังนี้</w:t>
      </w:r>
    </w:p>
    <w:p w14:paraId="55D6D924" w14:textId="77777777" w:rsidR="005E32AF" w:rsidRPr="00DA0EF4" w:rsidRDefault="005E32AF" w:rsidP="00A365CC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670"/>
        <w:gridCol w:w="1440"/>
        <w:gridCol w:w="1440"/>
      </w:tblGrid>
      <w:tr w:rsidR="00BF7049" w:rsidRPr="007E5C00" w14:paraId="551BB10E" w14:textId="77777777" w:rsidTr="00FF7BB7">
        <w:trPr>
          <w:cantSplit/>
        </w:trPr>
        <w:tc>
          <w:tcPr>
            <w:tcW w:w="6670" w:type="dxa"/>
            <w:vAlign w:val="bottom"/>
          </w:tcPr>
          <w:p w14:paraId="5A386EAC" w14:textId="77777777" w:rsidR="00BF7049" w:rsidRPr="007E5C00" w:rsidRDefault="00BF7049" w:rsidP="00BF7049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hideMark/>
          </w:tcPr>
          <w:p w14:paraId="0F99AB5F" w14:textId="77777777" w:rsidR="00BF7049" w:rsidRPr="007E5C00" w:rsidRDefault="00BF7049" w:rsidP="00BF70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1FAB319" w14:textId="15501596" w:rsidR="00BF7049" w:rsidRPr="007E5C00" w:rsidRDefault="00BF7049" w:rsidP="00BF70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7049" w:rsidRPr="007E5C00" w14:paraId="1339DCC6" w14:textId="77777777" w:rsidTr="00FF7BB7">
        <w:trPr>
          <w:cantSplit/>
        </w:trPr>
        <w:tc>
          <w:tcPr>
            <w:tcW w:w="6670" w:type="dxa"/>
            <w:vAlign w:val="bottom"/>
          </w:tcPr>
          <w:p w14:paraId="22645116" w14:textId="77777777" w:rsidR="00BF7049" w:rsidRPr="007E5C00" w:rsidRDefault="00BF7049" w:rsidP="00BF7049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877B27" w14:textId="1EF2D61A" w:rsidR="00BF7049" w:rsidRPr="007E5C00" w:rsidRDefault="00DC63A8" w:rsidP="00BF7049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8C6FEB" w14:textId="290FE3A3" w:rsidR="00BF7049" w:rsidRPr="007E5C00" w:rsidRDefault="004E55A3" w:rsidP="00BF7049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F7049" w:rsidRPr="007E5C00" w14:paraId="487180CD" w14:textId="77777777" w:rsidTr="00FF7BB7">
        <w:trPr>
          <w:cantSplit/>
        </w:trPr>
        <w:tc>
          <w:tcPr>
            <w:tcW w:w="6670" w:type="dxa"/>
            <w:vAlign w:val="bottom"/>
          </w:tcPr>
          <w:p w14:paraId="2DD75A2B" w14:textId="77777777" w:rsidR="00BF7049" w:rsidRPr="007E5C00" w:rsidRDefault="00BF7049" w:rsidP="00BF7049">
            <w:pPr>
              <w:ind w:right="-7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9AAECFA" w14:textId="31A6541F" w:rsidR="00BF7049" w:rsidRPr="007E5C00" w:rsidRDefault="00BF7049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D5205FD" w14:textId="77777777" w:rsidR="00BF7049" w:rsidRPr="007E5C00" w:rsidRDefault="00BF7049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F7049" w:rsidRPr="007E5C00" w14:paraId="407048F7" w14:textId="77777777" w:rsidTr="00FF7BB7">
        <w:trPr>
          <w:cantSplit/>
        </w:trPr>
        <w:tc>
          <w:tcPr>
            <w:tcW w:w="6670" w:type="dxa"/>
            <w:vAlign w:val="bottom"/>
          </w:tcPr>
          <w:p w14:paraId="45670D97" w14:textId="77777777" w:rsidR="00BF7049" w:rsidRPr="007E5C00" w:rsidRDefault="00BF7049" w:rsidP="00BF7049">
            <w:pPr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140E2" w14:textId="77777777" w:rsidR="00BF7049" w:rsidRPr="007E5C00" w:rsidRDefault="00BF7049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A2EE94" w14:textId="77777777" w:rsidR="00BF7049" w:rsidRPr="007E5C00" w:rsidRDefault="00BF7049" w:rsidP="00BF704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92712" w:rsidRPr="007E5C00" w14:paraId="17931559" w14:textId="77777777" w:rsidTr="00AE2C5C">
        <w:trPr>
          <w:cantSplit/>
        </w:trPr>
        <w:tc>
          <w:tcPr>
            <w:tcW w:w="6670" w:type="dxa"/>
            <w:hideMark/>
          </w:tcPr>
          <w:p w14:paraId="2EAC00A0" w14:textId="5CE671D6" w:rsidR="00892712" w:rsidRPr="007E5C00" w:rsidRDefault="00892712" w:rsidP="0089271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A0CC40" w14:textId="530C2845" w:rsidR="00892712" w:rsidRPr="007E5C00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40AB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A40AB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vAlign w:val="bottom"/>
          </w:tcPr>
          <w:p w14:paraId="0EC869BA" w14:textId="4665AD6C" w:rsidR="00892712" w:rsidRPr="007E5C00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9271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89271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</w:tr>
      <w:tr w:rsidR="00892712" w:rsidRPr="007E5C00" w14:paraId="7C03EECA" w14:textId="77777777" w:rsidTr="00AE2C5C">
        <w:trPr>
          <w:cantSplit/>
        </w:trPr>
        <w:tc>
          <w:tcPr>
            <w:tcW w:w="6670" w:type="dxa"/>
            <w:hideMark/>
          </w:tcPr>
          <w:p w14:paraId="00A6A950" w14:textId="77777777" w:rsidR="00892712" w:rsidRPr="007E5C00" w:rsidRDefault="00892712" w:rsidP="0089271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14BA1B76" w14:textId="46A638F9" w:rsidR="00892712" w:rsidRPr="007E5C00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40AB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A40AB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</w:tcPr>
          <w:p w14:paraId="42BC3697" w14:textId="26699793" w:rsidR="00892712" w:rsidRPr="007E5C00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9271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89271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</w:tr>
      <w:tr w:rsidR="00892712" w:rsidRPr="007E5C00" w14:paraId="3E5C896E" w14:textId="77777777" w:rsidTr="00AE2C5C">
        <w:trPr>
          <w:cantSplit/>
        </w:trPr>
        <w:tc>
          <w:tcPr>
            <w:tcW w:w="6670" w:type="dxa"/>
            <w:hideMark/>
          </w:tcPr>
          <w:p w14:paraId="3DECC58D" w14:textId="1A7405E3" w:rsidR="00892712" w:rsidRPr="007E5C00" w:rsidRDefault="00892712" w:rsidP="0089271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</w:tcPr>
          <w:p w14:paraId="3F6389F7" w14:textId="720B42DB" w:rsidR="00892712" w:rsidRPr="007E5C00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A40AB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</w:tcPr>
          <w:p w14:paraId="68B0971A" w14:textId="07463184" w:rsidR="00892712" w:rsidRPr="007E5C00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89271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</w:tr>
      <w:tr w:rsidR="00892712" w:rsidRPr="007E5C00" w14:paraId="29DB3D2F" w14:textId="77777777" w:rsidTr="00AE2C5C">
        <w:trPr>
          <w:cantSplit/>
        </w:trPr>
        <w:tc>
          <w:tcPr>
            <w:tcW w:w="6670" w:type="dxa"/>
          </w:tcPr>
          <w:p w14:paraId="75073425" w14:textId="5C6397D4" w:rsidR="00892712" w:rsidRPr="007E5C00" w:rsidRDefault="00892712" w:rsidP="0089271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หมายเหตุข้อ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06871D1" w14:textId="77777777" w:rsidR="00892712" w:rsidRPr="007E5C00" w:rsidRDefault="00892712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1E33ADD" w14:textId="77777777" w:rsidR="00892712" w:rsidRPr="007E5C00" w:rsidRDefault="00892712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92712" w:rsidRPr="007E5C00" w14:paraId="38A9A727" w14:textId="77777777" w:rsidTr="00AE2C5C">
        <w:trPr>
          <w:cantSplit/>
        </w:trPr>
        <w:tc>
          <w:tcPr>
            <w:tcW w:w="6670" w:type="dxa"/>
          </w:tcPr>
          <w:p w14:paraId="5AC6F0EB" w14:textId="22D53FC2" w:rsidR="00892712" w:rsidRPr="007E5C00" w:rsidRDefault="00892712" w:rsidP="00892712">
            <w:pPr>
              <w:tabs>
                <w:tab w:val="left" w:pos="36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ที่เกิดจากการเปลี่ยนแปลงข้อสมมติฐาน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ด้านประชากรศาสตร์</w:t>
            </w:r>
          </w:p>
        </w:tc>
        <w:tc>
          <w:tcPr>
            <w:tcW w:w="1440" w:type="dxa"/>
            <w:shd w:val="clear" w:color="auto" w:fill="FAFAFA"/>
          </w:tcPr>
          <w:p w14:paraId="1D153B5E" w14:textId="21C76758" w:rsidR="00892712" w:rsidRPr="007E5C00" w:rsidRDefault="00A40AB1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2935060" w14:textId="578B89CD" w:rsidR="00892712" w:rsidRPr="007E5C00" w:rsidRDefault="00892712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92712" w:rsidRPr="007E5C00" w14:paraId="4DD5ADF7" w14:textId="77777777" w:rsidTr="00AE2C5C">
        <w:trPr>
          <w:cantSplit/>
        </w:trPr>
        <w:tc>
          <w:tcPr>
            <w:tcW w:w="6670" w:type="dxa"/>
          </w:tcPr>
          <w:p w14:paraId="5F7E5909" w14:textId="7B0576D6" w:rsidR="00892712" w:rsidRPr="007E5C00" w:rsidRDefault="00892712" w:rsidP="00892712">
            <w:pPr>
              <w:tabs>
                <w:tab w:val="left" w:pos="36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ที่เกิดจากการเปลี่ยนแปลงข้อสมมติฐาน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0D2A8E42" w14:textId="3B8ADC5A" w:rsidR="00892712" w:rsidRPr="007E5C00" w:rsidRDefault="00A40AB1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4A0213D" w14:textId="391D8F43" w:rsidR="00892712" w:rsidRPr="007E5C00" w:rsidRDefault="00892712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92712" w:rsidRPr="007E5C00" w14:paraId="7B83B521" w14:textId="77777777" w:rsidTr="00AE2C5C">
        <w:trPr>
          <w:cantSplit/>
        </w:trPr>
        <w:tc>
          <w:tcPr>
            <w:tcW w:w="6670" w:type="dxa"/>
          </w:tcPr>
          <w:p w14:paraId="197FB500" w14:textId="1E42B712" w:rsidR="00892712" w:rsidRPr="007E5C00" w:rsidRDefault="00892712" w:rsidP="00892712">
            <w:pPr>
              <w:tabs>
                <w:tab w:val="left" w:pos="360"/>
              </w:tabs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440" w:type="dxa"/>
            <w:shd w:val="clear" w:color="auto" w:fill="FAFAFA"/>
          </w:tcPr>
          <w:p w14:paraId="534F736D" w14:textId="5934302D" w:rsidR="00892712" w:rsidRPr="007E5C00" w:rsidRDefault="00A40AB1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A0BFFCE" w14:textId="6BBF0D8A" w:rsidR="00892712" w:rsidRPr="007E5C00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9271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89271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  <w:tr w:rsidR="00892712" w:rsidRPr="007E5C00" w14:paraId="580F9756" w14:textId="77777777" w:rsidTr="00AE2C5C">
        <w:trPr>
          <w:cantSplit/>
        </w:trPr>
        <w:tc>
          <w:tcPr>
            <w:tcW w:w="6670" w:type="dxa"/>
          </w:tcPr>
          <w:p w14:paraId="7D0A248A" w14:textId="77777777" w:rsidR="00892712" w:rsidRPr="007E5C00" w:rsidRDefault="00892712" w:rsidP="0089271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28B633" w14:textId="4AC8FB53" w:rsidR="00892712" w:rsidRPr="007E5C00" w:rsidRDefault="00A40AB1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E283F0" w14:textId="6AB26908" w:rsidR="00892712" w:rsidRPr="007E5C00" w:rsidRDefault="00892712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92712" w:rsidRPr="007E5C00" w14:paraId="53E257DE" w14:textId="77777777" w:rsidTr="00AE2C5C">
        <w:trPr>
          <w:cantSplit/>
        </w:trPr>
        <w:tc>
          <w:tcPr>
            <w:tcW w:w="6670" w:type="dxa"/>
            <w:hideMark/>
          </w:tcPr>
          <w:p w14:paraId="692D9E26" w14:textId="7BE79F0C" w:rsidR="00892712" w:rsidRPr="007E5C00" w:rsidRDefault="00892712" w:rsidP="0089271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904D4" w14:textId="12153CCB" w:rsidR="00892712" w:rsidRPr="007E5C00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A40AB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A40AB1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DAF781" w14:textId="49B2E330" w:rsidR="00892712" w:rsidRPr="007E5C00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9271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89271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</w:tr>
    </w:tbl>
    <w:p w14:paraId="77A23795" w14:textId="253B3675" w:rsidR="00AE7754" w:rsidRPr="00DA0EF4" w:rsidRDefault="00AE7754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414B8C6" w14:textId="28B2ED5F" w:rsidR="008A7F60" w:rsidRPr="00DA0EF4" w:rsidRDefault="008A7F60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</w:t>
      </w:r>
      <w:r w:rsidR="006B447D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หลักในการประมาณการ</w:t>
      </w:r>
      <w:r w:rsidR="00AD7B7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ตามหลักคณิตศาสตร์ประกันภัยที่ใช้เป็นดังนี้</w:t>
      </w:r>
    </w:p>
    <w:p w14:paraId="7349217C" w14:textId="77777777" w:rsidR="00FF7BB7" w:rsidRPr="00DA0EF4" w:rsidRDefault="00FF7BB7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670"/>
        <w:gridCol w:w="1440"/>
        <w:gridCol w:w="1440"/>
      </w:tblGrid>
      <w:tr w:rsidR="00C22CAB" w:rsidRPr="00DA0EF4" w14:paraId="02F54AFF" w14:textId="77777777" w:rsidTr="00FF7BB7">
        <w:trPr>
          <w:cantSplit/>
        </w:trPr>
        <w:tc>
          <w:tcPr>
            <w:tcW w:w="6670" w:type="dxa"/>
            <w:vAlign w:val="bottom"/>
          </w:tcPr>
          <w:p w14:paraId="3D2D11A4" w14:textId="77777777" w:rsidR="00AD7B70" w:rsidRPr="00DA0EF4" w:rsidRDefault="00AD7B7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050A9B52" w14:textId="222E0A40" w:rsidR="00AD7B70" w:rsidRPr="00DA0EF4" w:rsidRDefault="00AD7B70" w:rsidP="00A365CC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E2340F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</w:tc>
      </w:tr>
      <w:tr w:rsidR="00AD7B70" w:rsidRPr="00DA0EF4" w14:paraId="5C879C7C" w14:textId="77777777" w:rsidTr="00FF7BB7">
        <w:trPr>
          <w:cantSplit/>
        </w:trPr>
        <w:tc>
          <w:tcPr>
            <w:tcW w:w="6670" w:type="dxa"/>
            <w:vAlign w:val="bottom"/>
          </w:tcPr>
          <w:p w14:paraId="174AC094" w14:textId="77777777" w:rsidR="00AD7B70" w:rsidRPr="00DA0EF4" w:rsidRDefault="00AD7B70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9CA9A21" w14:textId="16CF1A3B" w:rsidR="00AD7B70" w:rsidRPr="00DA0EF4" w:rsidRDefault="00AD7B70" w:rsidP="00A365CC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41C2C" w:rsidRPr="00DA0EF4" w14:paraId="47703593" w14:textId="77777777" w:rsidTr="00FF7BB7">
        <w:trPr>
          <w:cantSplit/>
        </w:trPr>
        <w:tc>
          <w:tcPr>
            <w:tcW w:w="6670" w:type="dxa"/>
            <w:vAlign w:val="bottom"/>
          </w:tcPr>
          <w:p w14:paraId="598B193C" w14:textId="77777777" w:rsidR="00241C2C" w:rsidRPr="00DA0EF4" w:rsidRDefault="00241C2C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540AFB" w14:textId="0BC45C2B" w:rsidR="00241C2C" w:rsidRPr="00DA0EF4" w:rsidRDefault="00836E55" w:rsidP="00A365CC">
            <w:pPr>
              <w:pStyle w:val="Heading2"/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41C2C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362682" w14:textId="202B4E4F" w:rsidR="00241C2C" w:rsidRPr="00DA0EF4" w:rsidRDefault="00836E55" w:rsidP="00A365CC">
            <w:pPr>
              <w:pStyle w:val="Heading2"/>
              <w:tabs>
                <w:tab w:val="left" w:pos="360"/>
              </w:tabs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41C2C"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C32117" w:rsidRPr="00DA0EF4" w14:paraId="78CC92B7" w14:textId="77777777" w:rsidTr="00FF7BB7">
        <w:trPr>
          <w:cantSplit/>
        </w:trPr>
        <w:tc>
          <w:tcPr>
            <w:tcW w:w="6670" w:type="dxa"/>
            <w:vAlign w:val="bottom"/>
          </w:tcPr>
          <w:p w14:paraId="36C414E8" w14:textId="77777777" w:rsidR="00C32117" w:rsidRPr="00DA0EF4" w:rsidRDefault="00C32117" w:rsidP="00C32117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2CD38" w14:textId="358B80CC" w:rsidR="00C32117" w:rsidRPr="00DA0EF4" w:rsidRDefault="00DC63A8" w:rsidP="00C32117">
            <w:pPr>
              <w:pStyle w:val="Heading2"/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79504" w14:textId="705443D0" w:rsidR="00C32117" w:rsidRPr="00DA0EF4" w:rsidRDefault="004E55A3" w:rsidP="00C32117">
            <w:pPr>
              <w:pStyle w:val="Heading2"/>
              <w:tabs>
                <w:tab w:val="left" w:pos="360"/>
              </w:tabs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32117" w:rsidRPr="00DA0EF4" w14:paraId="28F84C12" w14:textId="77777777" w:rsidTr="00FF7BB7">
        <w:trPr>
          <w:cantSplit/>
        </w:trPr>
        <w:tc>
          <w:tcPr>
            <w:tcW w:w="6670" w:type="dxa"/>
            <w:vAlign w:val="bottom"/>
          </w:tcPr>
          <w:p w14:paraId="5B2575A2" w14:textId="77777777" w:rsidR="00C32117" w:rsidRPr="00DA0EF4" w:rsidRDefault="00C32117" w:rsidP="00C32117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EAB22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9804AD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40AB1" w:rsidRPr="00DA0EF4" w14:paraId="25A88646" w14:textId="77777777" w:rsidTr="00AE2C5C">
        <w:trPr>
          <w:cantSplit/>
        </w:trPr>
        <w:tc>
          <w:tcPr>
            <w:tcW w:w="6670" w:type="dxa"/>
            <w:vAlign w:val="center"/>
            <w:hideMark/>
          </w:tcPr>
          <w:p w14:paraId="588B25AE" w14:textId="77777777" w:rsidR="00A40AB1" w:rsidRPr="00DA0EF4" w:rsidRDefault="00A40AB1" w:rsidP="00A40AB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440" w:type="dxa"/>
            <w:shd w:val="clear" w:color="auto" w:fill="FAFAFA"/>
          </w:tcPr>
          <w:p w14:paraId="6D316790" w14:textId="5BFD1F93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</w:tcPr>
          <w:p w14:paraId="1B5EF9F9" w14:textId="5E3B5688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A40AB1" w:rsidRPr="00DA0EF4" w14:paraId="40BCF280" w14:textId="77777777" w:rsidTr="00AE2C5C">
        <w:trPr>
          <w:cantSplit/>
        </w:trPr>
        <w:tc>
          <w:tcPr>
            <w:tcW w:w="6670" w:type="dxa"/>
            <w:vAlign w:val="center"/>
            <w:hideMark/>
          </w:tcPr>
          <w:p w14:paraId="4D33E37A" w14:textId="77777777" w:rsidR="00A40AB1" w:rsidRPr="00DA0EF4" w:rsidRDefault="00A40AB1" w:rsidP="00A40AB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</w:tcPr>
          <w:p w14:paraId="5AAA9410" w14:textId="084E7F23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</w:tcPr>
          <w:p w14:paraId="5CFF145C" w14:textId="571D3120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A40AB1" w:rsidRPr="00DA0EF4" w14:paraId="2FB742BF" w14:textId="77777777" w:rsidTr="00AE2C5C">
        <w:trPr>
          <w:cantSplit/>
        </w:trPr>
        <w:tc>
          <w:tcPr>
            <w:tcW w:w="6670" w:type="dxa"/>
            <w:vAlign w:val="center"/>
          </w:tcPr>
          <w:p w14:paraId="2BAFF39D" w14:textId="6049FBE8" w:rsidR="00A40AB1" w:rsidRPr="00DA0EF4" w:rsidRDefault="00A40AB1" w:rsidP="00A40AB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อัตราการลาออกของพนักงานรายเดือน</w:t>
            </w:r>
          </w:p>
        </w:tc>
        <w:tc>
          <w:tcPr>
            <w:tcW w:w="1440" w:type="dxa"/>
            <w:shd w:val="clear" w:color="auto" w:fill="FAFAFA"/>
          </w:tcPr>
          <w:p w14:paraId="1821A315" w14:textId="77777777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A1652" w14:textId="77777777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40AB1" w:rsidRPr="00DA0EF4" w14:paraId="51B2633C" w14:textId="77777777" w:rsidTr="00AE2C5C">
        <w:trPr>
          <w:cantSplit/>
        </w:trPr>
        <w:tc>
          <w:tcPr>
            <w:tcW w:w="6670" w:type="dxa"/>
            <w:vAlign w:val="center"/>
          </w:tcPr>
          <w:p w14:paraId="24887600" w14:textId="10BC554D" w:rsidR="00A40AB1" w:rsidRPr="00DA0EF4" w:rsidRDefault="00A40AB1" w:rsidP="00A40AB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อายุน้อยกว่า </w:t>
            </w:r>
            <w:r w:rsidR="00836E55" w:rsidRPr="00836E5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2223A4F6" w14:textId="0657241B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</w:tcPr>
          <w:p w14:paraId="4C7C255E" w14:textId="1686C037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</w:tr>
      <w:tr w:rsidR="00A40AB1" w:rsidRPr="00DA0EF4" w14:paraId="34F48552" w14:textId="77777777" w:rsidTr="00AE2C5C">
        <w:trPr>
          <w:cantSplit/>
        </w:trPr>
        <w:tc>
          <w:tcPr>
            <w:tcW w:w="6670" w:type="dxa"/>
            <w:vAlign w:val="center"/>
          </w:tcPr>
          <w:p w14:paraId="4395D7B4" w14:textId="236444A8" w:rsidR="00A40AB1" w:rsidRPr="00DA0EF4" w:rsidRDefault="00A40AB1" w:rsidP="00A40AB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ตั้งแต่ </w:t>
            </w:r>
            <w:r w:rsidR="00836E55" w:rsidRPr="00836E5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ถึง </w:t>
            </w:r>
            <w:r w:rsidR="00836E55" w:rsidRPr="00836E5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6680E53C" w14:textId="2FD1CCD5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</w:tcPr>
          <w:p w14:paraId="79E72E9F" w14:textId="3FB8B7E0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</w:tr>
      <w:tr w:rsidR="00A40AB1" w:rsidRPr="00DA0EF4" w14:paraId="0A3379AE" w14:textId="77777777" w:rsidTr="00AE2C5C">
        <w:trPr>
          <w:cantSplit/>
        </w:trPr>
        <w:tc>
          <w:tcPr>
            <w:tcW w:w="6670" w:type="dxa"/>
            <w:vAlign w:val="center"/>
          </w:tcPr>
          <w:p w14:paraId="23AB627F" w14:textId="04945A36" w:rsidR="00A40AB1" w:rsidRPr="00DA0EF4" w:rsidRDefault="00A40AB1" w:rsidP="00A40AB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ตั้งแต่ </w:t>
            </w:r>
            <w:r w:rsidR="00836E55" w:rsidRPr="00836E5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ถึง </w:t>
            </w:r>
            <w:r w:rsidR="00836E55" w:rsidRPr="00836E5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00EE7576" w14:textId="6CD5AF58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</w:tcPr>
          <w:p w14:paraId="571CE2BE" w14:textId="1CAD8C5F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A40AB1" w:rsidRPr="00DA0EF4" w14:paraId="4D4BC51E" w14:textId="77777777" w:rsidTr="00AE2C5C">
        <w:trPr>
          <w:cantSplit/>
        </w:trPr>
        <w:tc>
          <w:tcPr>
            <w:tcW w:w="6670" w:type="dxa"/>
            <w:vAlign w:val="center"/>
          </w:tcPr>
          <w:p w14:paraId="73CFC14E" w14:textId="4E11435B" w:rsidR="00A40AB1" w:rsidRPr="00DA0EF4" w:rsidRDefault="00A40AB1" w:rsidP="00A40AB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อายุ </w:t>
            </w:r>
            <w:r w:rsidR="00836E55" w:rsidRPr="00836E5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ขึ้นไป</w:t>
            </w:r>
          </w:p>
        </w:tc>
        <w:tc>
          <w:tcPr>
            <w:tcW w:w="1440" w:type="dxa"/>
            <w:shd w:val="clear" w:color="auto" w:fill="FAFAFA"/>
          </w:tcPr>
          <w:p w14:paraId="0437B6EA" w14:textId="7DBC1836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440" w:type="dxa"/>
          </w:tcPr>
          <w:p w14:paraId="6870DFEF" w14:textId="10AC6837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</w:tr>
      <w:tr w:rsidR="00A40AB1" w:rsidRPr="00DA0EF4" w14:paraId="408DFCEC" w14:textId="77777777" w:rsidTr="00AE2C5C">
        <w:trPr>
          <w:cantSplit/>
        </w:trPr>
        <w:tc>
          <w:tcPr>
            <w:tcW w:w="6670" w:type="dxa"/>
            <w:vAlign w:val="center"/>
          </w:tcPr>
          <w:p w14:paraId="04664E38" w14:textId="36A7A715" w:rsidR="00A40AB1" w:rsidRPr="00DA0EF4" w:rsidRDefault="00A40AB1" w:rsidP="00A40AB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อัตราการลาออกของพนักงานรายวัน</w:t>
            </w:r>
          </w:p>
        </w:tc>
        <w:tc>
          <w:tcPr>
            <w:tcW w:w="1440" w:type="dxa"/>
            <w:shd w:val="clear" w:color="auto" w:fill="FAFAFA"/>
          </w:tcPr>
          <w:p w14:paraId="63D37E27" w14:textId="4783A4AD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9B86C5" w14:textId="77777777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40AB1" w:rsidRPr="00DA0EF4" w14:paraId="2A22C8AC" w14:textId="77777777" w:rsidTr="00AE2C5C">
        <w:trPr>
          <w:cantSplit/>
        </w:trPr>
        <w:tc>
          <w:tcPr>
            <w:tcW w:w="6670" w:type="dxa"/>
            <w:vAlign w:val="center"/>
          </w:tcPr>
          <w:p w14:paraId="7616734C" w14:textId="212C6E5B" w:rsidR="00A40AB1" w:rsidRPr="00DA0EF4" w:rsidRDefault="00A40AB1" w:rsidP="00A40AB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อายุน้อยกว่า </w:t>
            </w:r>
            <w:r w:rsidR="00836E55" w:rsidRPr="00836E5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565215D5" w14:textId="5B7206E0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</w:tcPr>
          <w:p w14:paraId="261C6386" w14:textId="54893BFD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</w:tr>
      <w:tr w:rsidR="00A40AB1" w:rsidRPr="00DA0EF4" w14:paraId="316CFB5F" w14:textId="77777777" w:rsidTr="00AE2C5C">
        <w:trPr>
          <w:cantSplit/>
        </w:trPr>
        <w:tc>
          <w:tcPr>
            <w:tcW w:w="6670" w:type="dxa"/>
            <w:vAlign w:val="center"/>
          </w:tcPr>
          <w:p w14:paraId="2B75BF8A" w14:textId="433977E4" w:rsidR="00A40AB1" w:rsidRPr="00DA0EF4" w:rsidRDefault="00A40AB1" w:rsidP="00A40AB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ตั้งแต่ </w:t>
            </w:r>
            <w:r w:rsidR="00836E55" w:rsidRPr="00836E5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ถึง </w:t>
            </w:r>
            <w:r w:rsidR="00836E55" w:rsidRPr="00836E5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5F41D7CA" w14:textId="10E5A31B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</w:tcPr>
          <w:p w14:paraId="7C00453C" w14:textId="569E4687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</w:tr>
      <w:tr w:rsidR="00A40AB1" w:rsidRPr="00DA0EF4" w14:paraId="4BF94718" w14:textId="77777777" w:rsidTr="00AE2C5C">
        <w:trPr>
          <w:cantSplit/>
        </w:trPr>
        <w:tc>
          <w:tcPr>
            <w:tcW w:w="6670" w:type="dxa"/>
            <w:vAlign w:val="center"/>
          </w:tcPr>
          <w:p w14:paraId="41D73631" w14:textId="14259AD8" w:rsidR="00A40AB1" w:rsidRPr="00DA0EF4" w:rsidRDefault="00A40AB1" w:rsidP="00A40AB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ตั้งแต่ </w:t>
            </w:r>
            <w:r w:rsidR="00836E55" w:rsidRPr="00836E5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ถึง </w:t>
            </w:r>
            <w:r w:rsidR="00836E55" w:rsidRPr="00836E5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846C05A" w14:textId="7690B916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</w:tcPr>
          <w:p w14:paraId="4D4E32A2" w14:textId="533EC452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</w:p>
        </w:tc>
      </w:tr>
      <w:tr w:rsidR="00A40AB1" w:rsidRPr="00DA0EF4" w14:paraId="47FBAA64" w14:textId="77777777" w:rsidTr="00AE2C5C">
        <w:trPr>
          <w:cantSplit/>
        </w:trPr>
        <w:tc>
          <w:tcPr>
            <w:tcW w:w="6670" w:type="dxa"/>
            <w:vAlign w:val="center"/>
          </w:tcPr>
          <w:p w14:paraId="5DD7A31D" w14:textId="24A1B459" w:rsidR="00A40AB1" w:rsidRPr="00DA0EF4" w:rsidRDefault="00A40AB1" w:rsidP="00A40AB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อายุ </w:t>
            </w:r>
            <w:r w:rsidR="00836E55" w:rsidRPr="00836E5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ขึ้นไป</w:t>
            </w:r>
          </w:p>
        </w:tc>
        <w:tc>
          <w:tcPr>
            <w:tcW w:w="1440" w:type="dxa"/>
            <w:shd w:val="clear" w:color="auto" w:fill="FAFAFA"/>
          </w:tcPr>
          <w:p w14:paraId="34996F72" w14:textId="405100DB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440" w:type="dxa"/>
          </w:tcPr>
          <w:p w14:paraId="7D552F11" w14:textId="0CBCF01A" w:rsidR="00A40AB1" w:rsidRPr="00DA0EF4" w:rsidRDefault="00A40AB1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</w:p>
        </w:tc>
      </w:tr>
      <w:tr w:rsidR="00A40AB1" w:rsidRPr="00DA0EF4" w14:paraId="42E98EB9" w14:textId="77777777" w:rsidTr="00AE2C5C">
        <w:trPr>
          <w:cantSplit/>
        </w:trPr>
        <w:tc>
          <w:tcPr>
            <w:tcW w:w="6670" w:type="dxa"/>
            <w:vAlign w:val="center"/>
          </w:tcPr>
          <w:p w14:paraId="6ED5DBF3" w14:textId="77777777" w:rsidR="00A40AB1" w:rsidRPr="00DA0EF4" w:rsidRDefault="00A40AB1" w:rsidP="00A40AB1">
            <w:pP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A0EF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อายุเกษียณ</w:t>
            </w:r>
          </w:p>
        </w:tc>
        <w:tc>
          <w:tcPr>
            <w:tcW w:w="1440" w:type="dxa"/>
            <w:shd w:val="clear" w:color="auto" w:fill="FAFAFA"/>
          </w:tcPr>
          <w:p w14:paraId="1D63E121" w14:textId="1E57A2F2" w:rsidR="00A40AB1" w:rsidRPr="00DA0EF4" w:rsidRDefault="00836E55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A40AB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BC07F8A" w14:textId="26DA79C4" w:rsidR="00A40AB1" w:rsidRPr="00DA0EF4" w:rsidRDefault="00836E55" w:rsidP="00A40AB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A40AB1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bookmarkEnd w:id="28"/>
    </w:tbl>
    <w:p w14:paraId="151534E3" w14:textId="68F80E64" w:rsidR="00773ADA" w:rsidRPr="00DA0EF4" w:rsidRDefault="00773ADA" w:rsidP="00A365CC">
      <w:pPr>
        <w:ind w:left="540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14:paraId="699AAE98" w14:textId="77777777" w:rsidR="00C8023A" w:rsidRPr="00DA0EF4" w:rsidRDefault="00C8023A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</w:t>
      </w:r>
      <w:r w:rsidR="004B4F9A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ฐาน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หลักในการประมาณการตามหลักคณิตศาสตร์ประกันภัยเป็นดังต่อไปนี้</w:t>
      </w:r>
    </w:p>
    <w:p w14:paraId="6E28FE05" w14:textId="77777777" w:rsidR="00C8023A" w:rsidRPr="00DA0EF4" w:rsidRDefault="00C8023A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70"/>
        <w:gridCol w:w="1354"/>
        <w:gridCol w:w="1512"/>
        <w:gridCol w:w="1512"/>
        <w:gridCol w:w="1512"/>
        <w:gridCol w:w="1512"/>
      </w:tblGrid>
      <w:tr w:rsidR="00C22CAB" w:rsidRPr="00DA0EF4" w14:paraId="22D5369B" w14:textId="77777777" w:rsidTr="006115ED">
        <w:tc>
          <w:tcPr>
            <w:tcW w:w="2070" w:type="dxa"/>
          </w:tcPr>
          <w:p w14:paraId="35A5E8DF" w14:textId="77777777" w:rsidR="00C8023A" w:rsidRPr="00DA0EF4" w:rsidRDefault="00C8023A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</w:tcPr>
          <w:p w14:paraId="38E391F2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62D014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C8023A" w:rsidRPr="00DA0EF4" w14:paraId="3341F40A" w14:textId="77777777" w:rsidTr="006115ED">
        <w:tc>
          <w:tcPr>
            <w:tcW w:w="2070" w:type="dxa"/>
          </w:tcPr>
          <w:p w14:paraId="689C99A5" w14:textId="77777777" w:rsidR="00C8023A" w:rsidRPr="00DA0EF4" w:rsidRDefault="00C8023A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</w:tcPr>
          <w:p w14:paraId="5ABF37C4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CB3876" w14:textId="77777777" w:rsidR="00C8023A" w:rsidRPr="00DA0EF4" w:rsidRDefault="0007472E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ผลกระทบต่อภาระผู</w:t>
            </w:r>
            <w:r w:rsidR="00C8023A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กพันโครงการผลประโยชน์ที่กำหนดไว้</w:t>
            </w:r>
          </w:p>
        </w:tc>
      </w:tr>
      <w:tr w:rsidR="00C8023A" w:rsidRPr="00DA0EF4" w14:paraId="60142DCD" w14:textId="77777777" w:rsidTr="006115ED">
        <w:tc>
          <w:tcPr>
            <w:tcW w:w="2070" w:type="dxa"/>
          </w:tcPr>
          <w:p w14:paraId="043BF023" w14:textId="77777777" w:rsidR="00C8023A" w:rsidRPr="00DA0EF4" w:rsidRDefault="00C8023A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</w:tcPr>
          <w:p w14:paraId="0A7833A7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24557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การเพิ่มขึ้นของข้อสมมติ</w:t>
            </w:r>
            <w:r w:rsidR="004B4F9A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AF2E0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การลดลงของข้อสมมติ</w:t>
            </w:r>
            <w:r w:rsidR="004B4F9A"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</w:t>
            </w:r>
          </w:p>
        </w:tc>
      </w:tr>
      <w:tr w:rsidR="00C32117" w:rsidRPr="00DA0EF4" w14:paraId="2ACDC564" w14:textId="77777777" w:rsidTr="004172F5">
        <w:tc>
          <w:tcPr>
            <w:tcW w:w="2070" w:type="dxa"/>
          </w:tcPr>
          <w:p w14:paraId="012DF4AF" w14:textId="77777777" w:rsidR="00C32117" w:rsidRPr="00DA0EF4" w:rsidRDefault="00C32117" w:rsidP="00C32117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B107D91" w14:textId="54D4D4B8" w:rsidR="00C32117" w:rsidRPr="00DA0EF4" w:rsidRDefault="00C32117" w:rsidP="00C32117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ในข้อสมมติฐาน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E1306" w14:textId="19D5CFD9" w:rsidR="00C32117" w:rsidRPr="00DA0EF4" w:rsidRDefault="00DC63A8" w:rsidP="00C32117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C88FA" w14:textId="4899188E" w:rsidR="00C32117" w:rsidRPr="00DA0EF4" w:rsidRDefault="004E55A3" w:rsidP="00C32117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F9059" w14:textId="76EA758B" w:rsidR="00C32117" w:rsidRPr="00DA0EF4" w:rsidRDefault="00DC63A8" w:rsidP="00C32117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182A5" w14:textId="39F0ED59" w:rsidR="00C32117" w:rsidRPr="00DA0EF4" w:rsidRDefault="004E55A3" w:rsidP="00C32117">
            <w:pPr>
              <w:pStyle w:val="Heading2"/>
              <w:tabs>
                <w:tab w:val="clear" w:pos="540"/>
              </w:tabs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8023A" w:rsidRPr="00DA0EF4" w14:paraId="62BD8950" w14:textId="77777777" w:rsidTr="006115ED">
        <w:tc>
          <w:tcPr>
            <w:tcW w:w="2070" w:type="dxa"/>
          </w:tcPr>
          <w:p w14:paraId="331A51D0" w14:textId="77777777" w:rsidR="00C8023A" w:rsidRPr="00DA0EF4" w:rsidRDefault="00C8023A" w:rsidP="00A365CC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3C17327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7F6B69CB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6C68DA7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A3511B8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-4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0F56F5A" w14:textId="77777777" w:rsidR="00C8023A" w:rsidRPr="00DA0EF4" w:rsidRDefault="00C8023A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A40AB1" w:rsidRPr="00DA0EF4" w14:paraId="6119E465" w14:textId="77777777" w:rsidTr="00AE2C5C">
        <w:tc>
          <w:tcPr>
            <w:tcW w:w="2070" w:type="dxa"/>
          </w:tcPr>
          <w:p w14:paraId="1C49B60E" w14:textId="77777777" w:rsidR="00A40AB1" w:rsidRPr="00DA0EF4" w:rsidRDefault="00A40AB1" w:rsidP="00A40AB1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354" w:type="dxa"/>
          </w:tcPr>
          <w:p w14:paraId="52D9FCEB" w14:textId="03EE6BFF" w:rsidR="00A40AB1" w:rsidRPr="00DA0EF4" w:rsidRDefault="00A40AB1" w:rsidP="00A40AB1">
            <w:pPr>
              <w:pStyle w:val="Heading2"/>
              <w:tabs>
                <w:tab w:val="clear" w:pos="540"/>
              </w:tabs>
              <w:ind w:left="0" w:right="-7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14:paraId="0FC8A84E" w14:textId="576536F9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512" w:type="dxa"/>
            <w:shd w:val="clear" w:color="auto" w:fill="auto"/>
          </w:tcPr>
          <w:p w14:paraId="1FED5F27" w14:textId="5A404C68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512" w:type="dxa"/>
            <w:shd w:val="clear" w:color="auto" w:fill="FAFAFA"/>
          </w:tcPr>
          <w:p w14:paraId="70681216" w14:textId="2DBFDD00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512" w:type="dxa"/>
          </w:tcPr>
          <w:p w14:paraId="638ADBAA" w14:textId="0F788212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</w:t>
            </w:r>
          </w:p>
        </w:tc>
      </w:tr>
      <w:tr w:rsidR="00A40AB1" w:rsidRPr="00DA0EF4" w14:paraId="24F53130" w14:textId="77777777" w:rsidTr="00AE2C5C">
        <w:tc>
          <w:tcPr>
            <w:tcW w:w="2070" w:type="dxa"/>
          </w:tcPr>
          <w:p w14:paraId="395BD627" w14:textId="77777777" w:rsidR="00A40AB1" w:rsidRPr="00DA0EF4" w:rsidRDefault="00A40AB1" w:rsidP="00A40AB1">
            <w:pPr>
              <w:ind w:left="-100" w:right="-13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54" w:type="dxa"/>
          </w:tcPr>
          <w:p w14:paraId="13335962" w14:textId="332D3D8B" w:rsidR="00A40AB1" w:rsidRPr="00DA0EF4" w:rsidRDefault="00A40AB1" w:rsidP="00A40AB1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14:paraId="33F8B575" w14:textId="48604BDE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512" w:type="dxa"/>
            <w:shd w:val="clear" w:color="auto" w:fill="auto"/>
          </w:tcPr>
          <w:p w14:paraId="67560D76" w14:textId="49139747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512" w:type="dxa"/>
            <w:shd w:val="clear" w:color="auto" w:fill="FAFAFA"/>
          </w:tcPr>
          <w:p w14:paraId="6B4F5E67" w14:textId="1119F5D6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512" w:type="dxa"/>
          </w:tcPr>
          <w:p w14:paraId="5EE57CE4" w14:textId="542AED95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</w:p>
        </w:tc>
      </w:tr>
      <w:tr w:rsidR="00A40AB1" w:rsidRPr="00DA0EF4" w14:paraId="69F899C6" w14:textId="77777777" w:rsidTr="00AE2C5C">
        <w:tc>
          <w:tcPr>
            <w:tcW w:w="2070" w:type="dxa"/>
          </w:tcPr>
          <w:p w14:paraId="6D6CC9AA" w14:textId="77777777" w:rsidR="00A40AB1" w:rsidRPr="00DA0EF4" w:rsidRDefault="00A40AB1" w:rsidP="00A40AB1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อัตราการลาออก</w:t>
            </w:r>
          </w:p>
        </w:tc>
        <w:tc>
          <w:tcPr>
            <w:tcW w:w="1354" w:type="dxa"/>
          </w:tcPr>
          <w:p w14:paraId="018166B0" w14:textId="2B75FED5" w:rsidR="00A40AB1" w:rsidRPr="00DA0EF4" w:rsidRDefault="00A40AB1" w:rsidP="00A40AB1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shd w:val="clear" w:color="auto" w:fill="FAFAFA"/>
          </w:tcPr>
          <w:p w14:paraId="5C4D1F04" w14:textId="4CDBE892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15ABB552" w14:textId="0C3E4B50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shd w:val="clear" w:color="auto" w:fill="FAFAFA"/>
          </w:tcPr>
          <w:p w14:paraId="7757DA0F" w14:textId="585D3EC7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</w:tcPr>
          <w:p w14:paraId="00557866" w14:textId="3BEB991A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</w:tr>
      <w:tr w:rsidR="00A40AB1" w:rsidRPr="00DA0EF4" w14:paraId="403B1AAA" w14:textId="77777777" w:rsidTr="00AE2C5C">
        <w:tc>
          <w:tcPr>
            <w:tcW w:w="2070" w:type="dxa"/>
          </w:tcPr>
          <w:p w14:paraId="37058DAB" w14:textId="3328CADF" w:rsidR="00A40AB1" w:rsidRPr="00DA0EF4" w:rsidRDefault="00A40AB1" w:rsidP="00A40AB1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พนักงานรายเดือน</w:t>
            </w:r>
          </w:p>
        </w:tc>
        <w:tc>
          <w:tcPr>
            <w:tcW w:w="1354" w:type="dxa"/>
          </w:tcPr>
          <w:p w14:paraId="6B1899C8" w14:textId="657F0337" w:rsidR="00A40AB1" w:rsidRPr="00DA0EF4" w:rsidRDefault="00A40AB1" w:rsidP="00A40AB1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14:paraId="29D0847F" w14:textId="6D96E1DA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512" w:type="dxa"/>
            <w:shd w:val="clear" w:color="auto" w:fill="auto"/>
          </w:tcPr>
          <w:p w14:paraId="3F77B2E9" w14:textId="497F87D3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512" w:type="dxa"/>
            <w:shd w:val="clear" w:color="auto" w:fill="FAFAFA"/>
          </w:tcPr>
          <w:p w14:paraId="6E176604" w14:textId="7BDDFBF4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</w:t>
            </w:r>
          </w:p>
        </w:tc>
        <w:tc>
          <w:tcPr>
            <w:tcW w:w="1512" w:type="dxa"/>
          </w:tcPr>
          <w:p w14:paraId="12B18B56" w14:textId="0D1C8BAC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</w:t>
            </w:r>
          </w:p>
        </w:tc>
      </w:tr>
      <w:tr w:rsidR="00A40AB1" w:rsidRPr="00DA0EF4" w14:paraId="326F8432" w14:textId="77777777" w:rsidTr="00AE2C5C">
        <w:tc>
          <w:tcPr>
            <w:tcW w:w="2070" w:type="dxa"/>
          </w:tcPr>
          <w:p w14:paraId="66CAAA72" w14:textId="620EC812" w:rsidR="00A40AB1" w:rsidRPr="00DA0EF4" w:rsidRDefault="00A40AB1" w:rsidP="00A40AB1">
            <w:pPr>
              <w:ind w:left="-100"/>
              <w:jc w:val="lef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พนักงานรายเดือน</w:t>
            </w:r>
          </w:p>
        </w:tc>
        <w:tc>
          <w:tcPr>
            <w:tcW w:w="1354" w:type="dxa"/>
          </w:tcPr>
          <w:p w14:paraId="07F9B60D" w14:textId="06C86B33" w:rsidR="00A40AB1" w:rsidRPr="00DA0EF4" w:rsidRDefault="00A40AB1" w:rsidP="00A40AB1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512" w:type="dxa"/>
            <w:shd w:val="clear" w:color="auto" w:fill="FAFAFA"/>
          </w:tcPr>
          <w:p w14:paraId="11C9D403" w14:textId="17AF8FB9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512" w:type="dxa"/>
            <w:shd w:val="clear" w:color="auto" w:fill="auto"/>
          </w:tcPr>
          <w:p w14:paraId="06D72EEA" w14:textId="7EF91706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512" w:type="dxa"/>
            <w:shd w:val="clear" w:color="auto" w:fill="FAFAFA"/>
          </w:tcPr>
          <w:p w14:paraId="082F86DA" w14:textId="1DF0FC5C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512" w:type="dxa"/>
          </w:tcPr>
          <w:p w14:paraId="22550362" w14:textId="2A033451" w:rsidR="00A40AB1" w:rsidRPr="00DA0EF4" w:rsidRDefault="00A40AB1" w:rsidP="00A40AB1">
            <w:pPr>
              <w:pStyle w:val="Heading2"/>
              <w:tabs>
                <w:tab w:val="clear" w:pos="540"/>
              </w:tabs>
              <w:ind w:left="-6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เพิ่มขึ้นร้อยละ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DA0EF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836E55" w:rsidRPr="00836E5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</w:p>
        </w:tc>
      </w:tr>
    </w:tbl>
    <w:p w14:paraId="20092CB4" w14:textId="77777777" w:rsidR="00C8023A" w:rsidRPr="00DA0EF4" w:rsidRDefault="00C8023A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04BF6C" w14:textId="77777777" w:rsidR="00C8023A" w:rsidRPr="00DA0EF4" w:rsidRDefault="00C8023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</w:t>
      </w:r>
      <w:r w:rsidR="004B4F9A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ฐาน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หนึ่ง ขณะที่ให้ข้อสมมติ</w:t>
      </w:r>
      <w:r w:rsidR="004B4F9A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ฐาน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="004B4F9A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ฐาน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บางเรื่องอาจมีความสัมพันธ์กัน ในการคำนวณ</w:t>
      </w:r>
      <w:r w:rsidR="008B6C80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การวิเคราะห์ความอ่อนไหวของภาระผูกพัน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ผลประโยชน์ที่กำหนดไว้ที่มีต่อการเปลี่ยนแปลงในข้อสมมติ</w:t>
      </w:r>
      <w:r w:rsidR="004B4F9A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ฐาน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หลักได้ใช้วิธีเดียว</w:t>
      </w:r>
      <w:r w:rsidR="008B6C8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กับ</w:t>
      </w:r>
      <w:r w:rsidR="008B6C8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การคำนวณหนี้สิน</w:t>
      </w:r>
      <w:r w:rsidR="00AD7B7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ผลประโยชน์เมื่อเกษียณอายุ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ที่รับรู้ในงบแสดงฐานะการเงิน</w:t>
      </w:r>
    </w:p>
    <w:p w14:paraId="20305765" w14:textId="77777777" w:rsidR="0007472E" w:rsidRPr="00DA0EF4" w:rsidRDefault="0007472E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958A44" w14:textId="77777777" w:rsidR="00266E5A" w:rsidRPr="00DA0EF4" w:rsidRDefault="00266E5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วิธีการและประเภทของข้อสมมติ</w:t>
      </w:r>
      <w:r w:rsidR="004B4F9A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ฐาน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ที่ใช้ในการจัดทำการวิเคราะห์ความอ่อนไหวไม่ได้เปลี่ยนแปลงจากปีก่อน</w:t>
      </w:r>
    </w:p>
    <w:p w14:paraId="0BE787B1" w14:textId="77777777" w:rsidR="00DB50C7" w:rsidRPr="00DA0EF4" w:rsidRDefault="00DB50C7" w:rsidP="00DB50C7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4D3664" w14:textId="5A9D7E6B" w:rsidR="00DB50C7" w:rsidRPr="00DA0EF4" w:rsidRDefault="00DB50C7" w:rsidP="00DB50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ระยะเวลาถัวเฉลี่ยถ่วงน้ำหนักของภาระผูกพันตามโครงการผลประโยชน์ของกลุ่มกิจการคือ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</w:t>
      </w:r>
      <w:r w:rsidR="001403F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72</w:t>
      </w:r>
      <w:r w:rsidR="0089271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4E55A3" w:rsidRPr="004E55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1403F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</w:p>
    <w:p w14:paraId="11D2DD51" w14:textId="0F4D0E56" w:rsidR="0007472E" w:rsidRPr="00DA0EF4" w:rsidRDefault="00AA421F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321175B" w14:textId="1985AB7E" w:rsidR="00D150B8" w:rsidRPr="00DA0EF4" w:rsidRDefault="00D150B8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</w:t>
      </w:r>
      <w:r w:rsidR="008B6C8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ไม่มีการคิดลด</w:t>
      </w:r>
      <w:r w:rsidR="00CE2054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เป็นดังต่อไปนี้</w:t>
      </w:r>
    </w:p>
    <w:p w14:paraId="7789B188" w14:textId="77777777" w:rsidR="00595C68" w:rsidRPr="00DA0EF4" w:rsidRDefault="00595C68" w:rsidP="00A365C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A0EF4" w14:paraId="485C1246" w14:textId="77777777" w:rsidTr="008C0DE7">
        <w:trPr>
          <w:cantSplit/>
        </w:trPr>
        <w:tc>
          <w:tcPr>
            <w:tcW w:w="4390" w:type="dxa"/>
            <w:vAlign w:val="bottom"/>
          </w:tcPr>
          <w:p w14:paraId="786CA670" w14:textId="77777777" w:rsidR="00595C68" w:rsidRPr="00DA0EF4" w:rsidRDefault="00595C68" w:rsidP="00A365CC">
            <w:pPr>
              <w:ind w:left="-14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shd w:val="clear" w:color="auto" w:fill="auto"/>
            <w:vAlign w:val="bottom"/>
          </w:tcPr>
          <w:p w14:paraId="7B3A1696" w14:textId="57F31C0C" w:rsidR="00595C68" w:rsidRPr="00DA0EF4" w:rsidRDefault="00595C68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BCCAA9C" w14:textId="77777777" w:rsidR="008C0DE7" w:rsidRPr="00DA0EF4" w:rsidRDefault="008C0DE7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7E817B17" w14:textId="1B92DA48" w:rsidR="00595C68" w:rsidRPr="00DA0EF4" w:rsidRDefault="00595C68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32117" w:rsidRPr="00DA0EF4" w14:paraId="2F3EA29C" w14:textId="77777777" w:rsidTr="004172F5">
        <w:trPr>
          <w:cantSplit/>
        </w:trPr>
        <w:tc>
          <w:tcPr>
            <w:tcW w:w="4390" w:type="dxa"/>
            <w:vAlign w:val="bottom"/>
          </w:tcPr>
          <w:p w14:paraId="0F35D715" w14:textId="77777777" w:rsidR="00C32117" w:rsidRPr="00DA0EF4" w:rsidRDefault="00C32117" w:rsidP="00C32117">
            <w:pPr>
              <w:ind w:left="-14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F88F754" w14:textId="0D801332" w:rsidR="00C32117" w:rsidRPr="00DA0EF4" w:rsidRDefault="00C32117" w:rsidP="00C32117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64851BEB" w14:textId="2487EC47" w:rsidR="00C32117" w:rsidRPr="00DA0EF4" w:rsidRDefault="00C32117" w:rsidP="00C32117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18CEE5F" w14:textId="1AECBC83" w:rsidR="00C32117" w:rsidRPr="00DA0EF4" w:rsidRDefault="00DC63A8" w:rsidP="00C32117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6A190D8" w14:textId="752B4BE6" w:rsidR="00C32117" w:rsidRPr="00DA0EF4" w:rsidRDefault="004E55A3" w:rsidP="00C32117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32117" w:rsidRPr="00DA0EF4" w14:paraId="2EF983FD" w14:textId="77777777" w:rsidTr="008C0DE7">
        <w:trPr>
          <w:cantSplit/>
        </w:trPr>
        <w:tc>
          <w:tcPr>
            <w:tcW w:w="4390" w:type="dxa"/>
            <w:vAlign w:val="bottom"/>
          </w:tcPr>
          <w:p w14:paraId="10F10321" w14:textId="77777777" w:rsidR="00C32117" w:rsidRPr="00DA0EF4" w:rsidRDefault="00C32117" w:rsidP="00C32117">
            <w:pPr>
              <w:ind w:left="-14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911D545" w14:textId="48D23529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C2F6819" w14:textId="056D2FDF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1B94B1F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C83950B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32117" w:rsidRPr="00DA0EF4" w14:paraId="11DAA1AE" w14:textId="77777777" w:rsidTr="00AE2C5C">
        <w:trPr>
          <w:cantSplit/>
        </w:trPr>
        <w:tc>
          <w:tcPr>
            <w:tcW w:w="4390" w:type="dxa"/>
          </w:tcPr>
          <w:p w14:paraId="35495535" w14:textId="77777777" w:rsidR="00C32117" w:rsidRPr="00DA0EF4" w:rsidRDefault="00C32117" w:rsidP="00C32117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95692FE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951F1B6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2D259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23C6424" w14:textId="77777777" w:rsidR="00C32117" w:rsidRPr="00DA0EF4" w:rsidRDefault="00C32117" w:rsidP="00C3211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92712" w:rsidRPr="00DA0EF4" w14:paraId="50992F9F" w14:textId="77777777" w:rsidTr="00AE2C5C">
        <w:trPr>
          <w:cantSplit/>
        </w:trPr>
        <w:tc>
          <w:tcPr>
            <w:tcW w:w="4390" w:type="dxa"/>
          </w:tcPr>
          <w:p w14:paraId="0B795992" w14:textId="6B873955" w:rsidR="00892712" w:rsidRPr="00DA0EF4" w:rsidRDefault="00892712" w:rsidP="00892712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น้อยกว่า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auto"/>
          </w:tcPr>
          <w:p w14:paraId="496DE2D9" w14:textId="2A23F5AA" w:rsidR="00892712" w:rsidRPr="00DA0EF4" w:rsidRDefault="00892712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7A46A23" w14:textId="434E33BF" w:rsidR="00892712" w:rsidRPr="00DA0EF4" w:rsidRDefault="00892712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19888940" w14:textId="41D35F69" w:rsidR="00892712" w:rsidRPr="00DA0EF4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D0A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ED0A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5" w:type="dxa"/>
          </w:tcPr>
          <w:p w14:paraId="26060922" w14:textId="2A306CEF" w:rsidR="00892712" w:rsidRPr="00DA0EF4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89271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  <w:tr w:rsidR="00892712" w:rsidRPr="00DA0EF4" w14:paraId="30E66C6F" w14:textId="77777777" w:rsidTr="00AE2C5C">
        <w:trPr>
          <w:cantSplit/>
        </w:trPr>
        <w:tc>
          <w:tcPr>
            <w:tcW w:w="4390" w:type="dxa"/>
          </w:tcPr>
          <w:p w14:paraId="1FC4D189" w14:textId="5DDA82BA" w:rsidR="00892712" w:rsidRPr="00DA0EF4" w:rsidRDefault="00892712" w:rsidP="00892712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ระหว่าง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 ถึง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auto"/>
          </w:tcPr>
          <w:p w14:paraId="5CA74863" w14:textId="10C139D5" w:rsidR="00892712" w:rsidRPr="00DA0EF4" w:rsidRDefault="00892712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1890F315" w14:textId="409434FA" w:rsidR="00892712" w:rsidRPr="00DA0EF4" w:rsidRDefault="00892712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</w:tcPr>
          <w:p w14:paraId="0BCA1C70" w14:textId="48935E0C" w:rsidR="00892712" w:rsidRPr="00DA0EF4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D0A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ED0A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5" w:type="dxa"/>
          </w:tcPr>
          <w:p w14:paraId="63B1A3D1" w14:textId="4B7524CE" w:rsidR="00892712" w:rsidRPr="00DA0EF4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9271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89271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892712" w:rsidRPr="00DA0EF4" w14:paraId="27DAC150" w14:textId="77777777" w:rsidTr="00AE2C5C">
        <w:trPr>
          <w:cantSplit/>
        </w:trPr>
        <w:tc>
          <w:tcPr>
            <w:tcW w:w="4390" w:type="dxa"/>
          </w:tcPr>
          <w:p w14:paraId="12DA9A32" w14:textId="4481B547" w:rsidR="00892712" w:rsidRPr="00DA0EF4" w:rsidRDefault="00892712" w:rsidP="00892712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เกินกว่า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auto"/>
          </w:tcPr>
          <w:p w14:paraId="675A28A8" w14:textId="71793505" w:rsidR="00892712" w:rsidRPr="00DA0EF4" w:rsidRDefault="00892712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</w:tcPr>
          <w:p w14:paraId="08D6B397" w14:textId="5FD46024" w:rsidR="00892712" w:rsidRPr="00DA0EF4" w:rsidRDefault="00892712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FB45351" w14:textId="08B214D9" w:rsidR="00892712" w:rsidRPr="00DA0EF4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ED0A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ED0A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3ED0B64" w14:textId="2B0E117D" w:rsidR="00892712" w:rsidRPr="00DA0EF4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89271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89271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  <w:tr w:rsidR="00892712" w:rsidRPr="00DA0EF4" w14:paraId="66874A67" w14:textId="77777777" w:rsidTr="00AE2C5C">
        <w:trPr>
          <w:cantSplit/>
        </w:trPr>
        <w:tc>
          <w:tcPr>
            <w:tcW w:w="4390" w:type="dxa"/>
          </w:tcPr>
          <w:p w14:paraId="0E36E691" w14:textId="77777777" w:rsidR="00892712" w:rsidRPr="00DA0EF4" w:rsidRDefault="00892712" w:rsidP="00892712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</w:tcPr>
          <w:p w14:paraId="6B380D9C" w14:textId="153A5836" w:rsidR="00892712" w:rsidRPr="00DA0EF4" w:rsidRDefault="00892712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606EF7B5" w14:textId="51F3E8E4" w:rsidR="00892712" w:rsidRPr="00DA0EF4" w:rsidRDefault="00892712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1B319" w14:textId="70895B96" w:rsidR="00892712" w:rsidRPr="00DA0EF4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ED0A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ED0A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3E07F7A" w14:textId="00FEB433" w:rsidR="00892712" w:rsidRPr="00DA0EF4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89271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  <w:r w:rsidR="00892712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</w:tr>
    </w:tbl>
    <w:p w14:paraId="6F3E3E83" w14:textId="7A8B06EF" w:rsidR="008B6C80" w:rsidRPr="00DA0EF4" w:rsidRDefault="008B6C80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F6F27" w:rsidRPr="00DA0EF4" w14:paraId="24AAD1CE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FD4E1F" w14:textId="3ECF5927" w:rsidR="003F6F27" w:rsidRPr="00DA0EF4" w:rsidRDefault="00836E55" w:rsidP="00791D60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3F6F27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F6F27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483F9DCF" w14:textId="77777777" w:rsidR="003F6F27" w:rsidRPr="00DA0EF4" w:rsidRDefault="003F6F27" w:rsidP="003F6F27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B95DD19" w14:textId="60B56FBF" w:rsidR="003F6F27" w:rsidRPr="00DA0EF4" w:rsidRDefault="003F6F27" w:rsidP="003F6F27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ตามมติที่ประชุมสามัญผู้ถือหุ้นประจำปี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ผู้ถือหุ้นมีมติอนุมัติให้เพิ่มทุนจดทะเบียนของบริษัท จากหุ้นสามัญเดิมจำนวน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430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ล้านหุ้น คิดเป็นจำนวนเงิน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เป็นหุ้นสามัญทั้งหมดจำนวน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ล้านหุ้น คิดเป็นจำนวนเงิน </w:t>
      </w:r>
      <w:r w:rsidR="00836E55" w:rsidRPr="00836E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322</w:t>
      </w:r>
      <w:r w:rsidRPr="000004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50</w:t>
      </w:r>
      <w:r w:rsidRPr="000004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004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ล้านบาท โดยการออกหุ้นสามัญเพิ่มทุนใหม่จำนวนไม่เกิน </w:t>
      </w:r>
      <w:r w:rsidR="00836E55" w:rsidRPr="00836E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215</w:t>
      </w:r>
      <w:r w:rsidRPr="000004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004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836E55" w:rsidRPr="00836E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0004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50</w:t>
      </w:r>
      <w:r w:rsidRPr="000004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00041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บาท เพื่อรองรับการจ่ายหุ้นปันผล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จำนวนเงิน </w:t>
      </w:r>
      <w:r w:rsidR="00836E55" w:rsidRPr="00836E5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107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50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ล้านบาท (หมายเหตุฯ ข้อ </w:t>
      </w:r>
      <w:r w:rsidR="00836E55" w:rsidRPr="00836E5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26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) 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บริษัทได้จดทะเบียนเพิ่มทุนกับกระทรวงพาณิชย์แล้วเมื่อวันที่ </w:t>
      </w:r>
      <w:r w:rsidR="00836E55" w:rsidRPr="00836E5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28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เมษายน พ.ศ. </w:t>
      </w:r>
      <w:r w:rsidR="00836E55" w:rsidRPr="00836E5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2564</w:t>
      </w:r>
    </w:p>
    <w:p w14:paraId="24D29882" w14:textId="77777777" w:rsidR="00791D60" w:rsidRPr="00DA0EF4" w:rsidRDefault="00791D60" w:rsidP="00791D6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91D60" w:rsidRPr="00DA0EF4" w14:paraId="08D64937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316AAD" w14:textId="0490A34E" w:rsidR="00791D60" w:rsidRPr="00DA0EF4" w:rsidRDefault="00836E55" w:rsidP="00791D60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791D60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1162D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</w:t>
            </w:r>
            <w:r w:rsidR="00791D60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1FC378B5" w14:textId="77777777" w:rsidR="00791D60" w:rsidRPr="00DA0EF4" w:rsidRDefault="00791D60" w:rsidP="00791D60">
      <w:pPr>
        <w:tabs>
          <w:tab w:val="left" w:pos="90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5"/>
        <w:gridCol w:w="1295"/>
      </w:tblGrid>
      <w:tr w:rsidR="00791D60" w:rsidRPr="00DA0EF4" w14:paraId="2AEA59F8" w14:textId="77777777" w:rsidTr="00791D60">
        <w:trPr>
          <w:cantSplit/>
        </w:trPr>
        <w:tc>
          <w:tcPr>
            <w:tcW w:w="6958" w:type="dxa"/>
            <w:vAlign w:val="bottom"/>
          </w:tcPr>
          <w:p w14:paraId="28FA744C" w14:textId="77777777" w:rsidR="00791D60" w:rsidRPr="00DA0EF4" w:rsidRDefault="00791D60" w:rsidP="00791D6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2B4C5875" w14:textId="77777777" w:rsidR="00791D60" w:rsidRPr="00DA0EF4" w:rsidRDefault="00791D60" w:rsidP="00791D60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791D60" w:rsidRPr="00DA0EF4" w14:paraId="49602E4E" w14:textId="77777777" w:rsidTr="00791D60">
        <w:trPr>
          <w:cantSplit/>
        </w:trPr>
        <w:tc>
          <w:tcPr>
            <w:tcW w:w="6958" w:type="dxa"/>
            <w:vAlign w:val="bottom"/>
          </w:tcPr>
          <w:p w14:paraId="7B8A5449" w14:textId="77777777" w:rsidR="00791D60" w:rsidRPr="00DA0EF4" w:rsidRDefault="00791D60" w:rsidP="00791D6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</w:tcPr>
          <w:p w14:paraId="04D06285" w14:textId="77777777" w:rsidR="00791D60" w:rsidRPr="00DA0EF4" w:rsidRDefault="00791D60" w:rsidP="00791D60">
            <w:pPr>
              <w:pStyle w:val="Heading2"/>
              <w:tabs>
                <w:tab w:val="left" w:pos="360"/>
              </w:tabs>
              <w:ind w:left="187" w:right="-72" w:hanging="18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91D60" w:rsidRPr="00DA0EF4" w14:paraId="7DBC5E01" w14:textId="77777777" w:rsidTr="00791D60">
        <w:trPr>
          <w:cantSplit/>
        </w:trPr>
        <w:tc>
          <w:tcPr>
            <w:tcW w:w="6958" w:type="dxa"/>
            <w:vAlign w:val="bottom"/>
          </w:tcPr>
          <w:p w14:paraId="09DD43B3" w14:textId="77777777" w:rsidR="00791D60" w:rsidRPr="00DA0EF4" w:rsidRDefault="00791D60" w:rsidP="00791D60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AE9F2" w14:textId="4F252D13" w:rsidR="00791D60" w:rsidRPr="00DA0EF4" w:rsidRDefault="00DC63A8" w:rsidP="00791D60">
            <w:pPr>
              <w:pStyle w:val="Heading2"/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D9A11" w14:textId="6FA39352" w:rsidR="00791D60" w:rsidRPr="00DA0EF4" w:rsidRDefault="004E55A3" w:rsidP="00791D60">
            <w:pPr>
              <w:pStyle w:val="Heading2"/>
              <w:tabs>
                <w:tab w:val="left" w:pos="360"/>
              </w:tabs>
              <w:ind w:left="187" w:right="-72" w:hanging="187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91D60" w:rsidRPr="007E5C00" w14:paraId="74D7CD93" w14:textId="77777777" w:rsidTr="00791D60">
        <w:trPr>
          <w:cantSplit/>
        </w:trPr>
        <w:tc>
          <w:tcPr>
            <w:tcW w:w="6958" w:type="dxa"/>
            <w:vAlign w:val="bottom"/>
          </w:tcPr>
          <w:p w14:paraId="3E6F58DB" w14:textId="77777777" w:rsidR="00791D60" w:rsidRPr="007E5C00" w:rsidRDefault="00791D60" w:rsidP="00791D60">
            <w:pPr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09336" w14:textId="77777777" w:rsidR="00791D60" w:rsidRPr="007E5C00" w:rsidRDefault="00791D60" w:rsidP="00791D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10C6DAA" w14:textId="77777777" w:rsidR="00791D60" w:rsidRPr="007E5C00" w:rsidRDefault="00791D60" w:rsidP="00791D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92712" w:rsidRPr="007E5C00" w14:paraId="6451BBD8" w14:textId="77777777" w:rsidTr="00791D60">
        <w:trPr>
          <w:cantSplit/>
        </w:trPr>
        <w:tc>
          <w:tcPr>
            <w:tcW w:w="6958" w:type="dxa"/>
            <w:vAlign w:val="center"/>
          </w:tcPr>
          <w:p w14:paraId="15F670CC" w14:textId="04F82F49" w:rsidR="00892712" w:rsidRPr="007E5C00" w:rsidRDefault="00892712" w:rsidP="0089271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5" w:type="dxa"/>
            <w:shd w:val="clear" w:color="auto" w:fill="FAFAFA"/>
          </w:tcPr>
          <w:p w14:paraId="2A520745" w14:textId="4CA49018" w:rsidR="00892712" w:rsidRPr="007E5C00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52120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52120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</w:tcPr>
          <w:p w14:paraId="27EDAEA5" w14:textId="451829DA" w:rsidR="00892712" w:rsidRPr="007E5C00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89271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89271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92712" w:rsidRPr="007E5C00" w14:paraId="7B6D0858" w14:textId="77777777" w:rsidTr="001F394E">
        <w:trPr>
          <w:cantSplit/>
        </w:trPr>
        <w:tc>
          <w:tcPr>
            <w:tcW w:w="6958" w:type="dxa"/>
            <w:vAlign w:val="center"/>
          </w:tcPr>
          <w:p w14:paraId="2EA02762" w14:textId="77777777" w:rsidR="00892712" w:rsidRPr="007E5C00" w:rsidRDefault="00892712" w:rsidP="0089271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113B33E" w14:textId="32B49E17" w:rsidR="00892712" w:rsidRPr="007E5C00" w:rsidRDefault="00521202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BD026CA" w14:textId="563E1F51" w:rsidR="00892712" w:rsidRPr="007E5C00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9271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89271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92712" w:rsidRPr="007E5C00" w14:paraId="24572EE8" w14:textId="77777777" w:rsidTr="001F394E">
        <w:trPr>
          <w:cantSplit/>
        </w:trPr>
        <w:tc>
          <w:tcPr>
            <w:tcW w:w="6958" w:type="dxa"/>
            <w:vAlign w:val="center"/>
          </w:tcPr>
          <w:p w14:paraId="20E606A4" w14:textId="070CD7B3" w:rsidR="00892712" w:rsidRPr="007E5C00" w:rsidRDefault="00892712" w:rsidP="0089271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97FFF" w14:textId="72DA0546" w:rsidR="00892712" w:rsidRPr="007E5C00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52120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52120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22D018E1" w14:textId="4E2002E7" w:rsidR="00892712" w:rsidRPr="007E5C00" w:rsidRDefault="00836E55" w:rsidP="008927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89271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892712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FAF327A" w14:textId="77777777" w:rsidR="00791D60" w:rsidRPr="00DA0EF4" w:rsidRDefault="00791D60" w:rsidP="00791D60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F305500" w14:textId="286CD332" w:rsidR="00791D60" w:rsidRPr="00DA0EF4" w:rsidRDefault="00791D60" w:rsidP="00791D6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2535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บริษัทต้องสำรองตามกฎหมายอย่างน้อยร้อยละ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ของกำไรสุทธิหลังจาก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ของทุนจดทะเบียน สำรองนี้ไม่สามารถนำไปจ่ายเงินปันผลได้</w:t>
      </w:r>
    </w:p>
    <w:p w14:paraId="6D45ACA6" w14:textId="5C9561B0" w:rsidR="003F6F27" w:rsidRPr="004A0269" w:rsidRDefault="00AE7754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4A0269" w14:paraId="58828BAB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F11369" w14:textId="48C1198A" w:rsidR="00767150" w:rsidRPr="004A0269" w:rsidRDefault="00836E5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6115ED" w:rsidRPr="004A02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A2236" w:rsidRPr="004A02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233507DF" w14:textId="74A1DDC8" w:rsidR="006F3050" w:rsidRPr="004A0269" w:rsidRDefault="006F3050" w:rsidP="00A365C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75847E1" w14:textId="4728465F" w:rsidR="008D7679" w:rsidRDefault="004E55A3" w:rsidP="00A365CC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2564</w:t>
      </w:r>
    </w:p>
    <w:p w14:paraId="07766A2C" w14:textId="77777777" w:rsidR="0000041B" w:rsidRPr="004A0269" w:rsidRDefault="0000041B" w:rsidP="00A365CC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3860D99F" w14:textId="7B1EBEC7" w:rsidR="00FF08C5" w:rsidRPr="004A0269" w:rsidRDefault="00FF08C5" w:rsidP="00FF0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ตามมติ</w:t>
      </w: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836E55" w:rsidRPr="00836E55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836E55" w:rsidRPr="00836E55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4A02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836E55" w:rsidRPr="00836E55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ผู้ถือหุ้น</w:t>
      </w: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มีมติอนุมัติให้จ่ายปันผลสำหรับผลการดำเนินงานประจำปี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ในอัตราหุ้นละ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A026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4A02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Pr="004A026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A02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อย่างไรก็ตาม บริษัทได้จ่ายเงินปันผลระหว่างกาลไปแล้ว เมื่อวันที่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4A0269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cs/>
          <w:lang w:val="en-GB"/>
        </w:rPr>
        <w:t xml:space="preserve">ในอัตราหุ้นละ </w:t>
      </w:r>
      <w:r w:rsidR="00836E55" w:rsidRPr="00836E55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lang w:val="en-GB"/>
        </w:rPr>
        <w:t>0</w:t>
      </w:r>
      <w:r w:rsidRPr="004A0269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lang w:val="en-GB"/>
        </w:rPr>
        <w:t>05</w:t>
      </w:r>
      <w:r w:rsidRPr="004A0269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cs/>
          <w:lang w:val="en-GB"/>
        </w:rPr>
        <w:t>บาท</w:t>
      </w:r>
      <w:r w:rsidRPr="004A0269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รวมเป็นเงินจำนวน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6897DBA" w14:textId="77777777" w:rsidR="00FF08C5" w:rsidRPr="004A0269" w:rsidRDefault="00FF08C5" w:rsidP="00FF08C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3A94807" w14:textId="14E4A99A" w:rsidR="00FF08C5" w:rsidRPr="004A0269" w:rsidRDefault="00FF08C5" w:rsidP="00FF08C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การปันผลประจำปีส่วนที่เหลืออีกอัตราหุ้นละ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129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ล้านบาทนั้น บริษัทจะพิจารณาแบ่งจ่ายเป็น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>หุ้นปันผลและเงินสด ดังนี้</w:t>
      </w:r>
    </w:p>
    <w:p w14:paraId="603CE6F8" w14:textId="77777777" w:rsidR="00FF08C5" w:rsidRPr="004A0269" w:rsidRDefault="00FF08C5" w:rsidP="00FF08C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B759B4D" w14:textId="49952A77" w:rsidR="00FF08C5" w:rsidRPr="004A0269" w:rsidRDefault="00FF08C5" w:rsidP="00FF08C5">
      <w:pPr>
        <w:numPr>
          <w:ilvl w:val="0"/>
          <w:numId w:val="24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จ่ายปันผลเป็นหุ้นสามัญเพิ่มทุนของบริษัทจำนวนไม่เกิน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215</w:t>
      </w:r>
      <w:r w:rsidRPr="004A02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A026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A02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ให้แก่ผู้ถือหุ้นเดิมของบริษัทในอัตรา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A02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หุ้นสามัญเดิมต่อ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A02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หุ้นปันผล รวมเป็นจำนวนเงิน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107</w:t>
      </w:r>
      <w:r w:rsidRPr="004A026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A02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ทั้งนี้ในกรณีที่มีเศษของหุ้นเดิมจาก</w:t>
      </w:r>
      <w:r w:rsidRPr="004A02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การคำนวณตามอัตราการจ่ายหุ้นปันผลดังกล่าว ให้จ่ายปันผลสำหรับส่วนที่เป็นเศษของหุ้นเป็นเงินสดในอัตราหุ้นละ </w:t>
      </w:r>
      <w:r w:rsidR="00836E55" w:rsidRPr="00836E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Pr="004A02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4A02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แทนการจ่ายด้วยหุ้นปันผล</w:t>
      </w:r>
      <w:r w:rsidRPr="004A02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9D39F55" w14:textId="5651672D" w:rsidR="00FF08C5" w:rsidRPr="004A0269" w:rsidRDefault="00FF08C5" w:rsidP="00FF08C5">
      <w:pPr>
        <w:numPr>
          <w:ilvl w:val="0"/>
          <w:numId w:val="24"/>
        </w:numPr>
        <w:tabs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จ่ายปันผลเป็นเงินสด ในอัตราหุ้นละ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A026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4A02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เป็นจำนวนเงิน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4A026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</w:p>
    <w:p w14:paraId="169448DD" w14:textId="77777777" w:rsidR="00FF08C5" w:rsidRPr="004A0269" w:rsidRDefault="00FF08C5" w:rsidP="00FF08C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1BBF69D" w14:textId="760F3D30" w:rsidR="00FF08C5" w:rsidRPr="004A0269" w:rsidRDefault="00FF08C5" w:rsidP="00FF08C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บริษัทจ่ายเงินปันผลดังกล่าวให้แก่ผู้ถือหุ้นในวันที่ </w:t>
      </w:r>
      <w:r w:rsidR="00836E55" w:rsidRPr="00836E55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Pr="004A02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836E55" w:rsidRPr="00836E55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32F0C4F2" w14:textId="77777777" w:rsidR="00FF08C5" w:rsidRPr="004A0269" w:rsidRDefault="00FF08C5" w:rsidP="00FF08C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C03E92" w14:textId="500E6FFA" w:rsidR="00FF08C5" w:rsidRPr="004A0269" w:rsidRDefault="00FF08C5" w:rsidP="00FF08C5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 w:rsidR="00836E55" w:rsidRPr="00836E55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4A0269">
        <w:rPr>
          <w:rFonts w:ascii="Browallia New" w:hAnsi="Browallia New" w:cs="Browallia New"/>
          <w:color w:val="000000"/>
          <w:sz w:val="26"/>
          <w:szCs w:val="26"/>
          <w:lang w:val="en-GB"/>
        </w:rPr>
        <w:t>/</w:t>
      </w:r>
      <w:r w:rsidR="00836E55" w:rsidRPr="00836E55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4A02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36E55" w:rsidRPr="00836E55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4A02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สิงหาคม พ.ศ. </w:t>
      </w:r>
      <w:r w:rsidR="00836E55" w:rsidRPr="00836E55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ได้อนุมัติให้จ่ายเงินปันผลระหว่างกาลจาก</w:t>
      </w:r>
      <w:r w:rsidRPr="004A026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ผลการดำเนินงานตั้งแต่วันที่ </w:t>
      </w:r>
      <w:r w:rsidR="00836E55" w:rsidRPr="00836E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มกราคม พ.ศ. </w:t>
      </w:r>
      <w:r w:rsidR="00836E55" w:rsidRPr="00836E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ถึง </w:t>
      </w:r>
      <w:r w:rsidR="00836E55" w:rsidRPr="00836E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มิถุนายน พ.ศ. </w:t>
      </w:r>
      <w:r w:rsidR="00836E55" w:rsidRPr="00836E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ให้แก่ผู้ถือหุ้นสามัญทั้งหมดจำนวน </w:t>
      </w:r>
      <w:r w:rsidR="00836E55" w:rsidRPr="00836E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644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836E55" w:rsidRPr="00836E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997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836E55" w:rsidRPr="00836E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425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หุ้น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ในอัตราหุ้นละ </w:t>
      </w:r>
      <w:r w:rsidR="00836E55" w:rsidRPr="00836E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36E55" w:rsidRPr="00836E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บาท รวมเป็นเงินทั้งสิ้น </w:t>
      </w:r>
      <w:r w:rsidR="00836E55" w:rsidRPr="00836E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64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36E55" w:rsidRPr="00836E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50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ล้านบาท บริษัทจ่ายเงินปันผลดังกล่าวให้แก่ผู้ถือหุ้นในวันที่ </w:t>
      </w:r>
      <w:r w:rsidR="00836E55" w:rsidRPr="00836E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กันยายน พ.ศ. </w:t>
      </w:r>
      <w:r w:rsidR="00836E55" w:rsidRPr="00836E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2564</w:t>
      </w:r>
    </w:p>
    <w:p w14:paraId="63506C5C" w14:textId="0CF0D039" w:rsidR="0072738F" w:rsidRPr="004A0269" w:rsidRDefault="0072738F" w:rsidP="00A365C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98C0ACD" w14:textId="0B2A4971" w:rsidR="008D7679" w:rsidRDefault="008D7679" w:rsidP="008D7679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พ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.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>ศ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.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  <w:t>2565</w:t>
      </w:r>
    </w:p>
    <w:p w14:paraId="2D5B4F95" w14:textId="77777777" w:rsidR="0000041B" w:rsidRPr="004A0269" w:rsidRDefault="0000041B" w:rsidP="008D7679">
      <w:pPr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/>
        </w:rPr>
      </w:pPr>
    </w:p>
    <w:p w14:paraId="0FE326E1" w14:textId="1727B60A" w:rsidR="004A0269" w:rsidRPr="004A0269" w:rsidRDefault="004A0269" w:rsidP="004A026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ตามมติ</w:t>
      </w: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ที่ประชุมสามัญผู้ถือหุ้นประจำปี</w:t>
      </w:r>
      <w:r w:rsidR="00BC539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836E55" w:rsidRPr="00836E55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4A02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36E55" w:rsidRPr="00836E55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4A02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836E55" w:rsidRPr="00836E55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4A02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ผู้ถือหุ้น</w:t>
      </w:r>
      <w:r w:rsidRPr="004A026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มีมติ</w:t>
      </w: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อนุมัติให้จ่าย</w:t>
      </w:r>
      <w:r w:rsidRPr="004A026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</w:t>
      </w: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ปันผลสำหรับผลการดำเนินงานประจำปี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A02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A026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4A026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4A02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เป็นจำนวนเงินทั้งสิ้น </w:t>
      </w:r>
      <w:bookmarkStart w:id="29" w:name="_Hlk126895956"/>
      <w:r w:rsidR="00836E55" w:rsidRPr="00836E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161</w:t>
      </w:r>
      <w:r w:rsidRPr="004A02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4A02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End w:id="29"/>
      <w:r w:rsidRPr="004A026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Pr="004A02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อย่างไรก็ตาม บริษัทได้จ่ายเงินปันผลระหว่างกาลไปแล้วในอัตราหุ้นละ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4A02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4A02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บาท รวมเป็นเงิน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เมื่อวันที่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A026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ดังนั้น</w:t>
      </w:r>
      <w:r w:rsidRPr="004A026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จึงมี</w:t>
      </w: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เงินปันผลส่วนที่เหลือ</w:t>
      </w:r>
      <w:r w:rsidRPr="004A026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ในอัตราหุ้นละ </w:t>
      </w:r>
      <w:r w:rsidR="00836E55" w:rsidRPr="00836E55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4A026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36E55" w:rsidRPr="00836E55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Pr="004A026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บาท รวมเป็นเงิน</w:t>
      </w: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bookmarkStart w:id="30" w:name="_Hlk126895982"/>
      <w:r w:rsidR="00836E55" w:rsidRPr="00836E55">
        <w:rPr>
          <w:rFonts w:ascii="Browallia New" w:hAnsi="Browallia New" w:cs="Browallia New"/>
          <w:color w:val="000000"/>
          <w:sz w:val="26"/>
          <w:szCs w:val="26"/>
          <w:lang w:val="en-GB"/>
        </w:rPr>
        <w:t>96</w:t>
      </w:r>
      <w:r w:rsidRPr="004A026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836E55" w:rsidRPr="00836E55">
        <w:rPr>
          <w:rFonts w:ascii="Browallia New" w:hAnsi="Browallia New" w:cs="Browallia New"/>
          <w:color w:val="000000"/>
          <w:sz w:val="26"/>
          <w:szCs w:val="26"/>
          <w:lang w:val="en-GB"/>
        </w:rPr>
        <w:t>75</w:t>
      </w:r>
      <w:r w:rsidRPr="004A02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bookmarkEnd w:id="30"/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Pr="004A026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ซึ่งได้จ่าย</w:t>
      </w: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ให้แก่ผู้ถือหุ้นในวันที่ </w:t>
      </w:r>
      <w:r w:rsidR="00836E55" w:rsidRPr="00836E55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4A02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836E55" w:rsidRPr="00836E55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589BC36E" w14:textId="69DA4391" w:rsidR="007A2236" w:rsidRPr="004A0269" w:rsidRDefault="007A2236" w:rsidP="00FF7BB7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48E5E1F" w14:textId="14A0B240" w:rsidR="004A0269" w:rsidRPr="004A0269" w:rsidRDefault="004A0269" w:rsidP="004A026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026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ตามมติที่ประชุมคณะกรรมการบริษัทเมื่อวันที่ </w:t>
      </w:r>
      <w:r w:rsidR="00836E55" w:rsidRPr="00836E55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4A026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A026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พฤศจิกายน</w:t>
      </w:r>
      <w:r w:rsidRPr="004A026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836E55" w:rsidRPr="00836E5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A026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ได้อนุมัติให้จ่ายเงินปันผลระหว่างกาลจากผลการดำเนินงานตั้งแต่วันที่ </w:t>
      </w:r>
      <w:r w:rsidR="00836E55" w:rsidRPr="00836E5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A026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836E55" w:rsidRPr="00836E55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A026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836E55" w:rsidRPr="00836E55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A02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4A026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836E55" w:rsidRPr="00836E55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A02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ให้แก่ผู้ถือหุ้นสามัญทั้งหมดจำนวน </w:t>
      </w:r>
      <w:r w:rsidR="00836E55" w:rsidRPr="00836E55">
        <w:rPr>
          <w:rFonts w:ascii="Browallia New" w:hAnsi="Browallia New" w:cs="Browallia New"/>
          <w:sz w:val="26"/>
          <w:szCs w:val="26"/>
          <w:lang w:val="en-GB"/>
        </w:rPr>
        <w:t>644</w:t>
      </w:r>
      <w:r w:rsidRPr="004A0269">
        <w:rPr>
          <w:rFonts w:ascii="Browallia New" w:hAnsi="Browallia New" w:cs="Browallia New"/>
          <w:sz w:val="26"/>
          <w:szCs w:val="26"/>
          <w:lang w:val="en-GB"/>
        </w:rPr>
        <w:t>,</w:t>
      </w:r>
      <w:r w:rsidR="00836E55" w:rsidRPr="00836E55">
        <w:rPr>
          <w:rFonts w:ascii="Browallia New" w:hAnsi="Browallia New" w:cs="Browallia New"/>
          <w:sz w:val="26"/>
          <w:szCs w:val="26"/>
          <w:lang w:val="en-GB"/>
        </w:rPr>
        <w:t>997</w:t>
      </w:r>
      <w:r w:rsidRPr="004A0269">
        <w:rPr>
          <w:rFonts w:ascii="Browallia New" w:hAnsi="Browallia New" w:cs="Browallia New"/>
          <w:sz w:val="26"/>
          <w:szCs w:val="26"/>
          <w:lang w:val="en-GB"/>
        </w:rPr>
        <w:t>,</w:t>
      </w:r>
      <w:r w:rsidR="00836E55" w:rsidRPr="00836E55">
        <w:rPr>
          <w:rFonts w:ascii="Browallia New" w:hAnsi="Browallia New" w:cs="Browallia New"/>
          <w:sz w:val="26"/>
          <w:szCs w:val="26"/>
          <w:lang w:val="en-GB"/>
        </w:rPr>
        <w:t>425</w:t>
      </w:r>
      <w:r w:rsidRPr="004A02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</w:t>
      </w:r>
      <w:r w:rsidRPr="004A026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ในอัตราหุ้นละ</w:t>
      </w:r>
      <w:r w:rsidRPr="004A026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bookmarkStart w:id="31" w:name="_Hlk126896343"/>
      <w:r w:rsidR="00836E55" w:rsidRPr="00836E55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4A0269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36E55" w:rsidRPr="00836E55">
        <w:rPr>
          <w:rFonts w:ascii="Browallia New" w:hAnsi="Browallia New" w:cs="Browallia New"/>
          <w:spacing w:val="-2"/>
          <w:sz w:val="26"/>
          <w:szCs w:val="26"/>
          <w:lang w:val="en-GB"/>
        </w:rPr>
        <w:t>05</w:t>
      </w:r>
      <w:r w:rsidRPr="004A026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bookmarkEnd w:id="31"/>
      <w:r w:rsidRPr="004A026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บาท รวมเป็นเงินทั้งสิ้น </w:t>
      </w:r>
      <w:bookmarkStart w:id="32" w:name="_Hlk126896351"/>
      <w:r w:rsidR="00836E55" w:rsidRPr="00836E55">
        <w:rPr>
          <w:rFonts w:ascii="Browallia New" w:hAnsi="Browallia New" w:cs="Browallia New"/>
          <w:spacing w:val="-2"/>
          <w:sz w:val="26"/>
          <w:szCs w:val="26"/>
          <w:lang w:val="en-GB"/>
        </w:rPr>
        <w:t>32</w:t>
      </w:r>
      <w:r w:rsidRPr="004A0269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36E55" w:rsidRPr="00836E55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4A026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bookmarkEnd w:id="32"/>
      <w:r w:rsidRPr="004A026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 โดย</w:t>
      </w:r>
      <w:r w:rsidR="00BC539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ได้</w:t>
      </w:r>
      <w:r w:rsidRPr="004A026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จ่ายเงินปันผลดังกล่าวให้แก่ผู้ถือหุ้นในวันที่ </w:t>
      </w:r>
      <w:r w:rsidR="00836E55" w:rsidRPr="00836E55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4A026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A026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ธันวาคม พ.ศ. </w:t>
      </w:r>
      <w:r w:rsidR="00836E55" w:rsidRPr="00836E55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</w:p>
    <w:p w14:paraId="74BDAA1E" w14:textId="77777777" w:rsidR="004A0269" w:rsidRPr="004A0269" w:rsidRDefault="004A0269" w:rsidP="004A026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F840A0" w14:textId="277D8741" w:rsidR="00767150" w:rsidRPr="004A0269" w:rsidRDefault="00FF08C5" w:rsidP="00FF08C5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A026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FF08C5" w14:paraId="687ED75B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D416E3" w14:textId="1610AE54" w:rsidR="00767150" w:rsidRPr="00FF08C5" w:rsidRDefault="005045C9" w:rsidP="00FF08C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F40F55" w:rsidRPr="00FF08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FF08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องค์ประกอบของกำไร</w:t>
            </w:r>
            <w:r w:rsidR="002E0A42" w:rsidRPr="00FF08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F40F55" w:rsidRPr="00FF08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(ขาดทุน)</w:t>
            </w:r>
            <w:r w:rsidR="002E0A42" w:rsidRPr="00FF08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F40F55" w:rsidRPr="00FF08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เบ็ดเสร็จอื่น</w:t>
            </w:r>
          </w:p>
        </w:tc>
      </w:tr>
    </w:tbl>
    <w:p w14:paraId="6518B68B" w14:textId="77777777" w:rsidR="00E55CF6" w:rsidRPr="00FF08C5" w:rsidRDefault="00E55CF6" w:rsidP="00FF08C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84"/>
        <w:gridCol w:w="1295"/>
        <w:gridCol w:w="1295"/>
      </w:tblGrid>
      <w:tr w:rsidR="007E5C00" w:rsidRPr="00FF08C5" w14:paraId="253DFFC7" w14:textId="77777777" w:rsidTr="007E5C00">
        <w:trPr>
          <w:cantSplit/>
        </w:trPr>
        <w:tc>
          <w:tcPr>
            <w:tcW w:w="6984" w:type="dxa"/>
            <w:vAlign w:val="bottom"/>
          </w:tcPr>
          <w:p w14:paraId="001FCF56" w14:textId="77777777" w:rsidR="007E5C00" w:rsidRPr="00FF08C5" w:rsidRDefault="007E5C00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  <w:hideMark/>
          </w:tcPr>
          <w:p w14:paraId="45D20606" w14:textId="4DA6ACCF" w:rsidR="007E5C00" w:rsidRPr="00FF08C5" w:rsidRDefault="007E5C00" w:rsidP="00FF0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FF0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</w:p>
        </w:tc>
      </w:tr>
      <w:tr w:rsidR="007E5C00" w:rsidRPr="00FF08C5" w14:paraId="529E07F3" w14:textId="77777777" w:rsidTr="007E5C00">
        <w:trPr>
          <w:cantSplit/>
        </w:trPr>
        <w:tc>
          <w:tcPr>
            <w:tcW w:w="6984" w:type="dxa"/>
            <w:vAlign w:val="bottom"/>
          </w:tcPr>
          <w:p w14:paraId="69543A8F" w14:textId="77777777" w:rsidR="007E5C00" w:rsidRPr="00FF08C5" w:rsidRDefault="007E5C00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</w:tcPr>
          <w:p w14:paraId="3AEA8932" w14:textId="6611A2FD" w:rsidR="007E5C00" w:rsidRPr="00FF08C5" w:rsidRDefault="007E5C00" w:rsidP="00FF0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FF0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E5C00" w:rsidRPr="00FF08C5" w14:paraId="37123B57" w14:textId="77777777" w:rsidTr="007E5C00">
        <w:trPr>
          <w:cantSplit/>
        </w:trPr>
        <w:tc>
          <w:tcPr>
            <w:tcW w:w="6984" w:type="dxa"/>
            <w:vAlign w:val="bottom"/>
          </w:tcPr>
          <w:p w14:paraId="568A48D6" w14:textId="77777777" w:rsidR="007E5C00" w:rsidRPr="00FF08C5" w:rsidRDefault="007E5C00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0AF063B" w14:textId="2B459E27" w:rsidR="007E5C00" w:rsidRPr="00FF08C5" w:rsidRDefault="007E5C00" w:rsidP="00FF08C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58EEC75" w14:textId="75067F43" w:rsidR="007E5C00" w:rsidRPr="00FF08C5" w:rsidRDefault="007E5C00" w:rsidP="00FF08C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E5C00" w:rsidRPr="00FF08C5" w14:paraId="3955FA9D" w14:textId="77777777" w:rsidTr="007E5C00">
        <w:trPr>
          <w:cantSplit/>
        </w:trPr>
        <w:tc>
          <w:tcPr>
            <w:tcW w:w="6984" w:type="dxa"/>
            <w:vAlign w:val="bottom"/>
          </w:tcPr>
          <w:p w14:paraId="517B5597" w14:textId="77777777" w:rsidR="007E5C00" w:rsidRPr="00FF08C5" w:rsidRDefault="007E5C00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C7A1058" w14:textId="77777777" w:rsidR="007E5C00" w:rsidRPr="00FF08C5" w:rsidRDefault="007E5C00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1D1D145" w14:textId="77777777" w:rsidR="007E5C00" w:rsidRPr="00FF08C5" w:rsidRDefault="007E5C00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E5C00" w:rsidRPr="00FF08C5" w14:paraId="67A2EBCC" w14:textId="77777777" w:rsidTr="007E5C00">
        <w:trPr>
          <w:cantSplit/>
          <w:trHeight w:val="269"/>
        </w:trPr>
        <w:tc>
          <w:tcPr>
            <w:tcW w:w="6984" w:type="dxa"/>
            <w:vAlign w:val="center"/>
          </w:tcPr>
          <w:p w14:paraId="236412A8" w14:textId="27832842" w:rsidR="007E5C00" w:rsidRPr="00FF08C5" w:rsidRDefault="007E5C00" w:rsidP="00FF08C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(ขาดทุน)</w:t>
            </w: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เบ็ดเสร็จอื่น </w:t>
            </w: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9A0051A" w14:textId="77777777" w:rsidR="007E5C00" w:rsidRPr="00FF08C5" w:rsidRDefault="007E5C00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2AF08173" w14:textId="77777777" w:rsidR="007E5C00" w:rsidRPr="00FF08C5" w:rsidRDefault="007E5C00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E5C00" w:rsidRPr="00FF08C5" w14:paraId="75D7F231" w14:textId="77777777" w:rsidTr="007E5C00">
        <w:trPr>
          <w:cantSplit/>
        </w:trPr>
        <w:tc>
          <w:tcPr>
            <w:tcW w:w="6984" w:type="dxa"/>
            <w:vAlign w:val="center"/>
          </w:tcPr>
          <w:p w14:paraId="1EDC0D1B" w14:textId="7F9513D9" w:rsidR="007E5C00" w:rsidRPr="00FF08C5" w:rsidRDefault="007E5C00" w:rsidP="00FF0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การวัดมูลค่าใหม่ของภาระผูกพันผลประโยชน์พนักงาน (หมายเหตุข้อ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37E01" w14:textId="3EC627C9" w:rsidR="007E5C00" w:rsidRPr="00FF08C5" w:rsidRDefault="007E5C00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6B5C1C8" w14:textId="4C7743A4" w:rsidR="007E5C00" w:rsidRPr="00FF08C5" w:rsidRDefault="007E5C00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E5C00" w:rsidRPr="00FF08C5" w14:paraId="0F3B0A0B" w14:textId="77777777" w:rsidTr="007E5C00">
        <w:trPr>
          <w:cantSplit/>
        </w:trPr>
        <w:tc>
          <w:tcPr>
            <w:tcW w:w="6984" w:type="dxa"/>
            <w:vAlign w:val="center"/>
          </w:tcPr>
          <w:p w14:paraId="78732826" w14:textId="03D1622E" w:rsidR="007E5C00" w:rsidRPr="00FF08C5" w:rsidRDefault="007E5C00" w:rsidP="00FF0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</w:t>
            </w: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(ขาดทุน)</w:t>
            </w: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เบ็ดเสร็จอื่นรวม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8EB65" w14:textId="52F12907" w:rsidR="007E5C00" w:rsidRPr="00FF08C5" w:rsidRDefault="007E5C00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4BB4461" w14:textId="17F87A50" w:rsidR="007E5C00" w:rsidRPr="00FF08C5" w:rsidRDefault="007E5C00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E5C00" w:rsidRPr="00FF08C5" w14:paraId="32DF1016" w14:textId="77777777" w:rsidTr="007E5C00">
        <w:trPr>
          <w:cantSplit/>
        </w:trPr>
        <w:tc>
          <w:tcPr>
            <w:tcW w:w="6984" w:type="dxa"/>
            <w:vAlign w:val="center"/>
          </w:tcPr>
          <w:p w14:paraId="0F40B56E" w14:textId="10733503" w:rsidR="007E5C00" w:rsidRPr="00FF08C5" w:rsidRDefault="007E5C00" w:rsidP="00FF0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ภาษีเงินได้เกี่ยวกับองค์ประกอบของกำไรขาดทุนเบ็ดเสร็จอื่น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6A4E12C0" w14:textId="08BFD7AD" w:rsidR="007E5C00" w:rsidRPr="00FF08C5" w:rsidRDefault="007E5C00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0324071" w14:textId="5CB8AA01" w:rsidR="007E5C00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7E5C00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</w:tr>
      <w:tr w:rsidR="007E5C00" w:rsidRPr="00FF08C5" w14:paraId="51103557" w14:textId="77777777" w:rsidTr="007E5C00">
        <w:trPr>
          <w:cantSplit/>
        </w:trPr>
        <w:tc>
          <w:tcPr>
            <w:tcW w:w="6984" w:type="dxa"/>
            <w:vAlign w:val="center"/>
          </w:tcPr>
          <w:p w14:paraId="3278D816" w14:textId="0E0EDB44" w:rsidR="007E5C00" w:rsidRPr="00FF08C5" w:rsidRDefault="007E5C00" w:rsidP="00FF08C5">
            <w:pPr>
              <w:ind w:right="-228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กำไร</w:t>
            </w: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(ขาดทุน)</w:t>
            </w: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เบ็ดเสร็จอื่นสำหรับปี - สุทธิจากภาษี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F1043" w14:textId="42C1AB10" w:rsidR="007E5C00" w:rsidRPr="00FF08C5" w:rsidRDefault="007E5C00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5AFB71A" w14:textId="6374A505" w:rsidR="007E5C00" w:rsidRPr="00FF08C5" w:rsidRDefault="007E5C00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2D4C06E4" w14:textId="69C8B05D" w:rsidR="002146CF" w:rsidRPr="00FF08C5" w:rsidRDefault="002146CF" w:rsidP="00FF08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FF08C5" w14:paraId="3585B9B8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E9E867" w14:textId="572D20F7" w:rsidR="00767150" w:rsidRPr="00FF08C5" w:rsidRDefault="00B338D4" w:rsidP="00FF08C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F40F55" w:rsidRPr="00FF08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FF08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66329CE3" w14:textId="77777777" w:rsidR="00C33ACD" w:rsidRPr="00FF08C5" w:rsidRDefault="00C33ACD" w:rsidP="00FF08C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FF08C5" w14:paraId="3BE1DFF4" w14:textId="77777777" w:rsidTr="00F40F55">
        <w:trPr>
          <w:cantSplit/>
        </w:trPr>
        <w:tc>
          <w:tcPr>
            <w:tcW w:w="4390" w:type="dxa"/>
            <w:vAlign w:val="bottom"/>
          </w:tcPr>
          <w:p w14:paraId="3EB99086" w14:textId="77777777" w:rsidR="00D63FD5" w:rsidRPr="00FF08C5" w:rsidRDefault="00D63FD5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EA3945" w14:textId="77777777" w:rsidR="00D63FD5" w:rsidRPr="00FF08C5" w:rsidRDefault="00D63FD5" w:rsidP="00FF0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A40F0B" w14:textId="77777777" w:rsidR="00D63FD5" w:rsidRPr="00FF08C5" w:rsidRDefault="00D63FD5" w:rsidP="00FF0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32117" w:rsidRPr="00FF08C5" w14:paraId="22F55818" w14:textId="77777777" w:rsidTr="004172F5">
        <w:trPr>
          <w:cantSplit/>
        </w:trPr>
        <w:tc>
          <w:tcPr>
            <w:tcW w:w="4390" w:type="dxa"/>
            <w:vAlign w:val="bottom"/>
          </w:tcPr>
          <w:p w14:paraId="63596E01" w14:textId="77777777" w:rsidR="00C32117" w:rsidRPr="00FF08C5" w:rsidRDefault="00C32117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8DDF872" w14:textId="75D29793" w:rsidR="00C32117" w:rsidRPr="00FF08C5" w:rsidRDefault="00DC63A8" w:rsidP="00FF08C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69136AE" w14:textId="4D3CD755" w:rsidR="00C32117" w:rsidRPr="00FF08C5" w:rsidRDefault="004E55A3" w:rsidP="00FF08C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EBA86C" w14:textId="3623E971" w:rsidR="00C32117" w:rsidRPr="00FF08C5" w:rsidRDefault="00DC63A8" w:rsidP="00FF08C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AA910C6" w14:textId="3C1B7EAF" w:rsidR="00C32117" w:rsidRPr="00FF08C5" w:rsidRDefault="004E55A3" w:rsidP="00FF08C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70BFE" w:rsidRPr="00FF08C5" w14:paraId="5E54BD45" w14:textId="77777777" w:rsidTr="00F40F55">
        <w:trPr>
          <w:cantSplit/>
        </w:trPr>
        <w:tc>
          <w:tcPr>
            <w:tcW w:w="4390" w:type="dxa"/>
            <w:vAlign w:val="bottom"/>
          </w:tcPr>
          <w:p w14:paraId="3941543B" w14:textId="77777777" w:rsidR="00C70BFE" w:rsidRPr="00FF08C5" w:rsidRDefault="00C70BFE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A49282A" w14:textId="77777777" w:rsidR="00C70BFE" w:rsidRPr="00FF08C5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039686BD" w14:textId="77777777" w:rsidR="00C70BFE" w:rsidRPr="00FF08C5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0BBABF8" w14:textId="77777777" w:rsidR="00C70BFE" w:rsidRPr="00FF08C5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AC1227B" w14:textId="77777777" w:rsidR="00C70BFE" w:rsidRPr="00FF08C5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FF08C5" w14:paraId="084A5EE2" w14:textId="77777777" w:rsidTr="00F40F55">
        <w:trPr>
          <w:cantSplit/>
        </w:trPr>
        <w:tc>
          <w:tcPr>
            <w:tcW w:w="4390" w:type="dxa"/>
            <w:vAlign w:val="bottom"/>
          </w:tcPr>
          <w:p w14:paraId="73EDF22E" w14:textId="77777777" w:rsidR="00C70BFE" w:rsidRPr="00FF08C5" w:rsidRDefault="00C70BFE" w:rsidP="00FF08C5">
            <w:pPr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0C10E" w14:textId="77777777" w:rsidR="00C70BFE" w:rsidRPr="00FF08C5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2AAF0C2" w14:textId="77777777" w:rsidR="00C70BFE" w:rsidRPr="00FF08C5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2FE92" w14:textId="77777777" w:rsidR="00C70BFE" w:rsidRPr="00FF08C5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94CF471" w14:textId="77777777" w:rsidR="00C70BFE" w:rsidRPr="00FF08C5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F08C5" w:rsidRPr="00FF08C5" w14:paraId="3C22F785" w14:textId="77777777" w:rsidTr="00F21706">
        <w:trPr>
          <w:cantSplit/>
        </w:trPr>
        <w:tc>
          <w:tcPr>
            <w:tcW w:w="4390" w:type="dxa"/>
          </w:tcPr>
          <w:p w14:paraId="2826B0B0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5" w:type="dxa"/>
            <w:shd w:val="clear" w:color="auto" w:fill="FAFAFA"/>
          </w:tcPr>
          <w:p w14:paraId="6F550655" w14:textId="428642A8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5" w:type="dxa"/>
            <w:shd w:val="clear" w:color="auto" w:fill="auto"/>
          </w:tcPr>
          <w:p w14:paraId="2BE0E623" w14:textId="0663F87B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DE99EE9" w14:textId="70C47464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5" w:type="dxa"/>
          </w:tcPr>
          <w:p w14:paraId="36823473" w14:textId="43BD1A7F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</w:tr>
      <w:tr w:rsidR="00FF08C5" w:rsidRPr="00FF08C5" w14:paraId="52F101B5" w14:textId="77777777" w:rsidTr="00F21706">
        <w:trPr>
          <w:cantSplit/>
        </w:trPr>
        <w:tc>
          <w:tcPr>
            <w:tcW w:w="4390" w:type="dxa"/>
          </w:tcPr>
          <w:p w14:paraId="7F9AAF64" w14:textId="710ACC12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รายได้จากการขายเศษวัสดุ</w:t>
            </w:r>
          </w:p>
        </w:tc>
        <w:tc>
          <w:tcPr>
            <w:tcW w:w="1295" w:type="dxa"/>
            <w:shd w:val="clear" w:color="auto" w:fill="FAFAFA"/>
          </w:tcPr>
          <w:p w14:paraId="6C47888F" w14:textId="61E13A9D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5" w:type="dxa"/>
            <w:shd w:val="clear" w:color="auto" w:fill="auto"/>
          </w:tcPr>
          <w:p w14:paraId="0F4ED242" w14:textId="372A461C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DE4EEA3" w14:textId="469B3E0C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5" w:type="dxa"/>
          </w:tcPr>
          <w:p w14:paraId="32A3DA0D" w14:textId="34FD1842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</w:tr>
      <w:tr w:rsidR="00FF08C5" w:rsidRPr="00FF08C5" w14:paraId="74A13B0F" w14:textId="77777777" w:rsidTr="00F21706">
        <w:trPr>
          <w:cantSplit/>
        </w:trPr>
        <w:tc>
          <w:tcPr>
            <w:tcW w:w="4390" w:type="dxa"/>
          </w:tcPr>
          <w:p w14:paraId="6B604FCE" w14:textId="017BDEBA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</w:tcPr>
          <w:p w14:paraId="68E27603" w14:textId="628114EF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0D7577" w:rsidRPr="000D75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5" w:type="dxa"/>
            <w:shd w:val="clear" w:color="auto" w:fill="auto"/>
          </w:tcPr>
          <w:p w14:paraId="52D64BBF" w14:textId="47549418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224C57E" w14:textId="3E477761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5" w:type="dxa"/>
          </w:tcPr>
          <w:p w14:paraId="57B923DA" w14:textId="76BD7629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FF08C5" w:rsidRPr="00FF08C5" w14:paraId="6A4405A8" w14:textId="77777777" w:rsidTr="00F21706">
        <w:trPr>
          <w:cantSplit/>
        </w:trPr>
        <w:tc>
          <w:tcPr>
            <w:tcW w:w="4390" w:type="dxa"/>
          </w:tcPr>
          <w:p w14:paraId="37BE1ABA" w14:textId="5B3E720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รายได้จากการขายเครื่องแบบพนักงาน</w:t>
            </w:r>
          </w:p>
        </w:tc>
        <w:tc>
          <w:tcPr>
            <w:tcW w:w="1295" w:type="dxa"/>
            <w:shd w:val="clear" w:color="auto" w:fill="FAFAFA"/>
          </w:tcPr>
          <w:p w14:paraId="13141A67" w14:textId="699CD348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5" w:type="dxa"/>
            <w:shd w:val="clear" w:color="auto" w:fill="auto"/>
          </w:tcPr>
          <w:p w14:paraId="0545AA2D" w14:textId="1B3903BF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C9E4222" w14:textId="1767F8DA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5" w:type="dxa"/>
          </w:tcPr>
          <w:p w14:paraId="3E5BFEA0" w14:textId="20D8680E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FF08C5" w:rsidRPr="00FF08C5" w14:paraId="67CE761B" w14:textId="77777777" w:rsidTr="00F21706">
        <w:trPr>
          <w:cantSplit/>
        </w:trPr>
        <w:tc>
          <w:tcPr>
            <w:tcW w:w="4390" w:type="dxa"/>
          </w:tcPr>
          <w:p w14:paraId="2283EAE5" w14:textId="1E344803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รายได้ค่าชดเชยสินค้าเสียหาย</w:t>
            </w:r>
          </w:p>
        </w:tc>
        <w:tc>
          <w:tcPr>
            <w:tcW w:w="1295" w:type="dxa"/>
            <w:shd w:val="clear" w:color="auto" w:fill="FAFAFA"/>
          </w:tcPr>
          <w:p w14:paraId="39D71D5F" w14:textId="641B35F4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5" w:type="dxa"/>
            <w:shd w:val="clear" w:color="auto" w:fill="auto"/>
          </w:tcPr>
          <w:p w14:paraId="0C8E989C" w14:textId="0DADEF74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5815D01" w14:textId="2A7CA26A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5" w:type="dxa"/>
          </w:tcPr>
          <w:p w14:paraId="5ED9E260" w14:textId="62E94CF2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</w:tr>
      <w:tr w:rsidR="00FF08C5" w:rsidRPr="00FF08C5" w14:paraId="16DEC45A" w14:textId="77777777" w:rsidTr="00F21706">
        <w:trPr>
          <w:cantSplit/>
        </w:trPr>
        <w:tc>
          <w:tcPr>
            <w:tcW w:w="4390" w:type="dxa"/>
            <w:hideMark/>
          </w:tcPr>
          <w:p w14:paraId="247E77B2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2C29AFE" w14:textId="61332BCD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D7577" w:rsidRPr="000D75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0D7577" w:rsidRPr="000D75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1EC0C603" w14:textId="5C27F595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791C5B" w14:textId="1F988F52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541C2E7" w14:textId="133E6F86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</w:tr>
      <w:tr w:rsidR="00FF08C5" w:rsidRPr="00FF08C5" w14:paraId="696FF599" w14:textId="77777777" w:rsidTr="00F21706">
        <w:trPr>
          <w:cantSplit/>
        </w:trPr>
        <w:tc>
          <w:tcPr>
            <w:tcW w:w="4390" w:type="dxa"/>
            <w:hideMark/>
          </w:tcPr>
          <w:p w14:paraId="7B1F7F84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BEE75" w14:textId="2AD105CC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7A998" w14:textId="67847FDB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21CA58" w14:textId="791DB366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C5D30" w14:textId="1467F64F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</w:tbl>
    <w:p w14:paraId="072DE7F8" w14:textId="5A04FFA1" w:rsidR="00656FBD" w:rsidRPr="00FF08C5" w:rsidRDefault="00656FBD" w:rsidP="00FF08C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FF08C5" w14:paraId="441EC9A4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28D277" w14:textId="67367DD6" w:rsidR="00767150" w:rsidRPr="00FF08C5" w:rsidRDefault="00836E55" w:rsidP="00FF08C5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F40F55" w:rsidRPr="00FF08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FF08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6C2A6B12" w14:textId="77777777" w:rsidR="00C33ACD" w:rsidRPr="00FF08C5" w:rsidRDefault="00C33ACD" w:rsidP="00FF08C5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FF08C5" w14:paraId="045252E5" w14:textId="77777777" w:rsidTr="00F40F55">
        <w:trPr>
          <w:cantSplit/>
        </w:trPr>
        <w:tc>
          <w:tcPr>
            <w:tcW w:w="4390" w:type="dxa"/>
            <w:vAlign w:val="bottom"/>
          </w:tcPr>
          <w:p w14:paraId="325A9138" w14:textId="77777777" w:rsidR="00D63FD5" w:rsidRPr="00FF08C5" w:rsidRDefault="00D63FD5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81D899" w14:textId="77777777" w:rsidR="00D63FD5" w:rsidRPr="00FF08C5" w:rsidRDefault="00D63FD5" w:rsidP="00FF0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B5F5BD2" w14:textId="77777777" w:rsidR="00D63FD5" w:rsidRPr="00FF08C5" w:rsidRDefault="00D63FD5" w:rsidP="00FF0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32117" w:rsidRPr="00FF08C5" w14:paraId="6F8A96FD" w14:textId="77777777" w:rsidTr="004172F5">
        <w:trPr>
          <w:cantSplit/>
        </w:trPr>
        <w:tc>
          <w:tcPr>
            <w:tcW w:w="4390" w:type="dxa"/>
            <w:vAlign w:val="bottom"/>
          </w:tcPr>
          <w:p w14:paraId="6542D93B" w14:textId="77777777" w:rsidR="00C32117" w:rsidRPr="00FF08C5" w:rsidRDefault="00C32117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094958F" w14:textId="6C25AFDE" w:rsidR="00C32117" w:rsidRPr="00FF08C5" w:rsidRDefault="00DC63A8" w:rsidP="00FF08C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F3A62B7" w14:textId="21B0480E" w:rsidR="00C32117" w:rsidRPr="00FF08C5" w:rsidRDefault="004E55A3" w:rsidP="00FF08C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DEA0988" w14:textId="731E8130" w:rsidR="00C32117" w:rsidRPr="00FF08C5" w:rsidRDefault="00DC63A8" w:rsidP="00FF08C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67C7469" w14:textId="161FE735" w:rsidR="00C32117" w:rsidRPr="00FF08C5" w:rsidRDefault="004E55A3" w:rsidP="00FF08C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70BFE" w:rsidRPr="00FF08C5" w14:paraId="373120F7" w14:textId="77777777" w:rsidTr="00F40F55">
        <w:trPr>
          <w:cantSplit/>
        </w:trPr>
        <w:tc>
          <w:tcPr>
            <w:tcW w:w="4390" w:type="dxa"/>
            <w:vAlign w:val="bottom"/>
          </w:tcPr>
          <w:p w14:paraId="32CF669D" w14:textId="77777777" w:rsidR="00C70BFE" w:rsidRPr="00FF08C5" w:rsidRDefault="00C70BFE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9A074DE" w14:textId="77777777" w:rsidR="00C70BFE" w:rsidRPr="00FF08C5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BB04EB3" w14:textId="77777777" w:rsidR="00C70BFE" w:rsidRPr="00FF08C5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5C81201" w14:textId="77777777" w:rsidR="00C70BFE" w:rsidRPr="00FF08C5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7677645" w14:textId="77777777" w:rsidR="00C70BFE" w:rsidRPr="00FF08C5" w:rsidRDefault="00C70B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70BFE" w:rsidRPr="00FF08C5" w14:paraId="6F639988" w14:textId="77777777" w:rsidTr="00F40F55">
        <w:trPr>
          <w:cantSplit/>
        </w:trPr>
        <w:tc>
          <w:tcPr>
            <w:tcW w:w="4390" w:type="dxa"/>
            <w:vAlign w:val="bottom"/>
          </w:tcPr>
          <w:p w14:paraId="72CA6CC8" w14:textId="77777777" w:rsidR="00C70BFE" w:rsidRPr="00FF08C5" w:rsidRDefault="00C70BFE" w:rsidP="00FF0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C38AE" w14:textId="77777777" w:rsidR="00C70BFE" w:rsidRPr="00FF08C5" w:rsidRDefault="00C70BFE" w:rsidP="00FF0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1D74727" w14:textId="77777777" w:rsidR="00C70BFE" w:rsidRPr="00FF08C5" w:rsidRDefault="00C70BFE" w:rsidP="00FF0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151C6" w14:textId="77777777" w:rsidR="00C70BFE" w:rsidRPr="00FF08C5" w:rsidRDefault="00C70BFE" w:rsidP="00FF0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B3AF206" w14:textId="77777777" w:rsidR="00C70BFE" w:rsidRPr="00FF08C5" w:rsidRDefault="00C70BFE" w:rsidP="00FF08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F08C5" w:rsidRPr="00FF08C5" w14:paraId="1EB83F7E" w14:textId="77777777" w:rsidTr="00F40F55">
        <w:trPr>
          <w:cantSplit/>
        </w:trPr>
        <w:tc>
          <w:tcPr>
            <w:tcW w:w="4390" w:type="dxa"/>
          </w:tcPr>
          <w:p w14:paraId="5B05EFF0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ดอกเบี้ยจ่าย 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เงินกู้ยืมจากสถาบันการเงิน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DD2BC02" w14:textId="3124B33A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5" w:type="dxa"/>
            <w:vAlign w:val="center"/>
          </w:tcPr>
          <w:p w14:paraId="688348D4" w14:textId="5D7C8014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F8DDE63" w14:textId="5ACD2015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5" w:type="dxa"/>
            <w:vAlign w:val="center"/>
          </w:tcPr>
          <w:p w14:paraId="5099289F" w14:textId="1AADF977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</w:tr>
      <w:tr w:rsidR="00FF08C5" w:rsidRPr="00FF08C5" w14:paraId="5F15588B" w14:textId="77777777" w:rsidTr="00B45638">
        <w:trPr>
          <w:cantSplit/>
        </w:trPr>
        <w:tc>
          <w:tcPr>
            <w:tcW w:w="4390" w:type="dxa"/>
          </w:tcPr>
          <w:p w14:paraId="1D68958C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ดอกเบี้ยจ่าย 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สัญญาเช่า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3DEE5B" w14:textId="257DCE79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056D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2EDF25F" w14:textId="2C66262E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781422" w14:textId="4D132293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2A92C4C" w14:textId="7D682A0D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</w:tr>
      <w:tr w:rsidR="00FF08C5" w:rsidRPr="00FF08C5" w14:paraId="47C21A63" w14:textId="77777777" w:rsidTr="00B45638">
        <w:trPr>
          <w:cantSplit/>
        </w:trPr>
        <w:tc>
          <w:tcPr>
            <w:tcW w:w="4390" w:type="dxa"/>
          </w:tcPr>
          <w:p w14:paraId="50F2ACEE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E0F789" w14:textId="58BA57D9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50AC7" w14:textId="5CA62714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FB3D20" w14:textId="4CBFBEE2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4BD62" w14:textId="7D92FED1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</w:tr>
    </w:tbl>
    <w:p w14:paraId="3F68B2F4" w14:textId="79185E6D" w:rsidR="00FF08C5" w:rsidRPr="00FF08C5" w:rsidRDefault="00FF08C5" w:rsidP="00FF08C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11D37ABD" w14:textId="77777777" w:rsidR="00AE7754" w:rsidRPr="00FF08C5" w:rsidRDefault="00FF08C5" w:rsidP="00FF08C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FF08C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FF08C5" w14:paraId="30D2EEB8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8FCDB2" w14:textId="1B940EF3" w:rsidR="00767150" w:rsidRPr="00FF08C5" w:rsidRDefault="00836E5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F40F55" w:rsidRPr="00FF08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FF08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271CE682" w14:textId="77777777" w:rsidR="00D63FD5" w:rsidRPr="0000041B" w:rsidRDefault="00D63FD5" w:rsidP="00FF08C5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30"/>
        <w:gridCol w:w="1305"/>
        <w:gridCol w:w="1305"/>
        <w:gridCol w:w="1287"/>
        <w:gridCol w:w="1345"/>
      </w:tblGrid>
      <w:tr w:rsidR="00C22CAB" w:rsidRPr="00FF08C5" w14:paraId="1588B064" w14:textId="77777777" w:rsidTr="00F40F55">
        <w:trPr>
          <w:cantSplit/>
        </w:trPr>
        <w:tc>
          <w:tcPr>
            <w:tcW w:w="4330" w:type="dxa"/>
            <w:vAlign w:val="bottom"/>
          </w:tcPr>
          <w:p w14:paraId="1AC3BEA7" w14:textId="77777777" w:rsidR="009D0467" w:rsidRPr="00FF08C5" w:rsidRDefault="009D0467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75D3B3" w14:textId="77777777" w:rsidR="009D0467" w:rsidRPr="00FF08C5" w:rsidRDefault="009D0467" w:rsidP="00FF0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475B5C" w14:textId="77777777" w:rsidR="009D0467" w:rsidRPr="00FF08C5" w:rsidRDefault="009D0467" w:rsidP="00FF08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32117" w:rsidRPr="00FF08C5" w14:paraId="52CB1CED" w14:textId="77777777" w:rsidTr="004172F5">
        <w:trPr>
          <w:cantSplit/>
        </w:trPr>
        <w:tc>
          <w:tcPr>
            <w:tcW w:w="4330" w:type="dxa"/>
            <w:vAlign w:val="bottom"/>
          </w:tcPr>
          <w:p w14:paraId="37E3A93F" w14:textId="77777777" w:rsidR="00C32117" w:rsidRPr="00FF08C5" w:rsidRDefault="00C32117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3E0A337" w14:textId="24557105" w:rsidR="00C32117" w:rsidRPr="00FF08C5" w:rsidRDefault="00DC63A8" w:rsidP="00FF08C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BE239D7" w14:textId="5AEB33C2" w:rsidR="00C32117" w:rsidRPr="00FF08C5" w:rsidRDefault="004E55A3" w:rsidP="00FF08C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40D1C42C" w14:textId="49261FA5" w:rsidR="00C32117" w:rsidRPr="00FF08C5" w:rsidRDefault="00DC63A8" w:rsidP="00FF08C5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4A5FA85F" w14:textId="427FB0CA" w:rsidR="00C32117" w:rsidRPr="00FF08C5" w:rsidRDefault="004E55A3" w:rsidP="00FF08C5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32117" w:rsidRPr="00FF08C5" w14:paraId="2489DC1A" w14:textId="77777777" w:rsidTr="00F40F55">
        <w:trPr>
          <w:cantSplit/>
        </w:trPr>
        <w:tc>
          <w:tcPr>
            <w:tcW w:w="4330" w:type="dxa"/>
            <w:vAlign w:val="bottom"/>
          </w:tcPr>
          <w:p w14:paraId="552196D3" w14:textId="77777777" w:rsidR="00C32117" w:rsidRPr="00FF08C5" w:rsidRDefault="00C32117" w:rsidP="00FF08C5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04A3F79F" w14:textId="77777777" w:rsidR="00C32117" w:rsidRPr="00FF08C5" w:rsidRDefault="00C32117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215F2F82" w14:textId="77777777" w:rsidR="00C32117" w:rsidRPr="00FF08C5" w:rsidRDefault="00C32117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  <w:hideMark/>
          </w:tcPr>
          <w:p w14:paraId="5BAE5029" w14:textId="77777777" w:rsidR="00C32117" w:rsidRPr="00FF08C5" w:rsidRDefault="00C32117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  <w:hideMark/>
          </w:tcPr>
          <w:p w14:paraId="49462F1A" w14:textId="77777777" w:rsidR="00C32117" w:rsidRPr="00FF08C5" w:rsidRDefault="00C32117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32117" w:rsidRPr="00FF08C5" w14:paraId="1FAF359C" w14:textId="77777777" w:rsidTr="00F40F55">
        <w:trPr>
          <w:cantSplit/>
        </w:trPr>
        <w:tc>
          <w:tcPr>
            <w:tcW w:w="4330" w:type="dxa"/>
            <w:vAlign w:val="bottom"/>
          </w:tcPr>
          <w:p w14:paraId="57CD9B40" w14:textId="77777777" w:rsidR="00C32117" w:rsidRPr="00FF08C5" w:rsidRDefault="00C32117" w:rsidP="00FF08C5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9BCDF" w14:textId="77777777" w:rsidR="00C32117" w:rsidRPr="00FF08C5" w:rsidRDefault="00C32117" w:rsidP="00FF08C5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275F6997" w14:textId="77777777" w:rsidR="00C32117" w:rsidRPr="00FF08C5" w:rsidRDefault="00C32117" w:rsidP="00FF08C5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290A3" w14:textId="77777777" w:rsidR="00C32117" w:rsidRPr="00FF08C5" w:rsidRDefault="00C32117" w:rsidP="00FF08C5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bottom"/>
          </w:tcPr>
          <w:p w14:paraId="6A537B54" w14:textId="77777777" w:rsidR="00C32117" w:rsidRPr="00FF08C5" w:rsidRDefault="00C32117" w:rsidP="00FF08C5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F08C5" w:rsidRPr="00FF08C5" w14:paraId="26C0F602" w14:textId="77777777" w:rsidTr="001636AE">
        <w:trPr>
          <w:cantSplit/>
        </w:trPr>
        <w:tc>
          <w:tcPr>
            <w:tcW w:w="4330" w:type="dxa"/>
            <w:hideMark/>
          </w:tcPr>
          <w:p w14:paraId="1FA87153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ค่าใช้จ่ายในการซื้อวัตถุดิบ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033DA" w14:textId="4774A1A0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745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780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1FC9A" w14:textId="06D6C860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796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694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944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46195" w14:textId="73CBE577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745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715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434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06F77" w14:textId="607E7608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796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694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944</w:t>
            </w:r>
          </w:p>
        </w:tc>
      </w:tr>
      <w:tr w:rsidR="00FF08C5" w:rsidRPr="00FF08C5" w14:paraId="49A80323" w14:textId="77777777" w:rsidTr="001636AE">
        <w:trPr>
          <w:cantSplit/>
        </w:trPr>
        <w:tc>
          <w:tcPr>
            <w:tcW w:w="4330" w:type="dxa"/>
            <w:hideMark/>
          </w:tcPr>
          <w:p w14:paraId="53AA7308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การเปลี่ยนแปลงในงานระหว่างทำและสินค้าสำเร็จรูป</w:t>
            </w:r>
          </w:p>
        </w:tc>
        <w:tc>
          <w:tcPr>
            <w:tcW w:w="1305" w:type="dxa"/>
            <w:shd w:val="clear" w:color="auto" w:fill="FAFAFA"/>
          </w:tcPr>
          <w:p w14:paraId="4D0BDE9C" w14:textId="30BC2451" w:rsidR="00FF08C5" w:rsidRPr="00FF08C5" w:rsidRDefault="005E29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970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05" w:type="dxa"/>
          </w:tcPr>
          <w:p w14:paraId="5B67E54E" w14:textId="41F5352E" w:rsidR="00FF08C5" w:rsidRPr="00FF08C5" w:rsidRDefault="00FF08C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523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181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3BD4CAFC" w14:textId="2D89C073" w:rsidR="00FF08C5" w:rsidRPr="00FF08C5" w:rsidRDefault="005E29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155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970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45" w:type="dxa"/>
          </w:tcPr>
          <w:p w14:paraId="6D7C03BB" w14:textId="3CB38FB0" w:rsidR="00FF08C5" w:rsidRPr="00FF08C5" w:rsidRDefault="00FF08C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523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181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FF08C5" w:rsidRPr="00FF08C5" w14:paraId="26F8DB12" w14:textId="77777777" w:rsidTr="001636AE">
        <w:trPr>
          <w:cantSplit/>
        </w:trPr>
        <w:tc>
          <w:tcPr>
            <w:tcW w:w="4330" w:type="dxa"/>
            <w:hideMark/>
          </w:tcPr>
          <w:p w14:paraId="4D8D2643" w14:textId="77777777" w:rsidR="00FF08C5" w:rsidRPr="00FF08C5" w:rsidRDefault="00FF08C5" w:rsidP="00FF08C5">
            <w:pPr>
              <w:tabs>
                <w:tab w:val="left" w:pos="2634"/>
              </w:tabs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05" w:type="dxa"/>
            <w:shd w:val="clear" w:color="auto" w:fill="FAFAFA"/>
          </w:tcPr>
          <w:p w14:paraId="3B01BC4B" w14:textId="3499614F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346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991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288</w:t>
            </w:r>
          </w:p>
        </w:tc>
        <w:tc>
          <w:tcPr>
            <w:tcW w:w="1305" w:type="dxa"/>
          </w:tcPr>
          <w:p w14:paraId="4CA16EEC" w14:textId="71A2B40D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350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006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326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6829403A" w14:textId="03C26A23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345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790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152</w:t>
            </w:r>
          </w:p>
        </w:tc>
        <w:tc>
          <w:tcPr>
            <w:tcW w:w="1345" w:type="dxa"/>
          </w:tcPr>
          <w:p w14:paraId="1191F1E0" w14:textId="2E9FB420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349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887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350</w:t>
            </w:r>
          </w:p>
        </w:tc>
      </w:tr>
      <w:tr w:rsidR="00FF08C5" w:rsidRPr="00FF08C5" w14:paraId="7421636C" w14:textId="77777777" w:rsidTr="001636AE">
        <w:trPr>
          <w:cantSplit/>
        </w:trPr>
        <w:tc>
          <w:tcPr>
            <w:tcW w:w="4330" w:type="dxa"/>
            <w:hideMark/>
          </w:tcPr>
          <w:p w14:paraId="33F8F9F6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ค่าขนส่งสินค้า</w:t>
            </w:r>
          </w:p>
        </w:tc>
        <w:tc>
          <w:tcPr>
            <w:tcW w:w="1305" w:type="dxa"/>
            <w:shd w:val="clear" w:color="auto" w:fill="FAFAFA"/>
          </w:tcPr>
          <w:p w14:paraId="719A2396" w14:textId="60AB4FA4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248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746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082</w:t>
            </w:r>
          </w:p>
        </w:tc>
        <w:tc>
          <w:tcPr>
            <w:tcW w:w="1305" w:type="dxa"/>
          </w:tcPr>
          <w:p w14:paraId="41542DCC" w14:textId="7D8ABC07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228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390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947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556DD223" w14:textId="763D2D73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247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565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071</w:t>
            </w:r>
          </w:p>
        </w:tc>
        <w:tc>
          <w:tcPr>
            <w:tcW w:w="1345" w:type="dxa"/>
          </w:tcPr>
          <w:p w14:paraId="7123592F" w14:textId="465B396E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227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852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946</w:t>
            </w:r>
          </w:p>
        </w:tc>
      </w:tr>
      <w:tr w:rsidR="00FF08C5" w:rsidRPr="00FF08C5" w14:paraId="3AA0BFF1" w14:textId="77777777" w:rsidTr="001636AE">
        <w:trPr>
          <w:cantSplit/>
        </w:trPr>
        <w:tc>
          <w:tcPr>
            <w:tcW w:w="4330" w:type="dxa"/>
            <w:hideMark/>
          </w:tcPr>
          <w:p w14:paraId="3FF0101C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05" w:type="dxa"/>
            <w:shd w:val="clear" w:color="auto" w:fill="FAFAFA"/>
          </w:tcPr>
          <w:p w14:paraId="77A6CEF8" w14:textId="6B741FAC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77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853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496</w:t>
            </w:r>
          </w:p>
        </w:tc>
        <w:tc>
          <w:tcPr>
            <w:tcW w:w="1305" w:type="dxa"/>
          </w:tcPr>
          <w:p w14:paraId="555F0743" w14:textId="6F244B22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76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279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484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39A68941" w14:textId="5DD3209A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77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576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512</w:t>
            </w:r>
          </w:p>
        </w:tc>
        <w:tc>
          <w:tcPr>
            <w:tcW w:w="1345" w:type="dxa"/>
          </w:tcPr>
          <w:p w14:paraId="44EC5C61" w14:textId="2350DDDA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76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279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352</w:t>
            </w:r>
          </w:p>
        </w:tc>
      </w:tr>
      <w:tr w:rsidR="00FF08C5" w:rsidRPr="00FF08C5" w14:paraId="5158B5C7" w14:textId="77777777" w:rsidTr="001636AE">
        <w:trPr>
          <w:cantSplit/>
        </w:trPr>
        <w:tc>
          <w:tcPr>
            <w:tcW w:w="4330" w:type="dxa"/>
          </w:tcPr>
          <w:p w14:paraId="43F05E10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305" w:type="dxa"/>
            <w:shd w:val="clear" w:color="auto" w:fill="FAFAFA"/>
          </w:tcPr>
          <w:p w14:paraId="775559A9" w14:textId="0858D65B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356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715</w:t>
            </w:r>
          </w:p>
        </w:tc>
        <w:tc>
          <w:tcPr>
            <w:tcW w:w="1305" w:type="dxa"/>
          </w:tcPr>
          <w:p w14:paraId="205D9E09" w14:textId="2C3FC5E8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469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628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28479A4" w14:textId="60E113A6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295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915</w:t>
            </w:r>
          </w:p>
        </w:tc>
        <w:tc>
          <w:tcPr>
            <w:tcW w:w="1345" w:type="dxa"/>
          </w:tcPr>
          <w:p w14:paraId="6F3B4F28" w14:textId="7AD9D1D5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469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628</w:t>
            </w:r>
          </w:p>
        </w:tc>
      </w:tr>
      <w:tr w:rsidR="00FF08C5" w:rsidRPr="00FF08C5" w14:paraId="1357EEDB" w14:textId="77777777" w:rsidTr="00F40F55">
        <w:trPr>
          <w:cantSplit/>
        </w:trPr>
        <w:tc>
          <w:tcPr>
            <w:tcW w:w="4330" w:type="dxa"/>
          </w:tcPr>
          <w:p w14:paraId="5342840F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ค่าใช้จ่ายในการส่งเสริมการปลูก</w:t>
            </w:r>
          </w:p>
        </w:tc>
        <w:tc>
          <w:tcPr>
            <w:tcW w:w="1305" w:type="dxa"/>
            <w:shd w:val="clear" w:color="auto" w:fill="FAFAFA"/>
          </w:tcPr>
          <w:p w14:paraId="39D11B73" w14:textId="594F5660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339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602</w:t>
            </w:r>
          </w:p>
        </w:tc>
        <w:tc>
          <w:tcPr>
            <w:tcW w:w="1305" w:type="dxa"/>
          </w:tcPr>
          <w:p w14:paraId="2616E91D" w14:textId="5A647429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23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689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546</w:t>
            </w:r>
          </w:p>
        </w:tc>
        <w:tc>
          <w:tcPr>
            <w:tcW w:w="1287" w:type="dxa"/>
            <w:shd w:val="clear" w:color="auto" w:fill="FAFAFA"/>
          </w:tcPr>
          <w:p w14:paraId="57F9CB4F" w14:textId="731AE2E3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339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602</w:t>
            </w:r>
          </w:p>
        </w:tc>
        <w:tc>
          <w:tcPr>
            <w:tcW w:w="1345" w:type="dxa"/>
          </w:tcPr>
          <w:p w14:paraId="24F9845F" w14:textId="49C8DA53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23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689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546</w:t>
            </w:r>
          </w:p>
        </w:tc>
      </w:tr>
      <w:tr w:rsidR="00FF08C5" w:rsidRPr="00FF08C5" w14:paraId="3DD7B259" w14:textId="77777777" w:rsidTr="001636AE">
        <w:trPr>
          <w:cantSplit/>
        </w:trPr>
        <w:tc>
          <w:tcPr>
            <w:tcW w:w="4330" w:type="dxa"/>
          </w:tcPr>
          <w:p w14:paraId="2F72FFD5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ค่าเช่าจ่าย</w:t>
            </w:r>
          </w:p>
        </w:tc>
        <w:tc>
          <w:tcPr>
            <w:tcW w:w="1305" w:type="dxa"/>
            <w:shd w:val="clear" w:color="auto" w:fill="FAFAFA"/>
          </w:tcPr>
          <w:p w14:paraId="69CD51AA" w14:textId="2323254C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959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453</w:t>
            </w:r>
          </w:p>
        </w:tc>
        <w:tc>
          <w:tcPr>
            <w:tcW w:w="1305" w:type="dxa"/>
          </w:tcPr>
          <w:p w14:paraId="04C2C4F2" w14:textId="3AD37BDC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17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257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836</w:t>
            </w:r>
          </w:p>
        </w:tc>
        <w:tc>
          <w:tcPr>
            <w:tcW w:w="1287" w:type="dxa"/>
            <w:shd w:val="clear" w:color="auto" w:fill="FAFAFA"/>
          </w:tcPr>
          <w:p w14:paraId="3F0A37C1" w14:textId="29C0933D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094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931</w:t>
            </w:r>
          </w:p>
        </w:tc>
        <w:tc>
          <w:tcPr>
            <w:tcW w:w="1345" w:type="dxa"/>
          </w:tcPr>
          <w:p w14:paraId="0609B7AA" w14:textId="5FAF5F00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17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557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836</w:t>
            </w:r>
          </w:p>
        </w:tc>
      </w:tr>
      <w:tr w:rsidR="00FF08C5" w:rsidRPr="00FF08C5" w14:paraId="7BF6F4D8" w14:textId="77777777" w:rsidTr="001636AE">
        <w:trPr>
          <w:cantSplit/>
        </w:trPr>
        <w:tc>
          <w:tcPr>
            <w:tcW w:w="4330" w:type="dxa"/>
            <w:vAlign w:val="bottom"/>
          </w:tcPr>
          <w:p w14:paraId="16E1E603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ค่าจ้างและค่าแรงเหมา</w:t>
            </w:r>
          </w:p>
        </w:tc>
        <w:tc>
          <w:tcPr>
            <w:tcW w:w="1305" w:type="dxa"/>
            <w:shd w:val="clear" w:color="auto" w:fill="FAFAFA"/>
          </w:tcPr>
          <w:p w14:paraId="7341C738" w14:textId="56089339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643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879</w:t>
            </w:r>
          </w:p>
        </w:tc>
        <w:tc>
          <w:tcPr>
            <w:tcW w:w="1305" w:type="dxa"/>
          </w:tcPr>
          <w:p w14:paraId="3D84B025" w14:textId="6773C3F2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352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350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26665E93" w14:textId="31401AA6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621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379</w:t>
            </w:r>
          </w:p>
        </w:tc>
        <w:tc>
          <w:tcPr>
            <w:tcW w:w="1345" w:type="dxa"/>
          </w:tcPr>
          <w:p w14:paraId="4046ECCB" w14:textId="64ECAE7B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337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350</w:t>
            </w:r>
          </w:p>
        </w:tc>
      </w:tr>
      <w:tr w:rsidR="00FF08C5" w:rsidRPr="00FF08C5" w14:paraId="176275A4" w14:textId="77777777" w:rsidTr="001636AE">
        <w:trPr>
          <w:cantSplit/>
        </w:trPr>
        <w:tc>
          <w:tcPr>
            <w:tcW w:w="4330" w:type="dxa"/>
            <w:hideMark/>
          </w:tcPr>
          <w:p w14:paraId="4C1BFF26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305" w:type="dxa"/>
            <w:shd w:val="clear" w:color="auto" w:fill="FAFAFA"/>
          </w:tcPr>
          <w:p w14:paraId="6918383B" w14:textId="725D01FA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934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206</w:t>
            </w:r>
          </w:p>
        </w:tc>
        <w:tc>
          <w:tcPr>
            <w:tcW w:w="1305" w:type="dxa"/>
          </w:tcPr>
          <w:p w14:paraId="6132310F" w14:textId="2D6E1741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30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120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947</w:t>
            </w:r>
          </w:p>
        </w:tc>
        <w:tc>
          <w:tcPr>
            <w:tcW w:w="1287" w:type="dxa"/>
            <w:shd w:val="clear" w:color="auto" w:fill="FAFAFA"/>
          </w:tcPr>
          <w:p w14:paraId="5D90EF6E" w14:textId="1F29088F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825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548</w:t>
            </w:r>
          </w:p>
        </w:tc>
        <w:tc>
          <w:tcPr>
            <w:tcW w:w="1345" w:type="dxa"/>
          </w:tcPr>
          <w:p w14:paraId="1C3E26C8" w14:textId="05EFB87F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30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050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517</w:t>
            </w:r>
          </w:p>
        </w:tc>
      </w:tr>
      <w:tr w:rsidR="00FF08C5" w:rsidRPr="00FF08C5" w14:paraId="2A798C4D" w14:textId="77777777" w:rsidTr="001636AE">
        <w:trPr>
          <w:cantSplit/>
        </w:trPr>
        <w:tc>
          <w:tcPr>
            <w:tcW w:w="4330" w:type="dxa"/>
          </w:tcPr>
          <w:p w14:paraId="3747C3C9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ค่าโฆษณาและส่งเสริมการขาย</w:t>
            </w:r>
          </w:p>
        </w:tc>
        <w:tc>
          <w:tcPr>
            <w:tcW w:w="1305" w:type="dxa"/>
            <w:shd w:val="clear" w:color="auto" w:fill="FAFAFA"/>
          </w:tcPr>
          <w:p w14:paraId="572EBA21" w14:textId="37CF8BB9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277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063</w:t>
            </w:r>
          </w:p>
        </w:tc>
        <w:tc>
          <w:tcPr>
            <w:tcW w:w="1305" w:type="dxa"/>
          </w:tcPr>
          <w:p w14:paraId="36A76219" w14:textId="64BE4520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792</w:t>
            </w:r>
          </w:p>
        </w:tc>
        <w:tc>
          <w:tcPr>
            <w:tcW w:w="1287" w:type="dxa"/>
            <w:shd w:val="clear" w:color="auto" w:fill="FAFAFA"/>
          </w:tcPr>
          <w:p w14:paraId="4E6B3851" w14:textId="3F4DC600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225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616</w:t>
            </w:r>
          </w:p>
        </w:tc>
        <w:tc>
          <w:tcPr>
            <w:tcW w:w="1345" w:type="dxa"/>
          </w:tcPr>
          <w:p w14:paraId="025C5019" w14:textId="201519F8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792</w:t>
            </w:r>
          </w:p>
        </w:tc>
      </w:tr>
      <w:tr w:rsidR="00FF08C5" w:rsidRPr="00FF08C5" w14:paraId="477BD292" w14:textId="77777777" w:rsidTr="001636AE">
        <w:trPr>
          <w:cantSplit/>
        </w:trPr>
        <w:tc>
          <w:tcPr>
            <w:tcW w:w="4330" w:type="dxa"/>
            <w:vAlign w:val="bottom"/>
          </w:tcPr>
          <w:p w14:paraId="140828D0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ค่าใช้จ่ายโรงงานและสำนักงาน</w:t>
            </w:r>
          </w:p>
        </w:tc>
        <w:tc>
          <w:tcPr>
            <w:tcW w:w="1305" w:type="dxa"/>
            <w:shd w:val="clear" w:color="auto" w:fill="FAFAFA"/>
          </w:tcPr>
          <w:p w14:paraId="18127EF1" w14:textId="42F3AA84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993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420</w:t>
            </w:r>
          </w:p>
        </w:tc>
        <w:tc>
          <w:tcPr>
            <w:tcW w:w="1305" w:type="dxa"/>
          </w:tcPr>
          <w:p w14:paraId="189CB30D" w14:textId="110D9C78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969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825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E8DC8D9" w14:textId="0555F5C2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993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420</w:t>
            </w:r>
          </w:p>
        </w:tc>
        <w:tc>
          <w:tcPr>
            <w:tcW w:w="1345" w:type="dxa"/>
          </w:tcPr>
          <w:p w14:paraId="305EFF7B" w14:textId="2ED8EEF5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969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825</w:t>
            </w:r>
          </w:p>
        </w:tc>
      </w:tr>
      <w:tr w:rsidR="00FF08C5" w:rsidRPr="00FF08C5" w14:paraId="60E9F4F8" w14:textId="77777777" w:rsidTr="001636AE">
        <w:trPr>
          <w:cantSplit/>
        </w:trPr>
        <w:tc>
          <w:tcPr>
            <w:tcW w:w="4330" w:type="dxa"/>
          </w:tcPr>
          <w:p w14:paraId="744A106A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ค่านายหน้าและค่าตอบแทน</w:t>
            </w:r>
          </w:p>
        </w:tc>
        <w:tc>
          <w:tcPr>
            <w:tcW w:w="1305" w:type="dxa"/>
            <w:shd w:val="clear" w:color="auto" w:fill="FAFAFA"/>
          </w:tcPr>
          <w:p w14:paraId="5864A97E" w14:textId="4C937544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942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429</w:t>
            </w:r>
          </w:p>
        </w:tc>
        <w:tc>
          <w:tcPr>
            <w:tcW w:w="1305" w:type="dxa"/>
          </w:tcPr>
          <w:p w14:paraId="28C731B3" w14:textId="2618A5B0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930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745</w:t>
            </w:r>
          </w:p>
        </w:tc>
        <w:tc>
          <w:tcPr>
            <w:tcW w:w="1287" w:type="dxa"/>
            <w:shd w:val="clear" w:color="auto" w:fill="FAFAFA"/>
          </w:tcPr>
          <w:p w14:paraId="7CCA5B38" w14:textId="338B1C4A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878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248</w:t>
            </w:r>
          </w:p>
        </w:tc>
        <w:tc>
          <w:tcPr>
            <w:tcW w:w="1345" w:type="dxa"/>
          </w:tcPr>
          <w:p w14:paraId="7A1A6036" w14:textId="43C62D23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922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938</w:t>
            </w:r>
          </w:p>
        </w:tc>
      </w:tr>
      <w:tr w:rsidR="00FF08C5" w:rsidRPr="00FF08C5" w14:paraId="577298DD" w14:textId="77777777" w:rsidTr="001636AE">
        <w:trPr>
          <w:cantSplit/>
        </w:trPr>
        <w:tc>
          <w:tcPr>
            <w:tcW w:w="4330" w:type="dxa"/>
            <w:hideMark/>
          </w:tcPr>
          <w:p w14:paraId="0A67C9F4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ค่าบริการและค่าที่ปรึกษา</w:t>
            </w:r>
          </w:p>
        </w:tc>
        <w:tc>
          <w:tcPr>
            <w:tcW w:w="1305" w:type="dxa"/>
            <w:shd w:val="clear" w:color="auto" w:fill="FAFAFA"/>
          </w:tcPr>
          <w:p w14:paraId="4ABB52C8" w14:textId="7AF7DFA2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673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718</w:t>
            </w:r>
          </w:p>
        </w:tc>
        <w:tc>
          <w:tcPr>
            <w:tcW w:w="1305" w:type="dxa"/>
          </w:tcPr>
          <w:p w14:paraId="0F63A4E4" w14:textId="3A113B02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032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978</w:t>
            </w:r>
          </w:p>
        </w:tc>
        <w:tc>
          <w:tcPr>
            <w:tcW w:w="1287" w:type="dxa"/>
            <w:shd w:val="clear" w:color="auto" w:fill="FAFAFA"/>
          </w:tcPr>
          <w:p w14:paraId="7CB97752" w14:textId="346ED0D6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736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718</w:t>
            </w:r>
          </w:p>
        </w:tc>
        <w:tc>
          <w:tcPr>
            <w:tcW w:w="1345" w:type="dxa"/>
          </w:tcPr>
          <w:p w14:paraId="72238357" w14:textId="49FFBA10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820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478</w:t>
            </w:r>
          </w:p>
        </w:tc>
      </w:tr>
      <w:tr w:rsidR="00FF08C5" w:rsidRPr="00FF08C5" w14:paraId="184D08E3" w14:textId="77777777" w:rsidTr="001636AE">
        <w:trPr>
          <w:cantSplit/>
        </w:trPr>
        <w:tc>
          <w:tcPr>
            <w:tcW w:w="4330" w:type="dxa"/>
          </w:tcPr>
          <w:p w14:paraId="625F44A7" w14:textId="77777777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ค่าเดินทางและค่ารับรอง</w:t>
            </w:r>
          </w:p>
        </w:tc>
        <w:tc>
          <w:tcPr>
            <w:tcW w:w="1305" w:type="dxa"/>
            <w:shd w:val="clear" w:color="auto" w:fill="FAFAFA"/>
          </w:tcPr>
          <w:p w14:paraId="7BD9A9DC" w14:textId="7AF786F7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005</w:t>
            </w:r>
            <w:r w:rsidR="005E29F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077</w:t>
            </w:r>
          </w:p>
        </w:tc>
        <w:tc>
          <w:tcPr>
            <w:tcW w:w="1305" w:type="dxa"/>
          </w:tcPr>
          <w:p w14:paraId="68564C0A" w14:textId="3595A504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672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495</w:t>
            </w:r>
          </w:p>
        </w:tc>
        <w:tc>
          <w:tcPr>
            <w:tcW w:w="1287" w:type="dxa"/>
            <w:shd w:val="clear" w:color="auto" w:fill="FAFAFA"/>
          </w:tcPr>
          <w:p w14:paraId="51B003DB" w14:textId="14541A54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667</w:t>
            </w:r>
            <w:r w:rsidR="00843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392</w:t>
            </w:r>
          </w:p>
        </w:tc>
        <w:tc>
          <w:tcPr>
            <w:tcW w:w="1345" w:type="dxa"/>
          </w:tcPr>
          <w:p w14:paraId="6890DBCC" w14:textId="29EE145E" w:rsidR="00FF08C5" w:rsidRPr="00FF08C5" w:rsidRDefault="00836E5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449</w:t>
            </w:r>
            <w:r w:rsidR="00FF08C5"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455</w:t>
            </w:r>
          </w:p>
        </w:tc>
      </w:tr>
      <w:tr w:rsidR="00FF08C5" w:rsidRPr="00FF08C5" w14:paraId="088F96B5" w14:textId="77777777" w:rsidTr="001636AE">
        <w:trPr>
          <w:cantSplit/>
        </w:trPr>
        <w:tc>
          <w:tcPr>
            <w:tcW w:w="4330" w:type="dxa"/>
          </w:tcPr>
          <w:p w14:paraId="5E5AB5E5" w14:textId="7BE93443" w:rsidR="00FF08C5" w:rsidRPr="00FF08C5" w:rsidRDefault="00FF08C5" w:rsidP="00FF08C5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th-TH"/>
              </w:rPr>
              <w:t>(กลับรายการ) ขาดทุนจากการด้อยค่าของอุปกรณ์</w:t>
            </w:r>
          </w:p>
        </w:tc>
        <w:tc>
          <w:tcPr>
            <w:tcW w:w="1305" w:type="dxa"/>
            <w:shd w:val="clear" w:color="auto" w:fill="FAFAFA"/>
          </w:tcPr>
          <w:p w14:paraId="5900EC54" w14:textId="25AA99AE" w:rsidR="00FF08C5" w:rsidRPr="00FF08C5" w:rsidRDefault="005E29FE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369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976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05" w:type="dxa"/>
          </w:tcPr>
          <w:p w14:paraId="13774010" w14:textId="6B9B8627" w:rsidR="00FF08C5" w:rsidRPr="00FF08C5" w:rsidRDefault="00FF08C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096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522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287" w:type="dxa"/>
            <w:shd w:val="clear" w:color="auto" w:fill="FAFAFA"/>
          </w:tcPr>
          <w:p w14:paraId="60E16EB7" w14:textId="3F98A28C" w:rsidR="00FF08C5" w:rsidRPr="00FF08C5" w:rsidRDefault="0084378A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369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976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45" w:type="dxa"/>
          </w:tcPr>
          <w:p w14:paraId="43615891" w14:textId="7791A3C0" w:rsidR="00FF08C5" w:rsidRPr="00FF08C5" w:rsidRDefault="00FF08C5" w:rsidP="00FF08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096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522</w:t>
            </w:r>
            <w:r w:rsidRPr="00FF0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</w:tbl>
    <w:p w14:paraId="0795640A" w14:textId="320E22B1" w:rsidR="001D11DF" w:rsidRPr="0000041B" w:rsidRDefault="001D11DF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00041B" w14:paraId="6818B5C1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2B95A6" w14:textId="48689EE4" w:rsidR="00767150" w:rsidRPr="0000041B" w:rsidRDefault="001D11DF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0041B">
              <w:rPr>
                <w:rFonts w:ascii="Browallia New" w:eastAsia="Arial Unicode MS" w:hAnsi="Browallia New" w:cs="Browallia New"/>
                <w:caps/>
                <w:color w:val="000000"/>
                <w:sz w:val="26"/>
                <w:szCs w:val="26"/>
                <w:cs/>
              </w:rPr>
              <w:br w:type="page"/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F40F55" w:rsidRPr="000004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40F55" w:rsidRPr="000004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7018CA6" w14:textId="77777777" w:rsidR="00B15C99" w:rsidRPr="0000041B" w:rsidRDefault="00B15C99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14:paraId="317D867C" w14:textId="77777777" w:rsidR="0090699C" w:rsidRPr="0000041B" w:rsidRDefault="0090699C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  <w:r w:rsidRPr="0000041B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379D1625" w14:textId="77777777" w:rsidR="0090699C" w:rsidRPr="0000041B" w:rsidRDefault="0090699C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DA0EF4" w14:paraId="3F8C81D0" w14:textId="77777777" w:rsidTr="00F40F55">
        <w:trPr>
          <w:cantSplit/>
        </w:trPr>
        <w:tc>
          <w:tcPr>
            <w:tcW w:w="4390" w:type="dxa"/>
            <w:vAlign w:val="bottom"/>
          </w:tcPr>
          <w:p w14:paraId="20674DC7" w14:textId="77777777" w:rsidR="008B4326" w:rsidRPr="00DA0EF4" w:rsidRDefault="008B4326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1F97F2" w14:textId="77777777" w:rsidR="008B4326" w:rsidRPr="00DA0EF4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14F1C8" w14:textId="77777777" w:rsidR="008B4326" w:rsidRPr="00DA0EF4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32117" w:rsidRPr="00DA0EF4" w14:paraId="3AA0955F" w14:textId="77777777" w:rsidTr="004172F5">
        <w:trPr>
          <w:cantSplit/>
        </w:trPr>
        <w:tc>
          <w:tcPr>
            <w:tcW w:w="4390" w:type="dxa"/>
            <w:vAlign w:val="bottom"/>
          </w:tcPr>
          <w:p w14:paraId="0C5CE1A8" w14:textId="77777777" w:rsidR="00C32117" w:rsidRPr="00DA0EF4" w:rsidRDefault="00C32117" w:rsidP="00C32117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2499C62" w14:textId="06A78455" w:rsidR="00C32117" w:rsidRPr="00DA0EF4" w:rsidRDefault="00DC63A8" w:rsidP="00C32117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D0137D7" w14:textId="1B2F5D06" w:rsidR="00C32117" w:rsidRPr="00DA0EF4" w:rsidRDefault="004E55A3" w:rsidP="00C32117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2C7FD95" w14:textId="2962F926" w:rsidR="00C32117" w:rsidRPr="00DA0EF4" w:rsidRDefault="00DC63A8" w:rsidP="00C32117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D582C18" w14:textId="07C6F15D" w:rsidR="00C32117" w:rsidRPr="00DA0EF4" w:rsidRDefault="004E55A3" w:rsidP="00C32117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70BFE" w:rsidRPr="00DA0EF4" w14:paraId="78001733" w14:textId="77777777" w:rsidTr="00F40F55">
        <w:trPr>
          <w:cantSplit/>
        </w:trPr>
        <w:tc>
          <w:tcPr>
            <w:tcW w:w="4390" w:type="dxa"/>
            <w:vAlign w:val="bottom"/>
          </w:tcPr>
          <w:p w14:paraId="3D8F32B5" w14:textId="77777777" w:rsidR="00C70BFE" w:rsidRPr="00DA0EF4" w:rsidRDefault="00C70BFE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9991163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03CCF51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7EA33C9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ED18C4B" w14:textId="77777777" w:rsidR="00C70BFE" w:rsidRPr="00DA0EF4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0FA0" w:rsidRPr="00FF08C5" w14:paraId="37DA8A45" w14:textId="77777777" w:rsidTr="00963E04">
        <w:trPr>
          <w:cantSplit/>
        </w:trPr>
        <w:tc>
          <w:tcPr>
            <w:tcW w:w="4390" w:type="dxa"/>
            <w:hideMark/>
          </w:tcPr>
          <w:p w14:paraId="3686E668" w14:textId="105788F2" w:rsidR="00960FA0" w:rsidRPr="00FF08C5" w:rsidRDefault="00960FA0" w:rsidP="00A365CC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041E664" w14:textId="77777777" w:rsidR="00960FA0" w:rsidRPr="00FF08C5" w:rsidRDefault="00960F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B307687" w14:textId="77777777" w:rsidR="00960FA0" w:rsidRPr="00FF08C5" w:rsidRDefault="00960F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D3FD79B" w14:textId="77777777" w:rsidR="00960FA0" w:rsidRPr="00FF08C5" w:rsidRDefault="00960F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153F48DA" w14:textId="77777777" w:rsidR="00960FA0" w:rsidRPr="00FF08C5" w:rsidRDefault="00960F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</w:p>
        </w:tc>
      </w:tr>
      <w:tr w:rsidR="00BF1AC3" w:rsidRPr="00DA0EF4" w14:paraId="60074577" w14:textId="77777777" w:rsidTr="004A0269">
        <w:trPr>
          <w:cantSplit/>
        </w:trPr>
        <w:tc>
          <w:tcPr>
            <w:tcW w:w="4390" w:type="dxa"/>
          </w:tcPr>
          <w:p w14:paraId="65D40366" w14:textId="7FAF406B" w:rsidR="00BF1AC3" w:rsidRPr="00DA0EF4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ภาษีเงินได้ปีปัจจุบัน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1935851" w14:textId="60415889" w:rsidR="00BF1AC3" w:rsidRPr="00DA0EF4" w:rsidRDefault="008F224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28</w:t>
            </w: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076</w:t>
            </w: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446</w:t>
            </w: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vAlign w:val="bottom"/>
          </w:tcPr>
          <w:p w14:paraId="5CAFE35B" w14:textId="65FBAFCE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807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033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2B20248" w14:textId="6DABE08C" w:rsidR="00BF1AC3" w:rsidRPr="00DA0EF4" w:rsidRDefault="008F224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28</w:t>
            </w: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076</w:t>
            </w: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446</w:t>
            </w: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vAlign w:val="bottom"/>
          </w:tcPr>
          <w:p w14:paraId="620E7765" w14:textId="218F0B7A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807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033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BF1AC3" w:rsidRPr="00FF08C5" w14:paraId="10619142" w14:textId="77777777" w:rsidTr="004A0269">
        <w:trPr>
          <w:cantSplit/>
        </w:trPr>
        <w:tc>
          <w:tcPr>
            <w:tcW w:w="4390" w:type="dxa"/>
          </w:tcPr>
          <w:p w14:paraId="1200D607" w14:textId="77777777" w:rsidR="00BF1AC3" w:rsidRPr="00FF08C5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51F7E52" w14:textId="77777777" w:rsidR="00BF1AC3" w:rsidRPr="00FF08C5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643DD6F8" w14:textId="77777777" w:rsidR="00BF1AC3" w:rsidRPr="00FF08C5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36CD75D" w14:textId="77777777" w:rsidR="00BF1AC3" w:rsidRPr="00FF08C5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718EDA82" w14:textId="77777777" w:rsidR="00BF1AC3" w:rsidRPr="00FF08C5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</w:p>
        </w:tc>
      </w:tr>
      <w:tr w:rsidR="00BF1AC3" w:rsidRPr="00DA0EF4" w14:paraId="665860D1" w14:textId="77777777" w:rsidTr="004A0269">
        <w:trPr>
          <w:cantSplit/>
        </w:trPr>
        <w:tc>
          <w:tcPr>
            <w:tcW w:w="4390" w:type="dxa"/>
          </w:tcPr>
          <w:p w14:paraId="0A0E5756" w14:textId="77777777" w:rsidR="00BF1AC3" w:rsidRPr="00DA0EF4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3394738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76E2C67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8AA24F6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4258DE63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BF1AC3" w:rsidRPr="00DA0EF4" w14:paraId="591B2024" w14:textId="77777777" w:rsidTr="004A0269">
        <w:trPr>
          <w:cantSplit/>
        </w:trPr>
        <w:tc>
          <w:tcPr>
            <w:tcW w:w="4390" w:type="dxa"/>
          </w:tcPr>
          <w:p w14:paraId="67871E7F" w14:textId="77777777" w:rsidR="00BF1AC3" w:rsidRPr="00DA0EF4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เพิ่ม(ลด)ในสินทรัพย์ภาษีเงินได้รอการตัดบัญชี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5A9CF8B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1E8BE66F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813E91E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EE317F7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BF1AC3" w:rsidRPr="00DA0EF4" w14:paraId="153309D0" w14:textId="77777777" w:rsidTr="004A0269">
        <w:trPr>
          <w:cantSplit/>
        </w:trPr>
        <w:tc>
          <w:tcPr>
            <w:tcW w:w="4390" w:type="dxa"/>
          </w:tcPr>
          <w:p w14:paraId="00ACF4E0" w14:textId="2D778EFB" w:rsidR="00BF1AC3" w:rsidRPr="00DA0EF4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63AE928" w14:textId="5E634328" w:rsidR="00BF1AC3" w:rsidRPr="00DA0EF4" w:rsidRDefault="008F224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319</w:t>
            </w: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120</w:t>
            </w: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vAlign w:val="bottom"/>
          </w:tcPr>
          <w:p w14:paraId="1D0F445A" w14:textId="22DF4DD8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497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628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DBE0518" w14:textId="5D39C0F4" w:rsidR="00BF1AC3" w:rsidRPr="00DA0EF4" w:rsidRDefault="008F224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319</w:t>
            </w: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120</w:t>
            </w: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vAlign w:val="bottom"/>
          </w:tcPr>
          <w:p w14:paraId="2DD666D0" w14:textId="1C51DBE0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499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451</w:t>
            </w:r>
          </w:p>
        </w:tc>
      </w:tr>
      <w:tr w:rsidR="00BF1AC3" w:rsidRPr="00DA0EF4" w14:paraId="5BB689AF" w14:textId="77777777" w:rsidTr="004A0269">
        <w:trPr>
          <w:cantSplit/>
        </w:trPr>
        <w:tc>
          <w:tcPr>
            <w:tcW w:w="4390" w:type="dxa"/>
          </w:tcPr>
          <w:p w14:paraId="620C38A4" w14:textId="6B507B39" w:rsidR="00BF1AC3" w:rsidRPr="00DA0EF4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เพิ่มในหนี้สินภาษีเงินได้รอการตัดบัญชี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9E5E1BE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5311FAA8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3C9E78E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3C51B56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BF1AC3" w:rsidRPr="00DA0EF4" w14:paraId="12C8C15B" w14:textId="77777777" w:rsidTr="004A0269">
        <w:trPr>
          <w:cantSplit/>
        </w:trPr>
        <w:tc>
          <w:tcPr>
            <w:tcW w:w="4390" w:type="dxa"/>
          </w:tcPr>
          <w:p w14:paraId="04CCD771" w14:textId="6CB6F972" w:rsidR="00BF1AC3" w:rsidRPr="00DA0EF4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(หมายเหตุข้อ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171CDDC" w14:textId="3DBFCE45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</w:t>
            </w:r>
            <w:r w:rsidR="008F2243"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147</w:t>
            </w:r>
            <w:r w:rsidR="008F2243"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367</w:t>
            </w:r>
          </w:p>
        </w:tc>
        <w:tc>
          <w:tcPr>
            <w:tcW w:w="1295" w:type="dxa"/>
            <w:vAlign w:val="bottom"/>
          </w:tcPr>
          <w:p w14:paraId="45F35986" w14:textId="2B993BF2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448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3BE3309" w14:textId="1F36BC1A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</w:t>
            </w:r>
            <w:r w:rsidR="008F2243"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147</w:t>
            </w:r>
            <w:r w:rsidR="008F2243"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367</w:t>
            </w:r>
          </w:p>
        </w:tc>
        <w:tc>
          <w:tcPr>
            <w:tcW w:w="1295" w:type="dxa"/>
            <w:vAlign w:val="bottom"/>
          </w:tcPr>
          <w:p w14:paraId="52B8B370" w14:textId="2572EDB4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448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BF1AC3" w:rsidRPr="00DA0EF4" w14:paraId="1612F78D" w14:textId="77777777" w:rsidTr="004A0269">
        <w:trPr>
          <w:cantSplit/>
        </w:trPr>
        <w:tc>
          <w:tcPr>
            <w:tcW w:w="4390" w:type="dxa"/>
          </w:tcPr>
          <w:p w14:paraId="3AAE8897" w14:textId="77777777" w:rsidR="00BF1AC3" w:rsidRPr="00DA0EF4" w:rsidRDefault="00BF1AC3" w:rsidP="00BF1AC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ADC1A" w14:textId="313EC02A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8F2243"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828</w:t>
            </w:r>
            <w:r w:rsidR="008F2243"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AA3B8" w14:textId="23447171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219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878E42" w14:textId="40E3C38B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8F2243"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828</w:t>
            </w:r>
            <w:r w:rsidR="008F2243"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9273D" w14:textId="68F43A6F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997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BF1AC3" w:rsidRPr="00DA0EF4" w14:paraId="63CEF381" w14:textId="77777777" w:rsidTr="004A0269">
        <w:trPr>
          <w:cantSplit/>
        </w:trPr>
        <w:tc>
          <w:tcPr>
            <w:tcW w:w="4390" w:type="dxa"/>
            <w:hideMark/>
          </w:tcPr>
          <w:p w14:paraId="70AF8C06" w14:textId="77777777" w:rsidR="00BF1AC3" w:rsidRPr="00DA0EF4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BBE0A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6D642DA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F6808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3D6D5A6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BF1AC3" w:rsidRPr="00DA0EF4" w14:paraId="7172AD26" w14:textId="77777777" w:rsidTr="004A0269">
        <w:trPr>
          <w:cantSplit/>
        </w:trPr>
        <w:tc>
          <w:tcPr>
            <w:tcW w:w="4390" w:type="dxa"/>
            <w:hideMark/>
          </w:tcPr>
          <w:p w14:paraId="15609088" w14:textId="21C2CB5B" w:rsidR="00BF1AC3" w:rsidRPr="00DA0EF4" w:rsidRDefault="00BF1AC3" w:rsidP="00BF1AC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55DC4" w14:textId="2A86F598" w:rsidR="00BF1AC3" w:rsidRPr="00DA0EF4" w:rsidRDefault="008F224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25</w:t>
            </w: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248</w:t>
            </w: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199</w:t>
            </w: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13AF00F" w14:textId="7598D280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026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850B5" w14:textId="35B195B6" w:rsidR="00BF1AC3" w:rsidRPr="00DA0EF4" w:rsidRDefault="008F224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25</w:t>
            </w: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248</w:t>
            </w: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199</w:t>
            </w:r>
            <w:r w:rsidRPr="008F22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8DD00C1" w14:textId="1DC6176E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025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030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</w:tbl>
    <w:p w14:paraId="7A9DC65B" w14:textId="2A8233E7" w:rsidR="00FF08C5" w:rsidRPr="007E5C00" w:rsidRDefault="00BF1AC3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br w:type="page"/>
      </w:r>
    </w:p>
    <w:p w14:paraId="617D09A7" w14:textId="28B24A64" w:rsidR="009D7F27" w:rsidRPr="007E5C00" w:rsidRDefault="009D7F27" w:rsidP="00A365C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</w:pPr>
      <w:r w:rsidRPr="007E5C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ภาษีเงินได้ที่เพิ่ม</w:t>
      </w:r>
      <w:r w:rsidR="0034349A" w:rsidRPr="007E5C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7E5C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(</w:t>
      </w:r>
      <w:r w:rsidRPr="007E5C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ลด</w:t>
      </w:r>
      <w:r w:rsidRPr="007E5C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)</w:t>
      </w:r>
      <w:r w:rsidRPr="007E5C0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ที่เกี่ยวข้องกับองค์ประกอบในกำไรขาดทุนเบ็ดเสร็จอื่น มีดังนี้</w:t>
      </w:r>
    </w:p>
    <w:p w14:paraId="14E83612" w14:textId="77777777" w:rsidR="009D7F27" w:rsidRPr="007E5C00" w:rsidRDefault="009D7F27" w:rsidP="00A365CC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</w:pPr>
    </w:p>
    <w:tbl>
      <w:tblPr>
        <w:tblW w:w="957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664"/>
        <w:gridCol w:w="1152"/>
        <w:gridCol w:w="1152"/>
        <w:gridCol w:w="1152"/>
        <w:gridCol w:w="1152"/>
        <w:gridCol w:w="1152"/>
        <w:gridCol w:w="1152"/>
      </w:tblGrid>
      <w:tr w:rsidR="00BF3C95" w:rsidRPr="007E5C00" w14:paraId="770AC3F3" w14:textId="77777777" w:rsidTr="00EF6965">
        <w:trPr>
          <w:cantSplit/>
        </w:trPr>
        <w:tc>
          <w:tcPr>
            <w:tcW w:w="2664" w:type="dxa"/>
            <w:vAlign w:val="bottom"/>
          </w:tcPr>
          <w:p w14:paraId="2B6F0152" w14:textId="77777777" w:rsidR="00BF3C95" w:rsidRPr="007E5C00" w:rsidRDefault="00BF3C95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</w:tcBorders>
          </w:tcPr>
          <w:p w14:paraId="5C9263C7" w14:textId="0328BC3C" w:rsidR="00BF3C95" w:rsidRPr="007E5C00" w:rsidRDefault="00BF3C95" w:rsidP="00A365CC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F96C86"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และงบการเงิน</w:t>
            </w:r>
            <w:r w:rsidR="00F96C86"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32117" w:rsidRPr="007E5C00" w14:paraId="141986F3" w14:textId="77777777" w:rsidTr="004172F5">
        <w:trPr>
          <w:cantSplit/>
        </w:trPr>
        <w:tc>
          <w:tcPr>
            <w:tcW w:w="2664" w:type="dxa"/>
            <w:vAlign w:val="bottom"/>
          </w:tcPr>
          <w:p w14:paraId="730C2860" w14:textId="77777777" w:rsidR="00C32117" w:rsidRPr="007E5C00" w:rsidRDefault="00C32117" w:rsidP="00C32117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</w:tcBorders>
            <w:vAlign w:val="bottom"/>
          </w:tcPr>
          <w:p w14:paraId="3475E8AE" w14:textId="411D427C" w:rsidR="00C32117" w:rsidRPr="007E5C00" w:rsidRDefault="00DC63A8" w:rsidP="00C3211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</w:tcBorders>
            <w:vAlign w:val="bottom"/>
          </w:tcPr>
          <w:p w14:paraId="2A6C3427" w14:textId="15843674" w:rsidR="00C32117" w:rsidRPr="007E5C00" w:rsidRDefault="004E55A3" w:rsidP="00C3211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0D6462" w:rsidRPr="007E5C00" w14:paraId="6C755E51" w14:textId="77777777" w:rsidTr="000C7947">
        <w:trPr>
          <w:cantSplit/>
        </w:trPr>
        <w:tc>
          <w:tcPr>
            <w:tcW w:w="2664" w:type="dxa"/>
            <w:vAlign w:val="bottom"/>
          </w:tcPr>
          <w:p w14:paraId="325AD665" w14:textId="77777777" w:rsidR="000D6462" w:rsidRPr="007E5C00" w:rsidRDefault="000D6462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DFAA6B" w14:textId="77777777" w:rsidR="000D6462" w:rsidRPr="007E5C00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99C0E2" w14:textId="77777777" w:rsidR="000D6462" w:rsidRPr="007E5C00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1897B2A" w14:textId="77777777" w:rsidR="000D6462" w:rsidRPr="007E5C00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46C4A9" w14:textId="77777777" w:rsidR="000D6462" w:rsidRPr="007E5C00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F36F65" w14:textId="77777777" w:rsidR="000D6462" w:rsidRPr="007E5C00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055407" w14:textId="77777777" w:rsidR="000D6462" w:rsidRPr="007E5C00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0D6462" w:rsidRPr="007E5C00" w14:paraId="00C5D9AC" w14:textId="77777777" w:rsidTr="000C7947">
        <w:trPr>
          <w:cantSplit/>
        </w:trPr>
        <w:tc>
          <w:tcPr>
            <w:tcW w:w="2664" w:type="dxa"/>
            <w:vAlign w:val="bottom"/>
          </w:tcPr>
          <w:p w14:paraId="6DB03818" w14:textId="77777777" w:rsidR="000D6462" w:rsidRPr="007E5C00" w:rsidRDefault="000D6462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C64D580" w14:textId="77777777" w:rsidR="000D6462" w:rsidRPr="007E5C00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5F4ED0" w14:textId="77777777" w:rsidR="000D6462" w:rsidRPr="007E5C00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5F6E0F" w14:textId="77777777" w:rsidR="000D6462" w:rsidRPr="007E5C00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A0E0FE4" w14:textId="77777777" w:rsidR="000D6462" w:rsidRPr="007E5C00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28845A86" w14:textId="77777777" w:rsidR="000D6462" w:rsidRPr="007E5C00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78917F19" w14:textId="77777777" w:rsidR="000D6462" w:rsidRPr="007E5C00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D6462" w:rsidRPr="007E5C00" w14:paraId="372F6E6C" w14:textId="77777777" w:rsidTr="00842B19">
        <w:trPr>
          <w:cantSplit/>
        </w:trPr>
        <w:tc>
          <w:tcPr>
            <w:tcW w:w="2664" w:type="dxa"/>
            <w:shd w:val="clear" w:color="auto" w:fill="auto"/>
          </w:tcPr>
          <w:p w14:paraId="413C4B10" w14:textId="77777777" w:rsidR="000D6462" w:rsidRPr="007E5C00" w:rsidRDefault="000D6462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188BC4" w14:textId="77777777" w:rsidR="000D6462" w:rsidRPr="007E5C00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5B6B32B" w14:textId="77777777" w:rsidR="000D6462" w:rsidRPr="007E5C00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D047813" w14:textId="77777777" w:rsidR="000D6462" w:rsidRPr="007E5C00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7F499F" w14:textId="77777777" w:rsidR="000D6462" w:rsidRPr="007E5C00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380EA2" w14:textId="77777777" w:rsidR="000D6462" w:rsidRPr="007E5C00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964DB2" w14:textId="77777777" w:rsidR="000D6462" w:rsidRPr="007E5C00" w:rsidRDefault="000D6462" w:rsidP="00A365C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F1AC3" w:rsidRPr="007E5C00" w14:paraId="769B22A5" w14:textId="77777777" w:rsidTr="00842B19">
        <w:trPr>
          <w:cantSplit/>
        </w:trPr>
        <w:tc>
          <w:tcPr>
            <w:tcW w:w="2664" w:type="dxa"/>
            <w:shd w:val="clear" w:color="auto" w:fill="auto"/>
          </w:tcPr>
          <w:p w14:paraId="31ABE706" w14:textId="77777777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A9717" w14:textId="1B3F07F4" w:rsidR="00BF1AC3" w:rsidRPr="007E5C00" w:rsidRDefault="006D667A" w:rsidP="00BF1AC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91312E4" w14:textId="5C20EB37" w:rsidR="00BF1AC3" w:rsidRPr="007E5C00" w:rsidRDefault="006D667A" w:rsidP="00BF1AC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BC87DE3" w14:textId="75EC7312" w:rsidR="00BF1AC3" w:rsidRPr="007E5C00" w:rsidRDefault="006D667A" w:rsidP="00BF1AC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224C3" w14:textId="37EAB9EA" w:rsidR="00BF1AC3" w:rsidRPr="007E5C00" w:rsidRDefault="00836E55" w:rsidP="00BF1AC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9928A1" w14:textId="7AC7ED80" w:rsidR="00BF1AC3" w:rsidRPr="007E5C00" w:rsidRDefault="00BF1AC3" w:rsidP="00BF1AC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B86F86" w14:textId="57D9F633" w:rsidR="00BF1AC3" w:rsidRPr="007E5C00" w:rsidRDefault="00836E55" w:rsidP="00BF1AC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BF1AC3" w:rsidRPr="007E5C00" w14:paraId="27DEBC8B" w14:textId="77777777" w:rsidTr="00591E88">
        <w:trPr>
          <w:cantSplit/>
        </w:trPr>
        <w:tc>
          <w:tcPr>
            <w:tcW w:w="2664" w:type="dxa"/>
            <w:shd w:val="clear" w:color="auto" w:fill="auto"/>
          </w:tcPr>
          <w:p w14:paraId="388D1245" w14:textId="77777777" w:rsidR="00BF1AC3" w:rsidRPr="007E5C00" w:rsidRDefault="00BF1AC3" w:rsidP="00BF1AC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2C480" w14:textId="02CDF391" w:rsidR="00BF1AC3" w:rsidRPr="007E5C00" w:rsidRDefault="006D667A" w:rsidP="00BF1AC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91766" w14:textId="37243339" w:rsidR="00BF1AC3" w:rsidRPr="007E5C00" w:rsidRDefault="006D667A" w:rsidP="00BF1AC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43870A" w14:textId="0B076E6E" w:rsidR="00BF1AC3" w:rsidRPr="007E5C00" w:rsidRDefault="006D667A" w:rsidP="00BF1AC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03C15" w14:textId="08CFD77D" w:rsidR="00BF1AC3" w:rsidRPr="007E5C00" w:rsidRDefault="00836E55" w:rsidP="00BF1AC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DED55" w14:textId="0EC16B9C" w:rsidR="00BF1AC3" w:rsidRPr="007E5C00" w:rsidRDefault="00BF1AC3" w:rsidP="00BF1AC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6D1E2" w14:textId="69E160C0" w:rsidR="00BF1AC3" w:rsidRPr="007E5C00" w:rsidRDefault="00836E55" w:rsidP="00BF1AC3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</w:tbl>
    <w:p w14:paraId="64C665D5" w14:textId="16EA62D6" w:rsidR="00852268" w:rsidRPr="007E5C00" w:rsidRDefault="00852268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</w:pPr>
    </w:p>
    <w:p w14:paraId="2A3D8B59" w14:textId="2EFBAC5A" w:rsidR="008B4326" w:rsidRPr="007E5C00" w:rsidRDefault="008B4326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  <w:r w:rsidRPr="007E5C00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ภาษีเงินได้สำหรับกำไรก่อนหักภาษีเงินได้ของกลุ่มกิจการมียอดจำนวนเงินที่แตกต่างจากการคำนวณกำไรทางบัญชีคูณกับ</w:t>
      </w:r>
      <w:r w:rsidR="00371289" w:rsidRPr="007E5C00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อัตรา</w:t>
      </w:r>
      <w:r w:rsidRPr="007E5C00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ภาษี โดยมีรายละเอียดดังนี้</w:t>
      </w:r>
    </w:p>
    <w:p w14:paraId="080FD409" w14:textId="77777777" w:rsidR="00AE7754" w:rsidRPr="007E5C00" w:rsidRDefault="00AE7754" w:rsidP="00A365CC">
      <w:pPr>
        <w:jc w:val="thaiDistribute"/>
        <w:outlineLvl w:val="0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7E5C00" w14:paraId="473F9879" w14:textId="77777777" w:rsidTr="00F40F55">
        <w:trPr>
          <w:cantSplit/>
        </w:trPr>
        <w:tc>
          <w:tcPr>
            <w:tcW w:w="4390" w:type="dxa"/>
            <w:vAlign w:val="bottom"/>
          </w:tcPr>
          <w:p w14:paraId="1617AF8C" w14:textId="77777777" w:rsidR="008B4326" w:rsidRPr="007E5C00" w:rsidRDefault="008B4326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B65C03" w14:textId="77777777" w:rsidR="008B4326" w:rsidRPr="007E5C00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F4A3DF" w14:textId="77777777" w:rsidR="008B4326" w:rsidRPr="007E5C00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A23BF9" w:rsidRPr="007E5C00" w14:paraId="722C4BBD" w14:textId="77777777" w:rsidTr="004172F5">
        <w:trPr>
          <w:cantSplit/>
        </w:trPr>
        <w:tc>
          <w:tcPr>
            <w:tcW w:w="4390" w:type="dxa"/>
            <w:vAlign w:val="bottom"/>
          </w:tcPr>
          <w:p w14:paraId="6DC93A76" w14:textId="77777777" w:rsidR="00A23BF9" w:rsidRPr="007E5C00" w:rsidRDefault="00A23BF9" w:rsidP="00A23BF9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BD4BF45" w14:textId="281FED84" w:rsidR="00A23BF9" w:rsidRPr="007E5C00" w:rsidRDefault="00DC63A8" w:rsidP="00A23BF9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BBAA465" w14:textId="2FD3FF03" w:rsidR="00A23BF9" w:rsidRPr="007E5C00" w:rsidRDefault="004E55A3" w:rsidP="00A23BF9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2416081" w14:textId="3745EEB0" w:rsidR="00A23BF9" w:rsidRPr="007E5C00" w:rsidRDefault="00DC63A8" w:rsidP="00A23BF9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11FF5F9" w14:textId="64A92983" w:rsidR="00A23BF9" w:rsidRPr="007E5C00" w:rsidRDefault="004E55A3" w:rsidP="00A23BF9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70BFE" w:rsidRPr="007E5C00" w14:paraId="7886DCEA" w14:textId="77777777" w:rsidTr="00F40F55">
        <w:trPr>
          <w:cantSplit/>
        </w:trPr>
        <w:tc>
          <w:tcPr>
            <w:tcW w:w="4390" w:type="dxa"/>
            <w:vAlign w:val="bottom"/>
          </w:tcPr>
          <w:p w14:paraId="28627C49" w14:textId="77777777" w:rsidR="00C70BFE" w:rsidRPr="007E5C00" w:rsidRDefault="00C70BFE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546C247" w14:textId="77777777" w:rsidR="00C70BFE" w:rsidRPr="007E5C00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697FBC0" w14:textId="77777777" w:rsidR="00C70BFE" w:rsidRPr="007E5C00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FA1EC68" w14:textId="77777777" w:rsidR="00C70BFE" w:rsidRPr="007E5C00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1F7550F" w14:textId="77777777" w:rsidR="00C70BFE" w:rsidRPr="007E5C00" w:rsidRDefault="00C70BFE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A5A59" w:rsidRPr="007E5C00" w14:paraId="0ED7DF73" w14:textId="77777777" w:rsidTr="006A5A59">
        <w:trPr>
          <w:cantSplit/>
        </w:trPr>
        <w:tc>
          <w:tcPr>
            <w:tcW w:w="4390" w:type="dxa"/>
          </w:tcPr>
          <w:p w14:paraId="68D5ED40" w14:textId="77777777" w:rsidR="006A5A59" w:rsidRPr="007E5C00" w:rsidRDefault="006A5A59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1FB8DFC" w14:textId="77777777" w:rsidR="006A5A59" w:rsidRPr="007E5C00" w:rsidRDefault="006A5A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5" w:type="dxa"/>
            <w:vAlign w:val="bottom"/>
          </w:tcPr>
          <w:p w14:paraId="5A82DF4D" w14:textId="77777777" w:rsidR="006A5A59" w:rsidRPr="007E5C00" w:rsidRDefault="006A5A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69BD7665" w14:textId="77777777" w:rsidR="006A5A59" w:rsidRPr="007E5C00" w:rsidRDefault="006A5A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vAlign w:val="bottom"/>
          </w:tcPr>
          <w:p w14:paraId="2473F056" w14:textId="77777777" w:rsidR="006A5A59" w:rsidRPr="007E5C00" w:rsidRDefault="006A5A59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BF1AC3" w:rsidRPr="007E5C00" w14:paraId="76B2A32F" w14:textId="77777777" w:rsidTr="000C672D">
        <w:trPr>
          <w:cantSplit/>
        </w:trPr>
        <w:tc>
          <w:tcPr>
            <w:tcW w:w="4390" w:type="dxa"/>
            <w:hideMark/>
          </w:tcPr>
          <w:p w14:paraId="0AA3E7D7" w14:textId="44337EB4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1EB43" w14:textId="2D608EAA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150</w:t>
            </w:r>
            <w:r w:rsidR="00D76A4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371</w:t>
            </w:r>
            <w:r w:rsidR="00D76A4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DAB401B" w14:textId="0904AA5A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241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842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170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732B0" w14:textId="4B9C3A17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151</w:t>
            </w:r>
            <w:r w:rsidR="00D76A4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088</w:t>
            </w:r>
            <w:r w:rsidR="00D76A4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402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DF04C7A" w14:textId="50E3A529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242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124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090</w:t>
            </w:r>
          </w:p>
        </w:tc>
      </w:tr>
      <w:tr w:rsidR="00BF1AC3" w:rsidRPr="007E5C00" w14:paraId="6D296161" w14:textId="77777777" w:rsidTr="000C672D">
        <w:trPr>
          <w:cantSplit/>
        </w:trPr>
        <w:tc>
          <w:tcPr>
            <w:tcW w:w="4390" w:type="dxa"/>
          </w:tcPr>
          <w:p w14:paraId="3E2B2B20" w14:textId="77777777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19223794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0BAF125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2EC2041D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424A70C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BF1AC3" w:rsidRPr="007E5C00" w14:paraId="21183654" w14:textId="77777777" w:rsidTr="000C672D">
        <w:trPr>
          <w:cantSplit/>
        </w:trPr>
        <w:tc>
          <w:tcPr>
            <w:tcW w:w="4390" w:type="dxa"/>
            <w:hideMark/>
          </w:tcPr>
          <w:p w14:paraId="6789C743" w14:textId="70BFA4A2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5" w:type="dxa"/>
            <w:shd w:val="clear" w:color="auto" w:fill="FAFAFA"/>
          </w:tcPr>
          <w:p w14:paraId="2BAE4D74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58DE1522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14:paraId="5ADDA9D1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04C8A96C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BF1AC3" w:rsidRPr="007E5C00" w14:paraId="6035C52F" w14:textId="77777777" w:rsidTr="000C672D">
        <w:trPr>
          <w:cantSplit/>
        </w:trPr>
        <w:tc>
          <w:tcPr>
            <w:tcW w:w="4390" w:type="dxa"/>
            <w:hideMark/>
          </w:tcPr>
          <w:p w14:paraId="38E900CB" w14:textId="71A541BB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DD04223" w14:textId="3EBE6F21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30</w:t>
            </w:r>
            <w:r w:rsidR="00D76A4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074</w:t>
            </w:r>
            <w:r w:rsidR="00D76A4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333</w:t>
            </w:r>
          </w:p>
        </w:tc>
        <w:tc>
          <w:tcPr>
            <w:tcW w:w="1295" w:type="dxa"/>
            <w:vAlign w:val="bottom"/>
          </w:tcPr>
          <w:p w14:paraId="1986231E" w14:textId="1C966AB5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48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368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9FDE6AD" w14:textId="7A4DFB28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30</w:t>
            </w:r>
            <w:r w:rsidR="00D76A4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217</w:t>
            </w:r>
            <w:r w:rsidR="00D76A4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681</w:t>
            </w:r>
          </w:p>
        </w:tc>
        <w:tc>
          <w:tcPr>
            <w:tcW w:w="1295" w:type="dxa"/>
            <w:vAlign w:val="bottom"/>
          </w:tcPr>
          <w:p w14:paraId="2C875E34" w14:textId="1C269356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48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424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818</w:t>
            </w:r>
          </w:p>
        </w:tc>
      </w:tr>
      <w:tr w:rsidR="00BF1AC3" w:rsidRPr="007E5C00" w14:paraId="08F33915" w14:textId="77777777" w:rsidTr="000C672D">
        <w:trPr>
          <w:cantSplit/>
        </w:trPr>
        <w:tc>
          <w:tcPr>
            <w:tcW w:w="4390" w:type="dxa"/>
            <w:hideMark/>
          </w:tcPr>
          <w:p w14:paraId="09DA832E" w14:textId="77777777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5" w:type="dxa"/>
            <w:shd w:val="clear" w:color="auto" w:fill="FAFAFA"/>
          </w:tcPr>
          <w:p w14:paraId="1EE72CCB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25AE1A40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14:paraId="2331CD10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295" w:type="dxa"/>
          </w:tcPr>
          <w:p w14:paraId="4894A10D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BF1AC3" w:rsidRPr="007E5C00" w14:paraId="6CA16587" w14:textId="77777777" w:rsidTr="000C672D">
        <w:trPr>
          <w:cantSplit/>
        </w:trPr>
        <w:tc>
          <w:tcPr>
            <w:tcW w:w="4390" w:type="dxa"/>
          </w:tcPr>
          <w:p w14:paraId="75E1876F" w14:textId="0A9FFFD1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BC5392" w:rsidRPr="007E5C0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การ</w:t>
            </w:r>
            <w:r w:rsidR="004A0269" w:rsidRPr="007E5C0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ยกเว้น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ภาษีเงินได้ภายใต้</w:t>
            </w:r>
          </w:p>
        </w:tc>
        <w:tc>
          <w:tcPr>
            <w:tcW w:w="1295" w:type="dxa"/>
            <w:shd w:val="clear" w:color="auto" w:fill="FAFAFA"/>
          </w:tcPr>
          <w:p w14:paraId="68159EFD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20813EE2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14:paraId="195617F4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16E1B9CB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BF1AC3" w:rsidRPr="007E5C00" w14:paraId="1FF9CCDD" w14:textId="77777777" w:rsidTr="000C672D">
        <w:trPr>
          <w:cantSplit/>
        </w:trPr>
        <w:tc>
          <w:tcPr>
            <w:tcW w:w="4390" w:type="dxa"/>
          </w:tcPr>
          <w:p w14:paraId="06C0E282" w14:textId="77777777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สิทธิประโยชน์จากการส่งเสริมการลงทุน</w:t>
            </w:r>
          </w:p>
        </w:tc>
        <w:tc>
          <w:tcPr>
            <w:tcW w:w="1295" w:type="dxa"/>
            <w:shd w:val="clear" w:color="auto" w:fill="FAFAFA"/>
          </w:tcPr>
          <w:p w14:paraId="30BE4F72" w14:textId="1E0448ED" w:rsidR="00BF1AC3" w:rsidRPr="007E5C00" w:rsidRDefault="00D76A4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599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259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</w:tcPr>
          <w:p w14:paraId="0FFAA76D" w14:textId="638057C4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919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094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1DF5C05D" w14:textId="0ACAF32A" w:rsidR="00BF1AC3" w:rsidRPr="007E5C00" w:rsidRDefault="00D76A4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599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259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</w:tcPr>
          <w:p w14:paraId="77E1795D" w14:textId="6028CADD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919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094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BF1AC3" w:rsidRPr="007E5C00" w14:paraId="6105861F" w14:textId="77777777" w:rsidTr="000C672D">
        <w:trPr>
          <w:cantSplit/>
        </w:trPr>
        <w:tc>
          <w:tcPr>
            <w:tcW w:w="4390" w:type="dxa"/>
            <w:hideMark/>
          </w:tcPr>
          <w:p w14:paraId="4D34F94D" w14:textId="77777777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95" w:type="dxa"/>
            <w:shd w:val="clear" w:color="auto" w:fill="FAFAFA"/>
          </w:tcPr>
          <w:p w14:paraId="044CCF99" w14:textId="2191B1A7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266</w:t>
            </w:r>
            <w:r w:rsidR="00D76A4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705</w:t>
            </w:r>
          </w:p>
        </w:tc>
        <w:tc>
          <w:tcPr>
            <w:tcW w:w="1295" w:type="dxa"/>
          </w:tcPr>
          <w:p w14:paraId="11C4E525" w14:textId="77D1E47B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357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713</w:t>
            </w:r>
          </w:p>
        </w:tc>
        <w:tc>
          <w:tcPr>
            <w:tcW w:w="1295" w:type="dxa"/>
            <w:shd w:val="clear" w:color="auto" w:fill="FAFAFA"/>
          </w:tcPr>
          <w:p w14:paraId="499777A2" w14:textId="449AD562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266</w:t>
            </w:r>
            <w:r w:rsidR="00D76A4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705</w:t>
            </w:r>
          </w:p>
        </w:tc>
        <w:tc>
          <w:tcPr>
            <w:tcW w:w="1295" w:type="dxa"/>
          </w:tcPr>
          <w:p w14:paraId="52D56EB9" w14:textId="77940F45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357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713</w:t>
            </w:r>
          </w:p>
        </w:tc>
      </w:tr>
      <w:tr w:rsidR="00BF1AC3" w:rsidRPr="007E5C00" w14:paraId="27C9E465" w14:textId="77777777" w:rsidTr="000C672D">
        <w:trPr>
          <w:cantSplit/>
        </w:trPr>
        <w:tc>
          <w:tcPr>
            <w:tcW w:w="4390" w:type="dxa"/>
            <w:hideMark/>
          </w:tcPr>
          <w:p w14:paraId="2BF74814" w14:textId="77777777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ค่าใช้จ่ายที่สามารถหักภาษีได้สองเท่า</w:t>
            </w:r>
          </w:p>
        </w:tc>
        <w:tc>
          <w:tcPr>
            <w:tcW w:w="1295" w:type="dxa"/>
            <w:shd w:val="clear" w:color="auto" w:fill="FAFAFA"/>
          </w:tcPr>
          <w:p w14:paraId="4894E18F" w14:textId="245DC587" w:rsidR="00BF1AC3" w:rsidRPr="007E5C00" w:rsidRDefault="00D76A4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636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928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</w:tcPr>
          <w:p w14:paraId="129E10EE" w14:textId="410967DE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838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407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  <w:shd w:val="clear" w:color="auto" w:fill="FAFAFA"/>
          </w:tcPr>
          <w:p w14:paraId="54FC361A" w14:textId="1E282FB9" w:rsidR="00BF1AC3" w:rsidRPr="007E5C00" w:rsidRDefault="00D76A4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636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928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95" w:type="dxa"/>
          </w:tcPr>
          <w:p w14:paraId="6AB473C3" w14:textId="172CCF5E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838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407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BF1AC3" w:rsidRPr="007E5C00" w14:paraId="471A0A4D" w14:textId="77777777" w:rsidTr="000C672D">
        <w:trPr>
          <w:cantSplit/>
        </w:trPr>
        <w:tc>
          <w:tcPr>
            <w:tcW w:w="4390" w:type="dxa"/>
          </w:tcPr>
          <w:p w14:paraId="0A63F60E" w14:textId="4598E275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E5C0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95" w:type="dxa"/>
            <w:shd w:val="clear" w:color="auto" w:fill="FAFAFA"/>
          </w:tcPr>
          <w:p w14:paraId="37E3264B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2040CF5C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shd w:val="clear" w:color="auto" w:fill="FAFAFA"/>
          </w:tcPr>
          <w:p w14:paraId="715FB42A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</w:tcPr>
          <w:p w14:paraId="7F8FB4DA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BF1AC3" w:rsidRPr="007E5C00" w14:paraId="28C2A19D" w14:textId="77777777" w:rsidTr="000C672D">
        <w:trPr>
          <w:cantSplit/>
        </w:trPr>
        <w:tc>
          <w:tcPr>
            <w:tcW w:w="4390" w:type="dxa"/>
          </w:tcPr>
          <w:p w14:paraId="4D0A1698" w14:textId="5BA0D137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</w:tcPr>
          <w:p w14:paraId="1711B145" w14:textId="289CF66F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143</w:t>
            </w:r>
            <w:r w:rsidR="00D76A4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348</w:t>
            </w:r>
          </w:p>
        </w:tc>
        <w:tc>
          <w:tcPr>
            <w:tcW w:w="1295" w:type="dxa"/>
          </w:tcPr>
          <w:p w14:paraId="1CCA54B3" w14:textId="1FDEFF0B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58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207</w:t>
            </w:r>
          </w:p>
        </w:tc>
        <w:tc>
          <w:tcPr>
            <w:tcW w:w="1295" w:type="dxa"/>
            <w:shd w:val="clear" w:color="auto" w:fill="FAFAFA"/>
          </w:tcPr>
          <w:p w14:paraId="19200616" w14:textId="50A0D087" w:rsidR="00BF1AC3" w:rsidRPr="007E5C00" w:rsidRDefault="00D76A4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295" w:type="dxa"/>
          </w:tcPr>
          <w:p w14:paraId="7C963029" w14:textId="0227D80F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BF1AC3" w:rsidRPr="007E5C00" w14:paraId="0B5D6C5D" w14:textId="77777777" w:rsidTr="000C672D">
        <w:trPr>
          <w:cantSplit/>
        </w:trPr>
        <w:tc>
          <w:tcPr>
            <w:tcW w:w="4390" w:type="dxa"/>
            <w:hideMark/>
          </w:tcPr>
          <w:p w14:paraId="53DB55B8" w14:textId="77777777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446F1" w14:textId="4725A031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25</w:t>
            </w:r>
            <w:r w:rsidR="00D76A4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248</w:t>
            </w:r>
            <w:r w:rsidR="00D76A4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199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24FE3" w14:textId="45FD8CC4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026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4F841E" w14:textId="7EAB9373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25</w:t>
            </w:r>
            <w:r w:rsidR="00D76A4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248</w:t>
            </w:r>
            <w:r w:rsidR="00D76A45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199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C45C4" w14:textId="75000407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025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030</w:t>
            </w:r>
          </w:p>
        </w:tc>
      </w:tr>
    </w:tbl>
    <w:p w14:paraId="5DAA0388" w14:textId="28DCF48B" w:rsidR="00BF1AC3" w:rsidRDefault="00BF1AC3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bookmarkStart w:id="33" w:name="OLE_LINK7"/>
    </w:p>
    <w:p w14:paraId="4FCDE527" w14:textId="77777777" w:rsidR="00855923" w:rsidRPr="00DA0EF4" w:rsidRDefault="00BF1AC3" w:rsidP="00A365C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7E5C00" w14:paraId="6270C2AE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EC406F" w14:textId="35E2FC78" w:rsidR="00767150" w:rsidRPr="007E5C00" w:rsidRDefault="00B338D4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F40F55" w:rsidRPr="007E5C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34" w:name="_Hlk94643652"/>
            <w:r w:rsidR="00BA2242" w:rsidRPr="007E5C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  <w:bookmarkEnd w:id="34"/>
          </w:p>
        </w:tc>
      </w:tr>
    </w:tbl>
    <w:p w14:paraId="1AE97DAE" w14:textId="77777777" w:rsidR="008B4326" w:rsidRPr="007E5C00" w:rsidRDefault="008B432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874857" w14:textId="476D7539" w:rsidR="008B4326" w:rsidRPr="007E5C00" w:rsidRDefault="00BA2242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E5C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ต่อหุ้นขั้นพื้นฐานคำนวณโดยการหารกำไรสำหรับงวดส่วนที่เป็นของบริษัทด้วยจำนวนหุ้นสามัญถัวเฉลี่ยถ่วงน้ำหนักตามจำนวนหุ้นที่ออกอยู่ในระหว่าง</w:t>
      </w:r>
      <w:r w:rsidR="00366781" w:rsidRPr="007E5C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</w:t>
      </w:r>
    </w:p>
    <w:p w14:paraId="4D36F7D4" w14:textId="77777777" w:rsidR="00366781" w:rsidRPr="007E5C00" w:rsidRDefault="00366781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7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295"/>
        <w:gridCol w:w="1295"/>
        <w:gridCol w:w="1295"/>
        <w:gridCol w:w="1295"/>
      </w:tblGrid>
      <w:tr w:rsidR="00C22CAB" w:rsidRPr="007E5C00" w14:paraId="6F96ECC9" w14:textId="77777777" w:rsidTr="00F40F55">
        <w:trPr>
          <w:cantSplit/>
        </w:trPr>
        <w:tc>
          <w:tcPr>
            <w:tcW w:w="4390" w:type="dxa"/>
            <w:vAlign w:val="bottom"/>
          </w:tcPr>
          <w:p w14:paraId="02EEFA11" w14:textId="77777777" w:rsidR="008B4326" w:rsidRPr="007E5C00" w:rsidRDefault="008B4326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FC0417" w14:textId="77777777" w:rsidR="008B4326" w:rsidRPr="007E5C00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35BCBF" w14:textId="77777777" w:rsidR="008B4326" w:rsidRPr="007E5C00" w:rsidRDefault="008B4326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9514F" w:rsidRPr="007E5C00" w14:paraId="474DAA85" w14:textId="77777777" w:rsidTr="004172F5">
        <w:trPr>
          <w:cantSplit/>
        </w:trPr>
        <w:tc>
          <w:tcPr>
            <w:tcW w:w="4390" w:type="dxa"/>
            <w:vAlign w:val="bottom"/>
          </w:tcPr>
          <w:p w14:paraId="0C06CF89" w14:textId="77777777" w:rsidR="0089514F" w:rsidRPr="007E5C00" w:rsidRDefault="0089514F" w:rsidP="0089514F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C547FA0" w14:textId="4267590B" w:rsidR="0089514F" w:rsidRPr="007E5C00" w:rsidRDefault="00DC63A8" w:rsidP="0089514F">
            <w:pPr>
              <w:pStyle w:val="Heading2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0B11A8E" w14:textId="6E331B41" w:rsidR="0089514F" w:rsidRPr="007E5C00" w:rsidRDefault="004E55A3" w:rsidP="0089514F">
            <w:pPr>
              <w:pStyle w:val="Heading2"/>
              <w:tabs>
                <w:tab w:val="left" w:pos="36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549620" w14:textId="37EB06EA" w:rsidR="0089514F" w:rsidRPr="007E5C00" w:rsidRDefault="00DC63A8" w:rsidP="0089514F">
            <w:pPr>
              <w:pStyle w:val="Heading2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10099E" w14:textId="7E582237" w:rsidR="0089514F" w:rsidRPr="007E5C00" w:rsidRDefault="004E55A3" w:rsidP="0089514F">
            <w:pPr>
              <w:pStyle w:val="Heading2"/>
              <w:tabs>
                <w:tab w:val="left" w:pos="36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9514F" w:rsidRPr="007E5C00" w14:paraId="1221987B" w14:textId="77777777" w:rsidTr="00936230">
        <w:trPr>
          <w:cantSplit/>
        </w:trPr>
        <w:tc>
          <w:tcPr>
            <w:tcW w:w="4390" w:type="dxa"/>
            <w:vAlign w:val="bottom"/>
          </w:tcPr>
          <w:p w14:paraId="09938C08" w14:textId="77777777" w:rsidR="0089514F" w:rsidRPr="007E5C00" w:rsidRDefault="0089514F" w:rsidP="0089514F">
            <w:pPr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FCEF7" w14:textId="77777777" w:rsidR="0089514F" w:rsidRPr="007E5C00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863E58B" w14:textId="77777777" w:rsidR="0089514F" w:rsidRPr="007E5C00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A0399" w14:textId="77777777" w:rsidR="0089514F" w:rsidRPr="007E5C00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D18F953" w14:textId="77777777" w:rsidR="0089514F" w:rsidRPr="007E5C00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F1AC3" w:rsidRPr="007E5C00" w14:paraId="09B78421" w14:textId="77777777" w:rsidTr="00936230">
        <w:trPr>
          <w:cantSplit/>
        </w:trPr>
        <w:tc>
          <w:tcPr>
            <w:tcW w:w="4390" w:type="dxa"/>
          </w:tcPr>
          <w:p w14:paraId="382C07C4" w14:textId="6C3BA673" w:rsidR="00BF1AC3" w:rsidRPr="007E5C00" w:rsidRDefault="00BF1AC3" w:rsidP="00BF1AC3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กำไรสำหรับปีส่วนที่เป็นของบริษัท (บาท)</w:t>
            </w:r>
          </w:p>
        </w:tc>
        <w:tc>
          <w:tcPr>
            <w:tcW w:w="1295" w:type="dxa"/>
            <w:shd w:val="clear" w:color="auto" w:fill="FAFAFA"/>
          </w:tcPr>
          <w:p w14:paraId="0C32CE16" w14:textId="3A0D031A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84378A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84378A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5" w:type="dxa"/>
          </w:tcPr>
          <w:p w14:paraId="1418DA57" w14:textId="4A786F8D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5" w:type="dxa"/>
            <w:shd w:val="clear" w:color="auto" w:fill="FAFAFA"/>
          </w:tcPr>
          <w:p w14:paraId="187D05DD" w14:textId="3664DF64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84378A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84378A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5" w:type="dxa"/>
          </w:tcPr>
          <w:p w14:paraId="0F56A2FD" w14:textId="22D4F437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</w:tr>
      <w:tr w:rsidR="00BF1AC3" w:rsidRPr="007E5C00" w14:paraId="55F4BB2C" w14:textId="77777777" w:rsidTr="00936230">
        <w:trPr>
          <w:cantSplit/>
        </w:trPr>
        <w:tc>
          <w:tcPr>
            <w:tcW w:w="4390" w:type="dxa"/>
          </w:tcPr>
          <w:p w14:paraId="60548CA6" w14:textId="77777777" w:rsidR="00BF1AC3" w:rsidRPr="007E5C00" w:rsidRDefault="00BF1AC3" w:rsidP="00BF1AC3">
            <w:pPr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5" w:type="dxa"/>
            <w:shd w:val="clear" w:color="auto" w:fill="FAFAFA"/>
          </w:tcPr>
          <w:p w14:paraId="26A4B205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14:paraId="174E2B02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2CD4A041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</w:tcPr>
          <w:p w14:paraId="74149DC0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F1AC3" w:rsidRPr="007E5C00" w14:paraId="4C181080" w14:textId="77777777" w:rsidTr="00936230">
        <w:trPr>
          <w:cantSplit/>
        </w:trPr>
        <w:tc>
          <w:tcPr>
            <w:tcW w:w="4390" w:type="dxa"/>
            <w:hideMark/>
          </w:tcPr>
          <w:p w14:paraId="28BD5A88" w14:textId="3CC2E0E4" w:rsidR="00BF1AC3" w:rsidRPr="007E5C00" w:rsidRDefault="00BF1AC3" w:rsidP="00BF1AC3">
            <w:pPr>
              <w:jc w:val="lef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7E5C00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295" w:type="dxa"/>
            <w:shd w:val="clear" w:color="auto" w:fill="FAFAFA"/>
          </w:tcPr>
          <w:p w14:paraId="0346DB31" w14:textId="7713CFC4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84378A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84378A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5" w:type="dxa"/>
          </w:tcPr>
          <w:p w14:paraId="50539ABA" w14:textId="2C571C4A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5" w:type="dxa"/>
            <w:shd w:val="clear" w:color="auto" w:fill="FAFAFA"/>
          </w:tcPr>
          <w:p w14:paraId="3263A6B1" w14:textId="476E8225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84378A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84378A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5" w:type="dxa"/>
          </w:tcPr>
          <w:p w14:paraId="33FEABF8" w14:textId="11CE3650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BF1AC3" w:rsidRPr="007E5C00" w14:paraId="0ACB070E" w14:textId="77777777" w:rsidTr="004B5590">
        <w:trPr>
          <w:cantSplit/>
        </w:trPr>
        <w:tc>
          <w:tcPr>
            <w:tcW w:w="4390" w:type="dxa"/>
          </w:tcPr>
          <w:p w14:paraId="523DDC4F" w14:textId="77777777" w:rsidR="00BF1AC3" w:rsidRPr="007E5C00" w:rsidRDefault="00BF1AC3" w:rsidP="00BF1AC3">
            <w:pPr>
              <w:ind w:right="-7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2A39AC6D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1989064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4E8080C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64898548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F1AC3" w:rsidRPr="007E5C00" w14:paraId="7BB80A5E" w14:textId="77777777" w:rsidTr="004B5590">
        <w:trPr>
          <w:cantSplit/>
        </w:trPr>
        <w:tc>
          <w:tcPr>
            <w:tcW w:w="4390" w:type="dxa"/>
            <w:hideMark/>
          </w:tcPr>
          <w:p w14:paraId="29DA6D25" w14:textId="1D3DF340" w:rsidR="00BF1AC3" w:rsidRPr="007E5C00" w:rsidRDefault="00BF1AC3" w:rsidP="00BF1AC3">
            <w:pPr>
              <w:ind w:right="-139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กำไรต่อหุ้นขั้นพื้นฐาน (บาทต่อหุ้น</w:t>
            </w:r>
            <w:r w:rsidRPr="007E5C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9DBBD" w14:textId="22E57471" w:rsidR="00BF1AC3" w:rsidRPr="007E5C00" w:rsidRDefault="00836E55" w:rsidP="00BF1AC3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84378A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188FBD73" w14:textId="6E29C460" w:rsidR="00BF1AC3" w:rsidRPr="007E5C00" w:rsidRDefault="00836E55" w:rsidP="00BF1AC3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63ABCF" w14:textId="021EE1CD" w:rsidR="00BF1AC3" w:rsidRPr="007E5C00" w:rsidRDefault="00836E55" w:rsidP="00BF1AC3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84378A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53C30588" w14:textId="10E6BD79" w:rsidR="00BF1AC3" w:rsidRPr="007E5C00" w:rsidRDefault="00836E55" w:rsidP="00BF1AC3">
            <w:pPr>
              <w:pStyle w:val="a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</w:tr>
    </w:tbl>
    <w:p w14:paraId="5E72C1CA" w14:textId="77777777" w:rsidR="008B4326" w:rsidRPr="007E5C00" w:rsidRDefault="008B432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33"/>
    <w:p w14:paraId="73815625" w14:textId="56757BFF" w:rsidR="00A32BE8" w:rsidRPr="007E5C00" w:rsidRDefault="00BA2242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</w:pPr>
      <w:r w:rsidRPr="007E5C0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กลุ่มกิจการ</w:t>
      </w:r>
      <w:r w:rsidR="008B4326" w:rsidRPr="007E5C0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ไม่มีการออกหุ้นสามัญเทียบเท่าปรับลด</w:t>
      </w:r>
      <w:r w:rsidR="00433379" w:rsidRPr="007E5C0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ในระหว่าง</w:t>
      </w:r>
      <w:r w:rsidR="008B4326" w:rsidRPr="007E5C0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ปี</w:t>
      </w:r>
      <w:r w:rsidR="00B10A0D" w:rsidRPr="007E5C0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สิ้นสุดวันที่ </w:t>
      </w:r>
      <w:r w:rsidR="00836E55" w:rsidRPr="00836E5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31</w:t>
      </w:r>
      <w:r w:rsidR="00C70BFE" w:rsidRPr="007E5C0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C70BFE" w:rsidRPr="007E5C0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ธันวาคม </w:t>
      </w:r>
      <w:r w:rsidR="00DC63A8" w:rsidRPr="007E5C0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2565</w:t>
      </w:r>
      <w:r w:rsidR="00C70BFE" w:rsidRPr="007E5C0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B9461A" w:rsidRPr="007E5C0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>และ</w:t>
      </w:r>
      <w:r w:rsidR="00587E66" w:rsidRPr="007E5C0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 xml:space="preserve"> </w:t>
      </w:r>
      <w:r w:rsidR="004E55A3" w:rsidRPr="007E5C0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/>
        </w:rPr>
        <w:t>2564</w:t>
      </w:r>
      <w:r w:rsidR="00B9461A" w:rsidRPr="007E5C00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="008B4326" w:rsidRPr="007E5C0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ดังนั้นจึงไม่มีการนำเสนอกำไรต่อหุ้นปรับลด</w:t>
      </w:r>
    </w:p>
    <w:p w14:paraId="43D2BBA2" w14:textId="17173411" w:rsidR="00852268" w:rsidRPr="007E5C00" w:rsidRDefault="00852268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66712" w:rsidRPr="007E5C00" w14:paraId="6FD8411F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642B26" w14:textId="0A8C29A7" w:rsidR="00F66712" w:rsidRPr="007E5C00" w:rsidRDefault="00836E55" w:rsidP="007D4988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F66712" w:rsidRPr="007E5C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66712" w:rsidRPr="007E5C0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681D2F2B" w14:textId="42A76594" w:rsidR="00F66712" w:rsidRPr="007E5C00" w:rsidRDefault="00F66712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0"/>
        <w:gridCol w:w="1728"/>
        <w:gridCol w:w="1728"/>
        <w:gridCol w:w="1728"/>
      </w:tblGrid>
      <w:tr w:rsidR="008B164B" w:rsidRPr="007E5C00" w14:paraId="0B4477DA" w14:textId="77777777" w:rsidTr="008B164B">
        <w:trPr>
          <w:cantSplit/>
        </w:trPr>
        <w:tc>
          <w:tcPr>
            <w:tcW w:w="4390" w:type="dxa"/>
          </w:tcPr>
          <w:p w14:paraId="27065F3C" w14:textId="77777777" w:rsidR="008B164B" w:rsidRPr="007E5C00" w:rsidRDefault="008B164B" w:rsidP="007D498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586E2" w14:textId="6C66C796" w:rsidR="008B164B" w:rsidRPr="007E5C00" w:rsidRDefault="008B164B" w:rsidP="007317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งบการเงินรวมและงบการเงินเฉพาะกิจการ</w:t>
            </w:r>
          </w:p>
        </w:tc>
      </w:tr>
      <w:tr w:rsidR="00F66712" w:rsidRPr="007E5C00" w14:paraId="60CC68FC" w14:textId="77777777" w:rsidTr="008B164B">
        <w:trPr>
          <w:cantSplit/>
        </w:trPr>
        <w:tc>
          <w:tcPr>
            <w:tcW w:w="4390" w:type="dxa"/>
          </w:tcPr>
          <w:p w14:paraId="22CB2944" w14:textId="77777777" w:rsidR="00F66712" w:rsidRPr="007E5C00" w:rsidRDefault="00F66712" w:rsidP="007D498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BF043" w14:textId="5C2D1ED4" w:rsidR="00F66712" w:rsidRPr="007E5C00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D0A96" w14:textId="0C0AF114" w:rsidR="00F66712" w:rsidRPr="007E5C00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เงินกู้ยืมระยะสั้น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ACC0AEF" w14:textId="20337B21" w:rsidR="00F66712" w:rsidRPr="007E5C00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เงินกู้ยืมระยะยาว</w:t>
            </w:r>
          </w:p>
        </w:tc>
      </w:tr>
      <w:tr w:rsidR="00F66712" w:rsidRPr="007E5C00" w14:paraId="4402D9B9" w14:textId="77777777" w:rsidTr="008B164B">
        <w:trPr>
          <w:cantSplit/>
        </w:trPr>
        <w:tc>
          <w:tcPr>
            <w:tcW w:w="4390" w:type="dxa"/>
          </w:tcPr>
          <w:p w14:paraId="68623C7C" w14:textId="77777777" w:rsidR="00F66712" w:rsidRPr="007E5C00" w:rsidRDefault="00F66712" w:rsidP="007D498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BB75856" w14:textId="4A049710" w:rsidR="00F66712" w:rsidRPr="007E5C00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สัญญาเช่า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3C4954F" w14:textId="65A14909" w:rsidR="00F66712" w:rsidRPr="007E5C00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จากสถาบันการเงิน</w:t>
            </w:r>
          </w:p>
        </w:tc>
        <w:tc>
          <w:tcPr>
            <w:tcW w:w="1728" w:type="dxa"/>
            <w:vAlign w:val="bottom"/>
          </w:tcPr>
          <w:p w14:paraId="07A0EF24" w14:textId="2E5FD41B" w:rsidR="00F66712" w:rsidRPr="007E5C00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จากสถาบันการเงิน</w:t>
            </w:r>
          </w:p>
        </w:tc>
      </w:tr>
      <w:tr w:rsidR="00F66712" w:rsidRPr="007E5C00" w14:paraId="2D0D7A20" w14:textId="77777777" w:rsidTr="008B164B">
        <w:trPr>
          <w:cantSplit/>
        </w:trPr>
        <w:tc>
          <w:tcPr>
            <w:tcW w:w="4390" w:type="dxa"/>
          </w:tcPr>
          <w:p w14:paraId="0A5FA782" w14:textId="77777777" w:rsidR="00F66712" w:rsidRPr="007E5C00" w:rsidRDefault="00F66712" w:rsidP="007D498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9E4CB" w14:textId="36000D27" w:rsidR="00F66712" w:rsidRPr="007E5C00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B0CED" w14:textId="70B5AAF6" w:rsidR="00F66712" w:rsidRPr="007E5C00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EB9706" w14:textId="5594C174" w:rsidR="00F66712" w:rsidRPr="007E5C00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zh-CN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F66712" w:rsidRPr="007E5C00" w14:paraId="35F3A398" w14:textId="77777777" w:rsidTr="008B164B">
        <w:trPr>
          <w:cantSplit/>
        </w:trPr>
        <w:tc>
          <w:tcPr>
            <w:tcW w:w="4390" w:type="dxa"/>
          </w:tcPr>
          <w:p w14:paraId="7004D262" w14:textId="77777777" w:rsidR="00F66712" w:rsidRPr="007E5C00" w:rsidRDefault="00F66712" w:rsidP="007D498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7E940" w14:textId="77777777" w:rsidR="00F66712" w:rsidRPr="007E5C00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BE23D" w14:textId="77777777" w:rsidR="00F66712" w:rsidRPr="007E5C00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731B86" w14:textId="77777777" w:rsidR="00F66712" w:rsidRPr="007E5C00" w:rsidRDefault="00F66712" w:rsidP="007D4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BF1AC3" w:rsidRPr="007E5C00" w14:paraId="7EFF5E32" w14:textId="77777777" w:rsidTr="00F66712">
        <w:trPr>
          <w:cantSplit/>
        </w:trPr>
        <w:tc>
          <w:tcPr>
            <w:tcW w:w="4390" w:type="dxa"/>
          </w:tcPr>
          <w:p w14:paraId="5ADCCFE7" w14:textId="7703DB5D" w:rsidR="00BF1AC3" w:rsidRPr="007E5C00" w:rsidRDefault="00BF1AC3" w:rsidP="00BF1AC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420BB50" w14:textId="2C7D7AE3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17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397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084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BEE991" w14:textId="0EAD3223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728" w:type="dxa"/>
            <w:vAlign w:val="bottom"/>
          </w:tcPr>
          <w:p w14:paraId="75134307" w14:textId="07C6B0B8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900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BF1AC3" w:rsidRPr="007E5C00" w14:paraId="145AB576" w14:textId="77777777" w:rsidTr="00F66712">
        <w:trPr>
          <w:cantSplit/>
        </w:trPr>
        <w:tc>
          <w:tcPr>
            <w:tcW w:w="4390" w:type="dxa"/>
          </w:tcPr>
          <w:p w14:paraId="2ABD6F7D" w14:textId="3251147F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กระแสเงินสดรับ (จ่าย)</w:t>
            </w:r>
            <w:r w:rsidR="004A0269" w:rsidRPr="007E5C0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6AE879" w14:textId="49D0024F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731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687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655088" w14:textId="3FC2D39D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728" w:type="dxa"/>
            <w:vAlign w:val="bottom"/>
          </w:tcPr>
          <w:p w14:paraId="29CF64CC" w14:textId="20332B3F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585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BF1AC3" w:rsidRPr="007E5C00" w14:paraId="41DDE7CD" w14:textId="77777777" w:rsidTr="008B164B">
        <w:trPr>
          <w:cantSplit/>
        </w:trPr>
        <w:tc>
          <w:tcPr>
            <w:tcW w:w="4390" w:type="dxa"/>
          </w:tcPr>
          <w:p w14:paraId="204C3B1B" w14:textId="042DA046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843302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5A5900C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728" w:type="dxa"/>
            <w:vAlign w:val="bottom"/>
          </w:tcPr>
          <w:p w14:paraId="0B93D84E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BF1AC3" w:rsidRPr="007E5C00" w14:paraId="60555CFB" w14:textId="77777777" w:rsidTr="008B164B">
        <w:trPr>
          <w:cantSplit/>
        </w:trPr>
        <w:tc>
          <w:tcPr>
            <w:tcW w:w="4390" w:type="dxa"/>
          </w:tcPr>
          <w:p w14:paraId="29661C15" w14:textId="5B70E714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การเพิ่มของหนี้สินตามสัญญาเช่า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016CA" w14:textId="642F417E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221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380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70FF6" w14:textId="57306BE0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7C1C46" w14:textId="670DBAB4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BF1AC3" w:rsidRPr="007E5C00" w14:paraId="73DD964F" w14:textId="77777777" w:rsidTr="00FF7BB7">
        <w:trPr>
          <w:cantSplit/>
        </w:trPr>
        <w:tc>
          <w:tcPr>
            <w:tcW w:w="4390" w:type="dxa"/>
          </w:tcPr>
          <w:p w14:paraId="4AF3D3B4" w14:textId="3439859B" w:rsidR="00BF1AC3" w:rsidRPr="007E5C00" w:rsidRDefault="00BF1AC3" w:rsidP="00BF1AC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 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D6E3F" w14:textId="487A3157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13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886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777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B0FCD" w14:textId="63D7DD3D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9E5B1" w14:textId="77F5FB5A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26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485</w:t>
            </w:r>
            <w:r w:rsidR="00BF1AC3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BF1AC3" w:rsidRPr="007E5C00" w14:paraId="4FC66499" w14:textId="77777777" w:rsidTr="004A0269">
        <w:trPr>
          <w:cantSplit/>
        </w:trPr>
        <w:tc>
          <w:tcPr>
            <w:tcW w:w="4390" w:type="dxa"/>
          </w:tcPr>
          <w:p w14:paraId="0F0BBE58" w14:textId="7AD749E6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กระแสเงินสดรับ (จ่าย)</w:t>
            </w:r>
            <w:r w:rsidR="004A0269" w:rsidRPr="007E5C00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091F8E1" w14:textId="0D903F28" w:rsidR="00BF1AC3" w:rsidRPr="007E5C00" w:rsidRDefault="00F72B7D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773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191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05B173" w14:textId="4BDB2F74" w:rsidR="00BF1AC3" w:rsidRPr="007E5C00" w:rsidRDefault="004A0269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(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7536DB" w14:textId="78544150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</w:t>
            </w:r>
            <w:r w:rsidR="004A0269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100</w:t>
            </w:r>
            <w:r w:rsidR="004A0269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BF1AC3" w:rsidRPr="007E5C00" w14:paraId="1CD778D1" w14:textId="77777777" w:rsidTr="004A0269">
        <w:trPr>
          <w:cantSplit/>
        </w:trPr>
        <w:tc>
          <w:tcPr>
            <w:tcW w:w="4390" w:type="dxa"/>
          </w:tcPr>
          <w:p w14:paraId="340E4F02" w14:textId="41245E1D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3F9BDFE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EFA90F1" w14:textId="0B39922A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2D9734F5" w14:textId="77777777" w:rsidR="00BF1AC3" w:rsidRPr="007E5C00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BF1AC3" w:rsidRPr="007E5C00" w14:paraId="7432ED37" w14:textId="77777777" w:rsidTr="004A0269">
        <w:trPr>
          <w:cantSplit/>
        </w:trPr>
        <w:tc>
          <w:tcPr>
            <w:tcW w:w="4390" w:type="dxa"/>
          </w:tcPr>
          <w:p w14:paraId="7AB31FDA" w14:textId="2B3B44F8" w:rsidR="00BF1AC3" w:rsidRPr="007E5C00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การเพิ่มของหนี้สินตามสัญญาเช่า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9F66A" w14:textId="5B6A5205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</w:t>
            </w:r>
            <w:r w:rsidR="00F72B7D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582</w:t>
            </w:r>
            <w:r w:rsidR="00F72B7D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893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F2309" w14:textId="3AA90E21" w:rsidR="00BF1AC3" w:rsidRPr="007E5C00" w:rsidRDefault="004A0269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00B01" w14:textId="199A9CEF" w:rsidR="00BF1AC3" w:rsidRPr="007E5C00" w:rsidRDefault="004A0269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</w:tr>
      <w:tr w:rsidR="00BF1AC3" w:rsidRPr="007E5C00" w14:paraId="55F0DAFC" w14:textId="77777777" w:rsidTr="004A0269">
        <w:trPr>
          <w:cantSplit/>
        </w:trPr>
        <w:tc>
          <w:tcPr>
            <w:tcW w:w="4390" w:type="dxa"/>
          </w:tcPr>
          <w:p w14:paraId="05AFA7F9" w14:textId="262657CB" w:rsidR="00BF1AC3" w:rsidRPr="007E5C00" w:rsidRDefault="00BF1AC3" w:rsidP="00BF1AC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 ณ วันที่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E5C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CBA1E5" w14:textId="36195DBC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14</w:t>
            </w:r>
            <w:r w:rsidR="004A0269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696</w:t>
            </w:r>
            <w:r w:rsidR="004A0269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479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EAF00" w14:textId="028FDCA9" w:rsidR="00BF1AC3" w:rsidRPr="007E5C00" w:rsidRDefault="004A0269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C608D" w14:textId="26424575" w:rsidR="00BF1AC3" w:rsidRPr="007E5C00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59</w:t>
            </w:r>
            <w:r w:rsidR="004A0269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585</w:t>
            </w:r>
            <w:r w:rsidR="004A0269" w:rsidRPr="007E5C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</w:tbl>
    <w:p w14:paraId="01D2072C" w14:textId="2EC6F44D" w:rsidR="00BF1AC3" w:rsidRPr="007E5C00" w:rsidRDefault="00BF1AC3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</w:pPr>
    </w:p>
    <w:p w14:paraId="025C6CCF" w14:textId="77777777" w:rsidR="00F66712" w:rsidRPr="007E5C00" w:rsidRDefault="00BF1AC3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7E5C00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52DF56DF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7508CD" w14:textId="1FFBAD72" w:rsidR="00767150" w:rsidRPr="00DA0EF4" w:rsidRDefault="00836E5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936230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36230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</w:t>
            </w:r>
            <w:r w:rsidR="00BB75BE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หรือ</w:t>
            </w:r>
            <w:r w:rsidR="00936230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5D147DE7" w14:textId="77777777" w:rsidR="008A7F60" w:rsidRPr="00DA0EF4" w:rsidRDefault="008A7F60" w:rsidP="00A32BE8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</w:pPr>
    </w:p>
    <w:p w14:paraId="762EFF66" w14:textId="77777777" w:rsidR="008A7F60" w:rsidRPr="00DA0EF4" w:rsidRDefault="0002385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บุคคลและ</w:t>
      </w:r>
      <w:r w:rsidR="008A7F6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หรือ</w:t>
      </w:r>
      <w:r w:rsidR="00936230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A7F6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</w:t>
      </w:r>
      <w:r w:rsidR="00936230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A7F6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</w:t>
      </w:r>
      <w:r w:rsidR="00BB75B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BB75BE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8A7F6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</w:t>
      </w:r>
      <w:r w:rsidR="00936230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8A7F6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ที่ใกล้ชิดกับบุคคลเหล่านั้น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8A7F6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D51772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ที่เกี่ยวข้องกับบุคคลเหล่านั้น</w:t>
      </w:r>
      <w:r w:rsidR="008A7F60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ถือเป็นบุคคลหรือกิจการที่เกี่ยวข้องกับบริษัท</w:t>
      </w:r>
    </w:p>
    <w:p w14:paraId="0408EF42" w14:textId="77777777" w:rsidR="00B338D4" w:rsidRPr="00DA0EF4" w:rsidRDefault="00B338D4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5CF6C8C" w14:textId="77777777" w:rsidR="0060052D" w:rsidRPr="00DA0EF4" w:rsidRDefault="0060052D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1843231" w14:textId="2197032C" w:rsidR="0060052D" w:rsidRPr="00DA0EF4" w:rsidRDefault="0060052D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p w14:paraId="27865AE4" w14:textId="1E29D612" w:rsidR="008A7F60" w:rsidRPr="00DA0EF4" w:rsidRDefault="008A7F60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ความสัมพันธ์ระหว่างบริษัท</w:t>
      </w:r>
      <w:r w:rsidR="00D51772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กับบุคคลหรือกิจการที่เกี่ยวข้องกัน</w:t>
      </w:r>
      <w:r w:rsidR="003923BF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มี</w:t>
      </w:r>
      <w:r w:rsidR="00D51772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ดังต่อไปนี้</w:t>
      </w:r>
    </w:p>
    <w:p w14:paraId="6859B58B" w14:textId="77777777" w:rsidR="0071317C" w:rsidRPr="00DA0EF4" w:rsidRDefault="0071317C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tbl>
      <w:tblPr>
        <w:tblW w:w="9441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961"/>
        <w:gridCol w:w="3690"/>
        <w:gridCol w:w="2790"/>
      </w:tblGrid>
      <w:tr w:rsidR="00C67F9B" w:rsidRPr="000F36B2" w14:paraId="603F47ED" w14:textId="77777777" w:rsidTr="00CB5DAE">
        <w:tc>
          <w:tcPr>
            <w:tcW w:w="296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EFBEDB" w14:textId="77777777" w:rsidR="00C67F9B" w:rsidRPr="000F36B2" w:rsidRDefault="00C67F9B" w:rsidP="00CB5DAE">
            <w:pPr>
              <w:spacing w:before="6" w:after="6"/>
              <w:ind w:left="15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2079D0F2" w14:textId="77777777" w:rsidR="00C67F9B" w:rsidRPr="000F36B2" w:rsidRDefault="00C67F9B" w:rsidP="00CB5DAE">
            <w:pPr>
              <w:spacing w:before="6" w:after="6"/>
              <w:ind w:left="162" w:right="-72" w:hanging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7C519147" w14:textId="77777777" w:rsidR="00C67F9B" w:rsidRPr="000F36B2" w:rsidRDefault="00C67F9B" w:rsidP="00CB5DA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ลักษณะความสัมพันธ์</w:t>
            </w:r>
          </w:p>
        </w:tc>
      </w:tr>
      <w:tr w:rsidR="00C67F9B" w:rsidRPr="000F36B2" w14:paraId="19949C75" w14:textId="77777777" w:rsidTr="00CB5DAE">
        <w:tc>
          <w:tcPr>
            <w:tcW w:w="2961" w:type="dxa"/>
            <w:tcBorders>
              <w:top w:val="single" w:sz="4" w:space="0" w:color="auto"/>
            </w:tcBorders>
          </w:tcPr>
          <w:p w14:paraId="76B7481B" w14:textId="77777777" w:rsidR="00C67F9B" w:rsidRPr="000F36B2" w:rsidRDefault="00C67F9B" w:rsidP="00CB5DAE">
            <w:pPr>
              <w:spacing w:before="6" w:after="6"/>
              <w:ind w:left="154"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</w:tcPr>
          <w:p w14:paraId="70561B0F" w14:textId="77777777" w:rsidR="00C67F9B" w:rsidRPr="000F36B2" w:rsidRDefault="00C67F9B" w:rsidP="00CB5DAE">
            <w:pPr>
              <w:spacing w:before="6" w:after="6"/>
              <w:ind w:left="162" w:right="-72" w:hanging="162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3258F3FA" w14:textId="77777777" w:rsidR="00C67F9B" w:rsidRPr="000F36B2" w:rsidRDefault="00C67F9B" w:rsidP="00CB5DA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/>
              </w:rPr>
            </w:pPr>
          </w:p>
        </w:tc>
      </w:tr>
      <w:tr w:rsidR="00C67F9B" w:rsidRPr="000F36B2" w14:paraId="1581D629" w14:textId="77777777" w:rsidTr="00CB5DAE">
        <w:tc>
          <w:tcPr>
            <w:tcW w:w="2961" w:type="dxa"/>
          </w:tcPr>
          <w:p w14:paraId="7542F7C9" w14:textId="77777777" w:rsidR="00C67F9B" w:rsidRPr="000F36B2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690" w:type="dxa"/>
          </w:tcPr>
          <w:p w14:paraId="2528DE92" w14:textId="77777777" w:rsidR="00C67F9B" w:rsidRPr="000F36B2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</w:tcPr>
          <w:p w14:paraId="2BEF46F4" w14:textId="77777777" w:rsidR="00C67F9B" w:rsidRPr="000F36B2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67F9B" w:rsidRPr="000F36B2" w14:paraId="3BC398C7" w14:textId="77777777" w:rsidTr="00CB5DAE">
        <w:tc>
          <w:tcPr>
            <w:tcW w:w="2961" w:type="dxa"/>
          </w:tcPr>
          <w:p w14:paraId="31019C5E" w14:textId="77777777" w:rsidR="00C67F9B" w:rsidRPr="000F36B2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อินเตอร์เนชั่นแนล จำกัด</w:t>
            </w:r>
          </w:p>
        </w:tc>
        <w:tc>
          <w:tcPr>
            <w:tcW w:w="3690" w:type="dxa"/>
          </w:tcPr>
          <w:p w14:paraId="25D881D7" w14:textId="77777777" w:rsidR="00C67F9B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จำหน่ายสินค้าทางการเกษตร และจำหน่ายสินค้าอุปโภคบริโภคผ่านตู้จำหน่ายสินค้าอัตโนมัติ</w:t>
            </w:r>
          </w:p>
          <w:p w14:paraId="7DF9D7B7" w14:textId="77777777" w:rsidR="00C67F9B" w:rsidRPr="005A15A8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</w:tcPr>
          <w:p w14:paraId="74D573AD" w14:textId="77777777" w:rsidR="00C67F9B" w:rsidRPr="000F36B2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ถือหุ้นทางตรง มีผู้ถือหุ้นและ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  <w:t>มีกรรมการร่วมกัน</w:t>
            </w:r>
          </w:p>
        </w:tc>
      </w:tr>
      <w:tr w:rsidR="00C67F9B" w:rsidRPr="000F36B2" w14:paraId="7F459E32" w14:textId="77777777" w:rsidTr="00CB5DAE">
        <w:tc>
          <w:tcPr>
            <w:tcW w:w="2961" w:type="dxa"/>
          </w:tcPr>
          <w:p w14:paraId="59C8D78B" w14:textId="77777777" w:rsidR="00C67F9B" w:rsidRPr="000F36B2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3690" w:type="dxa"/>
          </w:tcPr>
          <w:p w14:paraId="0901D3C1" w14:textId="77777777" w:rsidR="00C67F9B" w:rsidRPr="000F36B2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262547F1" w14:textId="77777777" w:rsidR="00C67F9B" w:rsidRPr="000F36B2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67F9B" w:rsidRPr="000F36B2" w14:paraId="5A066FFA" w14:textId="77777777" w:rsidTr="00CB5DAE">
        <w:tc>
          <w:tcPr>
            <w:tcW w:w="2961" w:type="dxa"/>
          </w:tcPr>
          <w:p w14:paraId="2CD2E677" w14:textId="77777777" w:rsidR="00C67F9B" w:rsidRPr="000F36B2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ไบโอ เอ็นเนอยี่ จำกัด</w:t>
            </w:r>
          </w:p>
        </w:tc>
        <w:tc>
          <w:tcPr>
            <w:tcW w:w="3690" w:type="dxa"/>
          </w:tcPr>
          <w:p w14:paraId="31E03846" w14:textId="77777777" w:rsidR="00C67F9B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ผลิตและจำหน่ายพลังงานไฟฟ้าและสินค้าแปรรูปจากวัสดุเหลือใช้ทางการเกษตร</w:t>
            </w:r>
          </w:p>
          <w:p w14:paraId="01DBB57E" w14:textId="77777777" w:rsidR="00C67F9B" w:rsidRPr="000F36B2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</w:tcPr>
          <w:p w14:paraId="64CE5101" w14:textId="77777777" w:rsidR="00C67F9B" w:rsidRPr="008B0C25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8B0C25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บริษัทภายใต้การควบคุมเดียวกันและ</w:t>
            </w:r>
            <w:r w:rsidRPr="008B0C2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C67F9B" w:rsidRPr="000F36B2" w14:paraId="44832FF7" w14:textId="77777777" w:rsidTr="00CB5DAE">
        <w:tc>
          <w:tcPr>
            <w:tcW w:w="2961" w:type="dxa"/>
          </w:tcPr>
          <w:p w14:paraId="4402A7C8" w14:textId="77777777" w:rsidR="00C67F9B" w:rsidRPr="000F36B2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โซสวีท จำกัด</w:t>
            </w:r>
          </w:p>
        </w:tc>
        <w:tc>
          <w:tcPr>
            <w:tcW w:w="3690" w:type="dxa"/>
          </w:tcPr>
          <w:p w14:paraId="34EB74F4" w14:textId="77777777" w:rsidR="00C67F9B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จำหน่ายผลิตภัณฑ์จากข้าวโพดหวาน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  <w:t>เพื่อธุรกิจร้านค้าปลีกในระบบแฟรนไชส์</w:t>
            </w:r>
          </w:p>
          <w:p w14:paraId="47F2918D" w14:textId="77777777" w:rsidR="00C67F9B" w:rsidRPr="000F36B2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3FC6B10E" w14:textId="77777777" w:rsidR="00C67F9B" w:rsidRPr="000F36B2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B0C25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บริษัทภายใต้การควบคุมเดียวกันและ</w:t>
            </w:r>
            <w:r w:rsidRPr="008B0C2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C67F9B" w:rsidRPr="000F36B2" w14:paraId="2A71F57E" w14:textId="77777777" w:rsidTr="00CB5DAE">
        <w:tc>
          <w:tcPr>
            <w:tcW w:w="2961" w:type="dxa"/>
          </w:tcPr>
          <w:p w14:paraId="77D3F450" w14:textId="77777777" w:rsidR="00C67F9B" w:rsidRPr="000F36B2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ซันสวีท อโกรเทค จำกัด</w:t>
            </w:r>
          </w:p>
        </w:tc>
        <w:tc>
          <w:tcPr>
            <w:tcW w:w="3690" w:type="dxa"/>
          </w:tcPr>
          <w:p w14:paraId="19509C3F" w14:textId="77777777" w:rsidR="00C67F9B" w:rsidRPr="000F36B2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ผลิตและจำหน่ายผลไม้กระป๋อง</w:t>
            </w:r>
          </w:p>
          <w:p w14:paraId="4486E80A" w14:textId="77777777" w:rsidR="00C67F9B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และพืชผลทางการเกษตร</w:t>
            </w:r>
          </w:p>
          <w:p w14:paraId="0680A898" w14:textId="77777777" w:rsidR="00C67F9B" w:rsidRPr="000F36B2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10D08459" w14:textId="77777777" w:rsidR="00C67F9B" w:rsidRPr="000F36B2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B0C25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บริษัทภายใต้การควบคุมเดียวกันและ</w:t>
            </w:r>
            <w:r w:rsidRPr="008B0C2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C67F9B" w:rsidRPr="000F36B2" w14:paraId="692FC2CE" w14:textId="77777777" w:rsidTr="00CB5DAE">
        <w:tc>
          <w:tcPr>
            <w:tcW w:w="2961" w:type="dxa"/>
          </w:tcPr>
          <w:p w14:paraId="70E3AE39" w14:textId="77777777" w:rsidR="00C67F9B" w:rsidRPr="000F36B2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ซันไชน์ ทราเวล จำกัด</w:t>
            </w:r>
          </w:p>
        </w:tc>
        <w:tc>
          <w:tcPr>
            <w:tcW w:w="3690" w:type="dxa"/>
          </w:tcPr>
          <w:p w14:paraId="699FBD89" w14:textId="77777777" w:rsidR="00C67F9B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ประกอบกิจการดำเนินธุรกิจนำเที่ยว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รวมทั้งธุรกิจที่เกี่ยวข้องกับการนำเที่ยวทุกประเภท</w:t>
            </w:r>
          </w:p>
          <w:p w14:paraId="3037224A" w14:textId="77777777" w:rsidR="00C67F9B" w:rsidRPr="000F36B2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4E2B2B7A" w14:textId="77777777" w:rsidR="00C67F9B" w:rsidRPr="000F36B2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C67F9B" w:rsidRPr="000F36B2" w14:paraId="5883B8A5" w14:textId="77777777" w:rsidTr="00CB5DAE">
        <w:tc>
          <w:tcPr>
            <w:tcW w:w="2961" w:type="dxa"/>
          </w:tcPr>
          <w:p w14:paraId="685150B8" w14:textId="77777777" w:rsidR="00C67F9B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เวียงเจ็ดริน จำกัด</w:t>
            </w:r>
          </w:p>
          <w:p w14:paraId="129294AA" w14:textId="77777777" w:rsidR="00C67F9B" w:rsidRPr="000F36B2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3690" w:type="dxa"/>
          </w:tcPr>
          <w:p w14:paraId="1C5DEDDD" w14:textId="77777777" w:rsidR="00C67F9B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จำหน่ายและเป็นตัวแทนจำหน่ายไอศกรีม</w:t>
            </w:r>
          </w:p>
          <w:p w14:paraId="5A7B0249" w14:textId="77777777" w:rsidR="00C67F9B" w:rsidRPr="000F36B2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3C13A3E7" w14:textId="77777777" w:rsidR="00C67F9B" w:rsidRPr="000F36B2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C67F9B" w:rsidRPr="000F36B2" w14:paraId="2829CD95" w14:textId="77777777" w:rsidTr="00CB5DAE">
        <w:tc>
          <w:tcPr>
            <w:tcW w:w="2961" w:type="dxa"/>
          </w:tcPr>
          <w:p w14:paraId="504F8914" w14:textId="77777777" w:rsidR="00C67F9B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เชียงใหม่วิสาหกิจเพื่อสังคม จำกัด</w:t>
            </w:r>
          </w:p>
          <w:p w14:paraId="164A96C4" w14:textId="77777777" w:rsidR="00C67F9B" w:rsidRPr="000F36B2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690" w:type="dxa"/>
          </w:tcPr>
          <w:p w14:paraId="46869027" w14:textId="77777777" w:rsidR="00C67F9B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ดำเนินธุรกิจเพื่อสังคม</w:t>
            </w:r>
          </w:p>
          <w:p w14:paraId="335515CA" w14:textId="77777777" w:rsidR="00C67F9B" w:rsidRPr="000F36B2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6231B641" w14:textId="77777777" w:rsidR="00C67F9B" w:rsidRPr="000F36B2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C67F9B" w:rsidRPr="000F36B2" w14:paraId="51320338" w14:textId="77777777" w:rsidTr="00CB5DAE">
        <w:tc>
          <w:tcPr>
            <w:tcW w:w="2961" w:type="dxa"/>
          </w:tcPr>
          <w:p w14:paraId="66C08B2B" w14:textId="77777777" w:rsidR="00C67F9B" w:rsidRPr="007F0D8F" w:rsidRDefault="00C67F9B" w:rsidP="00CB5DAE">
            <w:pPr>
              <w:spacing w:before="6" w:after="6"/>
              <w:ind w:left="154" w:right="-72" w:hanging="27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F0D8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บริษัท กิตติคุณชัย จำกัด</w:t>
            </w:r>
          </w:p>
        </w:tc>
        <w:tc>
          <w:tcPr>
            <w:tcW w:w="3690" w:type="dxa"/>
          </w:tcPr>
          <w:p w14:paraId="03A7D9C0" w14:textId="77777777" w:rsidR="00C67F9B" w:rsidRPr="002004A6" w:rsidRDefault="00C67F9B" w:rsidP="00CB5DAE">
            <w:pPr>
              <w:spacing w:before="6" w:after="6"/>
              <w:ind w:left="162" w:right="-72" w:hanging="1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EF4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ดำเนินธุรกิจ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ลงทุน</w:t>
            </w:r>
            <w:r w:rsidRPr="00EF466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ในบริษัทอื่น</w:t>
            </w:r>
          </w:p>
        </w:tc>
        <w:tc>
          <w:tcPr>
            <w:tcW w:w="2790" w:type="dxa"/>
          </w:tcPr>
          <w:p w14:paraId="59594828" w14:textId="77777777" w:rsidR="00C67F9B" w:rsidRPr="007F0D8F" w:rsidRDefault="00C67F9B" w:rsidP="00CB5DAE">
            <w:pPr>
              <w:spacing w:before="6" w:after="6"/>
              <w:ind w:left="252" w:right="-72" w:hanging="25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F0D8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มี</w:t>
            </w:r>
            <w:r w:rsidRPr="007F0D8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ผู้ถือหุ้นและมีกรรมการร่วมกัน</w:t>
            </w:r>
          </w:p>
        </w:tc>
      </w:tr>
    </w:tbl>
    <w:p w14:paraId="4CB49CED" w14:textId="1EA07287" w:rsidR="00BF1AC3" w:rsidRPr="00C67F9B" w:rsidRDefault="00BF1AC3" w:rsidP="00A365CC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p w14:paraId="68C31243" w14:textId="77777777" w:rsidR="00852268" w:rsidRPr="00DA0EF4" w:rsidRDefault="00BF1AC3" w:rsidP="00A365CC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  <w:r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p w14:paraId="47F500CC" w14:textId="77777777" w:rsidR="00936230" w:rsidRPr="00DA0EF4" w:rsidRDefault="00936230" w:rsidP="00A365CC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  <w:r w:rsidRPr="00DA0EF4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1D2C5DA4" w14:textId="77777777" w:rsidR="00936230" w:rsidRPr="00DA0EF4" w:rsidRDefault="00936230" w:rsidP="00A365CC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4A1113A6" w14:textId="61E45864" w:rsidR="00936230" w:rsidRPr="00DA0EF4" w:rsidRDefault="00836E55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93623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3623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3623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รายได้จากการขายสินค้าและบริการ</w:t>
      </w:r>
    </w:p>
    <w:p w14:paraId="0C2BB48E" w14:textId="77777777" w:rsidR="00936230" w:rsidRPr="00DA0EF4" w:rsidRDefault="00936230" w:rsidP="00A365CC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5"/>
        <w:gridCol w:w="1295"/>
        <w:gridCol w:w="1295"/>
        <w:gridCol w:w="1295"/>
      </w:tblGrid>
      <w:tr w:rsidR="009D7F27" w:rsidRPr="00DA0EF4" w14:paraId="01A2A57B" w14:textId="77777777" w:rsidTr="009D7F27">
        <w:trPr>
          <w:cantSplit/>
        </w:trPr>
        <w:tc>
          <w:tcPr>
            <w:tcW w:w="4392" w:type="dxa"/>
            <w:vAlign w:val="bottom"/>
          </w:tcPr>
          <w:p w14:paraId="03BA589F" w14:textId="77777777" w:rsidR="009D7F27" w:rsidRPr="00DA0EF4" w:rsidRDefault="009D7F27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1EE6859C" w14:textId="77777777" w:rsidR="009D7F27" w:rsidRPr="00DA0EF4" w:rsidRDefault="009D7F27" w:rsidP="00A365CC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0CA06DD8" w14:textId="77777777" w:rsidR="009D7F27" w:rsidRPr="00DA0EF4" w:rsidRDefault="009D7F27" w:rsidP="00A365CC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9514F" w:rsidRPr="00DA0EF4" w14:paraId="07057DA1" w14:textId="77777777" w:rsidTr="004172F5">
        <w:trPr>
          <w:cantSplit/>
        </w:trPr>
        <w:tc>
          <w:tcPr>
            <w:tcW w:w="4392" w:type="dxa"/>
            <w:vAlign w:val="bottom"/>
          </w:tcPr>
          <w:p w14:paraId="57B30107" w14:textId="77777777" w:rsidR="0089514F" w:rsidRPr="00DA0EF4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93B3CDE" w14:textId="1ABB4ECC" w:rsidR="0089514F" w:rsidRPr="00DA0EF4" w:rsidRDefault="00DC63A8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09ACEFD" w14:textId="5D01E3B3" w:rsidR="0089514F" w:rsidRPr="00DA0EF4" w:rsidRDefault="004E55A3" w:rsidP="0089514F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E039E8C" w14:textId="24A4C826" w:rsidR="0089514F" w:rsidRPr="00DA0EF4" w:rsidRDefault="00DC63A8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E62425" w14:textId="54C6E70C" w:rsidR="0089514F" w:rsidRPr="00DA0EF4" w:rsidRDefault="004E55A3" w:rsidP="0089514F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D7F27" w:rsidRPr="00DA0EF4" w14:paraId="164E3971" w14:textId="77777777" w:rsidTr="009D7F27">
        <w:trPr>
          <w:cantSplit/>
        </w:trPr>
        <w:tc>
          <w:tcPr>
            <w:tcW w:w="4392" w:type="dxa"/>
            <w:vAlign w:val="bottom"/>
          </w:tcPr>
          <w:p w14:paraId="78B14953" w14:textId="77777777" w:rsidR="009D7F27" w:rsidRPr="00DA0EF4" w:rsidRDefault="009D7F27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456EC10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5AB05D7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D0BF5C1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EDFAF1F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235E8" w:rsidRPr="00DA0EF4" w14:paraId="77F861F5" w14:textId="77777777" w:rsidTr="007C3CF7">
        <w:trPr>
          <w:cantSplit/>
        </w:trPr>
        <w:tc>
          <w:tcPr>
            <w:tcW w:w="4392" w:type="dxa"/>
          </w:tcPr>
          <w:p w14:paraId="3BBFFF92" w14:textId="77777777" w:rsidR="00D235E8" w:rsidRPr="00DA0EF4" w:rsidRDefault="00D235E8" w:rsidP="00A365CC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FBC5CFA" w14:textId="77777777" w:rsidR="00D235E8" w:rsidRPr="00DA0EF4" w:rsidRDefault="00D235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847D3F7" w14:textId="77777777" w:rsidR="00D235E8" w:rsidRPr="00DA0EF4" w:rsidRDefault="00D235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469B68D9" w14:textId="77777777" w:rsidR="00D235E8" w:rsidRPr="00DA0EF4" w:rsidRDefault="00D235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3121690" w14:textId="77777777" w:rsidR="00D235E8" w:rsidRPr="00DA0EF4" w:rsidRDefault="00D235E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35E8" w:rsidRPr="00DA0EF4" w14:paraId="2FDF1672" w14:textId="77777777" w:rsidTr="007C3CF7">
        <w:trPr>
          <w:cantSplit/>
        </w:trPr>
        <w:tc>
          <w:tcPr>
            <w:tcW w:w="4392" w:type="dxa"/>
          </w:tcPr>
          <w:p w14:paraId="41300070" w14:textId="1CAB50CC" w:rsidR="00D235E8" w:rsidRPr="00DA0EF4" w:rsidRDefault="00D235E8" w:rsidP="00D235E8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ขายสินค้า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แก่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98D8EBE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6AA08DB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7422A0BB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F7D2AC7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35E8" w:rsidRPr="00DA0EF4" w14:paraId="69DC0FF1" w14:textId="77777777" w:rsidTr="007C3CF7">
        <w:trPr>
          <w:cantSplit/>
        </w:trPr>
        <w:tc>
          <w:tcPr>
            <w:tcW w:w="4392" w:type="dxa"/>
          </w:tcPr>
          <w:p w14:paraId="2976C1A9" w14:textId="0E8A9666" w:rsidR="00D235E8" w:rsidRPr="00DA0EF4" w:rsidRDefault="00D235E8" w:rsidP="00D235E8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BF027C4" w14:textId="76E01D16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57326CF5" w14:textId="0EC8D160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48ADC47" w14:textId="0380F131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235E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5" w:type="dxa"/>
            <w:vAlign w:val="bottom"/>
          </w:tcPr>
          <w:p w14:paraId="1E317180" w14:textId="001B412F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235E8" w:rsidRPr="00DA0EF4" w14:paraId="7E02EB08" w14:textId="77777777" w:rsidTr="007C3CF7">
        <w:trPr>
          <w:cantSplit/>
        </w:trPr>
        <w:tc>
          <w:tcPr>
            <w:tcW w:w="4392" w:type="dxa"/>
          </w:tcPr>
          <w:p w14:paraId="1D9E489D" w14:textId="77777777" w:rsidR="00D235E8" w:rsidRPr="00DA0EF4" w:rsidRDefault="00D235E8" w:rsidP="00D235E8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C546BBA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DB59D5B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B627D48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C6D0918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35E8" w:rsidRPr="00DA0EF4" w14:paraId="5137FDE0" w14:textId="77777777" w:rsidTr="007C3CF7">
        <w:trPr>
          <w:cantSplit/>
        </w:trPr>
        <w:tc>
          <w:tcPr>
            <w:tcW w:w="4392" w:type="dxa"/>
          </w:tcPr>
          <w:p w14:paraId="51FE5D38" w14:textId="77777777" w:rsidR="00D235E8" w:rsidRPr="00DA0EF4" w:rsidRDefault="00D235E8" w:rsidP="00D235E8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แก่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64B1DE3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AC66090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77338A6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A5104F5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35E8" w:rsidRPr="00DA0EF4" w14:paraId="0BE932FA" w14:textId="77777777" w:rsidTr="009A0CA0">
        <w:trPr>
          <w:cantSplit/>
        </w:trPr>
        <w:tc>
          <w:tcPr>
            <w:tcW w:w="4392" w:type="dxa"/>
          </w:tcPr>
          <w:p w14:paraId="6C13502A" w14:textId="77777777" w:rsidR="00D235E8" w:rsidRPr="00DA0EF4" w:rsidRDefault="00D235E8" w:rsidP="00D235E8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BF75AA3" w14:textId="289DA2DD" w:rsidR="00D235E8" w:rsidRPr="00DA0EF4" w:rsidRDefault="009A0CA0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1B5CF0F7" w14:textId="7F3F9FF8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794EDB9" w14:textId="2965AD69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5" w:type="dxa"/>
            <w:vAlign w:val="bottom"/>
          </w:tcPr>
          <w:p w14:paraId="0770C2AE" w14:textId="4D27BE17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D235E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235E8" w:rsidRPr="00DA0EF4" w14:paraId="39C4142C" w14:textId="77777777" w:rsidTr="009A0CA0">
        <w:trPr>
          <w:cantSplit/>
        </w:trPr>
        <w:tc>
          <w:tcPr>
            <w:tcW w:w="4392" w:type="dxa"/>
          </w:tcPr>
          <w:p w14:paraId="0C556948" w14:textId="739F52A7" w:rsidR="00D235E8" w:rsidRPr="00DA0EF4" w:rsidRDefault="00D235E8" w:rsidP="00D235E8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ภายใต้การควบคุมเดียวกัน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3B49512" w14:textId="3ED3E885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01C7A9EF" w14:textId="307A558B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3CEF9DB" w14:textId="40511AED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16544412" w14:textId="6E2B2A78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A0CA0" w:rsidRPr="00DA0EF4" w14:paraId="4E8D3C5E" w14:textId="77777777" w:rsidTr="00886CEB">
        <w:trPr>
          <w:cantSplit/>
        </w:trPr>
        <w:tc>
          <w:tcPr>
            <w:tcW w:w="4392" w:type="dxa"/>
            <w:vAlign w:val="bottom"/>
          </w:tcPr>
          <w:p w14:paraId="66AC5D9C" w14:textId="7397FBA3" w:rsidR="009A0CA0" w:rsidRPr="00DA0EF4" w:rsidRDefault="009A0CA0" w:rsidP="009A0CA0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F36B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901CD5" w14:textId="092C750E" w:rsidR="009A0CA0" w:rsidRPr="00DA0EF4" w:rsidRDefault="00836E55" w:rsidP="009A0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CAF1E8D" w14:textId="67F99C0A" w:rsidR="009A0CA0" w:rsidRPr="00BF1AC3" w:rsidRDefault="00836E55" w:rsidP="009A0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3D4C7" w14:textId="73277E14" w:rsidR="009A0CA0" w:rsidRPr="00DA0EF4" w:rsidRDefault="00836E55" w:rsidP="009A0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07689B2" w14:textId="60483DE7" w:rsidR="009A0CA0" w:rsidRPr="00BF1AC3" w:rsidRDefault="00836E55" w:rsidP="009A0C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  <w:tr w:rsidR="00D235E8" w:rsidRPr="00DA0EF4" w14:paraId="58DE4696" w14:textId="77777777" w:rsidTr="00591E88">
        <w:trPr>
          <w:cantSplit/>
        </w:trPr>
        <w:tc>
          <w:tcPr>
            <w:tcW w:w="4392" w:type="dxa"/>
            <w:vAlign w:val="bottom"/>
          </w:tcPr>
          <w:p w14:paraId="3246A737" w14:textId="77777777" w:rsidR="00D235E8" w:rsidRPr="00DA0EF4" w:rsidRDefault="00D235E8" w:rsidP="00D235E8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9AA8B" w14:textId="5F6C70D5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06DDD" w14:textId="7A28E93F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235E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63892E" w14:textId="1717070A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29800" w14:textId="67107290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D235E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  <w:tr w:rsidR="00D235E8" w:rsidRPr="00DA0EF4" w14:paraId="222B25E3" w14:textId="77777777" w:rsidTr="00591E88">
        <w:trPr>
          <w:cantSplit/>
        </w:trPr>
        <w:tc>
          <w:tcPr>
            <w:tcW w:w="4392" w:type="dxa"/>
            <w:vAlign w:val="bottom"/>
          </w:tcPr>
          <w:p w14:paraId="6246DBCE" w14:textId="77777777" w:rsidR="00D235E8" w:rsidRPr="00DA0EF4" w:rsidRDefault="00D235E8" w:rsidP="00D235E8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6B5C94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8CB8570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AF434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F07328E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35E8" w:rsidRPr="00DA0EF4" w14:paraId="5B5AE881" w14:textId="77777777" w:rsidTr="007C3CF7">
        <w:trPr>
          <w:cantSplit/>
        </w:trPr>
        <w:tc>
          <w:tcPr>
            <w:tcW w:w="4392" w:type="dxa"/>
          </w:tcPr>
          <w:p w14:paraId="6C59470F" w14:textId="77777777" w:rsidR="00D235E8" w:rsidRPr="00DA0EF4" w:rsidRDefault="00D235E8" w:rsidP="00D235E8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รายได้ค่าเช่ารับจาก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808033C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670E725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46041D1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BC9E4CB" w14:textId="77777777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35E8" w:rsidRPr="00DA0EF4" w14:paraId="0558C2CE" w14:textId="77777777" w:rsidTr="00591E88">
        <w:trPr>
          <w:cantSplit/>
        </w:trPr>
        <w:tc>
          <w:tcPr>
            <w:tcW w:w="4392" w:type="dxa"/>
          </w:tcPr>
          <w:p w14:paraId="499695DF" w14:textId="77777777" w:rsidR="00D235E8" w:rsidRPr="00DA0EF4" w:rsidRDefault="00D235E8" w:rsidP="00D235E8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1007344" w14:textId="5E9076E3" w:rsidR="00D235E8" w:rsidRPr="00DA0EF4" w:rsidRDefault="009A0CA0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7952B6B7" w14:textId="2E3D39B6" w:rsidR="00D235E8" w:rsidRPr="00DA0EF4" w:rsidRDefault="00D235E8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5388177" w14:textId="027FD6F2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13CB9D28" w14:textId="4037A2A9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D235E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235E8" w:rsidRPr="00DA0EF4" w14:paraId="09E6FBA8" w14:textId="77777777" w:rsidTr="00591E88">
        <w:trPr>
          <w:cantSplit/>
        </w:trPr>
        <w:tc>
          <w:tcPr>
            <w:tcW w:w="4392" w:type="dxa"/>
          </w:tcPr>
          <w:p w14:paraId="3935FFF3" w14:textId="7500CCB8" w:rsidR="00D235E8" w:rsidRPr="00DA0EF4" w:rsidRDefault="00D235E8" w:rsidP="00D235E8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0F36B2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ภายใต้การควบคุมเดียวกัน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8E012" w14:textId="34BC36A5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4A907BA" w14:textId="31E89016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D235E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A47B4" w14:textId="2748FFDD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0BDBC21" w14:textId="483C8DEC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D235E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D235E8" w:rsidRPr="00DA0EF4" w14:paraId="2FCDFD52" w14:textId="77777777" w:rsidTr="00591E88">
        <w:trPr>
          <w:cantSplit/>
        </w:trPr>
        <w:tc>
          <w:tcPr>
            <w:tcW w:w="4392" w:type="dxa"/>
            <w:vAlign w:val="bottom"/>
          </w:tcPr>
          <w:p w14:paraId="7D512250" w14:textId="77777777" w:rsidR="00D235E8" w:rsidRPr="00DA0EF4" w:rsidRDefault="00D235E8" w:rsidP="00D235E8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E4AF1" w14:textId="41FBCE82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DC2C3" w14:textId="27571DF5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D235E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158A0E" w14:textId="689F206F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E2569" w14:textId="58DD5998" w:rsidR="00D235E8" w:rsidRPr="00DA0EF4" w:rsidRDefault="00836E55" w:rsidP="00D23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D235E8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1A713D" w:rsidRPr="00DA0EF4" w14:paraId="33F2C08C" w14:textId="77777777" w:rsidTr="00052828">
        <w:trPr>
          <w:cantSplit/>
        </w:trPr>
        <w:tc>
          <w:tcPr>
            <w:tcW w:w="4392" w:type="dxa"/>
          </w:tcPr>
          <w:p w14:paraId="47966E2D" w14:textId="77F996E5" w:rsidR="001A713D" w:rsidRPr="00DA0EF4" w:rsidRDefault="001A713D" w:rsidP="00052828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ดอกเบี้ยจาก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10D929B" w14:textId="77777777" w:rsidR="001A713D" w:rsidRPr="00DA0EF4" w:rsidRDefault="001A713D" w:rsidP="00052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0BE317B" w14:textId="77777777" w:rsidR="001A713D" w:rsidRPr="00DA0EF4" w:rsidRDefault="001A713D" w:rsidP="00052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B7D0830" w14:textId="77777777" w:rsidR="001A713D" w:rsidRPr="00DA0EF4" w:rsidRDefault="001A713D" w:rsidP="00052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6AFDE5F" w14:textId="77777777" w:rsidR="001A713D" w:rsidRPr="00DA0EF4" w:rsidRDefault="001A713D" w:rsidP="00052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A713D" w:rsidRPr="00DA0EF4" w14:paraId="354D921E" w14:textId="77777777" w:rsidTr="00052828">
        <w:trPr>
          <w:cantSplit/>
        </w:trPr>
        <w:tc>
          <w:tcPr>
            <w:tcW w:w="4392" w:type="dxa"/>
          </w:tcPr>
          <w:p w14:paraId="02D19321" w14:textId="7B9F5066" w:rsidR="001A713D" w:rsidRPr="00DA0EF4" w:rsidRDefault="001A713D" w:rsidP="00052828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B20F17" w:rsidRPr="00B20F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D060B6A" w14:textId="77777777" w:rsidR="001A713D" w:rsidRPr="00DA0EF4" w:rsidRDefault="001A713D" w:rsidP="00052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2BF0C4B7" w14:textId="77777777" w:rsidR="001A713D" w:rsidRPr="00DA0EF4" w:rsidRDefault="001A713D" w:rsidP="00052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EB77DD7" w14:textId="5C4342A2" w:rsidR="001A713D" w:rsidRPr="001A713D" w:rsidRDefault="00836E55" w:rsidP="002D45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1A71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5" w:type="dxa"/>
            <w:vAlign w:val="bottom"/>
          </w:tcPr>
          <w:p w14:paraId="70638761" w14:textId="77777777" w:rsidR="001A713D" w:rsidRPr="00DA0EF4" w:rsidRDefault="001A713D" w:rsidP="000528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7C86A05" w14:textId="4BC90033" w:rsidR="002E4B6F" w:rsidRPr="00DA0EF4" w:rsidRDefault="002E4B6F" w:rsidP="002E4B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EA2DBCE" w14:textId="4797F634" w:rsidR="002E4B6F" w:rsidRPr="00DA0EF4" w:rsidRDefault="00836E55" w:rsidP="002E4B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2E4B6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2E4B6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4B6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รายได้จากการขายอุปกรณ์</w:t>
      </w:r>
    </w:p>
    <w:p w14:paraId="293ED27F" w14:textId="2F3F6672" w:rsidR="002E4B6F" w:rsidRPr="00DA0EF4" w:rsidRDefault="002E4B6F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5"/>
        <w:gridCol w:w="1295"/>
        <w:gridCol w:w="1295"/>
        <w:gridCol w:w="1295"/>
      </w:tblGrid>
      <w:tr w:rsidR="002E4B6F" w:rsidRPr="00DA0EF4" w14:paraId="3EE0CE51" w14:textId="77777777" w:rsidTr="00DA5B4A">
        <w:trPr>
          <w:cantSplit/>
        </w:trPr>
        <w:tc>
          <w:tcPr>
            <w:tcW w:w="4392" w:type="dxa"/>
            <w:vAlign w:val="bottom"/>
          </w:tcPr>
          <w:p w14:paraId="682A75F6" w14:textId="77777777" w:rsidR="002E4B6F" w:rsidRPr="00DA0EF4" w:rsidRDefault="002E4B6F" w:rsidP="00DA5B4A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3FFC3A61" w14:textId="77777777" w:rsidR="002E4B6F" w:rsidRPr="00DA0EF4" w:rsidRDefault="002E4B6F" w:rsidP="00DA5B4A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4A58772D" w14:textId="77777777" w:rsidR="002E4B6F" w:rsidRPr="00DA0EF4" w:rsidRDefault="002E4B6F" w:rsidP="00DA5B4A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E4B6F" w:rsidRPr="00DA0EF4" w14:paraId="3309DDE5" w14:textId="77777777" w:rsidTr="00DA5B4A">
        <w:trPr>
          <w:cantSplit/>
        </w:trPr>
        <w:tc>
          <w:tcPr>
            <w:tcW w:w="4392" w:type="dxa"/>
            <w:vAlign w:val="bottom"/>
          </w:tcPr>
          <w:p w14:paraId="5157D284" w14:textId="77777777" w:rsidR="002E4B6F" w:rsidRPr="00DA0EF4" w:rsidRDefault="002E4B6F" w:rsidP="00DA5B4A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133EAAB" w14:textId="40C3D01E" w:rsidR="002E4B6F" w:rsidRPr="00DA0EF4" w:rsidRDefault="00DC63A8" w:rsidP="00DA5B4A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FBE7E5C" w14:textId="1D787079" w:rsidR="002E4B6F" w:rsidRPr="00DA0EF4" w:rsidRDefault="004E55A3" w:rsidP="00DA5B4A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A0259E7" w14:textId="29A168CE" w:rsidR="002E4B6F" w:rsidRPr="00DA0EF4" w:rsidRDefault="00DC63A8" w:rsidP="00DA5B4A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73FBB87" w14:textId="6662DAF8" w:rsidR="002E4B6F" w:rsidRPr="00DA0EF4" w:rsidRDefault="004E55A3" w:rsidP="00DA5B4A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4B6F" w:rsidRPr="00DA0EF4" w14:paraId="25467B02" w14:textId="77777777" w:rsidTr="00DA5B4A">
        <w:trPr>
          <w:cantSplit/>
        </w:trPr>
        <w:tc>
          <w:tcPr>
            <w:tcW w:w="4392" w:type="dxa"/>
            <w:vAlign w:val="bottom"/>
          </w:tcPr>
          <w:p w14:paraId="1C926858" w14:textId="77777777" w:rsidR="002E4B6F" w:rsidRPr="00DA0EF4" w:rsidRDefault="002E4B6F" w:rsidP="00DA5B4A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7B9BCC1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B8B0836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FC6E020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B9103AB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E4B6F" w:rsidRPr="00DA0EF4" w14:paraId="0CD66CC7" w14:textId="77777777" w:rsidTr="002E4B6F">
        <w:trPr>
          <w:cantSplit/>
        </w:trPr>
        <w:tc>
          <w:tcPr>
            <w:tcW w:w="4392" w:type="dxa"/>
          </w:tcPr>
          <w:p w14:paraId="1BE9C4EF" w14:textId="46825E3D" w:rsidR="002E4B6F" w:rsidRPr="00DA0EF4" w:rsidRDefault="002E4B6F" w:rsidP="00DA5B4A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ขายอุปกรณ์</w:t>
            </w:r>
            <w:r w:rsidR="0064700B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ให้แก่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234CA0E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E3874FE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6ED227F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52511D1B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F1AC3" w:rsidRPr="00DA0EF4" w14:paraId="432DB04F" w14:textId="77777777" w:rsidTr="002E4B6F">
        <w:trPr>
          <w:cantSplit/>
        </w:trPr>
        <w:tc>
          <w:tcPr>
            <w:tcW w:w="4392" w:type="dxa"/>
          </w:tcPr>
          <w:p w14:paraId="282777D2" w14:textId="01BEB05D" w:rsidR="00BF1AC3" w:rsidRPr="00DA0EF4" w:rsidRDefault="00BF1AC3" w:rsidP="00BF1AC3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B20F17" w:rsidRPr="00B20F17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D2C7AC6" w14:textId="35566CD1" w:rsidR="00BF1AC3" w:rsidRPr="00DA0EF4" w:rsidRDefault="009A0CA0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7E6EBC57" w14:textId="512087A5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93C6191" w14:textId="4F996956" w:rsidR="00BF1AC3" w:rsidRPr="00DA0EF4" w:rsidRDefault="009A0CA0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1C780392" w14:textId="7B28ACB4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</w:tr>
    </w:tbl>
    <w:p w14:paraId="1D70E235" w14:textId="77777777" w:rsidR="002E4B6F" w:rsidRPr="00DA0EF4" w:rsidRDefault="002E4B6F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9052EA5" w14:textId="658F6A70" w:rsidR="009A0CA0" w:rsidRDefault="004A0269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69AB2586" w14:textId="0E6F868F" w:rsidR="008A7F60" w:rsidRPr="00DA0EF4" w:rsidRDefault="00836E55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5" w:name="_Hlk126968943"/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3C569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A7F6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A7F6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การซื้อสินค้าและรับบริการ</w:t>
      </w:r>
    </w:p>
    <w:bookmarkEnd w:id="35"/>
    <w:p w14:paraId="65CB75D8" w14:textId="77777777" w:rsidR="0071317C" w:rsidRPr="00DA0EF4" w:rsidRDefault="0071317C" w:rsidP="00A365CC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5"/>
        <w:gridCol w:w="1295"/>
        <w:gridCol w:w="1295"/>
        <w:gridCol w:w="1295"/>
      </w:tblGrid>
      <w:tr w:rsidR="009D7F27" w:rsidRPr="00DA0EF4" w14:paraId="7126813D" w14:textId="77777777" w:rsidTr="009D7F27">
        <w:trPr>
          <w:cantSplit/>
        </w:trPr>
        <w:tc>
          <w:tcPr>
            <w:tcW w:w="4392" w:type="dxa"/>
            <w:vAlign w:val="bottom"/>
          </w:tcPr>
          <w:p w14:paraId="4974DC73" w14:textId="77777777" w:rsidR="009D7F27" w:rsidRPr="00DA0EF4" w:rsidRDefault="009D7F27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36" w:name="_Hlk32389093"/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233A00B8" w14:textId="77777777" w:rsidR="009D7F27" w:rsidRPr="00DA0EF4" w:rsidRDefault="009D7F27" w:rsidP="00A365CC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033A5DA0" w14:textId="77777777" w:rsidR="009D7F27" w:rsidRPr="00DA0EF4" w:rsidRDefault="009D7F27" w:rsidP="00A365CC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9514F" w:rsidRPr="00DA0EF4" w14:paraId="1145C113" w14:textId="77777777" w:rsidTr="004172F5">
        <w:trPr>
          <w:cantSplit/>
        </w:trPr>
        <w:tc>
          <w:tcPr>
            <w:tcW w:w="4392" w:type="dxa"/>
            <w:vAlign w:val="bottom"/>
          </w:tcPr>
          <w:p w14:paraId="6D38F141" w14:textId="77777777" w:rsidR="0089514F" w:rsidRPr="00DA0EF4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C8C3157" w14:textId="70EEFA5E" w:rsidR="0089514F" w:rsidRPr="00DA0EF4" w:rsidRDefault="00DC63A8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94DB1A4" w14:textId="186CA1D3" w:rsidR="0089514F" w:rsidRPr="00DA0EF4" w:rsidRDefault="004E55A3" w:rsidP="0089514F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4A4D504" w14:textId="1113ED69" w:rsidR="0089514F" w:rsidRPr="00DA0EF4" w:rsidRDefault="00DC63A8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28CDEA2" w14:textId="1CF5FFEE" w:rsidR="0089514F" w:rsidRPr="00DA0EF4" w:rsidRDefault="004E55A3" w:rsidP="0089514F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D7F27" w:rsidRPr="00DA0EF4" w14:paraId="43F3F3F2" w14:textId="77777777" w:rsidTr="009D7F27">
        <w:trPr>
          <w:cantSplit/>
        </w:trPr>
        <w:tc>
          <w:tcPr>
            <w:tcW w:w="4392" w:type="dxa"/>
            <w:vAlign w:val="bottom"/>
          </w:tcPr>
          <w:p w14:paraId="3C0CAFAC" w14:textId="77777777" w:rsidR="009D7F27" w:rsidRPr="00DA0EF4" w:rsidRDefault="009D7F27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DBC350C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84BE5D9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2BDA387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03748E2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A0CA0" w:rsidRPr="00DA0EF4" w14:paraId="78123546" w14:textId="77777777" w:rsidTr="009D7F27">
        <w:trPr>
          <w:cantSplit/>
        </w:trPr>
        <w:tc>
          <w:tcPr>
            <w:tcW w:w="4392" w:type="dxa"/>
            <w:vAlign w:val="bottom"/>
          </w:tcPr>
          <w:p w14:paraId="4AADEF53" w14:textId="015FB46E" w:rsidR="009A0CA0" w:rsidRPr="00DA0EF4" w:rsidRDefault="009A0CA0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ซื้อสินค้าจาก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DC331C0" w14:textId="77777777" w:rsidR="009A0CA0" w:rsidRPr="00DA0EF4" w:rsidRDefault="009A0C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4584A20" w14:textId="77777777" w:rsidR="009A0CA0" w:rsidRPr="00DA0EF4" w:rsidRDefault="009A0C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1A206A05" w14:textId="77777777" w:rsidR="009A0CA0" w:rsidRPr="00DA0EF4" w:rsidRDefault="009A0C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89004BA" w14:textId="77777777" w:rsidR="009A0CA0" w:rsidRPr="00DA0EF4" w:rsidRDefault="009A0C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A0CA0" w:rsidRPr="00DA0EF4" w14:paraId="3E51A55B" w14:textId="77777777" w:rsidTr="009D7F27">
        <w:trPr>
          <w:cantSplit/>
        </w:trPr>
        <w:tc>
          <w:tcPr>
            <w:tcW w:w="4392" w:type="dxa"/>
            <w:vAlign w:val="bottom"/>
          </w:tcPr>
          <w:p w14:paraId="737BBF49" w14:textId="0328F72C" w:rsidR="009A0CA0" w:rsidRPr="00DA0EF4" w:rsidRDefault="009A0CA0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D665538" w14:textId="5261430B" w:rsidR="009A0CA0" w:rsidRPr="00DA0EF4" w:rsidRDefault="009A0C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09E02F5F" w14:textId="7855E97D" w:rsidR="009A0CA0" w:rsidRPr="00DA0EF4" w:rsidRDefault="009A0C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88603E2" w14:textId="46FB51B6" w:rsidR="009A0CA0" w:rsidRPr="00DA0EF4" w:rsidRDefault="00836E5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5" w:type="dxa"/>
            <w:vAlign w:val="bottom"/>
          </w:tcPr>
          <w:p w14:paraId="484FF408" w14:textId="6B4D833E" w:rsidR="009A0CA0" w:rsidRPr="00DA0EF4" w:rsidRDefault="009A0C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A0CA0" w:rsidRPr="00DA0EF4" w14:paraId="3694B915" w14:textId="77777777" w:rsidTr="009D7F27">
        <w:trPr>
          <w:cantSplit/>
        </w:trPr>
        <w:tc>
          <w:tcPr>
            <w:tcW w:w="4392" w:type="dxa"/>
            <w:vAlign w:val="bottom"/>
          </w:tcPr>
          <w:p w14:paraId="47A52DA1" w14:textId="77777777" w:rsidR="009A0CA0" w:rsidRPr="00DA0EF4" w:rsidRDefault="009A0CA0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6D45C05" w14:textId="77777777" w:rsidR="009A0CA0" w:rsidRPr="00DA0EF4" w:rsidRDefault="009A0C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BDB0030" w14:textId="77777777" w:rsidR="009A0CA0" w:rsidRPr="00DA0EF4" w:rsidRDefault="009A0C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BA2F924" w14:textId="77777777" w:rsidR="009A0CA0" w:rsidRPr="00DA0EF4" w:rsidRDefault="009A0C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63CD3C4" w14:textId="77777777" w:rsidR="009A0CA0" w:rsidRPr="00DA0EF4" w:rsidRDefault="009A0CA0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D7F27" w:rsidRPr="00DA0EF4" w14:paraId="56A9A9BD" w14:textId="77777777" w:rsidTr="009D7F27">
        <w:trPr>
          <w:cantSplit/>
        </w:trPr>
        <w:tc>
          <w:tcPr>
            <w:tcW w:w="4392" w:type="dxa"/>
            <w:vAlign w:val="bottom"/>
          </w:tcPr>
          <w:p w14:paraId="00E26FB2" w14:textId="77777777" w:rsidR="009D7F27" w:rsidRPr="00DA0EF4" w:rsidRDefault="009D7F27" w:rsidP="00A365CC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ค่าเช่าจ่ายแก่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9E3BEE8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11F8973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31E8C47A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9C64749" w14:textId="77777777" w:rsidR="009D7F27" w:rsidRPr="00DA0EF4" w:rsidRDefault="009D7F27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F1AC3" w:rsidRPr="00DA0EF4" w14:paraId="1A98681E" w14:textId="77777777" w:rsidTr="009D7F27">
        <w:trPr>
          <w:cantSplit/>
        </w:trPr>
        <w:tc>
          <w:tcPr>
            <w:tcW w:w="4392" w:type="dxa"/>
            <w:vAlign w:val="bottom"/>
          </w:tcPr>
          <w:p w14:paraId="45E198EB" w14:textId="77777777" w:rsidR="00BF1AC3" w:rsidRPr="00DA0EF4" w:rsidRDefault="00BF1AC3" w:rsidP="00BF1AC3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AB4405E" w14:textId="37B6F451" w:rsidR="00BF1AC3" w:rsidRPr="00DA0EF4" w:rsidRDefault="00C568CF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70163D8C" w14:textId="2B6BE191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044172D" w14:textId="0B5A1F78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9A0C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vAlign w:val="bottom"/>
          </w:tcPr>
          <w:p w14:paraId="6F39E1CD" w14:textId="17BA63DE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F1AC3" w:rsidRPr="00DA0EF4" w14:paraId="1C9B29E4" w14:textId="77777777" w:rsidTr="00591E88">
        <w:trPr>
          <w:cantSplit/>
        </w:trPr>
        <w:tc>
          <w:tcPr>
            <w:tcW w:w="4392" w:type="dxa"/>
            <w:vAlign w:val="bottom"/>
          </w:tcPr>
          <w:p w14:paraId="63DEF713" w14:textId="645FA1EE" w:rsidR="00BF1AC3" w:rsidRPr="00DA0EF4" w:rsidRDefault="00BF1AC3" w:rsidP="00BF1AC3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B20F17" w:rsidRPr="00B20F17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98C3C" w14:textId="00C789AB" w:rsidR="00BF1AC3" w:rsidRPr="00DA0EF4" w:rsidRDefault="00C568CF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845CF10" w14:textId="0A9E081A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556A1" w14:textId="0A498D2E" w:rsidR="00BF1AC3" w:rsidRPr="00DA0EF4" w:rsidRDefault="009A0CA0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87932B5" w14:textId="7C0F13DB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</w:tr>
      <w:tr w:rsidR="00BF1AC3" w:rsidRPr="00DA0EF4" w14:paraId="04AC0F11" w14:textId="77777777" w:rsidTr="00591E88">
        <w:trPr>
          <w:cantSplit/>
        </w:trPr>
        <w:tc>
          <w:tcPr>
            <w:tcW w:w="4392" w:type="dxa"/>
          </w:tcPr>
          <w:p w14:paraId="07A2C508" w14:textId="77777777" w:rsidR="00BF1AC3" w:rsidRPr="00DA0EF4" w:rsidRDefault="00BF1AC3" w:rsidP="00BF1AC3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D7609" w14:textId="5619CD0A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5FE9A" w14:textId="4E6070C8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1530CA" w14:textId="6948162C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C568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D7CDD" w14:textId="57F2E3C9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</w:tr>
      <w:tr w:rsidR="00BF1AC3" w:rsidRPr="00DA0EF4" w14:paraId="3A6F05ED" w14:textId="77777777" w:rsidTr="00B16FA5">
        <w:trPr>
          <w:cantSplit/>
        </w:trPr>
        <w:tc>
          <w:tcPr>
            <w:tcW w:w="4392" w:type="dxa"/>
          </w:tcPr>
          <w:p w14:paraId="57CABE6A" w14:textId="77777777" w:rsidR="00BF1AC3" w:rsidRPr="00DA0EF4" w:rsidRDefault="00BF1AC3" w:rsidP="00BF1AC3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7CE0A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8A80DD5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760B3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B56EF8" w14:textId="77777777" w:rsidR="00BF1AC3" w:rsidRPr="00DA0EF4" w:rsidRDefault="00BF1AC3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F1AC3" w:rsidRPr="00DA0EF4" w14:paraId="1880F594" w14:textId="77777777" w:rsidTr="00B16FA5">
        <w:trPr>
          <w:cantSplit/>
        </w:trPr>
        <w:tc>
          <w:tcPr>
            <w:tcW w:w="4392" w:type="dxa"/>
            <w:vAlign w:val="bottom"/>
          </w:tcPr>
          <w:p w14:paraId="504319CE" w14:textId="1C3EA04B" w:rsidR="00BF1AC3" w:rsidRPr="00DA0EF4" w:rsidRDefault="00C47A31" w:rsidP="00C47A31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47A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ค่าใช้จ่ายอื่นจ่ายแก่บริษัทที่เกี่ยวข้องกัน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1E354" w14:textId="01F9081E" w:rsidR="00BF1AC3" w:rsidRPr="00DA0EF4" w:rsidRDefault="00C568CF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FBAF225" w14:textId="756D5B41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84D1C" w14:textId="49B913B5" w:rsidR="00BF1AC3" w:rsidRPr="00DA0EF4" w:rsidRDefault="00C568CF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7E2F294" w14:textId="27EF8F6F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bookmarkEnd w:id="36"/>
    </w:tbl>
    <w:p w14:paraId="2B18E6DF" w14:textId="77777777" w:rsidR="00C568CF" w:rsidRDefault="00C568CF" w:rsidP="00C568C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037DF679" w14:textId="689CAF27" w:rsidR="002E4B6F" w:rsidRDefault="00836E55" w:rsidP="002E4B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0A0021" w:rsidRPr="000A00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A0021" w:rsidRPr="000A00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A0021" w:rsidRPr="000A00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</w:t>
      </w:r>
      <w:r w:rsidR="000A002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สินทรัพย์</w:t>
      </w:r>
    </w:p>
    <w:p w14:paraId="679216DF" w14:textId="77777777" w:rsidR="007E5C00" w:rsidRPr="00DA0EF4" w:rsidRDefault="007E5C00" w:rsidP="002E4B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5"/>
        <w:gridCol w:w="1295"/>
        <w:gridCol w:w="1295"/>
        <w:gridCol w:w="1295"/>
      </w:tblGrid>
      <w:tr w:rsidR="002E4B6F" w:rsidRPr="00DA0EF4" w14:paraId="0587CEBF" w14:textId="77777777" w:rsidTr="00DA5B4A">
        <w:trPr>
          <w:cantSplit/>
        </w:trPr>
        <w:tc>
          <w:tcPr>
            <w:tcW w:w="4392" w:type="dxa"/>
            <w:vAlign w:val="bottom"/>
          </w:tcPr>
          <w:p w14:paraId="126542F2" w14:textId="77777777" w:rsidR="002E4B6F" w:rsidRPr="00DA0EF4" w:rsidRDefault="002E4B6F" w:rsidP="00DA5B4A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51C6003A" w14:textId="77777777" w:rsidR="002E4B6F" w:rsidRPr="00DA0EF4" w:rsidRDefault="002E4B6F" w:rsidP="00DA5B4A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</w:tcPr>
          <w:p w14:paraId="34038165" w14:textId="77777777" w:rsidR="002E4B6F" w:rsidRPr="00DA0EF4" w:rsidRDefault="002E4B6F" w:rsidP="00DA5B4A">
            <w:pPr>
              <w:pStyle w:val="Heading2"/>
              <w:tabs>
                <w:tab w:val="left" w:pos="360"/>
              </w:tabs>
              <w:ind w:left="0" w:right="-72" w:hanging="184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E4B6F" w:rsidRPr="00DA0EF4" w14:paraId="3ED1B049" w14:textId="77777777" w:rsidTr="00DA5B4A">
        <w:trPr>
          <w:cantSplit/>
        </w:trPr>
        <w:tc>
          <w:tcPr>
            <w:tcW w:w="4392" w:type="dxa"/>
            <w:vAlign w:val="bottom"/>
          </w:tcPr>
          <w:p w14:paraId="46131AB3" w14:textId="77777777" w:rsidR="002E4B6F" w:rsidRPr="00DA0EF4" w:rsidRDefault="002E4B6F" w:rsidP="00DA5B4A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5F43066" w14:textId="52B83A54" w:rsidR="002E4B6F" w:rsidRPr="00DA0EF4" w:rsidRDefault="00DC63A8" w:rsidP="00DA5B4A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3F19E0E" w14:textId="767542F5" w:rsidR="002E4B6F" w:rsidRPr="00DA0EF4" w:rsidRDefault="004E55A3" w:rsidP="00DA5B4A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7497998" w14:textId="30526D5F" w:rsidR="002E4B6F" w:rsidRPr="00DA0EF4" w:rsidRDefault="00DC63A8" w:rsidP="00DA5B4A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8CA9562" w14:textId="1318F2E7" w:rsidR="002E4B6F" w:rsidRPr="00DA0EF4" w:rsidRDefault="004E55A3" w:rsidP="00DA5B4A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E4B6F" w:rsidRPr="00DA0EF4" w14:paraId="1E5CDD1D" w14:textId="77777777" w:rsidTr="00DA5B4A">
        <w:trPr>
          <w:cantSplit/>
        </w:trPr>
        <w:tc>
          <w:tcPr>
            <w:tcW w:w="4392" w:type="dxa"/>
            <w:vAlign w:val="bottom"/>
          </w:tcPr>
          <w:p w14:paraId="0D64B8A3" w14:textId="77777777" w:rsidR="002E4B6F" w:rsidRPr="00DA0EF4" w:rsidRDefault="002E4B6F" w:rsidP="00DA5B4A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C0C1011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25D147A0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8B58AE2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179DDE10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E4B6F" w:rsidRPr="00DA0EF4" w14:paraId="354EE426" w14:textId="77777777" w:rsidTr="00DA5B4A">
        <w:trPr>
          <w:cantSplit/>
        </w:trPr>
        <w:tc>
          <w:tcPr>
            <w:tcW w:w="4392" w:type="dxa"/>
          </w:tcPr>
          <w:p w14:paraId="6B9B5815" w14:textId="648C6079" w:rsidR="002E4B6F" w:rsidRPr="00DA0EF4" w:rsidRDefault="002E4B6F" w:rsidP="00DA5B4A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ซื้อที่ดินจาก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18F0076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61178D3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0754F4D9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141D32A" w14:textId="77777777" w:rsidR="002E4B6F" w:rsidRPr="00DA0EF4" w:rsidRDefault="002E4B6F" w:rsidP="00DA5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F1AC3" w:rsidRPr="00DA0EF4" w14:paraId="305B3845" w14:textId="77777777" w:rsidTr="00DA5B4A">
        <w:trPr>
          <w:cantSplit/>
        </w:trPr>
        <w:tc>
          <w:tcPr>
            <w:tcW w:w="4392" w:type="dxa"/>
          </w:tcPr>
          <w:p w14:paraId="2E93633E" w14:textId="488B629E" w:rsidR="00BF1AC3" w:rsidRPr="00DA0EF4" w:rsidRDefault="00BF1AC3" w:rsidP="00BF1AC3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B20F17" w:rsidRPr="00B20F17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7530867" w14:textId="5C692CDE" w:rsidR="00BF1AC3" w:rsidRPr="00DA0EF4" w:rsidRDefault="00C568CF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bottom"/>
          </w:tcPr>
          <w:p w14:paraId="7776512C" w14:textId="434BB2D1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1150B8F" w14:textId="49EB238E" w:rsidR="00BF1AC3" w:rsidRPr="00DA0EF4" w:rsidRDefault="00C568CF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6F69291D" w14:textId="5A8FC12A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</w:tr>
    </w:tbl>
    <w:p w14:paraId="0C35DAFD" w14:textId="091ECBA5" w:rsidR="002E4B6F" w:rsidRPr="00DA0EF4" w:rsidRDefault="002E4B6F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3AA9AC7" w14:textId="58344B32" w:rsidR="008A7F60" w:rsidRPr="00DA0EF4" w:rsidRDefault="00836E55" w:rsidP="00A365C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8A7F6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A7F6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2300A660" w14:textId="77777777" w:rsidR="008A7F60" w:rsidRPr="00DA0EF4" w:rsidRDefault="008A7F60" w:rsidP="00A365CC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56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485"/>
        <w:gridCol w:w="1275"/>
        <w:gridCol w:w="1276"/>
        <w:gridCol w:w="1276"/>
        <w:gridCol w:w="1249"/>
      </w:tblGrid>
      <w:tr w:rsidR="00F370DF" w:rsidRPr="000F36B2" w14:paraId="7BEAA692" w14:textId="77777777" w:rsidTr="00DA72FE">
        <w:tc>
          <w:tcPr>
            <w:tcW w:w="4485" w:type="dxa"/>
            <w:vAlign w:val="bottom"/>
          </w:tcPr>
          <w:p w14:paraId="00FF9101" w14:textId="77777777" w:rsidR="00F370DF" w:rsidRPr="000F36B2" w:rsidRDefault="00F370DF" w:rsidP="00CB5DAE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A735B" w14:textId="2DFF1209" w:rsidR="00F370DF" w:rsidRPr="000F36B2" w:rsidRDefault="00DA72FE" w:rsidP="00CB5DAE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F370DF"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85966" w14:textId="7D47D230" w:rsidR="00F370DF" w:rsidRPr="000F36B2" w:rsidRDefault="00DA72FE" w:rsidP="00CB5DAE">
            <w:pPr>
              <w:spacing w:before="6" w:after="6"/>
              <w:ind w:right="-10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F370DF"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  <w:r w:rsidR="00F370DF"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370DF" w:rsidRPr="000F36B2" w14:paraId="5D97FAA6" w14:textId="77777777" w:rsidTr="00DA72FE">
        <w:tc>
          <w:tcPr>
            <w:tcW w:w="4485" w:type="dxa"/>
            <w:vAlign w:val="bottom"/>
          </w:tcPr>
          <w:p w14:paraId="444C4ED9" w14:textId="77777777" w:rsidR="00F370DF" w:rsidRPr="000F36B2" w:rsidRDefault="00F370DF" w:rsidP="00CB5DAE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3E79AE14" w14:textId="7952FAB2" w:rsidR="00F370DF" w:rsidRPr="000F36B2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vAlign w:val="bottom"/>
          </w:tcPr>
          <w:p w14:paraId="5D180789" w14:textId="65A44A28" w:rsidR="00F370DF" w:rsidRPr="000F36B2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DE5FD8A" w14:textId="0E6C801D" w:rsidR="00F370DF" w:rsidRPr="000F36B2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49" w:type="dxa"/>
            <w:vAlign w:val="bottom"/>
          </w:tcPr>
          <w:p w14:paraId="7B3C911D" w14:textId="67B6C9BD" w:rsidR="00F370DF" w:rsidRPr="000F36B2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2564</w:t>
            </w:r>
            <w:r w:rsidRPr="000F36B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F370DF" w:rsidRPr="000F36B2" w14:paraId="0BED53C1" w14:textId="77777777" w:rsidTr="00DA72FE">
        <w:tc>
          <w:tcPr>
            <w:tcW w:w="4485" w:type="dxa"/>
            <w:vAlign w:val="bottom"/>
          </w:tcPr>
          <w:p w14:paraId="2A77888C" w14:textId="77777777" w:rsidR="00F370DF" w:rsidRPr="000F36B2" w:rsidRDefault="00F370DF" w:rsidP="00CB5DAE">
            <w:pPr>
              <w:pStyle w:val="a"/>
              <w:spacing w:before="6" w:after="6"/>
              <w:ind w:left="52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6BE3F52" w14:textId="77777777" w:rsidR="00F370DF" w:rsidRPr="000F36B2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B900C2D" w14:textId="77777777" w:rsidR="00F370DF" w:rsidRPr="000F36B2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02FD697" w14:textId="77777777" w:rsidR="00F370DF" w:rsidRPr="000F36B2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36483A32" w14:textId="77777777" w:rsidR="00F370DF" w:rsidRPr="000F36B2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370DF" w:rsidRPr="000F36B2" w14:paraId="4F954478" w14:textId="77777777" w:rsidTr="00DA72FE">
        <w:tc>
          <w:tcPr>
            <w:tcW w:w="4485" w:type="dxa"/>
            <w:vAlign w:val="bottom"/>
          </w:tcPr>
          <w:p w14:paraId="2AB2C072" w14:textId="77777777" w:rsidR="00F370DF" w:rsidRPr="000F36B2" w:rsidRDefault="00F370DF" w:rsidP="00CB5DAE">
            <w:pPr>
              <w:tabs>
                <w:tab w:val="left" w:pos="1987"/>
              </w:tabs>
              <w:spacing w:before="6" w:after="6"/>
              <w:ind w:left="5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 - บริษัทย่อ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68DAB22" w14:textId="77777777" w:rsidR="00F370DF" w:rsidRPr="000F36B2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23EB0966" w14:textId="77777777" w:rsidR="00F370DF" w:rsidRPr="000F36B2" w:rsidRDefault="00F370DF" w:rsidP="00CB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36B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D463ED" w14:textId="06626DCA" w:rsidR="00F370DF" w:rsidRPr="000F36B2" w:rsidRDefault="00836E55" w:rsidP="00CB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7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F37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49" w:type="dxa"/>
            <w:vAlign w:val="bottom"/>
          </w:tcPr>
          <w:p w14:paraId="110A34B9" w14:textId="77777777" w:rsidR="00F370DF" w:rsidRPr="000F36B2" w:rsidRDefault="00F370DF" w:rsidP="00CB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70DF" w:rsidRPr="000F36B2" w14:paraId="31F12A0D" w14:textId="77777777" w:rsidTr="00DA72FE">
        <w:tc>
          <w:tcPr>
            <w:tcW w:w="4485" w:type="dxa"/>
            <w:vAlign w:val="bottom"/>
          </w:tcPr>
          <w:p w14:paraId="2C709054" w14:textId="77777777" w:rsidR="00F370DF" w:rsidRPr="000F36B2" w:rsidRDefault="00F370DF" w:rsidP="00CB5DAE">
            <w:pPr>
              <w:ind w:left="52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55DAD18" w14:textId="77777777" w:rsidR="00F370DF" w:rsidRPr="000F36B2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25C675F8" w14:textId="77777777" w:rsidR="00F370DF" w:rsidRPr="000F36B2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A8757F" w14:textId="728213C0" w:rsidR="00F370DF" w:rsidRPr="000F36B2" w:rsidRDefault="00836E55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7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F37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49" w:type="dxa"/>
            <w:vAlign w:val="bottom"/>
          </w:tcPr>
          <w:p w14:paraId="5EB07123" w14:textId="77777777" w:rsidR="00F370DF" w:rsidRPr="000F36B2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70DF" w:rsidRPr="000F36B2" w14:paraId="7E861C60" w14:textId="77777777" w:rsidTr="00DA72FE">
        <w:tc>
          <w:tcPr>
            <w:tcW w:w="4485" w:type="dxa"/>
            <w:vAlign w:val="bottom"/>
          </w:tcPr>
          <w:p w14:paraId="0BE70280" w14:textId="77777777" w:rsidR="00F370DF" w:rsidRPr="000F36B2" w:rsidRDefault="00F370DF" w:rsidP="00CB5DAE">
            <w:pPr>
              <w:tabs>
                <w:tab w:val="left" w:pos="1987"/>
              </w:tabs>
              <w:spacing w:before="6" w:after="6"/>
              <w:ind w:left="5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F36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F36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857B0CE" w14:textId="77777777" w:rsidR="00F370DF" w:rsidRPr="000F36B2" w:rsidRDefault="00F370DF" w:rsidP="00CB5DA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1726B38B" w14:textId="77777777" w:rsidR="00F370DF" w:rsidRPr="000F36B2" w:rsidRDefault="00F370DF" w:rsidP="00CB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2C293C4" w14:textId="77777777" w:rsidR="00F370DF" w:rsidRPr="000F36B2" w:rsidRDefault="00F370DF" w:rsidP="00CB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9" w:type="dxa"/>
            <w:vAlign w:val="bottom"/>
          </w:tcPr>
          <w:p w14:paraId="3DABAFDA" w14:textId="32E7462B" w:rsidR="00F370DF" w:rsidRPr="000F36B2" w:rsidRDefault="00836E55" w:rsidP="00CB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370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0E2BE6D7" w14:textId="10CF0E1A" w:rsidR="00852268" w:rsidRPr="00DA0EF4" w:rsidRDefault="00852268" w:rsidP="00A365C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285DC52" w14:textId="16E4A401" w:rsidR="00F370DF" w:rsidRDefault="004A0269" w:rsidP="00F370D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AFB76F7" w14:textId="0EF453DC" w:rsidR="004A0269" w:rsidRDefault="00836E55" w:rsidP="004A026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4A026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A026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A026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</w:t>
      </w:r>
      <w:r w:rsidR="00636D8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ให้</w:t>
      </w:r>
      <w:r w:rsidR="004A026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กู้ยืมระยะสั้นแก่</w:t>
      </w:r>
      <w:r w:rsidR="00F12F1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11755C11" w14:textId="5E59A295" w:rsidR="00636D86" w:rsidRDefault="00636D86" w:rsidP="007E5C0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FBF26FD" w14:textId="6A844878" w:rsidR="00636D86" w:rsidRDefault="00636D86" w:rsidP="007E5C0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ให้กู้ยืมระยะสั้นแก่</w:t>
      </w:r>
      <w:r w:rsidR="00F12F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กิจการที่เกี่ยวข้องกัน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มีการเปลี่ยนแปลงดังนี้</w:t>
      </w:r>
    </w:p>
    <w:p w14:paraId="17FF71F0" w14:textId="77777777" w:rsidR="0000041B" w:rsidRPr="00DA0EF4" w:rsidRDefault="0000041B" w:rsidP="007E5C00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57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41"/>
        <w:gridCol w:w="2631"/>
      </w:tblGrid>
      <w:tr w:rsidR="00636D86" w:rsidRPr="00DA0EF4" w14:paraId="43A8A605" w14:textId="77777777" w:rsidTr="007E5C00">
        <w:trPr>
          <w:cantSplit/>
        </w:trPr>
        <w:tc>
          <w:tcPr>
            <w:tcW w:w="6941" w:type="dxa"/>
            <w:vAlign w:val="bottom"/>
          </w:tcPr>
          <w:p w14:paraId="24DF0BF8" w14:textId="77777777" w:rsidR="00636D86" w:rsidRPr="00DA0EF4" w:rsidRDefault="00636D86" w:rsidP="00592A75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37" w:name="_Hlk126906317"/>
          </w:p>
        </w:tc>
        <w:tc>
          <w:tcPr>
            <w:tcW w:w="26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87977" w14:textId="65EFC753" w:rsidR="00636D86" w:rsidRPr="00DA0EF4" w:rsidRDefault="00636D86" w:rsidP="00592A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36D86" w:rsidRPr="00DA0EF4" w14:paraId="047C293B" w14:textId="77777777" w:rsidTr="007E5C00">
        <w:trPr>
          <w:cantSplit/>
        </w:trPr>
        <w:tc>
          <w:tcPr>
            <w:tcW w:w="6941" w:type="dxa"/>
            <w:vAlign w:val="bottom"/>
          </w:tcPr>
          <w:p w14:paraId="499D9CFA" w14:textId="77777777" w:rsidR="00636D86" w:rsidRPr="00DA0EF4" w:rsidRDefault="00636D86" w:rsidP="00592A75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  <w:hideMark/>
          </w:tcPr>
          <w:p w14:paraId="0297614B" w14:textId="77777777" w:rsidR="00636D86" w:rsidRPr="00DA0EF4" w:rsidRDefault="00636D86" w:rsidP="00592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36D86" w:rsidRPr="00DA0EF4" w14:paraId="4EB122BC" w14:textId="77777777" w:rsidTr="007E5C00">
        <w:trPr>
          <w:cantSplit/>
        </w:trPr>
        <w:tc>
          <w:tcPr>
            <w:tcW w:w="6941" w:type="dxa"/>
            <w:vAlign w:val="bottom"/>
          </w:tcPr>
          <w:p w14:paraId="2A466BA4" w14:textId="51DA7A91" w:rsidR="00636D86" w:rsidRPr="00DA0EF4" w:rsidRDefault="00636D86" w:rsidP="00592A75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มกราคม พ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ศ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6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CF860" w14:textId="52FA69D8" w:rsidR="00636D86" w:rsidRPr="00DA0EF4" w:rsidRDefault="00636D86" w:rsidP="0059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36D86" w:rsidRPr="00DA0EF4" w14:paraId="2A4AFD4A" w14:textId="77777777" w:rsidTr="007E5C00">
        <w:trPr>
          <w:cantSplit/>
        </w:trPr>
        <w:tc>
          <w:tcPr>
            <w:tcW w:w="6941" w:type="dxa"/>
            <w:vAlign w:val="bottom"/>
          </w:tcPr>
          <w:p w14:paraId="76985C4B" w14:textId="0E227F61" w:rsidR="00636D86" w:rsidRPr="00DA0EF4" w:rsidRDefault="00636D86" w:rsidP="00592A75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ให้กู้ยืมระหว่างปี</w:t>
            </w:r>
          </w:p>
        </w:tc>
        <w:tc>
          <w:tcPr>
            <w:tcW w:w="26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47074" w14:textId="3BE0540F" w:rsidR="00636D86" w:rsidRPr="00DA0EF4" w:rsidRDefault="00836E55" w:rsidP="0059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3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3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36D86" w:rsidRPr="00DA0EF4" w14:paraId="65A14332" w14:textId="77777777" w:rsidTr="007E5C00">
        <w:trPr>
          <w:cantSplit/>
        </w:trPr>
        <w:tc>
          <w:tcPr>
            <w:tcW w:w="6941" w:type="dxa"/>
            <w:vAlign w:val="bottom"/>
          </w:tcPr>
          <w:p w14:paraId="5D28620F" w14:textId="2F1629B2" w:rsidR="00636D86" w:rsidRPr="00DA0EF4" w:rsidRDefault="00636D86" w:rsidP="00592A75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ธันวาคม พ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ศ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. </w:t>
            </w:r>
            <w:r w:rsidR="00836E55"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85212" w14:textId="7C69DACA" w:rsidR="00636D86" w:rsidRPr="00DA0EF4" w:rsidRDefault="00836E55" w:rsidP="00592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3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36D8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bookmarkEnd w:id="37"/>
    </w:tbl>
    <w:p w14:paraId="5C748344" w14:textId="7CDCBDC9" w:rsidR="004A0269" w:rsidRDefault="004A0269" w:rsidP="00F370D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B69D26A" w14:textId="5AED3B82" w:rsidR="004A0269" w:rsidRPr="00636D86" w:rsidRDefault="00636D86" w:rsidP="002E029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0041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เมื่อวันที่ </w:t>
      </w:r>
      <w:r w:rsidR="00836E55" w:rsidRPr="00836E5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Pr="0000041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0041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พฤศจิกายน พ</w:t>
      </w:r>
      <w:r w:rsidRPr="0000041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Pr="0000041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ศ</w:t>
      </w:r>
      <w:r w:rsidRPr="0000041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. </w:t>
      </w:r>
      <w:r w:rsidR="00836E55" w:rsidRPr="00836E5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00041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0041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บริษัทได้ทำสัญญาให้กู้ยืมเงิน</w:t>
      </w:r>
      <w:r w:rsidR="002E0291" w:rsidRPr="0000041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จำนวน </w:t>
      </w:r>
      <w:r w:rsidR="00836E55" w:rsidRPr="00836E5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</w:t>
      </w:r>
      <w:r w:rsidR="002E0291" w:rsidRPr="0000041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="002E0291" w:rsidRPr="0000041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2E0291" w:rsidRPr="0000041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ล้านบาท แก่บริษัท ซันสวีท อินเตอร์เนชั่นแนล</w:t>
      </w:r>
      <w:r w:rsidR="002E029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จำกัด โดยมีอัตราดอกเบี้ยร้อยละ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2E02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 w:rsidR="002E02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E029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ต่อปี โดยมีกำหนดชำระคืนภายใน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2E02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E029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ปี </w:t>
      </w:r>
    </w:p>
    <w:p w14:paraId="08DF3DBA" w14:textId="77777777" w:rsidR="004A0269" w:rsidRDefault="004A0269" w:rsidP="00F370D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D664D8D" w14:textId="40AF195D" w:rsidR="008A7F60" w:rsidRPr="00DA0EF4" w:rsidRDefault="00836E55" w:rsidP="00F370D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6647CF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8A7F60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58BA0CC9" w14:textId="77777777" w:rsidR="008A7F60" w:rsidRPr="00DA0EF4" w:rsidRDefault="008A7F60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48970E1" w14:textId="24ECA700" w:rsidR="008A7F60" w:rsidRPr="00DA0EF4" w:rsidRDefault="008A7F60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212296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และ</w:t>
      </w:r>
      <w:r w:rsidRPr="00DA0E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คณะผู้บริหารระดับสูง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ค่าตอบแทนสำหรับผู้บริหารสำคัญมีดังนี้</w:t>
      </w:r>
    </w:p>
    <w:p w14:paraId="57BC5D3A" w14:textId="77777777" w:rsidR="008A7F60" w:rsidRPr="00DA0EF4" w:rsidRDefault="008A7F60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7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67"/>
        <w:gridCol w:w="1295"/>
        <w:gridCol w:w="1295"/>
      </w:tblGrid>
      <w:tr w:rsidR="0034284D" w:rsidRPr="00DA0EF4" w14:paraId="69C49380" w14:textId="77777777" w:rsidTr="00936230">
        <w:trPr>
          <w:cantSplit/>
        </w:trPr>
        <w:tc>
          <w:tcPr>
            <w:tcW w:w="6967" w:type="dxa"/>
            <w:vAlign w:val="bottom"/>
          </w:tcPr>
          <w:p w14:paraId="70514CB7" w14:textId="77777777" w:rsidR="0034284D" w:rsidRPr="00DA0EF4" w:rsidRDefault="0034284D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9F8EFBA" w14:textId="77777777" w:rsidR="0034284D" w:rsidRPr="00DA0EF4" w:rsidRDefault="0034284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5E11BE76" w14:textId="77777777" w:rsidR="0034284D" w:rsidRPr="00DA0EF4" w:rsidRDefault="0034284D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9514F" w:rsidRPr="00DA0EF4" w14:paraId="608D7B15" w14:textId="77777777" w:rsidTr="004172F5">
        <w:trPr>
          <w:cantSplit/>
        </w:trPr>
        <w:tc>
          <w:tcPr>
            <w:tcW w:w="6967" w:type="dxa"/>
            <w:vAlign w:val="bottom"/>
          </w:tcPr>
          <w:p w14:paraId="355B7F26" w14:textId="77777777" w:rsidR="0089514F" w:rsidRPr="00DA0EF4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229B2FE" w14:textId="3E2A025F" w:rsidR="0089514F" w:rsidRPr="00DA0EF4" w:rsidRDefault="00DC63A8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4C47A1C" w14:textId="475AB902" w:rsidR="0089514F" w:rsidRPr="00DA0EF4" w:rsidRDefault="004E55A3" w:rsidP="0089514F">
            <w:pPr>
              <w:pStyle w:val="Heading2"/>
              <w:tabs>
                <w:tab w:val="left" w:pos="360"/>
              </w:tabs>
              <w:ind w:left="0"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9514F" w:rsidRPr="00DA0EF4" w14:paraId="6A37AF51" w14:textId="77777777" w:rsidTr="00936230">
        <w:trPr>
          <w:cantSplit/>
        </w:trPr>
        <w:tc>
          <w:tcPr>
            <w:tcW w:w="6967" w:type="dxa"/>
            <w:vAlign w:val="bottom"/>
          </w:tcPr>
          <w:p w14:paraId="2EB7B896" w14:textId="77777777" w:rsidR="0089514F" w:rsidRPr="00DA0EF4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593111CE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A84F855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9514F" w:rsidRPr="00DA0EF4" w14:paraId="671F95BD" w14:textId="77777777" w:rsidTr="00936230">
        <w:trPr>
          <w:cantSplit/>
        </w:trPr>
        <w:tc>
          <w:tcPr>
            <w:tcW w:w="6967" w:type="dxa"/>
            <w:vAlign w:val="bottom"/>
          </w:tcPr>
          <w:p w14:paraId="754D997A" w14:textId="77777777" w:rsidR="0089514F" w:rsidRPr="00DA0EF4" w:rsidRDefault="0089514F" w:rsidP="0089514F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5E278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5CDE6E5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F1AC3" w:rsidRPr="00DA0EF4" w14:paraId="47C0576F" w14:textId="77777777" w:rsidTr="00936230">
        <w:trPr>
          <w:cantSplit/>
        </w:trPr>
        <w:tc>
          <w:tcPr>
            <w:tcW w:w="6967" w:type="dxa"/>
          </w:tcPr>
          <w:p w14:paraId="41C0567E" w14:textId="77777777" w:rsidR="00BF1AC3" w:rsidRPr="00DA0EF4" w:rsidRDefault="00BF1AC3" w:rsidP="00BF1AC3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5" w:type="dxa"/>
            <w:shd w:val="clear" w:color="auto" w:fill="FAFAFA"/>
          </w:tcPr>
          <w:p w14:paraId="0AC2E9A8" w14:textId="221BBA85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C47A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C47A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5" w:type="dxa"/>
          </w:tcPr>
          <w:p w14:paraId="728A8940" w14:textId="788901C9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</w:tr>
      <w:tr w:rsidR="00BF1AC3" w:rsidRPr="00DA0EF4" w14:paraId="05FA17AF" w14:textId="77777777" w:rsidTr="00936230">
        <w:trPr>
          <w:cantSplit/>
        </w:trPr>
        <w:tc>
          <w:tcPr>
            <w:tcW w:w="6967" w:type="dxa"/>
          </w:tcPr>
          <w:p w14:paraId="38E7087A" w14:textId="77777777" w:rsidR="00BF1AC3" w:rsidRPr="00DA0EF4" w:rsidRDefault="00BF1AC3" w:rsidP="00BF1AC3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D1148" w14:textId="66E23CE3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00C47A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BCCAC48" w14:textId="0E6C9F3C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</w:tr>
      <w:tr w:rsidR="00BF1AC3" w:rsidRPr="00DA0EF4" w14:paraId="2C0AA4ED" w14:textId="77777777" w:rsidTr="00936230">
        <w:trPr>
          <w:cantSplit/>
        </w:trPr>
        <w:tc>
          <w:tcPr>
            <w:tcW w:w="6967" w:type="dxa"/>
          </w:tcPr>
          <w:p w14:paraId="666B39A9" w14:textId="77777777" w:rsidR="00BF1AC3" w:rsidRPr="00DA0EF4" w:rsidRDefault="00BF1AC3" w:rsidP="00BF1AC3">
            <w:pPr>
              <w:ind w:left="540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0053A" w14:textId="51CD5D60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C47A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C47A3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254D13" w14:textId="398B92C6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</w:tr>
    </w:tbl>
    <w:p w14:paraId="2F65D577" w14:textId="609EC70B" w:rsidR="00BF1AC3" w:rsidRDefault="00BF1AC3" w:rsidP="00A365CC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256BA1" w14:textId="77777777" w:rsidR="004A5CA5" w:rsidRPr="00DA0EF4" w:rsidRDefault="00BF1AC3" w:rsidP="00A365CC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520883DC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BB0700" w14:textId="7FCB4747" w:rsidR="00767150" w:rsidRPr="00DA0EF4" w:rsidRDefault="00D13AD7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936230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36230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2BB76850" w14:textId="77777777" w:rsidR="00721549" w:rsidRPr="00DA0EF4" w:rsidRDefault="00721549" w:rsidP="00A365CC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636E90C9" w14:textId="5793C34C" w:rsidR="001B678D" w:rsidRPr="00DA0EF4" w:rsidRDefault="00836E55" w:rsidP="001B678D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1B678D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B678D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B678D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</w:t>
      </w:r>
      <w:r w:rsidR="004A026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ซื้อ</w:t>
      </w:r>
      <w:r w:rsidR="001B678D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ขายเงินตราต่างประเทศล่วงหน้า</w:t>
      </w:r>
    </w:p>
    <w:p w14:paraId="294C0993" w14:textId="77777777" w:rsidR="002A60C2" w:rsidRDefault="002A60C2" w:rsidP="001B678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3B55AC5" w14:textId="16DD2B8A" w:rsidR="001B678D" w:rsidRPr="002A60C2" w:rsidRDefault="002A60C2" w:rsidP="001B678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bookmarkStart w:id="38" w:name="_Hlk126875985"/>
      <w:r w:rsidRPr="002A60C2">
        <w:rPr>
          <w:rFonts w:ascii="Browallia New" w:eastAsia="Arial Unicode MS" w:hAnsi="Browallia New" w:cs="Browallia New" w:hint="cs"/>
          <w:i/>
          <w:iCs/>
          <w:color w:val="000000"/>
          <w:spacing w:val="-4"/>
          <w:sz w:val="26"/>
          <w:szCs w:val="26"/>
          <w:cs/>
        </w:rPr>
        <w:t>สัญญาซื้อเงินตราต่างประเทศล่วงหน้า</w:t>
      </w:r>
    </w:p>
    <w:bookmarkEnd w:id="38"/>
    <w:p w14:paraId="65E27F59" w14:textId="77777777" w:rsidR="002A60C2" w:rsidRDefault="002A60C2" w:rsidP="001B678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F67F2AE" w14:textId="2A13897F" w:rsidR="001B678D" w:rsidRPr="00DA0EF4" w:rsidRDefault="001B678D" w:rsidP="001B678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ณ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C63A8" w:rsidRPr="00DC63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สัญญา</w:t>
      </w:r>
      <w:r w:rsidR="00C0533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ซื้อ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เงินตราต่างประเทศล่วงหน้าที่เปิดสถานะไว้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มีอายุ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4E55A3" w:rsidRPr="004E55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4A5CA5"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จำนวนเงินและอัตราแลกเปลี่ยนตามสัญญามีดังนี้</w:t>
      </w:r>
    </w:p>
    <w:p w14:paraId="51D6097A" w14:textId="77777777" w:rsidR="001B678D" w:rsidRPr="00DA0EF4" w:rsidRDefault="001B678D" w:rsidP="001B678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606" w:type="pct"/>
        <w:tblInd w:w="648" w:type="dxa"/>
        <w:tblLayout w:type="fixed"/>
        <w:tblLook w:val="04A0" w:firstRow="1" w:lastRow="0" w:firstColumn="1" w:lastColumn="0" w:noHBand="0" w:noVBand="1"/>
      </w:tblPr>
      <w:tblGrid>
        <w:gridCol w:w="2031"/>
        <w:gridCol w:w="1038"/>
        <w:gridCol w:w="1030"/>
        <w:gridCol w:w="1305"/>
        <w:gridCol w:w="1357"/>
        <w:gridCol w:w="1080"/>
        <w:gridCol w:w="1073"/>
      </w:tblGrid>
      <w:tr w:rsidR="001B678D" w:rsidRPr="00DA0EF4" w14:paraId="06B26F52" w14:textId="77777777" w:rsidTr="00C0533F">
        <w:trPr>
          <w:trHeight w:val="20"/>
        </w:trPr>
        <w:tc>
          <w:tcPr>
            <w:tcW w:w="1139" w:type="pct"/>
            <w:shd w:val="clear" w:color="auto" w:fill="auto"/>
            <w:vAlign w:val="center"/>
          </w:tcPr>
          <w:p w14:paraId="1B36685C" w14:textId="77777777" w:rsidR="001B678D" w:rsidRPr="00DA0EF4" w:rsidRDefault="001B678D" w:rsidP="00425818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3861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E5F80" w14:textId="250D0818" w:rsidR="001B678D" w:rsidRPr="00DA0EF4" w:rsidRDefault="002A60C2" w:rsidP="004258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9514F" w:rsidRPr="00DA0EF4" w14:paraId="28E86DE8" w14:textId="77777777" w:rsidTr="00C0533F">
        <w:trPr>
          <w:trHeight w:val="20"/>
        </w:trPr>
        <w:tc>
          <w:tcPr>
            <w:tcW w:w="1139" w:type="pct"/>
            <w:shd w:val="clear" w:color="auto" w:fill="auto"/>
            <w:vAlign w:val="center"/>
          </w:tcPr>
          <w:p w14:paraId="06654AA6" w14:textId="77777777" w:rsidR="0089514F" w:rsidRPr="00DA0EF4" w:rsidRDefault="0089514F" w:rsidP="0089514F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6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D7C12" w14:textId="77777777" w:rsidR="0089514F" w:rsidRPr="00DA0EF4" w:rsidRDefault="0089514F" w:rsidP="008951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49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DC078" w14:textId="77777777" w:rsidR="0089514F" w:rsidRPr="00DA0EF4" w:rsidRDefault="0089514F" w:rsidP="008951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D6DDE" w14:textId="59FF80A7" w:rsidR="0089514F" w:rsidRPr="00DA0EF4" w:rsidRDefault="00DC63A8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CD948" w14:textId="6249AC61" w:rsidR="0089514F" w:rsidRPr="00DA0EF4" w:rsidRDefault="004E55A3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89514F" w:rsidRPr="00DA0EF4" w14:paraId="72AE6DB2" w14:textId="77777777" w:rsidTr="00C0533F">
        <w:trPr>
          <w:trHeight w:val="20"/>
        </w:trPr>
        <w:tc>
          <w:tcPr>
            <w:tcW w:w="11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D3372" w14:textId="77777777" w:rsidR="0089514F" w:rsidRPr="00DA0EF4" w:rsidRDefault="0089514F" w:rsidP="0089514F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สกุลเงินต่างประเทศ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B9846" w14:textId="6BBEEEF3" w:rsidR="0089514F" w:rsidRPr="00DA0EF4" w:rsidRDefault="00DC63A8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D72A6" w14:textId="6E34D10E" w:rsidR="0089514F" w:rsidRPr="00DA0EF4" w:rsidRDefault="004E55A3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40D24" w14:textId="1F8853CE" w:rsidR="0089514F" w:rsidRPr="00DA0EF4" w:rsidRDefault="00DC63A8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8F8D2" w14:textId="48EB6113" w:rsidR="0089514F" w:rsidRPr="00DA0EF4" w:rsidRDefault="004E55A3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E427D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9AA12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F1AC3" w:rsidRPr="00DA0EF4" w14:paraId="0EBEF7FD" w14:textId="77777777" w:rsidTr="00C0533F">
        <w:trPr>
          <w:trHeight w:val="20"/>
        </w:trPr>
        <w:tc>
          <w:tcPr>
            <w:tcW w:w="113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F9694" w14:textId="72845650" w:rsidR="00BF1AC3" w:rsidRPr="00DA0EF4" w:rsidRDefault="00BF1AC3" w:rsidP="002A60C2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FAFAFA"/>
          </w:tcPr>
          <w:p w14:paraId="332058A6" w14:textId="3EDE558A" w:rsidR="00BF1AC3" w:rsidRPr="00DA0EF4" w:rsidRDefault="00BF1AC3" w:rsidP="00BF1AC3">
            <w:pPr>
              <w:ind w:left="-10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7AF5AA93" w14:textId="25A8269F" w:rsidR="00BF1AC3" w:rsidRPr="00DA0EF4" w:rsidRDefault="00BF1AC3" w:rsidP="00BF1AC3">
            <w:pPr>
              <w:ind w:left="-10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FAFAFA"/>
          </w:tcPr>
          <w:p w14:paraId="3D9DB42D" w14:textId="76FEBD11" w:rsidR="00BF1AC3" w:rsidRPr="00DA0EF4" w:rsidRDefault="00BF1AC3" w:rsidP="00BF1AC3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5F60A" w14:textId="11189452" w:rsidR="00BF1AC3" w:rsidRPr="00DA0EF4" w:rsidRDefault="00BF1AC3" w:rsidP="00BF1AC3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8CD9B6" w14:textId="541DAA3C" w:rsidR="00BF1AC3" w:rsidRPr="00DA0EF4" w:rsidRDefault="00BF1AC3" w:rsidP="00BF1AC3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7D891386" w14:textId="40FD6522" w:rsidR="00BF1AC3" w:rsidRPr="00DA0EF4" w:rsidRDefault="00BF1AC3" w:rsidP="00BF1AC3">
            <w:pPr>
              <w:ind w:left="-125" w:right="-10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5E5C7B" w:rsidRPr="00DA0EF4" w14:paraId="3D531D94" w14:textId="77777777" w:rsidTr="002A60C2">
        <w:trPr>
          <w:trHeight w:val="20"/>
        </w:trPr>
        <w:tc>
          <w:tcPr>
            <w:tcW w:w="1139" w:type="pct"/>
            <w:shd w:val="clear" w:color="auto" w:fill="auto"/>
            <w:vAlign w:val="center"/>
          </w:tcPr>
          <w:p w14:paraId="500B673E" w14:textId="495D3DEB" w:rsidR="005E5C7B" w:rsidRPr="00DA0EF4" w:rsidRDefault="005E5C7B" w:rsidP="00BF1AC3">
            <w:pPr>
              <w:ind w:left="-108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582" w:type="pct"/>
            <w:shd w:val="clear" w:color="auto" w:fill="FAFAFA"/>
          </w:tcPr>
          <w:p w14:paraId="608491E9" w14:textId="1152A38E" w:rsidR="005E5C7B" w:rsidRPr="00DA0EF4" w:rsidRDefault="00836E55" w:rsidP="00BF1AC3">
            <w:pPr>
              <w:ind w:left="-10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5E5C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350</w:t>
            </w:r>
            <w:r w:rsidR="005E5C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578" w:type="pct"/>
            <w:shd w:val="clear" w:color="auto" w:fill="auto"/>
          </w:tcPr>
          <w:p w14:paraId="58DE700F" w14:textId="35F9B65E" w:rsidR="005E5C7B" w:rsidRPr="00BF1AC3" w:rsidRDefault="005E5C7B" w:rsidP="00BF1AC3">
            <w:pPr>
              <w:ind w:left="-10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732" w:type="pct"/>
            <w:shd w:val="clear" w:color="auto" w:fill="FAFAFA"/>
          </w:tcPr>
          <w:p w14:paraId="687DD62C" w14:textId="02D21A92" w:rsidR="005E5C7B" w:rsidRPr="00DA0EF4" w:rsidRDefault="00836E55" w:rsidP="00BF1AC3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36</w:t>
            </w:r>
            <w:r w:rsidR="005E5C7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95</w:t>
            </w:r>
            <w:r w:rsidR="005E5C7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37</w:t>
            </w:r>
            <w:r w:rsidR="005E5C7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3E8E5750" w14:textId="57C16741" w:rsidR="005E5C7B" w:rsidRPr="00BF1AC3" w:rsidRDefault="005E5C7B" w:rsidP="00BF1AC3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06" w:type="pct"/>
            <w:shd w:val="clear" w:color="auto" w:fill="FAFAFA"/>
            <w:vAlign w:val="center"/>
          </w:tcPr>
          <w:p w14:paraId="75B85F2B" w14:textId="0B7873B0" w:rsidR="005E5C7B" w:rsidRPr="00DA0EF4" w:rsidRDefault="00836E55" w:rsidP="00BF1AC3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49</w:t>
            </w:r>
            <w:r w:rsidR="005E5C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972</w:t>
            </w:r>
            <w:r w:rsidR="005E5C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602" w:type="pct"/>
            <w:shd w:val="clear" w:color="auto" w:fill="auto"/>
          </w:tcPr>
          <w:p w14:paraId="3D27DCEC" w14:textId="735F5AEB" w:rsidR="005E5C7B" w:rsidRPr="00BF1AC3" w:rsidRDefault="005E5C7B" w:rsidP="00BF1AC3">
            <w:pPr>
              <w:ind w:left="-125" w:right="-10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66B2C90B" w14:textId="77777777" w:rsidR="002A60C2" w:rsidRPr="00A53706" w:rsidRDefault="002A60C2" w:rsidP="002A60C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C1F16DE" w14:textId="2E89A117" w:rsidR="002A60C2" w:rsidRPr="002A60C2" w:rsidRDefault="002A60C2" w:rsidP="002A60C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2A60C2">
        <w:rPr>
          <w:rFonts w:ascii="Browallia New" w:eastAsia="Arial Unicode MS" w:hAnsi="Browallia New" w:cs="Browallia New" w:hint="cs"/>
          <w:i/>
          <w:iCs/>
          <w:color w:val="000000"/>
          <w:spacing w:val="-4"/>
          <w:sz w:val="26"/>
          <w:szCs w:val="26"/>
          <w:cs/>
        </w:rPr>
        <w:t>สัญญา</w:t>
      </w:r>
      <w:r>
        <w:rPr>
          <w:rFonts w:ascii="Browallia New" w:eastAsia="Arial Unicode MS" w:hAnsi="Browallia New" w:cs="Browallia New" w:hint="cs"/>
          <w:i/>
          <w:iCs/>
          <w:color w:val="000000"/>
          <w:spacing w:val="-4"/>
          <w:sz w:val="26"/>
          <w:szCs w:val="26"/>
          <w:cs/>
        </w:rPr>
        <w:t>ขาย</w:t>
      </w:r>
      <w:r w:rsidRPr="002A60C2">
        <w:rPr>
          <w:rFonts w:ascii="Browallia New" w:eastAsia="Arial Unicode MS" w:hAnsi="Browallia New" w:cs="Browallia New" w:hint="cs"/>
          <w:i/>
          <w:iCs/>
          <w:color w:val="000000"/>
          <w:spacing w:val="-4"/>
          <w:sz w:val="26"/>
          <w:szCs w:val="26"/>
          <w:cs/>
        </w:rPr>
        <w:t>เงินตราต่างประเทศล่วงหน้า</w:t>
      </w:r>
    </w:p>
    <w:p w14:paraId="341E655A" w14:textId="77777777" w:rsidR="002A60C2" w:rsidRDefault="002A60C2" w:rsidP="002A60C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C497BF2" w14:textId="1029D32A" w:rsidR="002A60C2" w:rsidRDefault="002A60C2" w:rsidP="002A60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ณ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C63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สัญญาขายเงินตราต่างประเทศล่วงหน้าที่เปิดสถานะไว้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มีอายุ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4E55A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จำนวนเงินและอัตราแลกเปลี่ยนตามสัญญามีดังนี้</w:t>
      </w:r>
    </w:p>
    <w:p w14:paraId="2F372485" w14:textId="77777777" w:rsidR="00A53706" w:rsidRPr="002A60C2" w:rsidRDefault="00A53706" w:rsidP="002A60C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621" w:type="pct"/>
        <w:tblInd w:w="648" w:type="dxa"/>
        <w:tblLayout w:type="fixed"/>
        <w:tblLook w:val="04A0" w:firstRow="1" w:lastRow="0" w:firstColumn="1" w:lastColumn="0" w:noHBand="0" w:noVBand="1"/>
      </w:tblPr>
      <w:tblGrid>
        <w:gridCol w:w="2059"/>
        <w:gridCol w:w="1037"/>
        <w:gridCol w:w="1030"/>
        <w:gridCol w:w="1306"/>
        <w:gridCol w:w="1356"/>
        <w:gridCol w:w="1080"/>
        <w:gridCol w:w="1075"/>
      </w:tblGrid>
      <w:tr w:rsidR="00737F71" w:rsidRPr="00DA0EF4" w14:paraId="71DF4108" w14:textId="77777777" w:rsidTr="0000041B">
        <w:trPr>
          <w:trHeight w:val="20"/>
        </w:trPr>
        <w:tc>
          <w:tcPr>
            <w:tcW w:w="1151" w:type="pct"/>
            <w:shd w:val="clear" w:color="auto" w:fill="auto"/>
            <w:vAlign w:val="center"/>
          </w:tcPr>
          <w:p w14:paraId="73A50120" w14:textId="77777777" w:rsidR="00737F71" w:rsidRPr="00DA0EF4" w:rsidRDefault="00737F71" w:rsidP="00A036B2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bookmarkStart w:id="39" w:name="_Hlk126892019"/>
          </w:p>
        </w:tc>
        <w:tc>
          <w:tcPr>
            <w:tcW w:w="3849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9278E" w14:textId="74782A58" w:rsidR="00737F71" w:rsidRPr="00DA0EF4" w:rsidRDefault="002A60C2" w:rsidP="00A036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9514F" w:rsidRPr="00DA0EF4" w14:paraId="424AA627" w14:textId="77777777" w:rsidTr="00A53706">
        <w:trPr>
          <w:trHeight w:val="20"/>
        </w:trPr>
        <w:tc>
          <w:tcPr>
            <w:tcW w:w="1151" w:type="pct"/>
            <w:shd w:val="clear" w:color="auto" w:fill="auto"/>
            <w:vAlign w:val="center"/>
          </w:tcPr>
          <w:p w14:paraId="1CCED6EE" w14:textId="77777777" w:rsidR="0089514F" w:rsidRPr="00DA0EF4" w:rsidRDefault="0089514F" w:rsidP="0089514F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8283A" w14:textId="77777777" w:rsidR="0089514F" w:rsidRPr="00DA0EF4" w:rsidRDefault="0089514F" w:rsidP="008951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C02A7" w14:textId="77777777" w:rsidR="0089514F" w:rsidRPr="00DA0EF4" w:rsidRDefault="0089514F" w:rsidP="008951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E8261" w14:textId="406F79D5" w:rsidR="0089514F" w:rsidRPr="00DA0EF4" w:rsidRDefault="00DC63A8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CA88A" w14:textId="4A83073D" w:rsidR="0089514F" w:rsidRPr="00DA0EF4" w:rsidRDefault="004E55A3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89514F" w:rsidRPr="00DA0EF4" w14:paraId="3373C91A" w14:textId="77777777" w:rsidTr="00A53706">
        <w:trPr>
          <w:trHeight w:val="20"/>
        </w:trPr>
        <w:tc>
          <w:tcPr>
            <w:tcW w:w="11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4EEEC" w14:textId="77777777" w:rsidR="0089514F" w:rsidRPr="00DA0EF4" w:rsidRDefault="0089514F" w:rsidP="0089514F">
            <w:pPr>
              <w:ind w:left="-10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สกุลเงินต่างประเทศ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EBBE3" w14:textId="2DC37FE9" w:rsidR="0089514F" w:rsidRPr="00DA0EF4" w:rsidRDefault="00DC63A8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AB95F" w14:textId="174C0C4A" w:rsidR="0089514F" w:rsidRPr="00DA0EF4" w:rsidRDefault="004E55A3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65D69" w14:textId="6109C989" w:rsidR="0089514F" w:rsidRPr="00DA0EF4" w:rsidRDefault="00DC63A8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A4E33" w14:textId="50364CDF" w:rsidR="0089514F" w:rsidRPr="00DA0EF4" w:rsidRDefault="004E55A3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6D831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08539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37F71" w:rsidRPr="00DA0EF4" w14:paraId="642CE084" w14:textId="77777777" w:rsidTr="00A53706">
        <w:trPr>
          <w:trHeight w:val="77"/>
        </w:trPr>
        <w:tc>
          <w:tcPr>
            <w:tcW w:w="11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6CBC6" w14:textId="77777777" w:rsidR="00737F71" w:rsidRPr="00DA0EF4" w:rsidRDefault="00737F71" w:rsidP="00A036B2">
            <w:pPr>
              <w:ind w:left="-10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F46942" w14:textId="77777777" w:rsidR="00737F71" w:rsidRPr="00DA0EF4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76EC68" w14:textId="77777777" w:rsidR="00737F71" w:rsidRPr="00DA0EF4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582D0C" w14:textId="77777777" w:rsidR="00737F71" w:rsidRPr="00DA0EF4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4E1FB" w14:textId="77777777" w:rsidR="00737F71" w:rsidRPr="00DA0EF4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1E0BA4" w14:textId="77777777" w:rsidR="00737F71" w:rsidRPr="00DA0EF4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14190" w14:textId="77777777" w:rsidR="00737F71" w:rsidRPr="00DA0EF4" w:rsidRDefault="00737F71" w:rsidP="00A036B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BF1AC3" w:rsidRPr="00DA0EF4" w14:paraId="512256E1" w14:textId="77777777" w:rsidTr="00A53706">
        <w:trPr>
          <w:trHeight w:val="20"/>
        </w:trPr>
        <w:tc>
          <w:tcPr>
            <w:tcW w:w="1151" w:type="pct"/>
            <w:shd w:val="clear" w:color="auto" w:fill="auto"/>
            <w:vAlign w:val="center"/>
          </w:tcPr>
          <w:p w14:paraId="28AE126E" w14:textId="77777777" w:rsidR="00BF1AC3" w:rsidRPr="00DA0EF4" w:rsidRDefault="00BF1AC3" w:rsidP="00BF1AC3">
            <w:pPr>
              <w:ind w:left="-108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40" w:name="_Hlk126898950"/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580" w:type="pct"/>
            <w:shd w:val="clear" w:color="auto" w:fill="FAFAFA"/>
          </w:tcPr>
          <w:p w14:paraId="3905BDB5" w14:textId="127FF83A" w:rsidR="00BF1AC3" w:rsidRPr="00DA0EF4" w:rsidRDefault="00836E55" w:rsidP="00BF1AC3">
            <w:pPr>
              <w:ind w:left="-10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="005E5C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923</w:t>
            </w:r>
            <w:r w:rsidR="005E5C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943</w:t>
            </w:r>
          </w:p>
        </w:tc>
        <w:tc>
          <w:tcPr>
            <w:tcW w:w="576" w:type="pct"/>
            <w:shd w:val="clear" w:color="auto" w:fill="auto"/>
          </w:tcPr>
          <w:p w14:paraId="2C4BA7FD" w14:textId="28714A64" w:rsidR="00BF1AC3" w:rsidRPr="00DA0EF4" w:rsidRDefault="00836E55" w:rsidP="00BF1AC3">
            <w:pPr>
              <w:ind w:left="-10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13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598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191</w:t>
            </w:r>
          </w:p>
        </w:tc>
        <w:tc>
          <w:tcPr>
            <w:tcW w:w="730" w:type="pct"/>
            <w:shd w:val="clear" w:color="auto" w:fill="FAFAFA"/>
          </w:tcPr>
          <w:p w14:paraId="6D786994" w14:textId="6FFA521D" w:rsidR="00BF1AC3" w:rsidRPr="00DA0EF4" w:rsidRDefault="00836E55" w:rsidP="00BF1AC3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35</w:t>
            </w:r>
            <w:r w:rsidR="005E5C7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60</w:t>
            </w:r>
            <w:r w:rsidR="005E5C7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36</w:t>
            </w:r>
            <w:r w:rsidR="005E5C7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87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F773658" w14:textId="0DFC57CC" w:rsidR="00BF1AC3" w:rsidRPr="00DA0EF4" w:rsidRDefault="00836E55" w:rsidP="00BF1AC3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33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52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- 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33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.</w:t>
            </w:r>
            <w:r w:rsidRPr="00836E5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77</w:t>
            </w:r>
          </w:p>
        </w:tc>
        <w:tc>
          <w:tcPr>
            <w:tcW w:w="604" w:type="pct"/>
            <w:shd w:val="clear" w:color="auto" w:fill="FAFAFA"/>
            <w:vAlign w:val="center"/>
          </w:tcPr>
          <w:p w14:paraId="5B6CB73E" w14:textId="3342FFDF" w:rsidR="00BF1AC3" w:rsidRPr="00DA0EF4" w:rsidRDefault="00836E55" w:rsidP="00BF1AC3">
            <w:pPr>
              <w:ind w:left="-12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249</w:t>
            </w:r>
            <w:r w:rsidR="005E5C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978</w:t>
            </w:r>
            <w:r w:rsidR="005E5C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801</w:t>
            </w:r>
          </w:p>
        </w:tc>
        <w:tc>
          <w:tcPr>
            <w:tcW w:w="601" w:type="pct"/>
            <w:shd w:val="clear" w:color="auto" w:fill="auto"/>
          </w:tcPr>
          <w:p w14:paraId="74BEA73A" w14:textId="4C0ED49D" w:rsidR="00BF1AC3" w:rsidRPr="00DA0EF4" w:rsidRDefault="00836E55" w:rsidP="00BF1AC3">
            <w:pPr>
              <w:ind w:left="-125" w:right="-10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451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719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555</w:t>
            </w:r>
          </w:p>
        </w:tc>
      </w:tr>
      <w:bookmarkEnd w:id="39"/>
      <w:bookmarkEnd w:id="40"/>
    </w:tbl>
    <w:p w14:paraId="4CA511B4" w14:textId="77777777" w:rsidR="00737F71" w:rsidRPr="00A53706" w:rsidRDefault="00737F71" w:rsidP="00A53706">
      <w:pPr>
        <w:pStyle w:val="Default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B4A7D9F" w14:textId="0E04E0DD" w:rsidR="00EF55FF" w:rsidRPr="00DA0EF4" w:rsidRDefault="00EF55FF" w:rsidP="00AE7754">
      <w:pPr>
        <w:pStyle w:val="Default"/>
        <w:tabs>
          <w:tab w:val="left" w:pos="567"/>
        </w:tabs>
        <w:ind w:left="540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 w:rsidRPr="00DA0EF4"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  <w:t>มูลค่ายุติธรรม</w:t>
      </w:r>
    </w:p>
    <w:p w14:paraId="63C20969" w14:textId="77777777" w:rsidR="00EF55FF" w:rsidRPr="00DA0EF4" w:rsidRDefault="00EF55FF" w:rsidP="00AE7754">
      <w:pPr>
        <w:pStyle w:val="Default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EFFA61" w14:textId="177EBEC0" w:rsidR="00EF55FF" w:rsidRPr="00DA0EF4" w:rsidRDefault="00EF55FF" w:rsidP="00AE7754">
      <w:pPr>
        <w:pStyle w:val="Default"/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DA0EF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มูลค่ายุติธรรมสุทธิของสัญญาขายเงินตราต่างประเทศล่วงหน้าแสดงไว้ในหมายเหตุข้อ</w:t>
      </w:r>
      <w:r w:rsidR="004B3C98" w:rsidRPr="00DA0EF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36E55" w:rsidRPr="00836E55">
        <w:rPr>
          <w:rFonts w:ascii="Browallia New" w:eastAsia="Arial Unicode MS" w:hAnsi="Browallia New" w:cs="Browallia New"/>
          <w:sz w:val="26"/>
          <w:szCs w:val="26"/>
        </w:rPr>
        <w:t>6</w:t>
      </w:r>
    </w:p>
    <w:p w14:paraId="629B9292" w14:textId="6CBA2B7C" w:rsidR="002A60C2" w:rsidRPr="00DA0EF4" w:rsidRDefault="0000041B" w:rsidP="001B678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81BF16B" w14:textId="1B73FF9E" w:rsidR="00721549" w:rsidRPr="00DA0EF4" w:rsidRDefault="00836E55" w:rsidP="00A365C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FC6DCD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6DCD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72154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33094826" w14:textId="77777777" w:rsidR="00721549" w:rsidRPr="00DA0EF4" w:rsidRDefault="00721549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21AF14" w14:textId="69B34570" w:rsidR="00721549" w:rsidRPr="00DA0EF4" w:rsidRDefault="00176DE6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="00D053AB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  <w:r w:rsidR="00721549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มีหนังสือค้ำประกันจากธนาคาร</w:t>
      </w: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ณ วันที่ในงบแสดงฐานะการเงิน</w:t>
      </w:r>
      <w:r w:rsidR="00721549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เพื่อค้ำประกัน</w:t>
      </w:r>
      <w:r w:rsidR="007C3FA5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</w:t>
      </w:r>
      <w:r w:rsidR="00721549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การดำเนินงาน</w:t>
      </w:r>
      <w:r w:rsidR="0072154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ตามปกติ</w:t>
      </w:r>
      <w:r w:rsidR="00FF7BB7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72154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ของธุรกิจ </w:t>
      </w:r>
      <w:r w:rsidR="00853883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</w:t>
      </w:r>
      <w:r w:rsidR="0072154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ต่อไปนี้</w:t>
      </w:r>
    </w:p>
    <w:p w14:paraId="1D7BC9B5" w14:textId="77777777" w:rsidR="00FF7BB7" w:rsidRPr="00DA0EF4" w:rsidRDefault="00FF7BB7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84"/>
        <w:gridCol w:w="1295"/>
        <w:gridCol w:w="1295"/>
      </w:tblGrid>
      <w:tr w:rsidR="00C22CAB" w:rsidRPr="00DA0EF4" w14:paraId="09449679" w14:textId="77777777" w:rsidTr="009617F3">
        <w:trPr>
          <w:cantSplit/>
        </w:trPr>
        <w:tc>
          <w:tcPr>
            <w:tcW w:w="6984" w:type="dxa"/>
            <w:vAlign w:val="bottom"/>
          </w:tcPr>
          <w:p w14:paraId="023F2F19" w14:textId="77777777" w:rsidR="00721549" w:rsidRPr="00DA0EF4" w:rsidRDefault="00721549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CFE8974" w14:textId="77777777" w:rsidR="00721549" w:rsidRPr="00DA0EF4" w:rsidRDefault="00721549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5BEC09E6" w14:textId="77777777" w:rsidR="00721549" w:rsidRPr="00DA0EF4" w:rsidRDefault="00721549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514F" w:rsidRPr="00DA0EF4" w14:paraId="47969186" w14:textId="77777777" w:rsidTr="004172F5">
        <w:trPr>
          <w:cantSplit/>
        </w:trPr>
        <w:tc>
          <w:tcPr>
            <w:tcW w:w="6984" w:type="dxa"/>
            <w:vAlign w:val="bottom"/>
          </w:tcPr>
          <w:p w14:paraId="274D523C" w14:textId="77777777" w:rsidR="0089514F" w:rsidRPr="00DA0EF4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C589D10" w14:textId="693036DE" w:rsidR="0089514F" w:rsidRPr="00DA0EF4" w:rsidRDefault="00DC63A8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E8E63C6" w14:textId="4FB5EEEC" w:rsidR="0089514F" w:rsidRPr="00DA0EF4" w:rsidRDefault="004E55A3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9514F" w:rsidRPr="00DA0EF4" w14:paraId="3D92377C" w14:textId="77777777" w:rsidTr="009617F3">
        <w:trPr>
          <w:cantSplit/>
        </w:trPr>
        <w:tc>
          <w:tcPr>
            <w:tcW w:w="6984" w:type="dxa"/>
            <w:vAlign w:val="bottom"/>
          </w:tcPr>
          <w:p w14:paraId="76599F69" w14:textId="77777777" w:rsidR="0089514F" w:rsidRPr="00DA0EF4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67458843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1895BC3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9514F" w:rsidRPr="00DA0EF4" w14:paraId="1C5C409D" w14:textId="77777777" w:rsidTr="009617F3">
        <w:trPr>
          <w:cantSplit/>
        </w:trPr>
        <w:tc>
          <w:tcPr>
            <w:tcW w:w="6984" w:type="dxa"/>
            <w:vAlign w:val="bottom"/>
          </w:tcPr>
          <w:p w14:paraId="2D675C66" w14:textId="77777777" w:rsidR="0089514F" w:rsidRPr="00DA0EF4" w:rsidRDefault="0089514F" w:rsidP="0089514F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0926A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0DD2C9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F1AC3" w:rsidRPr="00DA0EF4" w14:paraId="09342B64" w14:textId="77777777" w:rsidTr="009617F3">
        <w:trPr>
          <w:cantSplit/>
        </w:trPr>
        <w:tc>
          <w:tcPr>
            <w:tcW w:w="6984" w:type="dxa"/>
            <w:vAlign w:val="bottom"/>
          </w:tcPr>
          <w:p w14:paraId="1A27877A" w14:textId="77777777" w:rsidR="00BF1AC3" w:rsidRPr="00DA0EF4" w:rsidRDefault="00BF1AC3" w:rsidP="00BF1AC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เพื่อค้ำประกันการใช้ไฟฟ้า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50EE3" w14:textId="364FC3D9" w:rsidR="00BF1AC3" w:rsidRPr="005E5C7B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="005E5C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294</w:t>
            </w:r>
            <w:r w:rsidR="005E5C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09903D1" w14:textId="79A58DB2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154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500</w:t>
            </w:r>
          </w:p>
        </w:tc>
      </w:tr>
    </w:tbl>
    <w:p w14:paraId="3AEC1D4B" w14:textId="327760E5" w:rsidR="004A5CA5" w:rsidRPr="00DA0EF4" w:rsidRDefault="004A5CA5" w:rsidP="002A60C2">
      <w:pPr>
        <w:tabs>
          <w:tab w:val="right" w:pos="9360"/>
        </w:tabs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</w:p>
    <w:p w14:paraId="6392AA61" w14:textId="4CEEF37B" w:rsidR="007811D2" w:rsidRPr="00DA0EF4" w:rsidRDefault="00836E55" w:rsidP="00A365C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7811D2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811D2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811D2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ภาระผูกพันจากสัญญาที่สำคัญ</w:t>
      </w:r>
    </w:p>
    <w:p w14:paraId="0C9F2651" w14:textId="77777777" w:rsidR="007811D2" w:rsidRPr="00DA0EF4" w:rsidRDefault="007811D2" w:rsidP="00A365C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69CD0D6" w14:textId="0A92BBA2" w:rsidR="008B2C58" w:rsidRPr="00DA0EF4" w:rsidRDefault="00405085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กลุ่มกิจการมีภาระผูกพันที่เป็นข้อผูกมัด</w:t>
      </w:r>
      <w:r w:rsidR="006B7BBA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จากสัญญา</w:t>
      </w: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ขายสินค้าล่วงหน้า</w:t>
      </w:r>
      <w:r w:rsidR="006B7BBA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กับลูกค้า</w:t>
      </w:r>
      <w:r w:rsidR="00DC1488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ภายในระยะเวลาระหว่าง </w:t>
      </w:r>
      <w:r w:rsidR="00836E55" w:rsidRPr="00836E5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DC1488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C1488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เดือน ถึง </w:t>
      </w:r>
      <w:r w:rsidR="00836E55" w:rsidRPr="00836E5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DC1488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C1488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ปี </w:t>
      </w:r>
      <w:r w:rsidR="00DC1488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  <w:t>ซึ่ง</w:t>
      </w:r>
      <w:r w:rsidR="003F4C4E"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ยัง</w:t>
      </w:r>
      <w:r w:rsidRPr="00DA0EF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ไม่ได้รับรู้ในงบการเงิน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ดังต่อไปนี้</w:t>
      </w:r>
    </w:p>
    <w:p w14:paraId="77A756A1" w14:textId="77777777" w:rsidR="00FF7BB7" w:rsidRPr="00DA0EF4" w:rsidRDefault="00FF7BB7" w:rsidP="00A365C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74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84"/>
        <w:gridCol w:w="1295"/>
        <w:gridCol w:w="1295"/>
      </w:tblGrid>
      <w:tr w:rsidR="00C22CAB" w:rsidRPr="00DA0EF4" w14:paraId="3385284C" w14:textId="77777777" w:rsidTr="009617F3">
        <w:trPr>
          <w:cantSplit/>
        </w:trPr>
        <w:tc>
          <w:tcPr>
            <w:tcW w:w="6984" w:type="dxa"/>
            <w:vAlign w:val="bottom"/>
          </w:tcPr>
          <w:p w14:paraId="29048B65" w14:textId="77777777" w:rsidR="00405085" w:rsidRPr="00DA0EF4" w:rsidRDefault="00405085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E645984" w14:textId="77777777" w:rsidR="00405085" w:rsidRPr="00DA0EF4" w:rsidRDefault="00405085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5ACADCCA" w14:textId="77777777" w:rsidR="00405085" w:rsidRPr="00DA0EF4" w:rsidRDefault="00405085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514F" w:rsidRPr="00DA0EF4" w14:paraId="1EDCD268" w14:textId="77777777" w:rsidTr="004172F5">
        <w:trPr>
          <w:cantSplit/>
        </w:trPr>
        <w:tc>
          <w:tcPr>
            <w:tcW w:w="6984" w:type="dxa"/>
            <w:vAlign w:val="bottom"/>
          </w:tcPr>
          <w:p w14:paraId="1667A934" w14:textId="77777777" w:rsidR="0089514F" w:rsidRPr="00DA0EF4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2EF35" w14:textId="1C30B425" w:rsidR="0089514F" w:rsidRPr="00DA0EF4" w:rsidRDefault="00DC63A8" w:rsidP="0089514F">
            <w:pPr>
              <w:pStyle w:val="Heading2"/>
              <w:tabs>
                <w:tab w:val="clear" w:pos="540"/>
              </w:tabs>
              <w:ind w:left="2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F8A63" w14:textId="0D36743B" w:rsidR="0089514F" w:rsidRPr="00DA0EF4" w:rsidRDefault="004E55A3" w:rsidP="0089514F">
            <w:pPr>
              <w:pStyle w:val="Heading2"/>
              <w:tabs>
                <w:tab w:val="clear" w:pos="540"/>
              </w:tabs>
              <w:ind w:left="-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9514F" w:rsidRPr="00DA0EF4" w14:paraId="50CC34D4" w14:textId="77777777" w:rsidTr="009617F3">
        <w:trPr>
          <w:cantSplit/>
        </w:trPr>
        <w:tc>
          <w:tcPr>
            <w:tcW w:w="6984" w:type="dxa"/>
            <w:vAlign w:val="bottom"/>
          </w:tcPr>
          <w:p w14:paraId="18809C7A" w14:textId="439CA4A6" w:rsidR="0089514F" w:rsidRPr="00DA0EF4" w:rsidRDefault="0089514F" w:rsidP="0089514F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สัญญาขายสินค้าล่วงหน้าในสกุลเงิน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ACBE" w14:textId="77777777" w:rsidR="0089514F" w:rsidRPr="00DA0EF4" w:rsidRDefault="0089514F" w:rsidP="0089514F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392C63F" w14:textId="77777777" w:rsidR="0089514F" w:rsidRPr="00DA0EF4" w:rsidRDefault="0089514F" w:rsidP="0089514F">
            <w:pPr>
              <w:ind w:left="-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BF1AC3" w:rsidRPr="00DA0EF4" w14:paraId="4D75B55C" w14:textId="77777777" w:rsidTr="009617F3">
        <w:trPr>
          <w:cantSplit/>
        </w:trPr>
        <w:tc>
          <w:tcPr>
            <w:tcW w:w="6984" w:type="dxa"/>
            <w:vAlign w:val="bottom"/>
          </w:tcPr>
          <w:p w14:paraId="45138FF8" w14:textId="77777777" w:rsidR="00BF1AC3" w:rsidRPr="00DA0EF4" w:rsidRDefault="00BF1AC3" w:rsidP="00BF1AC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บาท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A86E69A" w14:textId="3AF35BBE" w:rsidR="00BF1AC3" w:rsidRPr="00DA0EF4" w:rsidRDefault="00836E55" w:rsidP="00BF1AC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162</w:t>
            </w:r>
            <w:r w:rsidR="005E5C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289</w:t>
            </w:r>
            <w:r w:rsidR="005E5C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837</w:t>
            </w:r>
          </w:p>
        </w:tc>
        <w:tc>
          <w:tcPr>
            <w:tcW w:w="1295" w:type="dxa"/>
            <w:vAlign w:val="bottom"/>
          </w:tcPr>
          <w:p w14:paraId="44495CB0" w14:textId="2007BB30" w:rsidR="00BF1AC3" w:rsidRPr="00DA0EF4" w:rsidRDefault="00836E55" w:rsidP="00BF1AC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122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998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504</w:t>
            </w:r>
          </w:p>
        </w:tc>
      </w:tr>
      <w:tr w:rsidR="00BF1AC3" w:rsidRPr="00DA0EF4" w14:paraId="5A22B3EA" w14:textId="77777777" w:rsidTr="009617F3">
        <w:trPr>
          <w:cantSplit/>
        </w:trPr>
        <w:tc>
          <w:tcPr>
            <w:tcW w:w="6984" w:type="dxa"/>
            <w:vAlign w:val="bottom"/>
          </w:tcPr>
          <w:p w14:paraId="37BB7A11" w14:textId="77777777" w:rsidR="00BF1AC3" w:rsidRPr="00DA0EF4" w:rsidRDefault="00BF1AC3" w:rsidP="00BF1AC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ดอลลาร์สหรัฐ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E46AA61" w14:textId="5D9E41DD" w:rsidR="00BF1AC3" w:rsidRPr="00DA0EF4" w:rsidRDefault="00836E55" w:rsidP="00BF1AC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46</w:t>
            </w:r>
            <w:r w:rsidR="005E5C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256</w:t>
            </w:r>
            <w:r w:rsidR="005E5C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535</w:t>
            </w:r>
          </w:p>
        </w:tc>
        <w:tc>
          <w:tcPr>
            <w:tcW w:w="1295" w:type="dxa"/>
            <w:vAlign w:val="bottom"/>
          </w:tcPr>
          <w:p w14:paraId="68031AA9" w14:textId="167A5C2D" w:rsidR="00BF1AC3" w:rsidRPr="00DA0EF4" w:rsidRDefault="00836E55" w:rsidP="00BF1AC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33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545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618</w:t>
            </w:r>
          </w:p>
        </w:tc>
      </w:tr>
      <w:tr w:rsidR="00BF1AC3" w:rsidRPr="00DA0EF4" w14:paraId="6F91B2E6" w14:textId="77777777" w:rsidTr="009617F3">
        <w:trPr>
          <w:cantSplit/>
        </w:trPr>
        <w:tc>
          <w:tcPr>
            <w:tcW w:w="6984" w:type="dxa"/>
            <w:vAlign w:val="bottom"/>
          </w:tcPr>
          <w:p w14:paraId="005CEEC7" w14:textId="77777777" w:rsidR="00BF1AC3" w:rsidRPr="00DA0EF4" w:rsidRDefault="00BF1AC3" w:rsidP="00BF1AC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เยน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84108CF" w14:textId="4D7ADEE0" w:rsidR="00BF1AC3" w:rsidRPr="00DA0EF4" w:rsidRDefault="00836E55" w:rsidP="00BF1AC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110</w:t>
            </w:r>
            <w:r w:rsidR="005E5C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077</w:t>
            </w:r>
            <w:r w:rsidR="00014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295" w:type="dxa"/>
            <w:vAlign w:val="bottom"/>
          </w:tcPr>
          <w:p w14:paraId="41FBAFBD" w14:textId="479E8FF2" w:rsidR="00BF1AC3" w:rsidRPr="00DA0EF4" w:rsidRDefault="00836E55" w:rsidP="00BF1AC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167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930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850</w:t>
            </w:r>
          </w:p>
        </w:tc>
      </w:tr>
      <w:tr w:rsidR="00BF1AC3" w:rsidRPr="00DA0EF4" w14:paraId="3B4CEB24" w14:textId="77777777" w:rsidTr="009617F3">
        <w:trPr>
          <w:cantSplit/>
        </w:trPr>
        <w:tc>
          <w:tcPr>
            <w:tcW w:w="6984" w:type="dxa"/>
            <w:vAlign w:val="bottom"/>
          </w:tcPr>
          <w:p w14:paraId="43891CE3" w14:textId="77777777" w:rsidR="00BF1AC3" w:rsidRPr="00DA0EF4" w:rsidRDefault="00BF1AC3" w:rsidP="00BF1AC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ยูโร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E2609B3" w14:textId="6B5E308E" w:rsidR="00BF1AC3" w:rsidRPr="00DA0EF4" w:rsidRDefault="00836E55" w:rsidP="00BF1AC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880</w:t>
            </w:r>
            <w:r w:rsidR="00014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295" w:type="dxa"/>
            <w:vAlign w:val="bottom"/>
          </w:tcPr>
          <w:p w14:paraId="144F250C" w14:textId="6A64DEF2" w:rsidR="00BF1AC3" w:rsidRPr="00DA0EF4" w:rsidRDefault="00836E55" w:rsidP="00BF1AC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232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500</w:t>
            </w:r>
          </w:p>
        </w:tc>
      </w:tr>
      <w:tr w:rsidR="001171CF" w:rsidRPr="00DA0EF4" w14:paraId="6FD6873A" w14:textId="77777777" w:rsidTr="009617F3">
        <w:trPr>
          <w:cantSplit/>
        </w:trPr>
        <w:tc>
          <w:tcPr>
            <w:tcW w:w="6984" w:type="dxa"/>
            <w:vAlign w:val="bottom"/>
          </w:tcPr>
          <w:p w14:paraId="35205216" w14:textId="63719B47" w:rsidR="001171CF" w:rsidRPr="00DA0EF4" w:rsidRDefault="001171CF" w:rsidP="00BF1AC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171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1171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ปอนด์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3F9DD40" w14:textId="40248785" w:rsidR="001171CF" w:rsidRPr="006C79C6" w:rsidRDefault="00836E55" w:rsidP="00BF1AC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329</w:t>
            </w:r>
            <w:r w:rsidR="001171CF" w:rsidRPr="001171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280</w:t>
            </w:r>
          </w:p>
        </w:tc>
        <w:tc>
          <w:tcPr>
            <w:tcW w:w="1295" w:type="dxa"/>
            <w:vAlign w:val="bottom"/>
          </w:tcPr>
          <w:p w14:paraId="13A9B020" w14:textId="537B60AD" w:rsidR="001171CF" w:rsidRPr="006C79C6" w:rsidRDefault="001171CF" w:rsidP="00BF1AC3">
            <w:pPr>
              <w:ind w:left="28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-</w:t>
            </w:r>
          </w:p>
        </w:tc>
      </w:tr>
    </w:tbl>
    <w:p w14:paraId="10E59D3F" w14:textId="4DC4B8CE" w:rsidR="00263027" w:rsidRPr="00DA0EF4" w:rsidRDefault="00263027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EF2A6A2" w14:textId="7A36244E" w:rsidR="007A22E0" w:rsidRPr="00DA0EF4" w:rsidRDefault="007A22E0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จำนวนเงินที่แสดงอยู่ในตารางข้างต้นแสดงเป็นสกุลเงินตามที่ปรากฎอยู่ในสัญญา ซึ่งอาจแตกต่างจากสิ่งที่เกิดขึ้นจริง</w:t>
      </w:r>
    </w:p>
    <w:p w14:paraId="0E191136" w14:textId="27607E65" w:rsidR="00852268" w:rsidRPr="00DA0EF4" w:rsidRDefault="00852268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C2769E1" w14:textId="6AF442F0" w:rsidR="00721549" w:rsidRPr="00DA0EF4" w:rsidRDefault="00836E55" w:rsidP="00A365C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FC6DCD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36E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C6DCD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76DE6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</w:t>
      </w:r>
      <w:r w:rsidR="00721549" w:rsidRPr="00DA0EF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รายจ่ายฝ่ายทุน</w:t>
      </w:r>
    </w:p>
    <w:p w14:paraId="7F159F59" w14:textId="77777777" w:rsidR="00721549" w:rsidRPr="00DA0EF4" w:rsidRDefault="00721549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7B8F0586" w14:textId="77777777" w:rsidR="00721549" w:rsidRPr="00DA0EF4" w:rsidRDefault="00D50C2D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ภาระผูกพันที่เป็นข้อผู</w:t>
      </w:r>
      <w:r w:rsidR="00D9259C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มัด ณ วันที่</w:t>
      </w:r>
      <w:r w:rsidR="00176DE6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ในงบแสดงฐานะการเงิน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ที่เกี่ยวข้องกับรายจ่ายฝ่ายทุนซึ่งไม่ได้รับรู้ในงบการเงิน มีดัง</w:t>
      </w:r>
      <w:r w:rsidR="00721549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นี้</w:t>
      </w:r>
    </w:p>
    <w:p w14:paraId="38D3F0F9" w14:textId="77777777" w:rsidR="009D7F27" w:rsidRPr="00DA0EF4" w:rsidRDefault="009D7F27" w:rsidP="00A365CC">
      <w:pPr>
        <w:tabs>
          <w:tab w:val="right" w:pos="936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958"/>
        <w:gridCol w:w="1296"/>
        <w:gridCol w:w="1296"/>
      </w:tblGrid>
      <w:tr w:rsidR="00CD15A2" w:rsidRPr="00DA0EF4" w14:paraId="7C59BD04" w14:textId="77777777" w:rsidTr="009617F3">
        <w:trPr>
          <w:cantSplit/>
        </w:trPr>
        <w:tc>
          <w:tcPr>
            <w:tcW w:w="6958" w:type="dxa"/>
            <w:vAlign w:val="bottom"/>
          </w:tcPr>
          <w:p w14:paraId="35D04DB6" w14:textId="77777777" w:rsidR="00CD15A2" w:rsidRPr="00DA0EF4" w:rsidRDefault="00CD15A2" w:rsidP="00A365CC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341FD03" w14:textId="77777777" w:rsidR="00CD15A2" w:rsidRPr="00DA0EF4" w:rsidRDefault="00CD15A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659410EA" w14:textId="77777777" w:rsidR="00CD15A2" w:rsidRPr="00DA0EF4" w:rsidRDefault="00CD15A2" w:rsidP="00A365C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514F" w:rsidRPr="00DA0EF4" w14:paraId="522C2730" w14:textId="77777777" w:rsidTr="004172F5">
        <w:trPr>
          <w:cantSplit/>
        </w:trPr>
        <w:tc>
          <w:tcPr>
            <w:tcW w:w="6958" w:type="dxa"/>
            <w:vAlign w:val="bottom"/>
          </w:tcPr>
          <w:p w14:paraId="31053064" w14:textId="77777777" w:rsidR="0089514F" w:rsidRPr="00DA0EF4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1E3349" w14:textId="72F54B6A" w:rsidR="0089514F" w:rsidRPr="00DA0EF4" w:rsidRDefault="00DC63A8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34A251E2" w14:textId="0B6314BC" w:rsidR="0089514F" w:rsidRPr="00DA0EF4" w:rsidRDefault="004E55A3" w:rsidP="0089514F">
            <w:pPr>
              <w:pStyle w:val="Heading2"/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9514F" w:rsidRPr="00DA0EF4" w14:paraId="6EB4C286" w14:textId="77777777" w:rsidTr="009617F3">
        <w:trPr>
          <w:cantSplit/>
        </w:trPr>
        <w:tc>
          <w:tcPr>
            <w:tcW w:w="6958" w:type="dxa"/>
            <w:vAlign w:val="bottom"/>
          </w:tcPr>
          <w:p w14:paraId="02E83F59" w14:textId="77777777" w:rsidR="0089514F" w:rsidRPr="00DA0EF4" w:rsidRDefault="0089514F" w:rsidP="0089514F">
            <w:pPr>
              <w:ind w:left="540"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2D2E3D2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F7AA265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9514F" w:rsidRPr="00DA0EF4" w14:paraId="1DCDF640" w14:textId="77777777" w:rsidTr="009617F3">
        <w:trPr>
          <w:cantSplit/>
        </w:trPr>
        <w:tc>
          <w:tcPr>
            <w:tcW w:w="6958" w:type="dxa"/>
            <w:vAlign w:val="bottom"/>
          </w:tcPr>
          <w:p w14:paraId="2797739C" w14:textId="77777777" w:rsidR="0089514F" w:rsidRPr="00DA0EF4" w:rsidRDefault="0089514F" w:rsidP="0089514F">
            <w:pPr>
              <w:ind w:left="540"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AF4EB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2E5FE" w14:textId="77777777" w:rsidR="0089514F" w:rsidRPr="00DA0EF4" w:rsidRDefault="0089514F" w:rsidP="008951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F1AC3" w:rsidRPr="00DA0EF4" w14:paraId="4F833E4B" w14:textId="77777777" w:rsidTr="009617F3">
        <w:trPr>
          <w:cantSplit/>
        </w:trPr>
        <w:tc>
          <w:tcPr>
            <w:tcW w:w="6958" w:type="dxa"/>
          </w:tcPr>
          <w:p w14:paraId="016CB8D7" w14:textId="4C955763" w:rsidR="00BF1AC3" w:rsidRPr="00DA0EF4" w:rsidRDefault="00BF1AC3" w:rsidP="00BF1AC3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FBBD70" w14:textId="4B546D9E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014B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4615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9F4768" w14:textId="47F5D427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</w:tr>
    </w:tbl>
    <w:p w14:paraId="651DA5B4" w14:textId="3D231BAC" w:rsidR="002A60C2" w:rsidRDefault="0000041B" w:rsidP="00A365CC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D4988" w:rsidRPr="004A0269" w14:paraId="0CBBA671" w14:textId="77777777" w:rsidTr="007D49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C56B8D" w14:textId="1E88247B" w:rsidR="007D4988" w:rsidRPr="004A0269" w:rsidRDefault="00836E55" w:rsidP="007D4988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7D4988" w:rsidRPr="004A02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4988" w:rsidRPr="004A02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หนี้สินที่อาจเกิดขึ้น</w:t>
            </w:r>
          </w:p>
        </w:tc>
      </w:tr>
    </w:tbl>
    <w:p w14:paraId="15ECE298" w14:textId="77777777" w:rsidR="007D4988" w:rsidRPr="004A0269" w:rsidRDefault="007D4988" w:rsidP="007D4988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54FBE0" w14:textId="631DFF04" w:rsidR="00292258" w:rsidRDefault="004A0269" w:rsidP="00014BE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เมื่อวันที่ </w:t>
      </w:r>
      <w:r w:rsidR="00836E55" w:rsidRPr="00836E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/>
        </w:rPr>
        <w:t>28</w:t>
      </w:r>
      <w:r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 ธันวาคม พ.ศ. </w:t>
      </w:r>
      <w:r w:rsidR="00836E55" w:rsidRPr="00836E5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014BE3" w:rsidRPr="004A026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บริษัท</w:t>
      </w:r>
      <w:r w:rsidR="00014BE3" w:rsidRPr="004A0269">
        <w:rPr>
          <w:rFonts w:ascii="Browallia New" w:hAnsi="Browallia New" w:cs="Browallia New"/>
          <w:sz w:val="26"/>
          <w:szCs w:val="26"/>
          <w:cs/>
          <w:lang w:val="en-GB"/>
        </w:rPr>
        <w:t xml:space="preserve">ถูกฟ้องเป็นจำเลยในคดีแพ่งจากบริษัทเอกชนแห่งหนึ่ง เพื่อเรียกร้องค่าใช้จ่ายในการแก้ไขการติดตั้งเครื่องจักรจำนวน </w:t>
      </w:r>
      <w:r w:rsidR="00836E55" w:rsidRPr="00836E55">
        <w:rPr>
          <w:rFonts w:ascii="Browallia New" w:hAnsi="Browallia New" w:cs="Browallia New"/>
          <w:sz w:val="26"/>
          <w:szCs w:val="26"/>
          <w:lang w:val="en-GB"/>
        </w:rPr>
        <w:t>2</w:t>
      </w:r>
      <w:r w:rsidR="00014BE3" w:rsidRPr="004A0269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836E55" w:rsidRPr="00836E55">
        <w:rPr>
          <w:rFonts w:ascii="Browallia New" w:hAnsi="Browallia New" w:cs="Browallia New"/>
          <w:sz w:val="26"/>
          <w:szCs w:val="26"/>
          <w:lang w:val="en-GB"/>
        </w:rPr>
        <w:t>69</w:t>
      </w:r>
      <w:r w:rsidR="00014BE3" w:rsidRPr="004A0269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พร้อมดอกเบี้ยในอัตราร้อยละ </w:t>
      </w:r>
      <w:r w:rsidR="00836E55" w:rsidRPr="00836E55">
        <w:rPr>
          <w:rFonts w:ascii="Browallia New" w:hAnsi="Browallia New" w:cs="Browallia New"/>
          <w:sz w:val="26"/>
          <w:szCs w:val="26"/>
          <w:lang w:val="en-GB"/>
        </w:rPr>
        <w:t>5</w:t>
      </w:r>
      <w:r w:rsidR="00014BE3" w:rsidRPr="004A0269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ต่อปีนับตั้งแต่วันฟ้อง บริษัทปฏิเสธการจ่ายเงินดังกล่าว </w:t>
      </w:r>
      <w:r w:rsidR="00014BE3" w:rsidRPr="0000041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เนื่องจากพิจารณาว่าเป็นค่าใช้จ่ายที่ไม่เหมาะสม </w:t>
      </w:r>
      <w:r w:rsidR="00292258" w:rsidRPr="0000041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ต่อมาเมื่อวันที่ </w:t>
      </w:r>
      <w:r w:rsidR="00836E55" w:rsidRPr="00836E55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24</w:t>
      </w:r>
      <w:r w:rsidR="00292258" w:rsidRPr="0000041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พฤศจิกายน พ.ศ. </w:t>
      </w:r>
      <w:r w:rsidR="00836E55" w:rsidRPr="00836E55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2565</w:t>
      </w:r>
      <w:r w:rsidR="00292258" w:rsidRPr="0000041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292258" w:rsidRPr="0000041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โจทก์ได้ดำเนินการยื่นคำร้องขอถอนฟ้อง</w:t>
      </w:r>
      <w:r w:rsidR="0081315D" w:rsidRPr="0000041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คดี</w:t>
      </w:r>
      <w:r w:rsidR="0081315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ดังกล่าว </w:t>
      </w:r>
      <w:r w:rsidR="0029225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คดี</w:t>
      </w:r>
      <w:r w:rsidR="0081315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นี้</w:t>
      </w:r>
      <w:r w:rsidR="0029225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จึงถือเป็นสิ้นสุด</w:t>
      </w:r>
      <w:r w:rsidR="001819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</w:p>
    <w:p w14:paraId="7C6342C9" w14:textId="292A6156" w:rsidR="007D4988" w:rsidRPr="00DA0EF4" w:rsidRDefault="007D4988" w:rsidP="00A365CC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7150" w:rsidRPr="00DA0EF4" w14:paraId="5031F2CA" w14:textId="77777777" w:rsidTr="00FF7B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403B5C" w14:textId="32AB78DD" w:rsidR="00767150" w:rsidRPr="00DA0EF4" w:rsidRDefault="00836E55" w:rsidP="00A365CC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9617F3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17F3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สิทธิประโยชน์ตามบัตรส่งเสริมการลงทุน</w:t>
            </w:r>
          </w:p>
        </w:tc>
      </w:tr>
    </w:tbl>
    <w:p w14:paraId="273C1C55" w14:textId="77777777" w:rsidR="00354B23" w:rsidRPr="00DA0EF4" w:rsidRDefault="00354B23" w:rsidP="00A365CC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17A067" w14:textId="4CF1D4CD" w:rsidR="00231191" w:rsidRPr="00DA0EF4" w:rsidRDefault="00231191" w:rsidP="00A365CC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บริษัทได้รับสิทธิประโยชน์จากคณะกรรมการส่งเสริมการลงทุนตามบัตรส่งเสริม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ฉบับ ดังนี้ </w:t>
      </w:r>
    </w:p>
    <w:p w14:paraId="4D7159BF" w14:textId="77777777" w:rsidR="00231191" w:rsidRPr="00DA0EF4" w:rsidRDefault="00231191" w:rsidP="00A365CC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FC648A" w14:textId="37D6B08B" w:rsidR="00AE7754" w:rsidRPr="00EC210F" w:rsidRDefault="007105A9" w:rsidP="00A365CC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234C7D" w:rsidRPr="00EC21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34C7D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ตุลาคม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2559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บริษัทได้รับการส่งเสริมสำหรับการผลิตพืชผัก ผลไม้บรรจุภาชนะผนึก สิทธิพิเศษที่สำคัญได้แก่ </w:t>
      </w:r>
      <w:r w:rsidR="00E5101C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การได้รับลดหย่อนอากรขาเข้าสำหรับเครื่องจักร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 ไม่รวมค่าที่ดินและทุนหมุนเวียนเป็นระยะเวลาห้าปี นับแต่วันที่เริ่มมีรายได้จากการประกอบกิจการนั้น</w:t>
      </w:r>
      <w:r w:rsidR="006556BC" w:rsidRPr="00EC21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556BC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โดยภาษีเงินได้นิติบุคคลที่ได้รับยกเว้นมีมูลค่าไม่เกิน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="006556BC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,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630</w:t>
      </w:r>
      <w:r w:rsidR="006556BC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,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6556BC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9D039D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และแก้ไขสิทธิและประโยชน์เพิ่มเติมเมื่อวันที่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9D039D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9D039D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ให้ได้รับยกเว้นภาษีเงินได้นิติบุคคลสำหรับกำไรสุทธิที่ได้จากการประ</w:t>
      </w:r>
      <w:r w:rsidR="007A0384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กอบ</w:t>
      </w:r>
      <w:r w:rsidR="009D039D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กิจการที่ได้รับ</w:t>
      </w:r>
      <w:r w:rsidR="00E5101C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9D039D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การส่งเสริมรวมกัน</w:t>
      </w:r>
      <w:r w:rsidR="005D58FB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ไม่เกินร้อยละ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="005D58FB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ของเงินลงทุนไม่รวมค่าที่ดินและทุนหมุนเวียนมีกำหนดเวลา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5D58FB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นับตั้งแต่วันที่เริ่มมีรายได้นั้น</w:t>
      </w:r>
      <w:r w:rsidR="009617F3" w:rsidRPr="00EC21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5D58FB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ตั</w:t>
      </w:r>
      <w:r w:rsidR="003923BF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้</w:t>
      </w:r>
      <w:r w:rsidR="005D58FB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งแต่วันที่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5D58FB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 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="005D58FB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0C23699E" w14:textId="72E5C586" w:rsidR="00D91B05" w:rsidRPr="00EC210F" w:rsidRDefault="00D91B05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4182A8" w14:textId="41BD4591" w:rsidR="00897576" w:rsidRPr="00EC210F" w:rsidRDefault="0089757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2561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บริษัทได้รับการส่งเสริมสำหรับกิจการผลิตพืชผัก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ผลไม้บรรจุภาชนะผนึก เนื่องจากการปรับเปลี่ยนเครื่องจักรเพื่อเพิ่มประสิทธิภาพการผลิต สิทธิพิเศษที่สำคัญได้แก่ การได้รับลดหย่อนอากรขาเข้าสำหรับเครื่องจักร และได้ยกเว้น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เพื่อปรับปรุงประสิทธิภาพการผลิต โดยไม่รวมค่าที่ดินและทุนหมุนเวียนเป็นระยะเวลาสามปี นับแต่วันที่เริ่มมีรายได้จากการประกอบกิจการนั้น โดยภาษีเงินได้นิติบุคคลที่ได้รับยกเว้นมีมูลค่าไม่เกิน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53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055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ในกรณีที่ประกอบกิจการขาดทุนในระหว่างเวลา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ที่ได้รับยกเว้นภาษีเงินได้นิติบุคคล จะได้รับอนุญาตให้นำผลขาดทุนประจำปีไปหักออกจากกำไรสุทธิที่เกิดขึ้นภายหลังระยะเวลา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 </w:t>
      </w:r>
    </w:p>
    <w:p w14:paraId="427643B9" w14:textId="77777777" w:rsidR="00897576" w:rsidRPr="00EC210F" w:rsidRDefault="00897576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F99937D" w14:textId="3E543518" w:rsidR="00A33E32" w:rsidRPr="00DA0EF4" w:rsidRDefault="00A33E32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="00206601" w:rsidRPr="00EC21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06601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206601" w:rsidRPr="00EC21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บริษัทได้รับการส่งเสริมสำหรับการผลิตพืชผัก ผลไม้บรรจุภาชนะผนึก ชนิดผลิตภัณฑ์ พืช ผัก ผลไม้แช่แข็ง  สิทธิพิเศษที่สำคัญได้แก่ การได้รับลดหย่อนอากรขาเข้าสำหรับเครื่องจักร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ของเงินลงทุน ไม่รวมค่าที่ดินและทุนหมุนเวียนเป็นระยะเวลาห้าปี นับแต่วันที่เริ่มมีรายได้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จากการประกอบกิจการนั้น โดยภาษีเงินได้นิติบุคคลที่ได้รับยกเว้นมีมูลค่าไม่เกิน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146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 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</w:t>
      </w:r>
      <w:r w:rsidR="00A44FAD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</w:t>
      </w:r>
      <w:r w:rsidR="00A44FAD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</w:t>
      </w:r>
      <w:r w:rsidR="00FF7BB7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41BC24A3" w14:textId="7B5F8505" w:rsidR="00A33E32" w:rsidRPr="00DA0EF4" w:rsidRDefault="00DD729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A7F1B83" w14:textId="19B9284F" w:rsidR="00DD729A" w:rsidRPr="00DA0EF4" w:rsidRDefault="00DD729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พฤศจิกายน 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ได้รับการส่งเสริมสำหรับกิจการผลิตเชื้อเพลิงจากเศษวัสดุหรือขยะ หรือของเสียที่ได้จากผลผลิตทางการเกษตร สิทธิพิเศษที่สำคัญได้แก่ การได้รับลดหย่อนอากรขาเข้าสำหรับเครื่องจักร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ของเงินลงทุน ไม่รวมค่าที่ดินและทุนหมุนเวียนเป็นระยะเวลาแปดปี นับแต่วันที่เริ่มมีรายได้จากการประกอบกิจการนั้น โดยภาษีเงินได้นิติบุคคลที่ได้รับยกเว้นมีมูลค่า</w:t>
      </w:r>
      <w:r w:rsidR="00EC70D6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ไม่เกิน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58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 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</w:t>
      </w:r>
      <w:r w:rsidR="00EC70D6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</w:t>
      </w:r>
      <w:r w:rsidR="00EC70D6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</w:t>
      </w:r>
      <w:r w:rsidR="001C3F94"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6E2BCDA6" w14:textId="217D44D4" w:rsidR="00DD729A" w:rsidRPr="00DA0EF4" w:rsidRDefault="00DD729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5D1CE30" w14:textId="585E8C1C" w:rsidR="00DD729A" w:rsidRDefault="00DD729A" w:rsidP="00DD729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บริษัทได้รับการส่งเสริมสำหรับการผลิตพืชผัก ผลไม้บรรจุภาชนะผนึก </w:t>
      </w:r>
      <w:bookmarkStart w:id="41" w:name="_Hlk126951760"/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สิทธิพิเศษที่สำคัญได้แก่ </w:t>
      </w:r>
      <w:r w:rsidR="001C3F94" w:rsidRPr="00EC210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การได้รับลดหย่อนอากรขาเข้าสำหรับเครื่องจักร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และได้ยกเว้นภาษีเงินได้นิติบุคคลสำหรับกำไรสุทธิที่ได้จากการประกอบกิจการ</w:t>
      </w:r>
      <w:r w:rsidR="007E5C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ที่ได้รับการส่งเสริม รวมกันไม่เกินร้อยละ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 ไม่รวมค่าที่ดินและทุนหมุนเวียนเป็นระยะเวลาห้าปี นับแต่วันที่เริ่มมีรายได้จากการประกอบกิจการนั้น โดยภาษีเงินได้นิติบุคคลที่ได้รับยกเว้นมีมูลค่าไม่เกิน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52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960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bookmarkEnd w:id="41"/>
    <w:p w14:paraId="10C9286B" w14:textId="10204E8A" w:rsidR="00F27BCB" w:rsidRDefault="00F27BCB" w:rsidP="00DD729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271CA6A" w14:textId="1A1AFAAB" w:rsidR="00F27BCB" w:rsidRPr="00DA0EF4" w:rsidRDefault="00F27BCB" w:rsidP="001B138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เมื่อวันที่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กรกฎาคม พ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บริษัทได้รับการส่งเสริมสำหรับ</w:t>
      </w:r>
      <w:r w:rsidR="00EC210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การผลิตข้าวโพดหวาน</w:t>
      </w:r>
      <w:r w:rsidR="00964C75" w:rsidRPr="00EC210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บรรจุภาชนะผนึก</w:t>
      </w:r>
      <w:r w:rsidR="001B138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1B1387" w:rsidRPr="001B13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สิทธิพิเศษที่สำคัญได้แก่ การได้รับลดหย่อนอากรขาเข้าสำหรับเครื่องจักร และได้ยกเว้นภาษีเงินได้นิติบุคคลสำหรับกำไรสุทธิที่ได้จากการประกอบกิจการที่ได้รับการส่งเสริม รวมกันไม่เกินร้อยละ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="001B1387" w:rsidRPr="001B13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ของเงินลงทุน ไม่รวมค่าที่ดินและทุนหมุนเวียนเป็นระยะเ</w:t>
      </w:r>
      <w:r w:rsidR="001B1387" w:rsidRPr="009A5C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วลา</w:t>
      </w:r>
      <w:r w:rsidR="009A5C09" w:rsidRPr="009A5C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สาม</w:t>
      </w:r>
      <w:r w:rsidR="001B1387" w:rsidRPr="009A5C0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ปี</w:t>
      </w:r>
      <w:r w:rsidR="001B1387" w:rsidRPr="001B13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นับแต่วันที่เริ่มมีรายได้จากการประกอบกิจการนั้น โดยภาษีเงินได้นิติบุคคลที่ได้รับยกเว้นมีมูลค่าไม่เกิน </w:t>
      </w:r>
      <w:bookmarkStart w:id="42" w:name="_Hlk126952248"/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77</w:t>
      </w:r>
      <w:r w:rsidR="001B1387" w:rsidRPr="001B13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760</w:t>
      </w:r>
      <w:r w:rsidR="001B1387" w:rsidRPr="001B138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="001B1387" w:rsidRPr="001B13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bookmarkEnd w:id="42"/>
      <w:r w:rsidR="001B1387" w:rsidRPr="001B13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บาท ในกรณีที่ประกอบกิจการขาดทุนในระหว่างเวลาที่ได้รับยกเว้นภาษีเงินได้นิติบุคคล จะได้รับอนุญาตให้นำผลขาดทุนประจำปีไปหักออกจากกำไรสุทธิที่เกิดขึ้นภายหลังระยะเวลาที่ได้รับยกเว้นภาษีเงินได้นิติบุคคลโดยมีกำหนดระยะเวลาไม่เกินห้าปีนับแต่วันพ้นกำหนดเวลานั้น และได้รับยกเว้นไม่ต้องนำเงินปันผลจากกิจการที่ได้รับการส่งเสริม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71FFBF6C" w14:textId="77777777" w:rsidR="00DD729A" w:rsidRPr="00DA0EF4" w:rsidRDefault="00DD729A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D64F5D" w14:textId="77777777" w:rsidR="00D83C96" w:rsidRPr="00350F70" w:rsidRDefault="00D83C96" w:rsidP="00A365C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350F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ทั้งนี้ บริษัทต้องปฏิบัติตามเงื่อนไขและข้อกำหนดต่าง ๆ ที่ได้กำหนดไว้ในบัตรส่งเสริมการลงทุนเพื่อการได้รับสิทธิและประโยชน์ดังกล่าว</w:t>
      </w:r>
    </w:p>
    <w:p w14:paraId="5DAF8DEE" w14:textId="607C199B" w:rsidR="00DB018D" w:rsidRPr="00DA0EF4" w:rsidRDefault="00DB018D" w:rsidP="00A365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E4D9EC" w14:textId="5F84C7E5" w:rsidR="008B2C58" w:rsidRPr="00DA0EF4" w:rsidRDefault="000E1F44" w:rsidP="00A365CC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รายได้จากการขายที่ได้รับการส่งเสริมการลงทุน </w:t>
      </w:r>
      <w:r w:rsidR="00453566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และที่ไม่ได้รับการส่งเสริมการลงทุน</w:t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ที่แสดงในงบกำไรขาดทุนสำหรับปีสิ้นสุด</w:t>
      </w:r>
      <w:r w:rsidR="00453566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C70BFE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70BFE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DC63A8" w:rsidRPr="00DC63A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C70BFE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70BFE" w:rsidRPr="00DA0EF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4E55A3" w:rsidRPr="004E55A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453566"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แสดงได้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tbl>
      <w:tblPr>
        <w:tblW w:w="9548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500"/>
        <w:gridCol w:w="1295"/>
        <w:gridCol w:w="1405"/>
        <w:gridCol w:w="1348"/>
      </w:tblGrid>
      <w:tr w:rsidR="00C22CAB" w:rsidRPr="00DA0EF4" w14:paraId="16DFC390" w14:textId="77777777" w:rsidTr="00AE7754">
        <w:trPr>
          <w:cantSplit/>
        </w:trPr>
        <w:tc>
          <w:tcPr>
            <w:tcW w:w="5500" w:type="dxa"/>
            <w:vAlign w:val="bottom"/>
          </w:tcPr>
          <w:p w14:paraId="1089133F" w14:textId="77777777" w:rsidR="000E1F44" w:rsidRPr="00DA0EF4" w:rsidRDefault="000E1F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0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40990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E1F44" w:rsidRPr="00DA0EF4" w14:paraId="7A445F5B" w14:textId="77777777" w:rsidTr="00AE7754">
        <w:trPr>
          <w:cantSplit/>
        </w:trPr>
        <w:tc>
          <w:tcPr>
            <w:tcW w:w="5500" w:type="dxa"/>
            <w:vAlign w:val="bottom"/>
          </w:tcPr>
          <w:p w14:paraId="215E34AB" w14:textId="77777777" w:rsidR="000E1F44" w:rsidRPr="00DA0EF4" w:rsidRDefault="000E1F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617574B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ส่วนที่ได้รับ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87CA38D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ส่วนที่ไม่ได้รับ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209B20C1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E1F44" w:rsidRPr="00DA0EF4" w14:paraId="2CD7289C" w14:textId="77777777" w:rsidTr="00AE7754">
        <w:trPr>
          <w:cantSplit/>
        </w:trPr>
        <w:tc>
          <w:tcPr>
            <w:tcW w:w="5500" w:type="dxa"/>
            <w:vAlign w:val="bottom"/>
          </w:tcPr>
          <w:p w14:paraId="2C0B1EB2" w14:textId="77777777" w:rsidR="000E1F44" w:rsidRPr="00DA0EF4" w:rsidRDefault="000E1F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1A55739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การส่งเสริม</w:t>
            </w:r>
          </w:p>
        </w:tc>
        <w:tc>
          <w:tcPr>
            <w:tcW w:w="1405" w:type="dxa"/>
            <w:vAlign w:val="bottom"/>
          </w:tcPr>
          <w:p w14:paraId="7F100743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การส่งเสริม</w:t>
            </w:r>
          </w:p>
        </w:tc>
        <w:tc>
          <w:tcPr>
            <w:tcW w:w="1348" w:type="dxa"/>
            <w:vAlign w:val="bottom"/>
          </w:tcPr>
          <w:p w14:paraId="24F38236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E1F44" w:rsidRPr="00DA0EF4" w14:paraId="63D12DE0" w14:textId="77777777" w:rsidTr="00AE7754">
        <w:trPr>
          <w:cantSplit/>
        </w:trPr>
        <w:tc>
          <w:tcPr>
            <w:tcW w:w="5500" w:type="dxa"/>
            <w:vAlign w:val="bottom"/>
          </w:tcPr>
          <w:p w14:paraId="553DBE17" w14:textId="77777777" w:rsidR="000E1F44" w:rsidRPr="00DA0EF4" w:rsidRDefault="000E1F44" w:rsidP="00A365CC">
            <w:pPr>
              <w:ind w:right="-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CB254E4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06F952F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73BAE431" w14:textId="77777777" w:rsidR="000E1F44" w:rsidRPr="00DA0EF4" w:rsidRDefault="000E1F44" w:rsidP="00A365CC">
            <w:pPr>
              <w:pStyle w:val="Heading2"/>
              <w:tabs>
                <w:tab w:val="clear" w:pos="5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0E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E1F44" w:rsidRPr="007E5C00" w14:paraId="7A89CA5F" w14:textId="77777777" w:rsidTr="00AE7754">
        <w:trPr>
          <w:cantSplit/>
        </w:trPr>
        <w:tc>
          <w:tcPr>
            <w:tcW w:w="5500" w:type="dxa"/>
            <w:vAlign w:val="bottom"/>
          </w:tcPr>
          <w:p w14:paraId="6AD9D0CD" w14:textId="77777777" w:rsidR="000E1F44" w:rsidRPr="007E5C00" w:rsidRDefault="000E1F44" w:rsidP="00A365CC">
            <w:pPr>
              <w:ind w:right="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C2DED" w14:textId="77777777" w:rsidR="000E1F44" w:rsidRPr="007E5C00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AB4D6" w14:textId="77777777" w:rsidR="000E1F44" w:rsidRPr="007E5C00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86A7C" w14:textId="77777777" w:rsidR="000E1F44" w:rsidRPr="007E5C00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E1F44" w:rsidRPr="00DA0EF4" w14:paraId="1BEE5540" w14:textId="77777777" w:rsidTr="00AE7754">
        <w:trPr>
          <w:cantSplit/>
        </w:trPr>
        <w:tc>
          <w:tcPr>
            <w:tcW w:w="5500" w:type="dxa"/>
            <w:vAlign w:val="bottom"/>
          </w:tcPr>
          <w:p w14:paraId="1325889D" w14:textId="7B05BF57" w:rsidR="000E1F44" w:rsidRPr="00DA0EF4" w:rsidRDefault="00DC63A8" w:rsidP="00A365C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C63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1F6AA4E" w14:textId="77777777" w:rsidR="000E1F44" w:rsidRPr="00DA0EF4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EF03FD1" w14:textId="77777777" w:rsidR="000E1F44" w:rsidRPr="00DA0EF4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8" w:type="dxa"/>
            <w:shd w:val="clear" w:color="auto" w:fill="FAFAFA"/>
            <w:vAlign w:val="bottom"/>
          </w:tcPr>
          <w:p w14:paraId="31CCE15C" w14:textId="77777777" w:rsidR="000E1F44" w:rsidRPr="00DA0EF4" w:rsidRDefault="000E1F44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0E1F44" w:rsidRPr="00DA0EF4" w14:paraId="258DDBCA" w14:textId="77777777" w:rsidTr="00292258">
        <w:trPr>
          <w:cantSplit/>
        </w:trPr>
        <w:tc>
          <w:tcPr>
            <w:tcW w:w="5500" w:type="dxa"/>
            <w:vAlign w:val="bottom"/>
          </w:tcPr>
          <w:p w14:paraId="21492F06" w14:textId="77777777" w:rsidR="000E1F44" w:rsidRPr="00DA0EF4" w:rsidRDefault="000E1F44" w:rsidP="00A365C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รายได้จากการขาย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DCA8E" w14:textId="1F6C9CC8" w:rsidR="000E1F44" w:rsidRPr="00DA0EF4" w:rsidRDefault="00836E5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698</w:t>
            </w:r>
            <w:r w:rsidR="00F402D7" w:rsidRPr="00F40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432</w:t>
            </w:r>
            <w:r w:rsidR="00F402D7" w:rsidRPr="00F40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067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0671A" w14:textId="38EB9936" w:rsidR="00F27BCB" w:rsidRPr="00F27BCB" w:rsidRDefault="00836E55" w:rsidP="00F27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F402D7" w:rsidRPr="00F40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218</w:t>
            </w:r>
            <w:r w:rsidR="00F402D7" w:rsidRPr="00F40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212</w:t>
            </w:r>
            <w:r w:rsidR="00F402D7" w:rsidRPr="00F40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030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02F27" w14:textId="7CB72253" w:rsidR="000E1F44" w:rsidRPr="00DA0EF4" w:rsidRDefault="00836E55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F402D7" w:rsidRPr="00F40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916</w:t>
            </w:r>
            <w:r w:rsidR="00F402D7" w:rsidRPr="00F40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644</w:t>
            </w:r>
            <w:r w:rsidR="00F402D7" w:rsidRPr="00F402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097</w:t>
            </w:r>
          </w:p>
        </w:tc>
      </w:tr>
      <w:tr w:rsidR="00C60AD8" w:rsidRPr="00DA0EF4" w14:paraId="27B7FAA8" w14:textId="77777777" w:rsidTr="00AE7754">
        <w:trPr>
          <w:cantSplit/>
        </w:trPr>
        <w:tc>
          <w:tcPr>
            <w:tcW w:w="5500" w:type="dxa"/>
            <w:vAlign w:val="bottom"/>
          </w:tcPr>
          <w:p w14:paraId="4E358828" w14:textId="77777777" w:rsidR="00C60AD8" w:rsidRPr="00DA0EF4" w:rsidRDefault="00C60AD8" w:rsidP="00A365CC">
            <w:pPr>
              <w:ind w:right="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6B55413" w14:textId="47D13E56" w:rsidR="00C60AD8" w:rsidRPr="00DA0EF4" w:rsidRDefault="00C60AD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5674C2C" w14:textId="4151493A" w:rsidR="0052113C" w:rsidRPr="00DA0EF4" w:rsidRDefault="0052113C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06E203C9" w14:textId="77777777" w:rsidR="00C60AD8" w:rsidRPr="00DA0EF4" w:rsidRDefault="00C60AD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60AD8" w:rsidRPr="00DA0EF4" w14:paraId="68E43D27" w14:textId="77777777" w:rsidTr="00AE7754">
        <w:trPr>
          <w:cantSplit/>
        </w:trPr>
        <w:tc>
          <w:tcPr>
            <w:tcW w:w="5500" w:type="dxa"/>
            <w:vAlign w:val="bottom"/>
          </w:tcPr>
          <w:p w14:paraId="5817C131" w14:textId="7646D6E7" w:rsidR="00C60AD8" w:rsidRPr="00DA0EF4" w:rsidRDefault="004E55A3" w:rsidP="00A365C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E55A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836E55" w:rsidRPr="00836E5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vAlign w:val="bottom"/>
          </w:tcPr>
          <w:p w14:paraId="225B5D8D" w14:textId="77777777" w:rsidR="00C60AD8" w:rsidRPr="00DA0EF4" w:rsidRDefault="00C60AD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05" w:type="dxa"/>
            <w:vAlign w:val="bottom"/>
          </w:tcPr>
          <w:p w14:paraId="2620C184" w14:textId="77777777" w:rsidR="00C60AD8" w:rsidRPr="00DA0EF4" w:rsidRDefault="00C60AD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8" w:type="dxa"/>
            <w:vAlign w:val="bottom"/>
          </w:tcPr>
          <w:p w14:paraId="51ACAFE1" w14:textId="77777777" w:rsidR="00C60AD8" w:rsidRPr="00DA0EF4" w:rsidRDefault="00C60AD8" w:rsidP="00A365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BF1AC3" w:rsidRPr="00DA0EF4" w14:paraId="370C3B69" w14:textId="77777777" w:rsidTr="00AE7754">
        <w:trPr>
          <w:cantSplit/>
        </w:trPr>
        <w:tc>
          <w:tcPr>
            <w:tcW w:w="5500" w:type="dxa"/>
            <w:vAlign w:val="bottom"/>
          </w:tcPr>
          <w:p w14:paraId="170AE905" w14:textId="77777777" w:rsidR="00BF1AC3" w:rsidRPr="00DA0EF4" w:rsidRDefault="00BF1AC3" w:rsidP="00BF1A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รายได้จากการขาย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89A3538" w14:textId="5E8AF8BC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414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103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364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EF854FF" w14:textId="6895B136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1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554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828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652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47E1A88E" w14:textId="480FF597" w:rsidR="00BF1AC3" w:rsidRPr="00DA0EF4" w:rsidRDefault="00836E55" w:rsidP="00BF1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2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968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932</w:t>
            </w:r>
            <w:r w:rsidR="00BF1AC3" w:rsidRPr="00DA0EF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zh-CN"/>
              </w:rPr>
              <w:t>,</w:t>
            </w:r>
            <w:r w:rsidRPr="00836E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/>
              </w:rPr>
              <w:t>016</w:t>
            </w:r>
          </w:p>
        </w:tc>
      </w:tr>
    </w:tbl>
    <w:p w14:paraId="138DDFFD" w14:textId="77777777" w:rsidR="00897576" w:rsidRDefault="006C79C6" w:rsidP="00B919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5AEA" w:rsidRPr="00DA0EF4" w14:paraId="6C2EE768" w14:textId="77777777" w:rsidTr="000528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BD533C" w14:textId="2375CE28" w:rsidR="00C85AEA" w:rsidRPr="00DA0EF4" w:rsidRDefault="00836E55" w:rsidP="00052828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36E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C85AEA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85AEA" w:rsidRPr="00DA0E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5E706CFA" w14:textId="77777777" w:rsidR="00C85AEA" w:rsidRPr="00DA0EF4" w:rsidRDefault="00C85AEA" w:rsidP="00C85AE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1197C0" w14:textId="77777777" w:rsidR="00C85AEA" w:rsidRPr="00DA0EF4" w:rsidRDefault="00C85AEA" w:rsidP="00C85AEA">
      <w:pPr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 w:rsidRPr="00DA0EF4"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  <w:t>การจ่ายเงินปันผล</w:t>
      </w:r>
    </w:p>
    <w:p w14:paraId="2FF76DED" w14:textId="77777777" w:rsidR="00C85AEA" w:rsidRPr="00DA0EF4" w:rsidRDefault="00C85AEA" w:rsidP="00C85AE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9E918FA" w14:textId="43F8719C" w:rsidR="00CD1D8D" w:rsidRPr="007607AC" w:rsidRDefault="00EE0F63" w:rsidP="00A537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50"/>
        </w:tabs>
        <w:spacing w:line="240" w:lineRule="auto"/>
        <w:jc w:val="thaiDistribute"/>
        <w:rPr>
          <w:rFonts w:ascii="Arial" w:hAnsi="Arial" w:cs="Cordia New"/>
          <w:sz w:val="18"/>
          <w:szCs w:val="18"/>
          <w:lang w:val="en-US"/>
        </w:rPr>
      </w:pP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22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กุมภาพันธ์ 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คณะกรรมการมีมติอนุมัติให้พิจารณาการจ่ายปันผลสำหรับผลการดำเนินงานประจำปี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ในอัตราหุ้นละ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607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0.15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B607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96.75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อย่างไรก็ตาม บริษัทได้จ่ายเงินปันผลระหว่างกาลไปแล้วในอัตราหุ้นละ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รวมเป็นเงินจำนวน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เมื่อวันที่ </w:t>
      </w:r>
      <w:r w:rsidR="00B607B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607B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ธันวาคม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836E55" w:rsidRPr="00836E5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2565</w:t>
      </w:r>
      <w:r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คงเหลือการจ่ายหุ้นละ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B258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0.10</w:t>
      </w:r>
      <w:r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บาท เป็นจำนวนเงินทั้งสิ้น </w:t>
      </w:r>
      <w:r w:rsidR="00B258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64.50</w:t>
      </w:r>
      <w:r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ล้านบาท</w:t>
      </w:r>
      <w:r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587E6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ทั้งนี้จะต้องนำเสนอต่อที่ประชุมสามัญผู้ถือหุ้น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ประจำปี พ.ศ. </w:t>
      </w:r>
      <w:r w:rsidR="00836E55" w:rsidRPr="00836E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A0E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เพื่อพิจารณาอนุมัติต่อไป</w:t>
      </w:r>
    </w:p>
    <w:p w14:paraId="0C54ABB6" w14:textId="77777777" w:rsidR="001A713D" w:rsidRPr="0062383C" w:rsidRDefault="001A713D" w:rsidP="00B9194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sectPr w:rsidR="001A713D" w:rsidRPr="0062383C" w:rsidSect="0000041B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1B850" w14:textId="77777777" w:rsidR="002611C4" w:rsidRDefault="002611C4">
      <w:r>
        <w:separator/>
      </w:r>
    </w:p>
  </w:endnote>
  <w:endnote w:type="continuationSeparator" w:id="0">
    <w:p w14:paraId="2F4DCBEE" w14:textId="77777777" w:rsidR="002611C4" w:rsidRDefault="00261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707DE" w14:textId="77777777" w:rsidR="00EC70D6" w:rsidRPr="00205812" w:rsidRDefault="00EC70D6" w:rsidP="00E502F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205812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05812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05812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71</w:t>
    </w:r>
    <w:r w:rsidRPr="00205812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C3045" w14:textId="77777777" w:rsidR="00EC70D6" w:rsidRPr="003D28D0" w:rsidRDefault="00EC70D6" w:rsidP="0044234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sz w:val="28"/>
        <w:szCs w:val="28"/>
        <w:lang w:val="en-GB"/>
      </w:rPr>
    </w:pPr>
    <w:r w:rsidRPr="003D28D0">
      <w:rPr>
        <w:rStyle w:val="PageNumber"/>
        <w:rFonts w:ascii="Angsana New" w:hAnsi="Angsana New"/>
        <w:sz w:val="28"/>
        <w:szCs w:val="28"/>
      </w:rPr>
      <w:fldChar w:fldCharType="begin"/>
    </w:r>
    <w:r w:rsidRPr="003D28D0">
      <w:rPr>
        <w:rStyle w:val="PageNumber"/>
        <w:rFonts w:ascii="Angsana New" w:hAnsi="Angsana New"/>
        <w:sz w:val="28"/>
        <w:szCs w:val="28"/>
        <w:lang w:val="en-GB"/>
      </w:rPr>
      <w:instrText xml:space="preserve"> PAGE </w:instrText>
    </w:r>
    <w:r w:rsidRPr="003D28D0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  <w:lang w:val="en-GB"/>
      </w:rPr>
      <w:t>17</w:t>
    </w:r>
    <w:r w:rsidRPr="003D28D0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9A4BC" w14:textId="77777777" w:rsidR="002611C4" w:rsidRDefault="002611C4">
      <w:r>
        <w:separator/>
      </w:r>
    </w:p>
  </w:footnote>
  <w:footnote w:type="continuationSeparator" w:id="0">
    <w:p w14:paraId="728369F5" w14:textId="77777777" w:rsidR="002611C4" w:rsidRDefault="00261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1D64A" w14:textId="77777777" w:rsidR="00EC70D6" w:rsidRPr="00205812" w:rsidRDefault="00EC70D6" w:rsidP="00205812">
    <w:pPr>
      <w:jc w:val="thaiDistribute"/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cs/>
        <w:lang w:eastAsia="th-TH"/>
      </w:rPr>
    </w:pPr>
    <w:r w:rsidRPr="00205812"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cs/>
        <w:lang w:eastAsia="th-TH"/>
      </w:rPr>
      <w:t>บริษัท ซันสวีท จำกัด</w:t>
    </w:r>
    <w:r w:rsidRPr="00205812"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lang w:eastAsia="th-TH"/>
      </w:rPr>
      <w:t xml:space="preserve"> </w:t>
    </w:r>
    <w:r w:rsidRPr="00205812">
      <w:rPr>
        <w:rFonts w:ascii="Browallia New" w:eastAsia="Arial Unicode MS" w:hAnsi="Browallia New" w:cs="Browallia New"/>
        <w:b/>
        <w:bCs/>
        <w:snapToGrid w:val="0"/>
        <w:color w:val="000000"/>
        <w:sz w:val="26"/>
        <w:szCs w:val="26"/>
        <w:cs/>
        <w:lang w:eastAsia="th-TH"/>
      </w:rPr>
      <w:t>(มหาชน)</w:t>
    </w:r>
  </w:p>
  <w:p w14:paraId="44569519" w14:textId="77777777" w:rsidR="00EC70D6" w:rsidRPr="00205812" w:rsidRDefault="00EC70D6" w:rsidP="00205812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205812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8A2AD1C" w14:textId="593FD09A" w:rsidR="00EC70D6" w:rsidRPr="00971A5E" w:rsidRDefault="00EC70D6" w:rsidP="00205812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20581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20581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20581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ธันวาคม</w:t>
    </w:r>
    <w:r w:rsidRPr="0020581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20581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DC63A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84D17E2"/>
    <w:multiLevelType w:val="hybridMultilevel"/>
    <w:tmpl w:val="51CC851C"/>
    <w:lvl w:ilvl="0" w:tplc="E6E471E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BCD6A82"/>
    <w:multiLevelType w:val="hybridMultilevel"/>
    <w:tmpl w:val="843C6A92"/>
    <w:lvl w:ilvl="0" w:tplc="37702294">
      <w:start w:val="1"/>
      <w:numFmt w:val="thaiLetters"/>
      <w:lvlText w:val="%1)"/>
      <w:lvlJc w:val="left"/>
      <w:pPr>
        <w:ind w:left="540" w:hanging="492"/>
      </w:pPr>
      <w:rPr>
        <w:rFonts w:hint="default"/>
      </w:rPr>
    </w:lvl>
    <w:lvl w:ilvl="1" w:tplc="E6E471EC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1848" w:hanging="180"/>
      </w:pPr>
    </w:lvl>
    <w:lvl w:ilvl="3" w:tplc="0809000F" w:tentative="1">
      <w:start w:val="1"/>
      <w:numFmt w:val="decimal"/>
      <w:lvlText w:val="%4."/>
      <w:lvlJc w:val="left"/>
      <w:pPr>
        <w:ind w:left="2568" w:hanging="360"/>
      </w:pPr>
    </w:lvl>
    <w:lvl w:ilvl="4" w:tplc="08090019" w:tentative="1">
      <w:start w:val="1"/>
      <w:numFmt w:val="lowerLetter"/>
      <w:lvlText w:val="%5."/>
      <w:lvlJc w:val="left"/>
      <w:pPr>
        <w:ind w:left="3288" w:hanging="360"/>
      </w:pPr>
    </w:lvl>
    <w:lvl w:ilvl="5" w:tplc="0809001B" w:tentative="1">
      <w:start w:val="1"/>
      <w:numFmt w:val="lowerRoman"/>
      <w:lvlText w:val="%6."/>
      <w:lvlJc w:val="right"/>
      <w:pPr>
        <w:ind w:left="4008" w:hanging="180"/>
      </w:pPr>
    </w:lvl>
    <w:lvl w:ilvl="6" w:tplc="0809000F" w:tentative="1">
      <w:start w:val="1"/>
      <w:numFmt w:val="decimal"/>
      <w:lvlText w:val="%7."/>
      <w:lvlJc w:val="left"/>
      <w:pPr>
        <w:ind w:left="4728" w:hanging="360"/>
      </w:pPr>
    </w:lvl>
    <w:lvl w:ilvl="7" w:tplc="08090019" w:tentative="1">
      <w:start w:val="1"/>
      <w:numFmt w:val="lowerLetter"/>
      <w:lvlText w:val="%8."/>
      <w:lvlJc w:val="left"/>
      <w:pPr>
        <w:ind w:left="5448" w:hanging="360"/>
      </w:pPr>
    </w:lvl>
    <w:lvl w:ilvl="8" w:tplc="08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0BF32814"/>
    <w:multiLevelType w:val="hybridMultilevel"/>
    <w:tmpl w:val="956278CA"/>
    <w:lvl w:ilvl="0" w:tplc="A6C695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551323"/>
    <w:multiLevelType w:val="hybridMultilevel"/>
    <w:tmpl w:val="0FF69932"/>
    <w:lvl w:ilvl="0" w:tplc="003080C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446364"/>
    <w:multiLevelType w:val="hybridMultilevel"/>
    <w:tmpl w:val="93ACB864"/>
    <w:lvl w:ilvl="0" w:tplc="003080C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450A6"/>
    <w:multiLevelType w:val="hybridMultilevel"/>
    <w:tmpl w:val="EB90801A"/>
    <w:lvl w:ilvl="0" w:tplc="0E58C9B2">
      <w:start w:val="1"/>
      <w:numFmt w:val="decimal"/>
      <w:lvlText w:val="%1."/>
      <w:lvlJc w:val="left"/>
      <w:pPr>
        <w:ind w:left="9144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9864" w:hanging="360"/>
      </w:pPr>
    </w:lvl>
    <w:lvl w:ilvl="2" w:tplc="0409001B" w:tentative="1">
      <w:start w:val="1"/>
      <w:numFmt w:val="lowerRoman"/>
      <w:lvlText w:val="%3."/>
      <w:lvlJc w:val="right"/>
      <w:pPr>
        <w:ind w:left="10584" w:hanging="180"/>
      </w:pPr>
    </w:lvl>
    <w:lvl w:ilvl="3" w:tplc="0409000F" w:tentative="1">
      <w:start w:val="1"/>
      <w:numFmt w:val="decimal"/>
      <w:lvlText w:val="%4."/>
      <w:lvlJc w:val="left"/>
      <w:pPr>
        <w:ind w:left="11304" w:hanging="360"/>
      </w:pPr>
    </w:lvl>
    <w:lvl w:ilvl="4" w:tplc="04090019" w:tentative="1">
      <w:start w:val="1"/>
      <w:numFmt w:val="lowerLetter"/>
      <w:lvlText w:val="%5."/>
      <w:lvlJc w:val="left"/>
      <w:pPr>
        <w:ind w:left="12024" w:hanging="360"/>
      </w:pPr>
    </w:lvl>
    <w:lvl w:ilvl="5" w:tplc="0409001B" w:tentative="1">
      <w:start w:val="1"/>
      <w:numFmt w:val="lowerRoman"/>
      <w:lvlText w:val="%6."/>
      <w:lvlJc w:val="right"/>
      <w:pPr>
        <w:ind w:left="12744" w:hanging="180"/>
      </w:pPr>
    </w:lvl>
    <w:lvl w:ilvl="6" w:tplc="0409000F" w:tentative="1">
      <w:start w:val="1"/>
      <w:numFmt w:val="decimal"/>
      <w:lvlText w:val="%7."/>
      <w:lvlJc w:val="left"/>
      <w:pPr>
        <w:ind w:left="13464" w:hanging="360"/>
      </w:pPr>
    </w:lvl>
    <w:lvl w:ilvl="7" w:tplc="04090019" w:tentative="1">
      <w:start w:val="1"/>
      <w:numFmt w:val="lowerLetter"/>
      <w:lvlText w:val="%8."/>
      <w:lvlJc w:val="left"/>
      <w:pPr>
        <w:ind w:left="14184" w:hanging="360"/>
      </w:pPr>
    </w:lvl>
    <w:lvl w:ilvl="8" w:tplc="0409001B" w:tentative="1">
      <w:start w:val="1"/>
      <w:numFmt w:val="lowerRoman"/>
      <w:lvlText w:val="%9."/>
      <w:lvlJc w:val="right"/>
      <w:pPr>
        <w:ind w:left="14904" w:hanging="180"/>
      </w:pPr>
    </w:lvl>
  </w:abstractNum>
  <w:abstractNum w:abstractNumId="8" w15:restartNumberingAfterBreak="0">
    <w:nsid w:val="22BA7D94"/>
    <w:multiLevelType w:val="hybridMultilevel"/>
    <w:tmpl w:val="254AE1A0"/>
    <w:lvl w:ilvl="0" w:tplc="37702294">
      <w:start w:val="1"/>
      <w:numFmt w:val="thaiLetters"/>
      <w:lvlText w:val="%1)"/>
      <w:lvlJc w:val="left"/>
      <w:pPr>
        <w:ind w:left="540" w:hanging="492"/>
      </w:pPr>
      <w:rPr>
        <w:rFonts w:hint="default"/>
      </w:rPr>
    </w:lvl>
    <w:lvl w:ilvl="1" w:tplc="4648B0E8">
      <w:numFmt w:val="bullet"/>
      <w:lvlText w:val="•"/>
      <w:lvlJc w:val="left"/>
      <w:pPr>
        <w:ind w:left="1128" w:hanging="360"/>
      </w:pPr>
      <w:rPr>
        <w:rFonts w:ascii="Browallia New" w:eastAsia="Cordia New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1848" w:hanging="180"/>
      </w:pPr>
    </w:lvl>
    <w:lvl w:ilvl="3" w:tplc="0809000F" w:tentative="1">
      <w:start w:val="1"/>
      <w:numFmt w:val="decimal"/>
      <w:lvlText w:val="%4."/>
      <w:lvlJc w:val="left"/>
      <w:pPr>
        <w:ind w:left="2568" w:hanging="360"/>
      </w:pPr>
    </w:lvl>
    <w:lvl w:ilvl="4" w:tplc="08090019" w:tentative="1">
      <w:start w:val="1"/>
      <w:numFmt w:val="lowerLetter"/>
      <w:lvlText w:val="%5."/>
      <w:lvlJc w:val="left"/>
      <w:pPr>
        <w:ind w:left="3288" w:hanging="360"/>
      </w:pPr>
    </w:lvl>
    <w:lvl w:ilvl="5" w:tplc="0809001B" w:tentative="1">
      <w:start w:val="1"/>
      <w:numFmt w:val="lowerRoman"/>
      <w:lvlText w:val="%6."/>
      <w:lvlJc w:val="right"/>
      <w:pPr>
        <w:ind w:left="4008" w:hanging="180"/>
      </w:pPr>
    </w:lvl>
    <w:lvl w:ilvl="6" w:tplc="0809000F" w:tentative="1">
      <w:start w:val="1"/>
      <w:numFmt w:val="decimal"/>
      <w:lvlText w:val="%7."/>
      <w:lvlJc w:val="left"/>
      <w:pPr>
        <w:ind w:left="4728" w:hanging="360"/>
      </w:pPr>
    </w:lvl>
    <w:lvl w:ilvl="7" w:tplc="08090019" w:tentative="1">
      <w:start w:val="1"/>
      <w:numFmt w:val="lowerLetter"/>
      <w:lvlText w:val="%8."/>
      <w:lvlJc w:val="left"/>
      <w:pPr>
        <w:ind w:left="5448" w:hanging="360"/>
      </w:pPr>
    </w:lvl>
    <w:lvl w:ilvl="8" w:tplc="08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348BE"/>
    <w:multiLevelType w:val="hybridMultilevel"/>
    <w:tmpl w:val="642A2900"/>
    <w:lvl w:ilvl="0" w:tplc="44445020">
      <w:start w:val="5"/>
      <w:numFmt w:val="bullet"/>
      <w:lvlText w:val="-"/>
      <w:lvlJc w:val="left"/>
      <w:pPr>
        <w:ind w:left="114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AB469A5"/>
    <w:multiLevelType w:val="hybridMultilevel"/>
    <w:tmpl w:val="D10A227A"/>
    <w:lvl w:ilvl="0" w:tplc="07F80B5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E32BC8"/>
    <w:multiLevelType w:val="hybridMultilevel"/>
    <w:tmpl w:val="B25E5844"/>
    <w:lvl w:ilvl="0" w:tplc="9C529080">
      <w:start w:val="1"/>
      <w:numFmt w:val="thaiLetters"/>
      <w:lvlText w:val="%1)"/>
      <w:lvlJc w:val="left"/>
      <w:pPr>
        <w:ind w:left="3196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4" w15:restartNumberingAfterBreak="0">
    <w:nsid w:val="39F367B8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7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D55E0"/>
    <w:multiLevelType w:val="hybridMultilevel"/>
    <w:tmpl w:val="BC70C686"/>
    <w:lvl w:ilvl="0" w:tplc="A6C695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190570F"/>
    <w:multiLevelType w:val="hybridMultilevel"/>
    <w:tmpl w:val="CE787EA2"/>
    <w:lvl w:ilvl="0" w:tplc="9D3EEBBE">
      <w:start w:val="1"/>
      <w:numFmt w:val="thaiLetters"/>
      <w:lvlText w:val="%1)"/>
      <w:lvlJc w:val="left"/>
      <w:pPr>
        <w:ind w:left="1080" w:hanging="36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048F9"/>
    <w:multiLevelType w:val="hybridMultilevel"/>
    <w:tmpl w:val="CE787EA2"/>
    <w:lvl w:ilvl="0" w:tplc="9D3EEBBE">
      <w:start w:val="1"/>
      <w:numFmt w:val="thaiLetters"/>
      <w:lvlText w:val="%1)"/>
      <w:lvlJc w:val="left"/>
      <w:pPr>
        <w:ind w:left="1080" w:hanging="36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426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146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8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7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4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186" w:hanging="360"/>
      </w:pPr>
      <w:rPr>
        <w:rFonts w:ascii="Wingdings" w:hAnsi="Wingdings" w:hint="default"/>
      </w:rPr>
    </w:lvl>
  </w:abstractNum>
  <w:abstractNum w:abstractNumId="24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F892144"/>
    <w:multiLevelType w:val="hybridMultilevel"/>
    <w:tmpl w:val="2AB6E1FA"/>
    <w:lvl w:ilvl="0" w:tplc="C3BCB32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24933C8"/>
    <w:multiLevelType w:val="hybridMultilevel"/>
    <w:tmpl w:val="EF38F7DE"/>
    <w:lvl w:ilvl="0" w:tplc="96360CA4">
      <w:start w:val="1"/>
      <w:numFmt w:val="thaiLetters"/>
      <w:lvlText w:val="%1)"/>
      <w:lvlJc w:val="left"/>
      <w:pPr>
        <w:ind w:left="1080" w:hanging="36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7"/>
  </w:num>
  <w:num w:numId="3">
    <w:abstractNumId w:val="21"/>
  </w:num>
  <w:num w:numId="4">
    <w:abstractNumId w:val="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6"/>
  </w:num>
  <w:num w:numId="8">
    <w:abstractNumId w:val="12"/>
  </w:num>
  <w:num w:numId="9">
    <w:abstractNumId w:val="18"/>
  </w:num>
  <w:num w:numId="10">
    <w:abstractNumId w:val="24"/>
  </w:num>
  <w:num w:numId="11">
    <w:abstractNumId w:val="1"/>
  </w:num>
  <w:num w:numId="12">
    <w:abstractNumId w:val="5"/>
  </w:num>
  <w:num w:numId="13">
    <w:abstractNumId w:val="11"/>
  </w:num>
  <w:num w:numId="14">
    <w:abstractNumId w:val="8"/>
  </w:num>
  <w:num w:numId="15">
    <w:abstractNumId w:val="10"/>
  </w:num>
  <w:num w:numId="16">
    <w:abstractNumId w:val="6"/>
  </w:num>
  <w:num w:numId="17">
    <w:abstractNumId w:val="4"/>
  </w:num>
  <w:num w:numId="18">
    <w:abstractNumId w:val="26"/>
  </w:num>
  <w:num w:numId="19">
    <w:abstractNumId w:val="22"/>
  </w:num>
  <w:num w:numId="20">
    <w:abstractNumId w:val="3"/>
  </w:num>
  <w:num w:numId="21">
    <w:abstractNumId w:val="23"/>
  </w:num>
  <w:num w:numId="22">
    <w:abstractNumId w:val="9"/>
  </w:num>
  <w:num w:numId="23">
    <w:abstractNumId w:val="2"/>
  </w:num>
  <w:num w:numId="24">
    <w:abstractNumId w:val="17"/>
  </w:num>
  <w:num w:numId="25">
    <w:abstractNumId w:val="14"/>
  </w:num>
  <w:num w:numId="26">
    <w:abstractNumId w:val="19"/>
  </w:num>
  <w:num w:numId="27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10896"/>
    <w:rsid w:val="00000134"/>
    <w:rsid w:val="0000041B"/>
    <w:rsid w:val="00000425"/>
    <w:rsid w:val="00000F90"/>
    <w:rsid w:val="000031EC"/>
    <w:rsid w:val="00003694"/>
    <w:rsid w:val="000039CF"/>
    <w:rsid w:val="000040C7"/>
    <w:rsid w:val="00004574"/>
    <w:rsid w:val="0000459A"/>
    <w:rsid w:val="00005ECB"/>
    <w:rsid w:val="0000666E"/>
    <w:rsid w:val="00006F44"/>
    <w:rsid w:val="000070FE"/>
    <w:rsid w:val="00007174"/>
    <w:rsid w:val="00007FC8"/>
    <w:rsid w:val="000102E6"/>
    <w:rsid w:val="000106A6"/>
    <w:rsid w:val="00010959"/>
    <w:rsid w:val="00010E11"/>
    <w:rsid w:val="00011769"/>
    <w:rsid w:val="00011B59"/>
    <w:rsid w:val="00011F0A"/>
    <w:rsid w:val="00012C9D"/>
    <w:rsid w:val="00012E5D"/>
    <w:rsid w:val="00012E7D"/>
    <w:rsid w:val="00013A7F"/>
    <w:rsid w:val="00014BE3"/>
    <w:rsid w:val="00014C53"/>
    <w:rsid w:val="00014F62"/>
    <w:rsid w:val="0001606F"/>
    <w:rsid w:val="00016383"/>
    <w:rsid w:val="00016A08"/>
    <w:rsid w:val="00016B9D"/>
    <w:rsid w:val="00017750"/>
    <w:rsid w:val="00017CCF"/>
    <w:rsid w:val="00020BC8"/>
    <w:rsid w:val="00021461"/>
    <w:rsid w:val="0002153D"/>
    <w:rsid w:val="000215D4"/>
    <w:rsid w:val="0002163A"/>
    <w:rsid w:val="00021A7F"/>
    <w:rsid w:val="00021EE2"/>
    <w:rsid w:val="0002256F"/>
    <w:rsid w:val="000226E3"/>
    <w:rsid w:val="0002308E"/>
    <w:rsid w:val="00023856"/>
    <w:rsid w:val="00024416"/>
    <w:rsid w:val="0002454D"/>
    <w:rsid w:val="000246F2"/>
    <w:rsid w:val="00025655"/>
    <w:rsid w:val="000256F5"/>
    <w:rsid w:val="00025DE5"/>
    <w:rsid w:val="00026192"/>
    <w:rsid w:val="0002681A"/>
    <w:rsid w:val="00026F66"/>
    <w:rsid w:val="000271CC"/>
    <w:rsid w:val="000277F9"/>
    <w:rsid w:val="0002789C"/>
    <w:rsid w:val="00027D97"/>
    <w:rsid w:val="0003075E"/>
    <w:rsid w:val="000313DD"/>
    <w:rsid w:val="000323F2"/>
    <w:rsid w:val="000337B3"/>
    <w:rsid w:val="000345FE"/>
    <w:rsid w:val="00035170"/>
    <w:rsid w:val="00036CFB"/>
    <w:rsid w:val="00036D69"/>
    <w:rsid w:val="00036EE6"/>
    <w:rsid w:val="00037947"/>
    <w:rsid w:val="00037959"/>
    <w:rsid w:val="000379EE"/>
    <w:rsid w:val="00037FB7"/>
    <w:rsid w:val="00041352"/>
    <w:rsid w:val="0004158E"/>
    <w:rsid w:val="000416A8"/>
    <w:rsid w:val="0004178F"/>
    <w:rsid w:val="00041DD7"/>
    <w:rsid w:val="000420C9"/>
    <w:rsid w:val="00042129"/>
    <w:rsid w:val="0004235D"/>
    <w:rsid w:val="00042BBB"/>
    <w:rsid w:val="0004338F"/>
    <w:rsid w:val="00043723"/>
    <w:rsid w:val="000438E2"/>
    <w:rsid w:val="000447C4"/>
    <w:rsid w:val="0004491F"/>
    <w:rsid w:val="000452E4"/>
    <w:rsid w:val="000454F8"/>
    <w:rsid w:val="00045C48"/>
    <w:rsid w:val="00045DB0"/>
    <w:rsid w:val="00046F0F"/>
    <w:rsid w:val="000473A7"/>
    <w:rsid w:val="00047535"/>
    <w:rsid w:val="00047698"/>
    <w:rsid w:val="00047A05"/>
    <w:rsid w:val="00047A34"/>
    <w:rsid w:val="00047B51"/>
    <w:rsid w:val="00050635"/>
    <w:rsid w:val="000509A2"/>
    <w:rsid w:val="00050C65"/>
    <w:rsid w:val="00050FEB"/>
    <w:rsid w:val="0005111B"/>
    <w:rsid w:val="00051507"/>
    <w:rsid w:val="000522C6"/>
    <w:rsid w:val="000527B4"/>
    <w:rsid w:val="00052AB8"/>
    <w:rsid w:val="00052C7B"/>
    <w:rsid w:val="00052E4D"/>
    <w:rsid w:val="00053361"/>
    <w:rsid w:val="000534B4"/>
    <w:rsid w:val="00053A96"/>
    <w:rsid w:val="00053D5D"/>
    <w:rsid w:val="000543C2"/>
    <w:rsid w:val="0005442F"/>
    <w:rsid w:val="00054476"/>
    <w:rsid w:val="00055D3D"/>
    <w:rsid w:val="000567E9"/>
    <w:rsid w:val="00056DB6"/>
    <w:rsid w:val="00057399"/>
    <w:rsid w:val="000578AE"/>
    <w:rsid w:val="00057983"/>
    <w:rsid w:val="00057AC8"/>
    <w:rsid w:val="000601EC"/>
    <w:rsid w:val="00060CD1"/>
    <w:rsid w:val="00061B16"/>
    <w:rsid w:val="00061C23"/>
    <w:rsid w:val="00062C58"/>
    <w:rsid w:val="00063909"/>
    <w:rsid w:val="00064011"/>
    <w:rsid w:val="00064050"/>
    <w:rsid w:val="000648F0"/>
    <w:rsid w:val="00064CAE"/>
    <w:rsid w:val="00064F2B"/>
    <w:rsid w:val="000659C9"/>
    <w:rsid w:val="00065D11"/>
    <w:rsid w:val="00066033"/>
    <w:rsid w:val="00066321"/>
    <w:rsid w:val="000669D7"/>
    <w:rsid w:val="00066BE4"/>
    <w:rsid w:val="00066DEF"/>
    <w:rsid w:val="00067269"/>
    <w:rsid w:val="000675B7"/>
    <w:rsid w:val="00067AEE"/>
    <w:rsid w:val="00070619"/>
    <w:rsid w:val="000706E8"/>
    <w:rsid w:val="00070B81"/>
    <w:rsid w:val="00070D1A"/>
    <w:rsid w:val="00070D27"/>
    <w:rsid w:val="00070F6D"/>
    <w:rsid w:val="000735C7"/>
    <w:rsid w:val="00073BF2"/>
    <w:rsid w:val="00073EF0"/>
    <w:rsid w:val="0007472E"/>
    <w:rsid w:val="000748E4"/>
    <w:rsid w:val="00074BFF"/>
    <w:rsid w:val="00074D18"/>
    <w:rsid w:val="000750BE"/>
    <w:rsid w:val="00075446"/>
    <w:rsid w:val="000754FC"/>
    <w:rsid w:val="000758B0"/>
    <w:rsid w:val="00075904"/>
    <w:rsid w:val="00075963"/>
    <w:rsid w:val="000764BF"/>
    <w:rsid w:val="00077367"/>
    <w:rsid w:val="00077630"/>
    <w:rsid w:val="0007775B"/>
    <w:rsid w:val="00077DA3"/>
    <w:rsid w:val="00080404"/>
    <w:rsid w:val="00081609"/>
    <w:rsid w:val="0008276B"/>
    <w:rsid w:val="00082D7A"/>
    <w:rsid w:val="000831EC"/>
    <w:rsid w:val="00083C71"/>
    <w:rsid w:val="00084221"/>
    <w:rsid w:val="00084385"/>
    <w:rsid w:val="00084487"/>
    <w:rsid w:val="000846A5"/>
    <w:rsid w:val="00084FE2"/>
    <w:rsid w:val="00085C89"/>
    <w:rsid w:val="00086102"/>
    <w:rsid w:val="0008671B"/>
    <w:rsid w:val="00086906"/>
    <w:rsid w:val="00086952"/>
    <w:rsid w:val="00087227"/>
    <w:rsid w:val="0008753D"/>
    <w:rsid w:val="000878AC"/>
    <w:rsid w:val="00087D63"/>
    <w:rsid w:val="000901E8"/>
    <w:rsid w:val="000902FE"/>
    <w:rsid w:val="000908B1"/>
    <w:rsid w:val="00091362"/>
    <w:rsid w:val="00091A94"/>
    <w:rsid w:val="00091B18"/>
    <w:rsid w:val="0009208B"/>
    <w:rsid w:val="00092C35"/>
    <w:rsid w:val="000939B4"/>
    <w:rsid w:val="000939BC"/>
    <w:rsid w:val="000940D8"/>
    <w:rsid w:val="0009473F"/>
    <w:rsid w:val="0009526A"/>
    <w:rsid w:val="0009542A"/>
    <w:rsid w:val="00095AA4"/>
    <w:rsid w:val="00096080"/>
    <w:rsid w:val="00096EFC"/>
    <w:rsid w:val="00097587"/>
    <w:rsid w:val="000A0021"/>
    <w:rsid w:val="000A00D7"/>
    <w:rsid w:val="000A0217"/>
    <w:rsid w:val="000A092D"/>
    <w:rsid w:val="000A174D"/>
    <w:rsid w:val="000A2174"/>
    <w:rsid w:val="000A23CB"/>
    <w:rsid w:val="000A23E1"/>
    <w:rsid w:val="000A2B84"/>
    <w:rsid w:val="000A2C2A"/>
    <w:rsid w:val="000A2FE9"/>
    <w:rsid w:val="000A333F"/>
    <w:rsid w:val="000A4A69"/>
    <w:rsid w:val="000A501F"/>
    <w:rsid w:val="000A5ED6"/>
    <w:rsid w:val="000A63B5"/>
    <w:rsid w:val="000A6B90"/>
    <w:rsid w:val="000A6B9F"/>
    <w:rsid w:val="000A6DA8"/>
    <w:rsid w:val="000A71A0"/>
    <w:rsid w:val="000A7B38"/>
    <w:rsid w:val="000B06AB"/>
    <w:rsid w:val="000B0BE5"/>
    <w:rsid w:val="000B103D"/>
    <w:rsid w:val="000B23C7"/>
    <w:rsid w:val="000B2608"/>
    <w:rsid w:val="000B3B4C"/>
    <w:rsid w:val="000B3B5F"/>
    <w:rsid w:val="000B4A53"/>
    <w:rsid w:val="000B4C94"/>
    <w:rsid w:val="000B4F05"/>
    <w:rsid w:val="000B503C"/>
    <w:rsid w:val="000B55BD"/>
    <w:rsid w:val="000B5BBB"/>
    <w:rsid w:val="000B5CAE"/>
    <w:rsid w:val="000B5CBE"/>
    <w:rsid w:val="000B609E"/>
    <w:rsid w:val="000B6343"/>
    <w:rsid w:val="000B721F"/>
    <w:rsid w:val="000B727F"/>
    <w:rsid w:val="000C03C9"/>
    <w:rsid w:val="000C0A4A"/>
    <w:rsid w:val="000C0F94"/>
    <w:rsid w:val="000C1511"/>
    <w:rsid w:val="000C1D46"/>
    <w:rsid w:val="000C235B"/>
    <w:rsid w:val="000C2B7D"/>
    <w:rsid w:val="000C2D07"/>
    <w:rsid w:val="000C3570"/>
    <w:rsid w:val="000C382F"/>
    <w:rsid w:val="000C3B4A"/>
    <w:rsid w:val="000C3DE7"/>
    <w:rsid w:val="000C41DB"/>
    <w:rsid w:val="000C46FD"/>
    <w:rsid w:val="000C4DC1"/>
    <w:rsid w:val="000C5968"/>
    <w:rsid w:val="000C5BDE"/>
    <w:rsid w:val="000C5F6E"/>
    <w:rsid w:val="000C672D"/>
    <w:rsid w:val="000C67A8"/>
    <w:rsid w:val="000C6C1E"/>
    <w:rsid w:val="000C6F60"/>
    <w:rsid w:val="000C77D5"/>
    <w:rsid w:val="000C7947"/>
    <w:rsid w:val="000D0355"/>
    <w:rsid w:val="000D06FF"/>
    <w:rsid w:val="000D0818"/>
    <w:rsid w:val="000D09A8"/>
    <w:rsid w:val="000D0C7E"/>
    <w:rsid w:val="000D0F7F"/>
    <w:rsid w:val="000D1627"/>
    <w:rsid w:val="000D1D6B"/>
    <w:rsid w:val="000D23E2"/>
    <w:rsid w:val="000D2EE6"/>
    <w:rsid w:val="000D333D"/>
    <w:rsid w:val="000D40BA"/>
    <w:rsid w:val="000D411E"/>
    <w:rsid w:val="000D47DA"/>
    <w:rsid w:val="000D57F2"/>
    <w:rsid w:val="000D5E43"/>
    <w:rsid w:val="000D5E92"/>
    <w:rsid w:val="000D629B"/>
    <w:rsid w:val="000D6462"/>
    <w:rsid w:val="000D6512"/>
    <w:rsid w:val="000D660A"/>
    <w:rsid w:val="000D6C37"/>
    <w:rsid w:val="000D6E5C"/>
    <w:rsid w:val="000D6F07"/>
    <w:rsid w:val="000D7577"/>
    <w:rsid w:val="000D7631"/>
    <w:rsid w:val="000D76D9"/>
    <w:rsid w:val="000D7BA1"/>
    <w:rsid w:val="000E00B2"/>
    <w:rsid w:val="000E09FB"/>
    <w:rsid w:val="000E0F02"/>
    <w:rsid w:val="000E0FE8"/>
    <w:rsid w:val="000E1F44"/>
    <w:rsid w:val="000E3AA3"/>
    <w:rsid w:val="000E479A"/>
    <w:rsid w:val="000E495C"/>
    <w:rsid w:val="000E4E32"/>
    <w:rsid w:val="000E5860"/>
    <w:rsid w:val="000E60CE"/>
    <w:rsid w:val="000E6103"/>
    <w:rsid w:val="000E67B7"/>
    <w:rsid w:val="000E748D"/>
    <w:rsid w:val="000E75E2"/>
    <w:rsid w:val="000E7610"/>
    <w:rsid w:val="000E7A18"/>
    <w:rsid w:val="000E7F15"/>
    <w:rsid w:val="000F051E"/>
    <w:rsid w:val="000F087A"/>
    <w:rsid w:val="000F0948"/>
    <w:rsid w:val="000F096A"/>
    <w:rsid w:val="000F134A"/>
    <w:rsid w:val="000F16B1"/>
    <w:rsid w:val="000F1922"/>
    <w:rsid w:val="000F1CD5"/>
    <w:rsid w:val="000F2B1A"/>
    <w:rsid w:val="000F385F"/>
    <w:rsid w:val="000F4414"/>
    <w:rsid w:val="000F5967"/>
    <w:rsid w:val="000F5BDC"/>
    <w:rsid w:val="000F5D69"/>
    <w:rsid w:val="000F604D"/>
    <w:rsid w:val="000F60DE"/>
    <w:rsid w:val="000F61B5"/>
    <w:rsid w:val="000F6349"/>
    <w:rsid w:val="000F712E"/>
    <w:rsid w:val="000F7CEA"/>
    <w:rsid w:val="001002BE"/>
    <w:rsid w:val="001008FF"/>
    <w:rsid w:val="00100A6A"/>
    <w:rsid w:val="00100C98"/>
    <w:rsid w:val="00100D5E"/>
    <w:rsid w:val="001010CA"/>
    <w:rsid w:val="001018D4"/>
    <w:rsid w:val="00101E77"/>
    <w:rsid w:val="00101FB8"/>
    <w:rsid w:val="001020AF"/>
    <w:rsid w:val="00102D37"/>
    <w:rsid w:val="00103320"/>
    <w:rsid w:val="00103983"/>
    <w:rsid w:val="001044CB"/>
    <w:rsid w:val="0010461A"/>
    <w:rsid w:val="00105493"/>
    <w:rsid w:val="00105D11"/>
    <w:rsid w:val="001061BB"/>
    <w:rsid w:val="001063F0"/>
    <w:rsid w:val="0010649B"/>
    <w:rsid w:val="00106948"/>
    <w:rsid w:val="00106B96"/>
    <w:rsid w:val="00106DBF"/>
    <w:rsid w:val="00107610"/>
    <w:rsid w:val="00107C0E"/>
    <w:rsid w:val="001102E5"/>
    <w:rsid w:val="00110666"/>
    <w:rsid w:val="0011074F"/>
    <w:rsid w:val="00110B05"/>
    <w:rsid w:val="00110D09"/>
    <w:rsid w:val="00110D7D"/>
    <w:rsid w:val="00111F95"/>
    <w:rsid w:val="00112903"/>
    <w:rsid w:val="00112CBD"/>
    <w:rsid w:val="0011360E"/>
    <w:rsid w:val="00114964"/>
    <w:rsid w:val="00114BB6"/>
    <w:rsid w:val="001167DE"/>
    <w:rsid w:val="00116BCA"/>
    <w:rsid w:val="00116C57"/>
    <w:rsid w:val="00116C9B"/>
    <w:rsid w:val="00116DE8"/>
    <w:rsid w:val="001171CF"/>
    <w:rsid w:val="00117ED6"/>
    <w:rsid w:val="00120B5E"/>
    <w:rsid w:val="001214FB"/>
    <w:rsid w:val="00121A64"/>
    <w:rsid w:val="00121E83"/>
    <w:rsid w:val="00121EE8"/>
    <w:rsid w:val="00122AC4"/>
    <w:rsid w:val="001236F2"/>
    <w:rsid w:val="00123834"/>
    <w:rsid w:val="00123849"/>
    <w:rsid w:val="00123936"/>
    <w:rsid w:val="00123A18"/>
    <w:rsid w:val="00123B04"/>
    <w:rsid w:val="00123B88"/>
    <w:rsid w:val="00124D0A"/>
    <w:rsid w:val="001250B1"/>
    <w:rsid w:val="00125103"/>
    <w:rsid w:val="0012510E"/>
    <w:rsid w:val="001251D6"/>
    <w:rsid w:val="00125A1E"/>
    <w:rsid w:val="00126538"/>
    <w:rsid w:val="001267F6"/>
    <w:rsid w:val="0012698F"/>
    <w:rsid w:val="00126E49"/>
    <w:rsid w:val="001300E3"/>
    <w:rsid w:val="001305B4"/>
    <w:rsid w:val="00131133"/>
    <w:rsid w:val="00131704"/>
    <w:rsid w:val="001318FD"/>
    <w:rsid w:val="00131EA1"/>
    <w:rsid w:val="00132D68"/>
    <w:rsid w:val="0013306A"/>
    <w:rsid w:val="00133B96"/>
    <w:rsid w:val="00134280"/>
    <w:rsid w:val="00134E91"/>
    <w:rsid w:val="0013503B"/>
    <w:rsid w:val="00135C59"/>
    <w:rsid w:val="00135F41"/>
    <w:rsid w:val="00136606"/>
    <w:rsid w:val="00136BF3"/>
    <w:rsid w:val="00136F46"/>
    <w:rsid w:val="00136F9A"/>
    <w:rsid w:val="00137016"/>
    <w:rsid w:val="0013761B"/>
    <w:rsid w:val="00137BD4"/>
    <w:rsid w:val="00140141"/>
    <w:rsid w:val="001403F7"/>
    <w:rsid w:val="00140525"/>
    <w:rsid w:val="00140D06"/>
    <w:rsid w:val="00140E83"/>
    <w:rsid w:val="00141B4A"/>
    <w:rsid w:val="0014202C"/>
    <w:rsid w:val="001421DA"/>
    <w:rsid w:val="001429C8"/>
    <w:rsid w:val="00142A72"/>
    <w:rsid w:val="00142A91"/>
    <w:rsid w:val="00142C55"/>
    <w:rsid w:val="00142CCA"/>
    <w:rsid w:val="00142DAE"/>
    <w:rsid w:val="00144F68"/>
    <w:rsid w:val="00145771"/>
    <w:rsid w:val="001464C4"/>
    <w:rsid w:val="0014701E"/>
    <w:rsid w:val="00147B7F"/>
    <w:rsid w:val="00150099"/>
    <w:rsid w:val="00150CEB"/>
    <w:rsid w:val="001515D1"/>
    <w:rsid w:val="001520EF"/>
    <w:rsid w:val="00153297"/>
    <w:rsid w:val="001537E6"/>
    <w:rsid w:val="00153C6C"/>
    <w:rsid w:val="00153F3D"/>
    <w:rsid w:val="00154748"/>
    <w:rsid w:val="00154C8F"/>
    <w:rsid w:val="00155B7A"/>
    <w:rsid w:val="00156313"/>
    <w:rsid w:val="00157C0E"/>
    <w:rsid w:val="00157C72"/>
    <w:rsid w:val="00157FBC"/>
    <w:rsid w:val="00162548"/>
    <w:rsid w:val="0016299A"/>
    <w:rsid w:val="00162C1A"/>
    <w:rsid w:val="001633F9"/>
    <w:rsid w:val="0016419B"/>
    <w:rsid w:val="00164770"/>
    <w:rsid w:val="001647FA"/>
    <w:rsid w:val="0016545C"/>
    <w:rsid w:val="00165BB3"/>
    <w:rsid w:val="00165F81"/>
    <w:rsid w:val="0016604D"/>
    <w:rsid w:val="001665B2"/>
    <w:rsid w:val="00166B26"/>
    <w:rsid w:val="00166F8B"/>
    <w:rsid w:val="00167721"/>
    <w:rsid w:val="001677CE"/>
    <w:rsid w:val="00167831"/>
    <w:rsid w:val="00167B0B"/>
    <w:rsid w:val="0017045E"/>
    <w:rsid w:val="00170AEA"/>
    <w:rsid w:val="00170E0D"/>
    <w:rsid w:val="001719EF"/>
    <w:rsid w:val="00171D75"/>
    <w:rsid w:val="00172D78"/>
    <w:rsid w:val="00173197"/>
    <w:rsid w:val="00173597"/>
    <w:rsid w:val="00173623"/>
    <w:rsid w:val="001738FA"/>
    <w:rsid w:val="00173908"/>
    <w:rsid w:val="00173AE1"/>
    <w:rsid w:val="00173CC8"/>
    <w:rsid w:val="00174032"/>
    <w:rsid w:val="00174606"/>
    <w:rsid w:val="00174913"/>
    <w:rsid w:val="001756E3"/>
    <w:rsid w:val="00175FBB"/>
    <w:rsid w:val="00176008"/>
    <w:rsid w:val="00176489"/>
    <w:rsid w:val="00176D3D"/>
    <w:rsid w:val="00176DE6"/>
    <w:rsid w:val="001771AD"/>
    <w:rsid w:val="001775BF"/>
    <w:rsid w:val="001778F5"/>
    <w:rsid w:val="0018070D"/>
    <w:rsid w:val="00181611"/>
    <w:rsid w:val="0018192D"/>
    <w:rsid w:val="00181DFA"/>
    <w:rsid w:val="00182566"/>
    <w:rsid w:val="001828F6"/>
    <w:rsid w:val="0018290B"/>
    <w:rsid w:val="00182E72"/>
    <w:rsid w:val="00182EAF"/>
    <w:rsid w:val="00183209"/>
    <w:rsid w:val="001833ED"/>
    <w:rsid w:val="00183CA7"/>
    <w:rsid w:val="00183E5C"/>
    <w:rsid w:val="00183F39"/>
    <w:rsid w:val="00184572"/>
    <w:rsid w:val="00184649"/>
    <w:rsid w:val="0018524A"/>
    <w:rsid w:val="00185525"/>
    <w:rsid w:val="00185835"/>
    <w:rsid w:val="0018584D"/>
    <w:rsid w:val="00185F36"/>
    <w:rsid w:val="00186611"/>
    <w:rsid w:val="00186671"/>
    <w:rsid w:val="00187102"/>
    <w:rsid w:val="00190090"/>
    <w:rsid w:val="00191D22"/>
    <w:rsid w:val="00191DB8"/>
    <w:rsid w:val="001920E9"/>
    <w:rsid w:val="00192E5C"/>
    <w:rsid w:val="00193160"/>
    <w:rsid w:val="0019339C"/>
    <w:rsid w:val="001934D6"/>
    <w:rsid w:val="00194121"/>
    <w:rsid w:val="00195A8F"/>
    <w:rsid w:val="0019643B"/>
    <w:rsid w:val="0019675A"/>
    <w:rsid w:val="00197718"/>
    <w:rsid w:val="001A0253"/>
    <w:rsid w:val="001A0572"/>
    <w:rsid w:val="001A0635"/>
    <w:rsid w:val="001A0CC2"/>
    <w:rsid w:val="001A0E3C"/>
    <w:rsid w:val="001A150B"/>
    <w:rsid w:val="001A17A1"/>
    <w:rsid w:val="001A1F02"/>
    <w:rsid w:val="001A20DF"/>
    <w:rsid w:val="001A246C"/>
    <w:rsid w:val="001A2525"/>
    <w:rsid w:val="001A3798"/>
    <w:rsid w:val="001A37B6"/>
    <w:rsid w:val="001A3F64"/>
    <w:rsid w:val="001A4C48"/>
    <w:rsid w:val="001A576A"/>
    <w:rsid w:val="001A5C70"/>
    <w:rsid w:val="001A5D04"/>
    <w:rsid w:val="001A5D38"/>
    <w:rsid w:val="001A5FA3"/>
    <w:rsid w:val="001A713D"/>
    <w:rsid w:val="001A7234"/>
    <w:rsid w:val="001A7984"/>
    <w:rsid w:val="001B0359"/>
    <w:rsid w:val="001B103F"/>
    <w:rsid w:val="001B123F"/>
    <w:rsid w:val="001B1387"/>
    <w:rsid w:val="001B15FF"/>
    <w:rsid w:val="001B1BAD"/>
    <w:rsid w:val="001B1CD6"/>
    <w:rsid w:val="001B1F67"/>
    <w:rsid w:val="001B23FB"/>
    <w:rsid w:val="001B2B7D"/>
    <w:rsid w:val="001B2FCB"/>
    <w:rsid w:val="001B3616"/>
    <w:rsid w:val="001B39A9"/>
    <w:rsid w:val="001B4B16"/>
    <w:rsid w:val="001B50AA"/>
    <w:rsid w:val="001B553C"/>
    <w:rsid w:val="001B58A8"/>
    <w:rsid w:val="001B5CB1"/>
    <w:rsid w:val="001B5E49"/>
    <w:rsid w:val="001B61D0"/>
    <w:rsid w:val="001B678D"/>
    <w:rsid w:val="001B7158"/>
    <w:rsid w:val="001C0461"/>
    <w:rsid w:val="001C0725"/>
    <w:rsid w:val="001C0E97"/>
    <w:rsid w:val="001C1056"/>
    <w:rsid w:val="001C1C35"/>
    <w:rsid w:val="001C217D"/>
    <w:rsid w:val="001C22A9"/>
    <w:rsid w:val="001C235B"/>
    <w:rsid w:val="001C291E"/>
    <w:rsid w:val="001C2954"/>
    <w:rsid w:val="001C2A54"/>
    <w:rsid w:val="001C3F94"/>
    <w:rsid w:val="001C44EB"/>
    <w:rsid w:val="001C4CB4"/>
    <w:rsid w:val="001C4CF8"/>
    <w:rsid w:val="001C506D"/>
    <w:rsid w:val="001C5937"/>
    <w:rsid w:val="001C5BFB"/>
    <w:rsid w:val="001C5C97"/>
    <w:rsid w:val="001C5C9C"/>
    <w:rsid w:val="001C5E45"/>
    <w:rsid w:val="001C5FE9"/>
    <w:rsid w:val="001C6117"/>
    <w:rsid w:val="001C65C9"/>
    <w:rsid w:val="001C6948"/>
    <w:rsid w:val="001C6B0C"/>
    <w:rsid w:val="001C6BE6"/>
    <w:rsid w:val="001C6E32"/>
    <w:rsid w:val="001C72D6"/>
    <w:rsid w:val="001C757B"/>
    <w:rsid w:val="001C75F5"/>
    <w:rsid w:val="001C7B27"/>
    <w:rsid w:val="001C7D59"/>
    <w:rsid w:val="001D04DF"/>
    <w:rsid w:val="001D0A24"/>
    <w:rsid w:val="001D0E9C"/>
    <w:rsid w:val="001D11DF"/>
    <w:rsid w:val="001D13EE"/>
    <w:rsid w:val="001D1874"/>
    <w:rsid w:val="001D25B3"/>
    <w:rsid w:val="001D2C6C"/>
    <w:rsid w:val="001D31AC"/>
    <w:rsid w:val="001D3944"/>
    <w:rsid w:val="001D3ADB"/>
    <w:rsid w:val="001D3CB8"/>
    <w:rsid w:val="001D415E"/>
    <w:rsid w:val="001D421D"/>
    <w:rsid w:val="001D596F"/>
    <w:rsid w:val="001D6650"/>
    <w:rsid w:val="001D7951"/>
    <w:rsid w:val="001D7C3E"/>
    <w:rsid w:val="001D7D6C"/>
    <w:rsid w:val="001E053F"/>
    <w:rsid w:val="001E06CC"/>
    <w:rsid w:val="001E09F8"/>
    <w:rsid w:val="001E2BB9"/>
    <w:rsid w:val="001E35D9"/>
    <w:rsid w:val="001E366D"/>
    <w:rsid w:val="001E3CC4"/>
    <w:rsid w:val="001E45D0"/>
    <w:rsid w:val="001E4805"/>
    <w:rsid w:val="001E4AAF"/>
    <w:rsid w:val="001E5A72"/>
    <w:rsid w:val="001E5E64"/>
    <w:rsid w:val="001E5F15"/>
    <w:rsid w:val="001E63A5"/>
    <w:rsid w:val="001E689E"/>
    <w:rsid w:val="001E68C9"/>
    <w:rsid w:val="001E71B7"/>
    <w:rsid w:val="001E7A18"/>
    <w:rsid w:val="001F052D"/>
    <w:rsid w:val="001F0A6A"/>
    <w:rsid w:val="001F12E1"/>
    <w:rsid w:val="001F19CC"/>
    <w:rsid w:val="001F1C82"/>
    <w:rsid w:val="001F2274"/>
    <w:rsid w:val="001F285B"/>
    <w:rsid w:val="001F2A48"/>
    <w:rsid w:val="001F394E"/>
    <w:rsid w:val="001F3CD9"/>
    <w:rsid w:val="001F3E19"/>
    <w:rsid w:val="001F42D0"/>
    <w:rsid w:val="001F4453"/>
    <w:rsid w:val="001F496E"/>
    <w:rsid w:val="001F5DFE"/>
    <w:rsid w:val="001F67A6"/>
    <w:rsid w:val="001F6B12"/>
    <w:rsid w:val="001F6DCA"/>
    <w:rsid w:val="001F70E1"/>
    <w:rsid w:val="001F720C"/>
    <w:rsid w:val="001F7610"/>
    <w:rsid w:val="001F762C"/>
    <w:rsid w:val="001F777F"/>
    <w:rsid w:val="001F7CBC"/>
    <w:rsid w:val="001F7E5B"/>
    <w:rsid w:val="001F7F50"/>
    <w:rsid w:val="0020102E"/>
    <w:rsid w:val="00201721"/>
    <w:rsid w:val="002030A8"/>
    <w:rsid w:val="00203D04"/>
    <w:rsid w:val="00203D29"/>
    <w:rsid w:val="00203F17"/>
    <w:rsid w:val="002048FD"/>
    <w:rsid w:val="0020508A"/>
    <w:rsid w:val="00205305"/>
    <w:rsid w:val="00205812"/>
    <w:rsid w:val="00206389"/>
    <w:rsid w:val="00206601"/>
    <w:rsid w:val="00206EE2"/>
    <w:rsid w:val="002070E9"/>
    <w:rsid w:val="00207534"/>
    <w:rsid w:val="00207A12"/>
    <w:rsid w:val="00207BF6"/>
    <w:rsid w:val="00207E8D"/>
    <w:rsid w:val="00210A35"/>
    <w:rsid w:val="00210A81"/>
    <w:rsid w:val="00210BA6"/>
    <w:rsid w:val="00211168"/>
    <w:rsid w:val="00212296"/>
    <w:rsid w:val="002125DD"/>
    <w:rsid w:val="002127A5"/>
    <w:rsid w:val="00212D20"/>
    <w:rsid w:val="0021301C"/>
    <w:rsid w:val="00213871"/>
    <w:rsid w:val="00214302"/>
    <w:rsid w:val="002146CF"/>
    <w:rsid w:val="00214865"/>
    <w:rsid w:val="0021536D"/>
    <w:rsid w:val="00215377"/>
    <w:rsid w:val="0021580C"/>
    <w:rsid w:val="00215D04"/>
    <w:rsid w:val="002161F9"/>
    <w:rsid w:val="00216376"/>
    <w:rsid w:val="00216557"/>
    <w:rsid w:val="00216C37"/>
    <w:rsid w:val="00216E02"/>
    <w:rsid w:val="00217B73"/>
    <w:rsid w:val="00217BC6"/>
    <w:rsid w:val="00217C25"/>
    <w:rsid w:val="002201D8"/>
    <w:rsid w:val="00220548"/>
    <w:rsid w:val="00220794"/>
    <w:rsid w:val="00220C72"/>
    <w:rsid w:val="00221231"/>
    <w:rsid w:val="0022154C"/>
    <w:rsid w:val="00221885"/>
    <w:rsid w:val="00221A50"/>
    <w:rsid w:val="00222540"/>
    <w:rsid w:val="002226A8"/>
    <w:rsid w:val="00222A9D"/>
    <w:rsid w:val="002234BD"/>
    <w:rsid w:val="0022389E"/>
    <w:rsid w:val="002239AF"/>
    <w:rsid w:val="00223C53"/>
    <w:rsid w:val="00223E08"/>
    <w:rsid w:val="00223FFC"/>
    <w:rsid w:val="0022452B"/>
    <w:rsid w:val="00224738"/>
    <w:rsid w:val="00224DC9"/>
    <w:rsid w:val="0022621C"/>
    <w:rsid w:val="00226C75"/>
    <w:rsid w:val="00226FEC"/>
    <w:rsid w:val="0022770E"/>
    <w:rsid w:val="00227F74"/>
    <w:rsid w:val="00230C56"/>
    <w:rsid w:val="00230E4B"/>
    <w:rsid w:val="00231191"/>
    <w:rsid w:val="00232DD8"/>
    <w:rsid w:val="00233036"/>
    <w:rsid w:val="002338ED"/>
    <w:rsid w:val="00234100"/>
    <w:rsid w:val="00234180"/>
    <w:rsid w:val="002341C9"/>
    <w:rsid w:val="00234574"/>
    <w:rsid w:val="002345F0"/>
    <w:rsid w:val="00234616"/>
    <w:rsid w:val="00234C7D"/>
    <w:rsid w:val="0023501B"/>
    <w:rsid w:val="002351B6"/>
    <w:rsid w:val="002354D0"/>
    <w:rsid w:val="002358A5"/>
    <w:rsid w:val="0023688D"/>
    <w:rsid w:val="00236AF0"/>
    <w:rsid w:val="00236B0F"/>
    <w:rsid w:val="00236D13"/>
    <w:rsid w:val="00241A51"/>
    <w:rsid w:val="00241C2C"/>
    <w:rsid w:val="00241D67"/>
    <w:rsid w:val="00242016"/>
    <w:rsid w:val="002420B2"/>
    <w:rsid w:val="00242640"/>
    <w:rsid w:val="00242DA0"/>
    <w:rsid w:val="002433AD"/>
    <w:rsid w:val="00243889"/>
    <w:rsid w:val="00243D6C"/>
    <w:rsid w:val="00243F8D"/>
    <w:rsid w:val="00244482"/>
    <w:rsid w:val="002445FC"/>
    <w:rsid w:val="0024477C"/>
    <w:rsid w:val="00244A31"/>
    <w:rsid w:val="0024535E"/>
    <w:rsid w:val="0024603D"/>
    <w:rsid w:val="00246378"/>
    <w:rsid w:val="002466AF"/>
    <w:rsid w:val="00246AC0"/>
    <w:rsid w:val="00246B46"/>
    <w:rsid w:val="00246BE0"/>
    <w:rsid w:val="002470F3"/>
    <w:rsid w:val="00247F6C"/>
    <w:rsid w:val="00251103"/>
    <w:rsid w:val="0025119E"/>
    <w:rsid w:val="0025189A"/>
    <w:rsid w:val="002525BD"/>
    <w:rsid w:val="00252633"/>
    <w:rsid w:val="00252CE0"/>
    <w:rsid w:val="002535F3"/>
    <w:rsid w:val="0025375F"/>
    <w:rsid w:val="00254355"/>
    <w:rsid w:val="00254C14"/>
    <w:rsid w:val="00254EA5"/>
    <w:rsid w:val="00255FE2"/>
    <w:rsid w:val="002561F6"/>
    <w:rsid w:val="002567C8"/>
    <w:rsid w:val="002578D9"/>
    <w:rsid w:val="002579E9"/>
    <w:rsid w:val="00257AE8"/>
    <w:rsid w:val="00257E05"/>
    <w:rsid w:val="0026010F"/>
    <w:rsid w:val="00260713"/>
    <w:rsid w:val="002611C4"/>
    <w:rsid w:val="00261939"/>
    <w:rsid w:val="00261CD5"/>
    <w:rsid w:val="00262232"/>
    <w:rsid w:val="00262514"/>
    <w:rsid w:val="00262D48"/>
    <w:rsid w:val="00262EFF"/>
    <w:rsid w:val="00263027"/>
    <w:rsid w:val="0026380E"/>
    <w:rsid w:val="002639F4"/>
    <w:rsid w:val="00263F76"/>
    <w:rsid w:val="002643AC"/>
    <w:rsid w:val="002644D4"/>
    <w:rsid w:val="00264994"/>
    <w:rsid w:val="00264AC4"/>
    <w:rsid w:val="002656D1"/>
    <w:rsid w:val="0026597B"/>
    <w:rsid w:val="00265DBC"/>
    <w:rsid w:val="00266AA8"/>
    <w:rsid w:val="00266E5A"/>
    <w:rsid w:val="00266ECB"/>
    <w:rsid w:val="00267138"/>
    <w:rsid w:val="00267725"/>
    <w:rsid w:val="002704FB"/>
    <w:rsid w:val="00270E05"/>
    <w:rsid w:val="00270EAA"/>
    <w:rsid w:val="00271408"/>
    <w:rsid w:val="00271690"/>
    <w:rsid w:val="002729A2"/>
    <w:rsid w:val="00273447"/>
    <w:rsid w:val="00273509"/>
    <w:rsid w:val="00273753"/>
    <w:rsid w:val="00273A21"/>
    <w:rsid w:val="00273A47"/>
    <w:rsid w:val="00274862"/>
    <w:rsid w:val="0027518E"/>
    <w:rsid w:val="00275396"/>
    <w:rsid w:val="00276109"/>
    <w:rsid w:val="002763DF"/>
    <w:rsid w:val="00276790"/>
    <w:rsid w:val="00276F12"/>
    <w:rsid w:val="00276F73"/>
    <w:rsid w:val="0027785A"/>
    <w:rsid w:val="0028004F"/>
    <w:rsid w:val="00280524"/>
    <w:rsid w:val="002811F9"/>
    <w:rsid w:val="002813D8"/>
    <w:rsid w:val="00281698"/>
    <w:rsid w:val="00281987"/>
    <w:rsid w:val="0028260A"/>
    <w:rsid w:val="00282A22"/>
    <w:rsid w:val="00283215"/>
    <w:rsid w:val="00284333"/>
    <w:rsid w:val="00284856"/>
    <w:rsid w:val="00284A65"/>
    <w:rsid w:val="00284DF8"/>
    <w:rsid w:val="00285D59"/>
    <w:rsid w:val="00286365"/>
    <w:rsid w:val="00286408"/>
    <w:rsid w:val="00286959"/>
    <w:rsid w:val="00286B92"/>
    <w:rsid w:val="0028768C"/>
    <w:rsid w:val="00287B01"/>
    <w:rsid w:val="00287B5B"/>
    <w:rsid w:val="00287CB5"/>
    <w:rsid w:val="00287E3D"/>
    <w:rsid w:val="00290295"/>
    <w:rsid w:val="0029056F"/>
    <w:rsid w:val="00290C4E"/>
    <w:rsid w:val="00290D6D"/>
    <w:rsid w:val="00291238"/>
    <w:rsid w:val="00292020"/>
    <w:rsid w:val="00292258"/>
    <w:rsid w:val="00292591"/>
    <w:rsid w:val="002927D2"/>
    <w:rsid w:val="00293917"/>
    <w:rsid w:val="00294427"/>
    <w:rsid w:val="002944A0"/>
    <w:rsid w:val="002949C7"/>
    <w:rsid w:val="00295146"/>
    <w:rsid w:val="00295CF9"/>
    <w:rsid w:val="00296C64"/>
    <w:rsid w:val="0029750D"/>
    <w:rsid w:val="0029755B"/>
    <w:rsid w:val="00297725"/>
    <w:rsid w:val="00297CD8"/>
    <w:rsid w:val="002A017C"/>
    <w:rsid w:val="002A0DBF"/>
    <w:rsid w:val="002A150E"/>
    <w:rsid w:val="002A161F"/>
    <w:rsid w:val="002A1B5A"/>
    <w:rsid w:val="002A1DCF"/>
    <w:rsid w:val="002A21CE"/>
    <w:rsid w:val="002A275D"/>
    <w:rsid w:val="002A27AF"/>
    <w:rsid w:val="002A28BB"/>
    <w:rsid w:val="002A2A38"/>
    <w:rsid w:val="002A43B3"/>
    <w:rsid w:val="002A4476"/>
    <w:rsid w:val="002A4907"/>
    <w:rsid w:val="002A4974"/>
    <w:rsid w:val="002A52B2"/>
    <w:rsid w:val="002A5583"/>
    <w:rsid w:val="002A562D"/>
    <w:rsid w:val="002A5DE7"/>
    <w:rsid w:val="002A60C2"/>
    <w:rsid w:val="002A6582"/>
    <w:rsid w:val="002A6F7E"/>
    <w:rsid w:val="002A7C5F"/>
    <w:rsid w:val="002A7F14"/>
    <w:rsid w:val="002B0561"/>
    <w:rsid w:val="002B0A8B"/>
    <w:rsid w:val="002B15F5"/>
    <w:rsid w:val="002B252B"/>
    <w:rsid w:val="002B2A8A"/>
    <w:rsid w:val="002B2B47"/>
    <w:rsid w:val="002B360D"/>
    <w:rsid w:val="002B3D96"/>
    <w:rsid w:val="002B3EF8"/>
    <w:rsid w:val="002B4310"/>
    <w:rsid w:val="002B48E8"/>
    <w:rsid w:val="002B49F5"/>
    <w:rsid w:val="002B5547"/>
    <w:rsid w:val="002B6B8B"/>
    <w:rsid w:val="002C0986"/>
    <w:rsid w:val="002C09CA"/>
    <w:rsid w:val="002C0A18"/>
    <w:rsid w:val="002C0ED9"/>
    <w:rsid w:val="002C0EED"/>
    <w:rsid w:val="002C0F7C"/>
    <w:rsid w:val="002C1DE6"/>
    <w:rsid w:val="002C2574"/>
    <w:rsid w:val="002C266A"/>
    <w:rsid w:val="002C2823"/>
    <w:rsid w:val="002C2ECA"/>
    <w:rsid w:val="002C2F91"/>
    <w:rsid w:val="002C3369"/>
    <w:rsid w:val="002C33BA"/>
    <w:rsid w:val="002C40C3"/>
    <w:rsid w:val="002C5115"/>
    <w:rsid w:val="002C5580"/>
    <w:rsid w:val="002C5F26"/>
    <w:rsid w:val="002C62EF"/>
    <w:rsid w:val="002C6496"/>
    <w:rsid w:val="002C65E0"/>
    <w:rsid w:val="002C6D32"/>
    <w:rsid w:val="002C7E57"/>
    <w:rsid w:val="002D03A1"/>
    <w:rsid w:val="002D06C9"/>
    <w:rsid w:val="002D0CEF"/>
    <w:rsid w:val="002D1019"/>
    <w:rsid w:val="002D196B"/>
    <w:rsid w:val="002D1B0A"/>
    <w:rsid w:val="002D1FFD"/>
    <w:rsid w:val="002D2FC5"/>
    <w:rsid w:val="002D34AD"/>
    <w:rsid w:val="002D3545"/>
    <w:rsid w:val="002D37ED"/>
    <w:rsid w:val="002D3B14"/>
    <w:rsid w:val="002D3BE0"/>
    <w:rsid w:val="002D3C45"/>
    <w:rsid w:val="002D4112"/>
    <w:rsid w:val="002D43F7"/>
    <w:rsid w:val="002D4585"/>
    <w:rsid w:val="002D49AA"/>
    <w:rsid w:val="002D535E"/>
    <w:rsid w:val="002D5C6E"/>
    <w:rsid w:val="002D5E45"/>
    <w:rsid w:val="002D6352"/>
    <w:rsid w:val="002D6BCF"/>
    <w:rsid w:val="002D6C21"/>
    <w:rsid w:val="002D7F1A"/>
    <w:rsid w:val="002E0291"/>
    <w:rsid w:val="002E0619"/>
    <w:rsid w:val="002E0678"/>
    <w:rsid w:val="002E074E"/>
    <w:rsid w:val="002E07F2"/>
    <w:rsid w:val="002E0A42"/>
    <w:rsid w:val="002E0B53"/>
    <w:rsid w:val="002E0D31"/>
    <w:rsid w:val="002E0D70"/>
    <w:rsid w:val="002E12B0"/>
    <w:rsid w:val="002E1334"/>
    <w:rsid w:val="002E1B7D"/>
    <w:rsid w:val="002E2BD6"/>
    <w:rsid w:val="002E2C2A"/>
    <w:rsid w:val="002E2E22"/>
    <w:rsid w:val="002E2E80"/>
    <w:rsid w:val="002E2F7B"/>
    <w:rsid w:val="002E3313"/>
    <w:rsid w:val="002E376A"/>
    <w:rsid w:val="002E3F8E"/>
    <w:rsid w:val="002E4087"/>
    <w:rsid w:val="002E4B6F"/>
    <w:rsid w:val="002E4DC1"/>
    <w:rsid w:val="002E4F03"/>
    <w:rsid w:val="002E5EAF"/>
    <w:rsid w:val="002E67EB"/>
    <w:rsid w:val="002E6A60"/>
    <w:rsid w:val="002E7094"/>
    <w:rsid w:val="002E730B"/>
    <w:rsid w:val="002E7C01"/>
    <w:rsid w:val="002F0377"/>
    <w:rsid w:val="002F0919"/>
    <w:rsid w:val="002F0E5E"/>
    <w:rsid w:val="002F1095"/>
    <w:rsid w:val="002F13DB"/>
    <w:rsid w:val="002F1885"/>
    <w:rsid w:val="002F1A14"/>
    <w:rsid w:val="002F1CF7"/>
    <w:rsid w:val="002F26D7"/>
    <w:rsid w:val="002F2A10"/>
    <w:rsid w:val="002F2DCF"/>
    <w:rsid w:val="002F46AA"/>
    <w:rsid w:val="002F557C"/>
    <w:rsid w:val="002F573D"/>
    <w:rsid w:val="002F5807"/>
    <w:rsid w:val="002F5975"/>
    <w:rsid w:val="002F5C73"/>
    <w:rsid w:val="002F5E2D"/>
    <w:rsid w:val="002F5E70"/>
    <w:rsid w:val="002F6097"/>
    <w:rsid w:val="002F6098"/>
    <w:rsid w:val="002F611B"/>
    <w:rsid w:val="002F6454"/>
    <w:rsid w:val="002F6709"/>
    <w:rsid w:val="002F6745"/>
    <w:rsid w:val="002F67E1"/>
    <w:rsid w:val="002F67F5"/>
    <w:rsid w:val="002F717D"/>
    <w:rsid w:val="002F76B3"/>
    <w:rsid w:val="002F7775"/>
    <w:rsid w:val="002F79E8"/>
    <w:rsid w:val="00300748"/>
    <w:rsid w:val="00300DCC"/>
    <w:rsid w:val="00301131"/>
    <w:rsid w:val="0030163A"/>
    <w:rsid w:val="00302BD6"/>
    <w:rsid w:val="00302C61"/>
    <w:rsid w:val="00303578"/>
    <w:rsid w:val="003036D8"/>
    <w:rsid w:val="00303E48"/>
    <w:rsid w:val="00303EF0"/>
    <w:rsid w:val="003044E8"/>
    <w:rsid w:val="00304A7E"/>
    <w:rsid w:val="00304C9B"/>
    <w:rsid w:val="00304ED0"/>
    <w:rsid w:val="00305934"/>
    <w:rsid w:val="003059C4"/>
    <w:rsid w:val="003064EB"/>
    <w:rsid w:val="0030673F"/>
    <w:rsid w:val="003068BC"/>
    <w:rsid w:val="003070A5"/>
    <w:rsid w:val="003072AD"/>
    <w:rsid w:val="003078AF"/>
    <w:rsid w:val="00307C9A"/>
    <w:rsid w:val="00310455"/>
    <w:rsid w:val="003114E0"/>
    <w:rsid w:val="00311BB4"/>
    <w:rsid w:val="00312688"/>
    <w:rsid w:val="0031288E"/>
    <w:rsid w:val="00312929"/>
    <w:rsid w:val="0031332B"/>
    <w:rsid w:val="0031375B"/>
    <w:rsid w:val="00313DF7"/>
    <w:rsid w:val="00314DA7"/>
    <w:rsid w:val="00314EA2"/>
    <w:rsid w:val="003153A8"/>
    <w:rsid w:val="003153EE"/>
    <w:rsid w:val="0031624E"/>
    <w:rsid w:val="00316AFB"/>
    <w:rsid w:val="00317558"/>
    <w:rsid w:val="003175C4"/>
    <w:rsid w:val="003179EA"/>
    <w:rsid w:val="00317EDF"/>
    <w:rsid w:val="003206C8"/>
    <w:rsid w:val="00320CCD"/>
    <w:rsid w:val="00320CD0"/>
    <w:rsid w:val="003216E6"/>
    <w:rsid w:val="00321C3D"/>
    <w:rsid w:val="0032238F"/>
    <w:rsid w:val="00322665"/>
    <w:rsid w:val="00322E28"/>
    <w:rsid w:val="00322F31"/>
    <w:rsid w:val="00323320"/>
    <w:rsid w:val="003233BA"/>
    <w:rsid w:val="00323647"/>
    <w:rsid w:val="00324363"/>
    <w:rsid w:val="0032474D"/>
    <w:rsid w:val="00324872"/>
    <w:rsid w:val="00324A2D"/>
    <w:rsid w:val="00324BDE"/>
    <w:rsid w:val="00325600"/>
    <w:rsid w:val="00325B47"/>
    <w:rsid w:val="003262BF"/>
    <w:rsid w:val="00326C56"/>
    <w:rsid w:val="00327882"/>
    <w:rsid w:val="0033082B"/>
    <w:rsid w:val="00330A5F"/>
    <w:rsid w:val="00331254"/>
    <w:rsid w:val="00332241"/>
    <w:rsid w:val="003328E0"/>
    <w:rsid w:val="00332EA0"/>
    <w:rsid w:val="003332AC"/>
    <w:rsid w:val="00334392"/>
    <w:rsid w:val="00335709"/>
    <w:rsid w:val="00335A88"/>
    <w:rsid w:val="00336760"/>
    <w:rsid w:val="00336B59"/>
    <w:rsid w:val="00337250"/>
    <w:rsid w:val="00337DD4"/>
    <w:rsid w:val="0034070F"/>
    <w:rsid w:val="00340A4C"/>
    <w:rsid w:val="00340CAC"/>
    <w:rsid w:val="00342267"/>
    <w:rsid w:val="003422C7"/>
    <w:rsid w:val="0034243E"/>
    <w:rsid w:val="0034284D"/>
    <w:rsid w:val="0034349A"/>
    <w:rsid w:val="00343926"/>
    <w:rsid w:val="00343A11"/>
    <w:rsid w:val="00343B98"/>
    <w:rsid w:val="003443F0"/>
    <w:rsid w:val="00344943"/>
    <w:rsid w:val="00345F39"/>
    <w:rsid w:val="0034610E"/>
    <w:rsid w:val="003468AE"/>
    <w:rsid w:val="0034692A"/>
    <w:rsid w:val="00346EE6"/>
    <w:rsid w:val="00347746"/>
    <w:rsid w:val="00347CC5"/>
    <w:rsid w:val="003505DE"/>
    <w:rsid w:val="00350F70"/>
    <w:rsid w:val="0035149E"/>
    <w:rsid w:val="00351F82"/>
    <w:rsid w:val="00352054"/>
    <w:rsid w:val="003522B1"/>
    <w:rsid w:val="00352FA1"/>
    <w:rsid w:val="00352FAE"/>
    <w:rsid w:val="0035310A"/>
    <w:rsid w:val="003532D5"/>
    <w:rsid w:val="00353FA5"/>
    <w:rsid w:val="00354B23"/>
    <w:rsid w:val="00354D2D"/>
    <w:rsid w:val="00354E0B"/>
    <w:rsid w:val="003551B1"/>
    <w:rsid w:val="00355CC4"/>
    <w:rsid w:val="00355DCD"/>
    <w:rsid w:val="00356229"/>
    <w:rsid w:val="00356374"/>
    <w:rsid w:val="00356468"/>
    <w:rsid w:val="00356B97"/>
    <w:rsid w:val="00356E56"/>
    <w:rsid w:val="00356F85"/>
    <w:rsid w:val="00357078"/>
    <w:rsid w:val="003573B4"/>
    <w:rsid w:val="00357CA9"/>
    <w:rsid w:val="00360171"/>
    <w:rsid w:val="00360272"/>
    <w:rsid w:val="003602B4"/>
    <w:rsid w:val="003603BA"/>
    <w:rsid w:val="003605AE"/>
    <w:rsid w:val="0036075E"/>
    <w:rsid w:val="003614CD"/>
    <w:rsid w:val="00361C07"/>
    <w:rsid w:val="00361D4F"/>
    <w:rsid w:val="00362226"/>
    <w:rsid w:val="00362D48"/>
    <w:rsid w:val="00362F44"/>
    <w:rsid w:val="00363376"/>
    <w:rsid w:val="003634C1"/>
    <w:rsid w:val="00363C68"/>
    <w:rsid w:val="00363EFF"/>
    <w:rsid w:val="003642FA"/>
    <w:rsid w:val="00364892"/>
    <w:rsid w:val="003648C2"/>
    <w:rsid w:val="00364956"/>
    <w:rsid w:val="003649C5"/>
    <w:rsid w:val="003653D6"/>
    <w:rsid w:val="00366080"/>
    <w:rsid w:val="00366781"/>
    <w:rsid w:val="00366A78"/>
    <w:rsid w:val="00366B79"/>
    <w:rsid w:val="00366FA3"/>
    <w:rsid w:val="00367884"/>
    <w:rsid w:val="003678BE"/>
    <w:rsid w:val="00370887"/>
    <w:rsid w:val="00370A98"/>
    <w:rsid w:val="00371289"/>
    <w:rsid w:val="003717B7"/>
    <w:rsid w:val="0037180E"/>
    <w:rsid w:val="003723DE"/>
    <w:rsid w:val="00372CE2"/>
    <w:rsid w:val="00373234"/>
    <w:rsid w:val="003732BF"/>
    <w:rsid w:val="00373A1C"/>
    <w:rsid w:val="00373D30"/>
    <w:rsid w:val="00373F5F"/>
    <w:rsid w:val="00375B34"/>
    <w:rsid w:val="00376018"/>
    <w:rsid w:val="0037637C"/>
    <w:rsid w:val="003763A7"/>
    <w:rsid w:val="00376A37"/>
    <w:rsid w:val="00376CC2"/>
    <w:rsid w:val="00376D0C"/>
    <w:rsid w:val="00376F04"/>
    <w:rsid w:val="003774A5"/>
    <w:rsid w:val="0038006D"/>
    <w:rsid w:val="00380120"/>
    <w:rsid w:val="00380C0F"/>
    <w:rsid w:val="00380F53"/>
    <w:rsid w:val="003812FA"/>
    <w:rsid w:val="00381754"/>
    <w:rsid w:val="00381F9F"/>
    <w:rsid w:val="00382AC0"/>
    <w:rsid w:val="0038313D"/>
    <w:rsid w:val="00383157"/>
    <w:rsid w:val="00383AB0"/>
    <w:rsid w:val="00383B2E"/>
    <w:rsid w:val="00383C1F"/>
    <w:rsid w:val="003846FA"/>
    <w:rsid w:val="00384C7B"/>
    <w:rsid w:val="00385616"/>
    <w:rsid w:val="00385E48"/>
    <w:rsid w:val="0038621C"/>
    <w:rsid w:val="003865A5"/>
    <w:rsid w:val="00386641"/>
    <w:rsid w:val="003873A3"/>
    <w:rsid w:val="00387CEB"/>
    <w:rsid w:val="00390683"/>
    <w:rsid w:val="00390BDF"/>
    <w:rsid w:val="00390C30"/>
    <w:rsid w:val="00391474"/>
    <w:rsid w:val="00391578"/>
    <w:rsid w:val="003915C5"/>
    <w:rsid w:val="00391600"/>
    <w:rsid w:val="003919B6"/>
    <w:rsid w:val="003923BF"/>
    <w:rsid w:val="0039280B"/>
    <w:rsid w:val="003929A9"/>
    <w:rsid w:val="00392AAA"/>
    <w:rsid w:val="00392F94"/>
    <w:rsid w:val="0039394D"/>
    <w:rsid w:val="003945D3"/>
    <w:rsid w:val="003948B4"/>
    <w:rsid w:val="00394A9A"/>
    <w:rsid w:val="003958CC"/>
    <w:rsid w:val="003960B8"/>
    <w:rsid w:val="003974CF"/>
    <w:rsid w:val="003A03EB"/>
    <w:rsid w:val="003A06C6"/>
    <w:rsid w:val="003A1404"/>
    <w:rsid w:val="003A15CB"/>
    <w:rsid w:val="003A1709"/>
    <w:rsid w:val="003A1E7F"/>
    <w:rsid w:val="003A22D6"/>
    <w:rsid w:val="003A253A"/>
    <w:rsid w:val="003A2B5F"/>
    <w:rsid w:val="003A2CE0"/>
    <w:rsid w:val="003A3CB2"/>
    <w:rsid w:val="003A4246"/>
    <w:rsid w:val="003A4F2B"/>
    <w:rsid w:val="003A538E"/>
    <w:rsid w:val="003A5593"/>
    <w:rsid w:val="003A58FD"/>
    <w:rsid w:val="003A5D8C"/>
    <w:rsid w:val="003A6371"/>
    <w:rsid w:val="003A69F5"/>
    <w:rsid w:val="003A6DD2"/>
    <w:rsid w:val="003A6F50"/>
    <w:rsid w:val="003A71C3"/>
    <w:rsid w:val="003A71C4"/>
    <w:rsid w:val="003A7643"/>
    <w:rsid w:val="003A7ADC"/>
    <w:rsid w:val="003B0F06"/>
    <w:rsid w:val="003B1081"/>
    <w:rsid w:val="003B1621"/>
    <w:rsid w:val="003B19AB"/>
    <w:rsid w:val="003B1B72"/>
    <w:rsid w:val="003B1C1B"/>
    <w:rsid w:val="003B2606"/>
    <w:rsid w:val="003B27A0"/>
    <w:rsid w:val="003B292A"/>
    <w:rsid w:val="003B3405"/>
    <w:rsid w:val="003B3486"/>
    <w:rsid w:val="003B3EE3"/>
    <w:rsid w:val="003B44EE"/>
    <w:rsid w:val="003B574B"/>
    <w:rsid w:val="003B6141"/>
    <w:rsid w:val="003B6754"/>
    <w:rsid w:val="003B7443"/>
    <w:rsid w:val="003B74E0"/>
    <w:rsid w:val="003C0C25"/>
    <w:rsid w:val="003C0C69"/>
    <w:rsid w:val="003C0D12"/>
    <w:rsid w:val="003C0E9E"/>
    <w:rsid w:val="003C1094"/>
    <w:rsid w:val="003C10F3"/>
    <w:rsid w:val="003C196F"/>
    <w:rsid w:val="003C1B3F"/>
    <w:rsid w:val="003C21B6"/>
    <w:rsid w:val="003C27B7"/>
    <w:rsid w:val="003C28A1"/>
    <w:rsid w:val="003C2AE1"/>
    <w:rsid w:val="003C2F09"/>
    <w:rsid w:val="003C3448"/>
    <w:rsid w:val="003C3AAD"/>
    <w:rsid w:val="003C409F"/>
    <w:rsid w:val="003C47A3"/>
    <w:rsid w:val="003C5690"/>
    <w:rsid w:val="003C5771"/>
    <w:rsid w:val="003C5905"/>
    <w:rsid w:val="003C5BC0"/>
    <w:rsid w:val="003C5C31"/>
    <w:rsid w:val="003C5F72"/>
    <w:rsid w:val="003C6441"/>
    <w:rsid w:val="003C659D"/>
    <w:rsid w:val="003C756C"/>
    <w:rsid w:val="003C7747"/>
    <w:rsid w:val="003C7B70"/>
    <w:rsid w:val="003D01AB"/>
    <w:rsid w:val="003D0412"/>
    <w:rsid w:val="003D1E87"/>
    <w:rsid w:val="003D2527"/>
    <w:rsid w:val="003D28D0"/>
    <w:rsid w:val="003D2DF0"/>
    <w:rsid w:val="003D33E3"/>
    <w:rsid w:val="003D347D"/>
    <w:rsid w:val="003D3612"/>
    <w:rsid w:val="003D3CBA"/>
    <w:rsid w:val="003D4CBE"/>
    <w:rsid w:val="003D53B3"/>
    <w:rsid w:val="003D59A4"/>
    <w:rsid w:val="003D5D8A"/>
    <w:rsid w:val="003D60DC"/>
    <w:rsid w:val="003D6CBD"/>
    <w:rsid w:val="003D72D1"/>
    <w:rsid w:val="003D7D06"/>
    <w:rsid w:val="003D7F3F"/>
    <w:rsid w:val="003D7FD7"/>
    <w:rsid w:val="003E0962"/>
    <w:rsid w:val="003E1356"/>
    <w:rsid w:val="003E173C"/>
    <w:rsid w:val="003E1D9F"/>
    <w:rsid w:val="003E2EAD"/>
    <w:rsid w:val="003E3431"/>
    <w:rsid w:val="003E349A"/>
    <w:rsid w:val="003E34F3"/>
    <w:rsid w:val="003E3759"/>
    <w:rsid w:val="003E38F4"/>
    <w:rsid w:val="003E391D"/>
    <w:rsid w:val="003E590B"/>
    <w:rsid w:val="003E5984"/>
    <w:rsid w:val="003E67E4"/>
    <w:rsid w:val="003E7601"/>
    <w:rsid w:val="003E7A29"/>
    <w:rsid w:val="003E7EDB"/>
    <w:rsid w:val="003F0157"/>
    <w:rsid w:val="003F0895"/>
    <w:rsid w:val="003F1374"/>
    <w:rsid w:val="003F1C78"/>
    <w:rsid w:val="003F1DF9"/>
    <w:rsid w:val="003F2531"/>
    <w:rsid w:val="003F2652"/>
    <w:rsid w:val="003F2719"/>
    <w:rsid w:val="003F3244"/>
    <w:rsid w:val="003F34C4"/>
    <w:rsid w:val="003F36AA"/>
    <w:rsid w:val="003F46AF"/>
    <w:rsid w:val="003F48B7"/>
    <w:rsid w:val="003F4C4E"/>
    <w:rsid w:val="003F5943"/>
    <w:rsid w:val="003F63E1"/>
    <w:rsid w:val="003F65C3"/>
    <w:rsid w:val="003F69DD"/>
    <w:rsid w:val="003F6F27"/>
    <w:rsid w:val="003F7502"/>
    <w:rsid w:val="003F75DA"/>
    <w:rsid w:val="003F79AD"/>
    <w:rsid w:val="003F7CAE"/>
    <w:rsid w:val="003F7FB5"/>
    <w:rsid w:val="003F7FE5"/>
    <w:rsid w:val="004004D9"/>
    <w:rsid w:val="00400D0D"/>
    <w:rsid w:val="00400D8B"/>
    <w:rsid w:val="00400E8F"/>
    <w:rsid w:val="004013DA"/>
    <w:rsid w:val="004018CA"/>
    <w:rsid w:val="00401BA3"/>
    <w:rsid w:val="00401D7B"/>
    <w:rsid w:val="0040255C"/>
    <w:rsid w:val="00402899"/>
    <w:rsid w:val="00402CC5"/>
    <w:rsid w:val="00402FCB"/>
    <w:rsid w:val="0040349E"/>
    <w:rsid w:val="004035DA"/>
    <w:rsid w:val="00404331"/>
    <w:rsid w:val="00404989"/>
    <w:rsid w:val="004049B4"/>
    <w:rsid w:val="00405085"/>
    <w:rsid w:val="0040548F"/>
    <w:rsid w:val="00405FA6"/>
    <w:rsid w:val="0040704E"/>
    <w:rsid w:val="0041064A"/>
    <w:rsid w:val="00411165"/>
    <w:rsid w:val="0041137A"/>
    <w:rsid w:val="004115B9"/>
    <w:rsid w:val="00411A52"/>
    <w:rsid w:val="004120B1"/>
    <w:rsid w:val="00412617"/>
    <w:rsid w:val="00412FFF"/>
    <w:rsid w:val="00413082"/>
    <w:rsid w:val="00413450"/>
    <w:rsid w:val="0041345F"/>
    <w:rsid w:val="00413B71"/>
    <w:rsid w:val="00413BEA"/>
    <w:rsid w:val="00414D7B"/>
    <w:rsid w:val="00415405"/>
    <w:rsid w:val="00415CBD"/>
    <w:rsid w:val="00415FD4"/>
    <w:rsid w:val="00416025"/>
    <w:rsid w:val="004160A7"/>
    <w:rsid w:val="00416592"/>
    <w:rsid w:val="00416643"/>
    <w:rsid w:val="004170B2"/>
    <w:rsid w:val="004172F5"/>
    <w:rsid w:val="00417327"/>
    <w:rsid w:val="0041740E"/>
    <w:rsid w:val="004176C5"/>
    <w:rsid w:val="0041780E"/>
    <w:rsid w:val="00420D3F"/>
    <w:rsid w:val="004215B2"/>
    <w:rsid w:val="00423141"/>
    <w:rsid w:val="004233E7"/>
    <w:rsid w:val="00424062"/>
    <w:rsid w:val="00424A6F"/>
    <w:rsid w:val="00424E24"/>
    <w:rsid w:val="0042507B"/>
    <w:rsid w:val="00425818"/>
    <w:rsid w:val="00425EA0"/>
    <w:rsid w:val="004267F1"/>
    <w:rsid w:val="00426BFE"/>
    <w:rsid w:val="00426F78"/>
    <w:rsid w:val="0042721D"/>
    <w:rsid w:val="00427388"/>
    <w:rsid w:val="00427547"/>
    <w:rsid w:val="004279EC"/>
    <w:rsid w:val="00427D96"/>
    <w:rsid w:val="00430358"/>
    <w:rsid w:val="004306BC"/>
    <w:rsid w:val="00430723"/>
    <w:rsid w:val="00430B1F"/>
    <w:rsid w:val="00430B48"/>
    <w:rsid w:val="00431834"/>
    <w:rsid w:val="00431989"/>
    <w:rsid w:val="00432458"/>
    <w:rsid w:val="004326CB"/>
    <w:rsid w:val="0043274E"/>
    <w:rsid w:val="00432C4E"/>
    <w:rsid w:val="00432DEC"/>
    <w:rsid w:val="00432EEE"/>
    <w:rsid w:val="00432EF2"/>
    <w:rsid w:val="00432F68"/>
    <w:rsid w:val="00433379"/>
    <w:rsid w:val="00433776"/>
    <w:rsid w:val="004339FD"/>
    <w:rsid w:val="00433B2D"/>
    <w:rsid w:val="00433BFD"/>
    <w:rsid w:val="004342FD"/>
    <w:rsid w:val="0043468C"/>
    <w:rsid w:val="0043483D"/>
    <w:rsid w:val="004352AA"/>
    <w:rsid w:val="004355F5"/>
    <w:rsid w:val="00435C9E"/>
    <w:rsid w:val="00435D76"/>
    <w:rsid w:val="0043692C"/>
    <w:rsid w:val="004371DD"/>
    <w:rsid w:val="004373E9"/>
    <w:rsid w:val="0043797B"/>
    <w:rsid w:val="00437CB9"/>
    <w:rsid w:val="00437E1B"/>
    <w:rsid w:val="004401BD"/>
    <w:rsid w:val="00440941"/>
    <w:rsid w:val="00440D09"/>
    <w:rsid w:val="00440F3F"/>
    <w:rsid w:val="00440FEE"/>
    <w:rsid w:val="00441DE7"/>
    <w:rsid w:val="0044234F"/>
    <w:rsid w:val="00442574"/>
    <w:rsid w:val="00442820"/>
    <w:rsid w:val="00442DB6"/>
    <w:rsid w:val="0044310E"/>
    <w:rsid w:val="004444E6"/>
    <w:rsid w:val="00444A04"/>
    <w:rsid w:val="00444DA6"/>
    <w:rsid w:val="00445551"/>
    <w:rsid w:val="00445A5D"/>
    <w:rsid w:val="00445BA5"/>
    <w:rsid w:val="00445C72"/>
    <w:rsid w:val="00446620"/>
    <w:rsid w:val="00446A3C"/>
    <w:rsid w:val="00446A40"/>
    <w:rsid w:val="00446F87"/>
    <w:rsid w:val="00447DBE"/>
    <w:rsid w:val="00447DCA"/>
    <w:rsid w:val="00451296"/>
    <w:rsid w:val="00451578"/>
    <w:rsid w:val="004515B2"/>
    <w:rsid w:val="00451AB3"/>
    <w:rsid w:val="00452764"/>
    <w:rsid w:val="00452A96"/>
    <w:rsid w:val="00452E59"/>
    <w:rsid w:val="00452E72"/>
    <w:rsid w:val="00453566"/>
    <w:rsid w:val="004537A5"/>
    <w:rsid w:val="00453ACC"/>
    <w:rsid w:val="00454706"/>
    <w:rsid w:val="00454BD6"/>
    <w:rsid w:val="00454DC0"/>
    <w:rsid w:val="00454FC2"/>
    <w:rsid w:val="00455365"/>
    <w:rsid w:val="00456518"/>
    <w:rsid w:val="00456BCC"/>
    <w:rsid w:val="00457036"/>
    <w:rsid w:val="00457459"/>
    <w:rsid w:val="00457E63"/>
    <w:rsid w:val="00460474"/>
    <w:rsid w:val="004607AB"/>
    <w:rsid w:val="00460A27"/>
    <w:rsid w:val="00460C79"/>
    <w:rsid w:val="00460CB5"/>
    <w:rsid w:val="00461555"/>
    <w:rsid w:val="0046177A"/>
    <w:rsid w:val="004629AB"/>
    <w:rsid w:val="00462EAA"/>
    <w:rsid w:val="004633B1"/>
    <w:rsid w:val="004638E5"/>
    <w:rsid w:val="00463D8A"/>
    <w:rsid w:val="004640D7"/>
    <w:rsid w:val="004659D1"/>
    <w:rsid w:val="00466D49"/>
    <w:rsid w:val="0046713F"/>
    <w:rsid w:val="00467219"/>
    <w:rsid w:val="00467BD1"/>
    <w:rsid w:val="004704CD"/>
    <w:rsid w:val="0047060F"/>
    <w:rsid w:val="004707AB"/>
    <w:rsid w:val="00470C16"/>
    <w:rsid w:val="004710A4"/>
    <w:rsid w:val="004715AD"/>
    <w:rsid w:val="00471A65"/>
    <w:rsid w:val="00471A90"/>
    <w:rsid w:val="00471BBB"/>
    <w:rsid w:val="00471FB6"/>
    <w:rsid w:val="0047224E"/>
    <w:rsid w:val="00472350"/>
    <w:rsid w:val="00472644"/>
    <w:rsid w:val="00472E03"/>
    <w:rsid w:val="00472E7A"/>
    <w:rsid w:val="0047445B"/>
    <w:rsid w:val="004748F3"/>
    <w:rsid w:val="0047554E"/>
    <w:rsid w:val="00477F14"/>
    <w:rsid w:val="00480036"/>
    <w:rsid w:val="004801AA"/>
    <w:rsid w:val="0048068E"/>
    <w:rsid w:val="00480969"/>
    <w:rsid w:val="00480BEF"/>
    <w:rsid w:val="00480D05"/>
    <w:rsid w:val="00482205"/>
    <w:rsid w:val="00482750"/>
    <w:rsid w:val="004829F0"/>
    <w:rsid w:val="00482FE7"/>
    <w:rsid w:val="004832BA"/>
    <w:rsid w:val="00484AB3"/>
    <w:rsid w:val="004854FD"/>
    <w:rsid w:val="00485D72"/>
    <w:rsid w:val="004866D8"/>
    <w:rsid w:val="00486A85"/>
    <w:rsid w:val="00486D07"/>
    <w:rsid w:val="00486E73"/>
    <w:rsid w:val="004874EA"/>
    <w:rsid w:val="00487991"/>
    <w:rsid w:val="00487CEF"/>
    <w:rsid w:val="004903DA"/>
    <w:rsid w:val="00490496"/>
    <w:rsid w:val="00490805"/>
    <w:rsid w:val="0049121B"/>
    <w:rsid w:val="0049150B"/>
    <w:rsid w:val="00492B52"/>
    <w:rsid w:val="00492B5D"/>
    <w:rsid w:val="004936F9"/>
    <w:rsid w:val="00493B25"/>
    <w:rsid w:val="00493FAD"/>
    <w:rsid w:val="004954AD"/>
    <w:rsid w:val="00495B4E"/>
    <w:rsid w:val="0049635C"/>
    <w:rsid w:val="00496788"/>
    <w:rsid w:val="00496CA4"/>
    <w:rsid w:val="004970EA"/>
    <w:rsid w:val="004976E3"/>
    <w:rsid w:val="004A0269"/>
    <w:rsid w:val="004A03C5"/>
    <w:rsid w:val="004A06B3"/>
    <w:rsid w:val="004A1B27"/>
    <w:rsid w:val="004A1C88"/>
    <w:rsid w:val="004A252C"/>
    <w:rsid w:val="004A2EE8"/>
    <w:rsid w:val="004A3BE5"/>
    <w:rsid w:val="004A3C03"/>
    <w:rsid w:val="004A3F37"/>
    <w:rsid w:val="004A42F4"/>
    <w:rsid w:val="004A4F06"/>
    <w:rsid w:val="004A51DE"/>
    <w:rsid w:val="004A5462"/>
    <w:rsid w:val="004A55DF"/>
    <w:rsid w:val="004A5631"/>
    <w:rsid w:val="004A5CA5"/>
    <w:rsid w:val="004A6FAD"/>
    <w:rsid w:val="004A713F"/>
    <w:rsid w:val="004A77D1"/>
    <w:rsid w:val="004A7D79"/>
    <w:rsid w:val="004B0186"/>
    <w:rsid w:val="004B1299"/>
    <w:rsid w:val="004B142E"/>
    <w:rsid w:val="004B2057"/>
    <w:rsid w:val="004B29B4"/>
    <w:rsid w:val="004B2D18"/>
    <w:rsid w:val="004B3550"/>
    <w:rsid w:val="004B3C98"/>
    <w:rsid w:val="004B3E6D"/>
    <w:rsid w:val="004B4022"/>
    <w:rsid w:val="004B446F"/>
    <w:rsid w:val="004B4BA4"/>
    <w:rsid w:val="004B4EA6"/>
    <w:rsid w:val="004B4ED3"/>
    <w:rsid w:val="004B4F9A"/>
    <w:rsid w:val="004B546B"/>
    <w:rsid w:val="004B5590"/>
    <w:rsid w:val="004B59C1"/>
    <w:rsid w:val="004B5F54"/>
    <w:rsid w:val="004B6790"/>
    <w:rsid w:val="004B7136"/>
    <w:rsid w:val="004B728F"/>
    <w:rsid w:val="004B7643"/>
    <w:rsid w:val="004C03BE"/>
    <w:rsid w:val="004C0BB8"/>
    <w:rsid w:val="004C1342"/>
    <w:rsid w:val="004C1B0C"/>
    <w:rsid w:val="004C1CE2"/>
    <w:rsid w:val="004C1EBE"/>
    <w:rsid w:val="004C2838"/>
    <w:rsid w:val="004C2D4E"/>
    <w:rsid w:val="004C2F34"/>
    <w:rsid w:val="004C35FF"/>
    <w:rsid w:val="004C423A"/>
    <w:rsid w:val="004C435B"/>
    <w:rsid w:val="004C4EA4"/>
    <w:rsid w:val="004C5386"/>
    <w:rsid w:val="004C5615"/>
    <w:rsid w:val="004C56A5"/>
    <w:rsid w:val="004C56DF"/>
    <w:rsid w:val="004C572B"/>
    <w:rsid w:val="004C5E51"/>
    <w:rsid w:val="004C651B"/>
    <w:rsid w:val="004C68F4"/>
    <w:rsid w:val="004C6996"/>
    <w:rsid w:val="004C6C7F"/>
    <w:rsid w:val="004C6E50"/>
    <w:rsid w:val="004C6FC8"/>
    <w:rsid w:val="004C7016"/>
    <w:rsid w:val="004C70A3"/>
    <w:rsid w:val="004C733F"/>
    <w:rsid w:val="004C745C"/>
    <w:rsid w:val="004D0249"/>
    <w:rsid w:val="004D061E"/>
    <w:rsid w:val="004D082E"/>
    <w:rsid w:val="004D0945"/>
    <w:rsid w:val="004D0A4A"/>
    <w:rsid w:val="004D13F9"/>
    <w:rsid w:val="004D2BE5"/>
    <w:rsid w:val="004D3253"/>
    <w:rsid w:val="004D3447"/>
    <w:rsid w:val="004D3B52"/>
    <w:rsid w:val="004D3D91"/>
    <w:rsid w:val="004D6263"/>
    <w:rsid w:val="004D65B0"/>
    <w:rsid w:val="004D692E"/>
    <w:rsid w:val="004D7222"/>
    <w:rsid w:val="004D7254"/>
    <w:rsid w:val="004D7F4E"/>
    <w:rsid w:val="004E0319"/>
    <w:rsid w:val="004E07EF"/>
    <w:rsid w:val="004E09B6"/>
    <w:rsid w:val="004E107D"/>
    <w:rsid w:val="004E10A0"/>
    <w:rsid w:val="004E14D3"/>
    <w:rsid w:val="004E2580"/>
    <w:rsid w:val="004E272C"/>
    <w:rsid w:val="004E2B4E"/>
    <w:rsid w:val="004E2DA6"/>
    <w:rsid w:val="004E32D4"/>
    <w:rsid w:val="004E3D23"/>
    <w:rsid w:val="004E46EB"/>
    <w:rsid w:val="004E4A61"/>
    <w:rsid w:val="004E4D75"/>
    <w:rsid w:val="004E501E"/>
    <w:rsid w:val="004E55A3"/>
    <w:rsid w:val="004E60BD"/>
    <w:rsid w:val="004E615E"/>
    <w:rsid w:val="004E6DFE"/>
    <w:rsid w:val="004F047F"/>
    <w:rsid w:val="004F06BD"/>
    <w:rsid w:val="004F073D"/>
    <w:rsid w:val="004F0A03"/>
    <w:rsid w:val="004F0EF0"/>
    <w:rsid w:val="004F110D"/>
    <w:rsid w:val="004F17C1"/>
    <w:rsid w:val="004F1AF8"/>
    <w:rsid w:val="004F27E7"/>
    <w:rsid w:val="004F2CBB"/>
    <w:rsid w:val="004F2CDF"/>
    <w:rsid w:val="004F376E"/>
    <w:rsid w:val="004F3CF3"/>
    <w:rsid w:val="004F3D1E"/>
    <w:rsid w:val="004F4CA5"/>
    <w:rsid w:val="004F54AE"/>
    <w:rsid w:val="004F562B"/>
    <w:rsid w:val="004F5D90"/>
    <w:rsid w:val="004F6C74"/>
    <w:rsid w:val="004F6FFF"/>
    <w:rsid w:val="004F7479"/>
    <w:rsid w:val="004F7719"/>
    <w:rsid w:val="004F7EEC"/>
    <w:rsid w:val="005003DF"/>
    <w:rsid w:val="00500F85"/>
    <w:rsid w:val="0050116D"/>
    <w:rsid w:val="005021D1"/>
    <w:rsid w:val="00503DB9"/>
    <w:rsid w:val="00503F4F"/>
    <w:rsid w:val="00504173"/>
    <w:rsid w:val="005045C9"/>
    <w:rsid w:val="0050551D"/>
    <w:rsid w:val="005056D3"/>
    <w:rsid w:val="00505766"/>
    <w:rsid w:val="00505825"/>
    <w:rsid w:val="0050611E"/>
    <w:rsid w:val="005063CE"/>
    <w:rsid w:val="005065A8"/>
    <w:rsid w:val="005066B5"/>
    <w:rsid w:val="005067A5"/>
    <w:rsid w:val="00507134"/>
    <w:rsid w:val="005074C7"/>
    <w:rsid w:val="0050797B"/>
    <w:rsid w:val="00507BC7"/>
    <w:rsid w:val="00507CCB"/>
    <w:rsid w:val="005108C8"/>
    <w:rsid w:val="00511075"/>
    <w:rsid w:val="00511D6B"/>
    <w:rsid w:val="00512342"/>
    <w:rsid w:val="0051279B"/>
    <w:rsid w:val="00512808"/>
    <w:rsid w:val="00512ED2"/>
    <w:rsid w:val="00512F72"/>
    <w:rsid w:val="005144FA"/>
    <w:rsid w:val="0051479B"/>
    <w:rsid w:val="00514CBF"/>
    <w:rsid w:val="00514E32"/>
    <w:rsid w:val="005152E1"/>
    <w:rsid w:val="0051538B"/>
    <w:rsid w:val="00515BE5"/>
    <w:rsid w:val="00516143"/>
    <w:rsid w:val="00516CC7"/>
    <w:rsid w:val="00516E6F"/>
    <w:rsid w:val="0051765E"/>
    <w:rsid w:val="005202C5"/>
    <w:rsid w:val="005205E2"/>
    <w:rsid w:val="00520881"/>
    <w:rsid w:val="00520E21"/>
    <w:rsid w:val="00520F39"/>
    <w:rsid w:val="0052113C"/>
    <w:rsid w:val="00521202"/>
    <w:rsid w:val="0052153E"/>
    <w:rsid w:val="00521D07"/>
    <w:rsid w:val="00522475"/>
    <w:rsid w:val="00522503"/>
    <w:rsid w:val="00522D35"/>
    <w:rsid w:val="005230EC"/>
    <w:rsid w:val="005232F9"/>
    <w:rsid w:val="0052366B"/>
    <w:rsid w:val="00524462"/>
    <w:rsid w:val="00524C74"/>
    <w:rsid w:val="00525492"/>
    <w:rsid w:val="0052587D"/>
    <w:rsid w:val="00525AB2"/>
    <w:rsid w:val="00525ADC"/>
    <w:rsid w:val="00525E7F"/>
    <w:rsid w:val="0052606D"/>
    <w:rsid w:val="005261E3"/>
    <w:rsid w:val="00526A3C"/>
    <w:rsid w:val="00527103"/>
    <w:rsid w:val="0052718C"/>
    <w:rsid w:val="00527EC9"/>
    <w:rsid w:val="005302B4"/>
    <w:rsid w:val="00530CFA"/>
    <w:rsid w:val="0053120F"/>
    <w:rsid w:val="00531338"/>
    <w:rsid w:val="00531A93"/>
    <w:rsid w:val="00532DB0"/>
    <w:rsid w:val="00532E12"/>
    <w:rsid w:val="005335B9"/>
    <w:rsid w:val="00533B22"/>
    <w:rsid w:val="005348F5"/>
    <w:rsid w:val="005367DA"/>
    <w:rsid w:val="0053683B"/>
    <w:rsid w:val="00536F26"/>
    <w:rsid w:val="005376DE"/>
    <w:rsid w:val="005379BB"/>
    <w:rsid w:val="005401A8"/>
    <w:rsid w:val="00540EC6"/>
    <w:rsid w:val="00541700"/>
    <w:rsid w:val="00541EDE"/>
    <w:rsid w:val="00542089"/>
    <w:rsid w:val="00542857"/>
    <w:rsid w:val="00542A0D"/>
    <w:rsid w:val="0054346A"/>
    <w:rsid w:val="005444F5"/>
    <w:rsid w:val="00544714"/>
    <w:rsid w:val="00544930"/>
    <w:rsid w:val="00544A7E"/>
    <w:rsid w:val="00544E22"/>
    <w:rsid w:val="0054589C"/>
    <w:rsid w:val="00546698"/>
    <w:rsid w:val="00546A97"/>
    <w:rsid w:val="00546AB8"/>
    <w:rsid w:val="00546D29"/>
    <w:rsid w:val="00547340"/>
    <w:rsid w:val="00547DC2"/>
    <w:rsid w:val="0055022C"/>
    <w:rsid w:val="0055083E"/>
    <w:rsid w:val="00550BD6"/>
    <w:rsid w:val="00550E4A"/>
    <w:rsid w:val="00551004"/>
    <w:rsid w:val="005516E7"/>
    <w:rsid w:val="005518D7"/>
    <w:rsid w:val="005519D2"/>
    <w:rsid w:val="00551B40"/>
    <w:rsid w:val="00552BA0"/>
    <w:rsid w:val="00552E66"/>
    <w:rsid w:val="00552F1C"/>
    <w:rsid w:val="00553017"/>
    <w:rsid w:val="005531DC"/>
    <w:rsid w:val="005533AD"/>
    <w:rsid w:val="0055387A"/>
    <w:rsid w:val="00554223"/>
    <w:rsid w:val="0055435D"/>
    <w:rsid w:val="00554367"/>
    <w:rsid w:val="0055450D"/>
    <w:rsid w:val="0055591B"/>
    <w:rsid w:val="00555AC3"/>
    <w:rsid w:val="00556153"/>
    <w:rsid w:val="005561BC"/>
    <w:rsid w:val="00556D96"/>
    <w:rsid w:val="0056040C"/>
    <w:rsid w:val="00560728"/>
    <w:rsid w:val="00560B7A"/>
    <w:rsid w:val="00560F3A"/>
    <w:rsid w:val="00560F89"/>
    <w:rsid w:val="005618B9"/>
    <w:rsid w:val="005619CC"/>
    <w:rsid w:val="00561E9A"/>
    <w:rsid w:val="00562005"/>
    <w:rsid w:val="005621EB"/>
    <w:rsid w:val="00562525"/>
    <w:rsid w:val="005634CA"/>
    <w:rsid w:val="00563A57"/>
    <w:rsid w:val="00563A61"/>
    <w:rsid w:val="00564551"/>
    <w:rsid w:val="00564B7D"/>
    <w:rsid w:val="00565734"/>
    <w:rsid w:val="00566B27"/>
    <w:rsid w:val="005674F9"/>
    <w:rsid w:val="005676D1"/>
    <w:rsid w:val="00567DDB"/>
    <w:rsid w:val="00567FD2"/>
    <w:rsid w:val="00570053"/>
    <w:rsid w:val="00570C3D"/>
    <w:rsid w:val="00571281"/>
    <w:rsid w:val="0057162E"/>
    <w:rsid w:val="005717AA"/>
    <w:rsid w:val="00572076"/>
    <w:rsid w:val="00572585"/>
    <w:rsid w:val="00572FA0"/>
    <w:rsid w:val="00572FDA"/>
    <w:rsid w:val="0057380E"/>
    <w:rsid w:val="00573CFA"/>
    <w:rsid w:val="00574994"/>
    <w:rsid w:val="00574AF8"/>
    <w:rsid w:val="00574ECE"/>
    <w:rsid w:val="00575B52"/>
    <w:rsid w:val="00576CCB"/>
    <w:rsid w:val="00580233"/>
    <w:rsid w:val="00580357"/>
    <w:rsid w:val="00581175"/>
    <w:rsid w:val="00581D9A"/>
    <w:rsid w:val="00582027"/>
    <w:rsid w:val="0058257F"/>
    <w:rsid w:val="00583F26"/>
    <w:rsid w:val="00583F54"/>
    <w:rsid w:val="00583F59"/>
    <w:rsid w:val="00584389"/>
    <w:rsid w:val="00584466"/>
    <w:rsid w:val="005847DE"/>
    <w:rsid w:val="005847F7"/>
    <w:rsid w:val="00584975"/>
    <w:rsid w:val="00584C7E"/>
    <w:rsid w:val="00585388"/>
    <w:rsid w:val="00586575"/>
    <w:rsid w:val="005866E5"/>
    <w:rsid w:val="0058695C"/>
    <w:rsid w:val="00586C03"/>
    <w:rsid w:val="00586D7A"/>
    <w:rsid w:val="00587E66"/>
    <w:rsid w:val="005907ED"/>
    <w:rsid w:val="00590C97"/>
    <w:rsid w:val="00590CF9"/>
    <w:rsid w:val="00590DBD"/>
    <w:rsid w:val="005913F1"/>
    <w:rsid w:val="00591B37"/>
    <w:rsid w:val="00591E88"/>
    <w:rsid w:val="00591EAE"/>
    <w:rsid w:val="00591F7A"/>
    <w:rsid w:val="005920AA"/>
    <w:rsid w:val="00593BC6"/>
    <w:rsid w:val="00593FC5"/>
    <w:rsid w:val="00594102"/>
    <w:rsid w:val="005942D9"/>
    <w:rsid w:val="00594A0F"/>
    <w:rsid w:val="00594F5B"/>
    <w:rsid w:val="00594F81"/>
    <w:rsid w:val="00594FAB"/>
    <w:rsid w:val="00595C68"/>
    <w:rsid w:val="00596DF3"/>
    <w:rsid w:val="00596FB4"/>
    <w:rsid w:val="0059700D"/>
    <w:rsid w:val="00597210"/>
    <w:rsid w:val="00597213"/>
    <w:rsid w:val="005974BE"/>
    <w:rsid w:val="005978C1"/>
    <w:rsid w:val="00597B37"/>
    <w:rsid w:val="00597C61"/>
    <w:rsid w:val="005A0254"/>
    <w:rsid w:val="005A047F"/>
    <w:rsid w:val="005A17E5"/>
    <w:rsid w:val="005A1CF5"/>
    <w:rsid w:val="005A2282"/>
    <w:rsid w:val="005A367E"/>
    <w:rsid w:val="005A39A8"/>
    <w:rsid w:val="005A3CA7"/>
    <w:rsid w:val="005A404E"/>
    <w:rsid w:val="005A4449"/>
    <w:rsid w:val="005A45E7"/>
    <w:rsid w:val="005A4CB9"/>
    <w:rsid w:val="005A5274"/>
    <w:rsid w:val="005A5839"/>
    <w:rsid w:val="005A652C"/>
    <w:rsid w:val="005A6747"/>
    <w:rsid w:val="005A6951"/>
    <w:rsid w:val="005A6DF0"/>
    <w:rsid w:val="005A73F9"/>
    <w:rsid w:val="005A7502"/>
    <w:rsid w:val="005B08B8"/>
    <w:rsid w:val="005B12BA"/>
    <w:rsid w:val="005B130F"/>
    <w:rsid w:val="005B22F9"/>
    <w:rsid w:val="005B27E9"/>
    <w:rsid w:val="005B28B7"/>
    <w:rsid w:val="005B2C43"/>
    <w:rsid w:val="005B2E96"/>
    <w:rsid w:val="005B2F1D"/>
    <w:rsid w:val="005B3007"/>
    <w:rsid w:val="005B3242"/>
    <w:rsid w:val="005B3880"/>
    <w:rsid w:val="005B3E57"/>
    <w:rsid w:val="005B42FA"/>
    <w:rsid w:val="005B4820"/>
    <w:rsid w:val="005B4C9C"/>
    <w:rsid w:val="005B4D3A"/>
    <w:rsid w:val="005B52C5"/>
    <w:rsid w:val="005B5AA6"/>
    <w:rsid w:val="005B608D"/>
    <w:rsid w:val="005B6466"/>
    <w:rsid w:val="005B649A"/>
    <w:rsid w:val="005B6D7D"/>
    <w:rsid w:val="005B70AA"/>
    <w:rsid w:val="005B7BBE"/>
    <w:rsid w:val="005B7E30"/>
    <w:rsid w:val="005B7EB6"/>
    <w:rsid w:val="005C0A82"/>
    <w:rsid w:val="005C0DE6"/>
    <w:rsid w:val="005C1089"/>
    <w:rsid w:val="005C1927"/>
    <w:rsid w:val="005C2FAC"/>
    <w:rsid w:val="005C3334"/>
    <w:rsid w:val="005C3853"/>
    <w:rsid w:val="005C3A1D"/>
    <w:rsid w:val="005C3FF2"/>
    <w:rsid w:val="005C4111"/>
    <w:rsid w:val="005C453C"/>
    <w:rsid w:val="005C4ACE"/>
    <w:rsid w:val="005C4B43"/>
    <w:rsid w:val="005C54B3"/>
    <w:rsid w:val="005C5BDE"/>
    <w:rsid w:val="005C635D"/>
    <w:rsid w:val="005C6CD7"/>
    <w:rsid w:val="005C6D17"/>
    <w:rsid w:val="005C73EC"/>
    <w:rsid w:val="005C7446"/>
    <w:rsid w:val="005C74BF"/>
    <w:rsid w:val="005C7DFC"/>
    <w:rsid w:val="005D19F7"/>
    <w:rsid w:val="005D2C7F"/>
    <w:rsid w:val="005D3AFD"/>
    <w:rsid w:val="005D3E40"/>
    <w:rsid w:val="005D45C8"/>
    <w:rsid w:val="005D4A32"/>
    <w:rsid w:val="005D58FB"/>
    <w:rsid w:val="005D5B33"/>
    <w:rsid w:val="005D612E"/>
    <w:rsid w:val="005D6764"/>
    <w:rsid w:val="005D6A6F"/>
    <w:rsid w:val="005D6A8E"/>
    <w:rsid w:val="005D7303"/>
    <w:rsid w:val="005D7341"/>
    <w:rsid w:val="005D7A91"/>
    <w:rsid w:val="005D7ADE"/>
    <w:rsid w:val="005D7E07"/>
    <w:rsid w:val="005E1D61"/>
    <w:rsid w:val="005E27B4"/>
    <w:rsid w:val="005E29FE"/>
    <w:rsid w:val="005E2A72"/>
    <w:rsid w:val="005E32AF"/>
    <w:rsid w:val="005E381E"/>
    <w:rsid w:val="005E3B7D"/>
    <w:rsid w:val="005E3C84"/>
    <w:rsid w:val="005E40BF"/>
    <w:rsid w:val="005E4247"/>
    <w:rsid w:val="005E48F9"/>
    <w:rsid w:val="005E4DE1"/>
    <w:rsid w:val="005E5C7B"/>
    <w:rsid w:val="005E6688"/>
    <w:rsid w:val="005E6778"/>
    <w:rsid w:val="005E73C6"/>
    <w:rsid w:val="005E76EE"/>
    <w:rsid w:val="005E77A8"/>
    <w:rsid w:val="005E7FDF"/>
    <w:rsid w:val="005F00C2"/>
    <w:rsid w:val="005F05DA"/>
    <w:rsid w:val="005F0F36"/>
    <w:rsid w:val="005F1102"/>
    <w:rsid w:val="005F285C"/>
    <w:rsid w:val="005F289C"/>
    <w:rsid w:val="005F32AB"/>
    <w:rsid w:val="005F3D35"/>
    <w:rsid w:val="005F3D8C"/>
    <w:rsid w:val="005F4338"/>
    <w:rsid w:val="005F4863"/>
    <w:rsid w:val="005F55A0"/>
    <w:rsid w:val="005F58FD"/>
    <w:rsid w:val="005F60B7"/>
    <w:rsid w:val="005F63EC"/>
    <w:rsid w:val="005F6607"/>
    <w:rsid w:val="005F6A1D"/>
    <w:rsid w:val="005F6B75"/>
    <w:rsid w:val="005F6E79"/>
    <w:rsid w:val="005F6EA5"/>
    <w:rsid w:val="005F75BA"/>
    <w:rsid w:val="00600207"/>
    <w:rsid w:val="0060052D"/>
    <w:rsid w:val="006007F7"/>
    <w:rsid w:val="006009AB"/>
    <w:rsid w:val="00600A29"/>
    <w:rsid w:val="00600E60"/>
    <w:rsid w:val="0060105F"/>
    <w:rsid w:val="006011A0"/>
    <w:rsid w:val="00601E5E"/>
    <w:rsid w:val="00602185"/>
    <w:rsid w:val="00602E03"/>
    <w:rsid w:val="006032F0"/>
    <w:rsid w:val="006033C0"/>
    <w:rsid w:val="00604129"/>
    <w:rsid w:val="00604E77"/>
    <w:rsid w:val="00605143"/>
    <w:rsid w:val="00606308"/>
    <w:rsid w:val="0060663F"/>
    <w:rsid w:val="00607166"/>
    <w:rsid w:val="00607C93"/>
    <w:rsid w:val="00607F8A"/>
    <w:rsid w:val="00607FC7"/>
    <w:rsid w:val="006104AC"/>
    <w:rsid w:val="00610515"/>
    <w:rsid w:val="00610686"/>
    <w:rsid w:val="006112E4"/>
    <w:rsid w:val="006115BD"/>
    <w:rsid w:val="006115ED"/>
    <w:rsid w:val="006115F9"/>
    <w:rsid w:val="0061162D"/>
    <w:rsid w:val="00611E40"/>
    <w:rsid w:val="00611E7D"/>
    <w:rsid w:val="00612032"/>
    <w:rsid w:val="0061217F"/>
    <w:rsid w:val="006122D2"/>
    <w:rsid w:val="00612329"/>
    <w:rsid w:val="006123F8"/>
    <w:rsid w:val="00612D65"/>
    <w:rsid w:val="00613006"/>
    <w:rsid w:val="00613B5F"/>
    <w:rsid w:val="00614460"/>
    <w:rsid w:val="00614492"/>
    <w:rsid w:val="00614703"/>
    <w:rsid w:val="00614ABC"/>
    <w:rsid w:val="00615392"/>
    <w:rsid w:val="006154FC"/>
    <w:rsid w:val="0061630D"/>
    <w:rsid w:val="006166E3"/>
    <w:rsid w:val="0061678C"/>
    <w:rsid w:val="0061681D"/>
    <w:rsid w:val="00616912"/>
    <w:rsid w:val="00616C5A"/>
    <w:rsid w:val="00616C6A"/>
    <w:rsid w:val="00616E34"/>
    <w:rsid w:val="00617311"/>
    <w:rsid w:val="006177CE"/>
    <w:rsid w:val="00617900"/>
    <w:rsid w:val="0061790F"/>
    <w:rsid w:val="00617FA1"/>
    <w:rsid w:val="00620F85"/>
    <w:rsid w:val="006210A5"/>
    <w:rsid w:val="00621534"/>
    <w:rsid w:val="006215A5"/>
    <w:rsid w:val="0062234F"/>
    <w:rsid w:val="006225BB"/>
    <w:rsid w:val="00623196"/>
    <w:rsid w:val="0062383C"/>
    <w:rsid w:val="00623E71"/>
    <w:rsid w:val="006240C3"/>
    <w:rsid w:val="00624FC4"/>
    <w:rsid w:val="00625299"/>
    <w:rsid w:val="00625DC5"/>
    <w:rsid w:val="00626719"/>
    <w:rsid w:val="00626AF5"/>
    <w:rsid w:val="00626D18"/>
    <w:rsid w:val="00626F8A"/>
    <w:rsid w:val="00627099"/>
    <w:rsid w:val="0062780F"/>
    <w:rsid w:val="00627898"/>
    <w:rsid w:val="00627AC5"/>
    <w:rsid w:val="00627FD9"/>
    <w:rsid w:val="00630056"/>
    <w:rsid w:val="006306F5"/>
    <w:rsid w:val="00630CA5"/>
    <w:rsid w:val="006312F9"/>
    <w:rsid w:val="00631491"/>
    <w:rsid w:val="006314BD"/>
    <w:rsid w:val="00631D51"/>
    <w:rsid w:val="00631F42"/>
    <w:rsid w:val="00632A8B"/>
    <w:rsid w:val="00632DA3"/>
    <w:rsid w:val="00632F8E"/>
    <w:rsid w:val="006335C2"/>
    <w:rsid w:val="006340C0"/>
    <w:rsid w:val="00635028"/>
    <w:rsid w:val="006351A1"/>
    <w:rsid w:val="006352D9"/>
    <w:rsid w:val="00635A7F"/>
    <w:rsid w:val="00635AC0"/>
    <w:rsid w:val="00635EAD"/>
    <w:rsid w:val="00635F25"/>
    <w:rsid w:val="00636506"/>
    <w:rsid w:val="006365B3"/>
    <w:rsid w:val="0063665E"/>
    <w:rsid w:val="00636842"/>
    <w:rsid w:val="00636B2E"/>
    <w:rsid w:val="00636BC6"/>
    <w:rsid w:val="00636BF7"/>
    <w:rsid w:val="00636D86"/>
    <w:rsid w:val="006379EB"/>
    <w:rsid w:val="00640CB9"/>
    <w:rsid w:val="00641732"/>
    <w:rsid w:val="00641849"/>
    <w:rsid w:val="00641A18"/>
    <w:rsid w:val="0064214D"/>
    <w:rsid w:val="0064264E"/>
    <w:rsid w:val="00642894"/>
    <w:rsid w:val="006437B5"/>
    <w:rsid w:val="006445F4"/>
    <w:rsid w:val="00644CE6"/>
    <w:rsid w:val="00644EA5"/>
    <w:rsid w:val="00645476"/>
    <w:rsid w:val="00645ABE"/>
    <w:rsid w:val="00645E5E"/>
    <w:rsid w:val="0064670C"/>
    <w:rsid w:val="00646F55"/>
    <w:rsid w:val="0064700B"/>
    <w:rsid w:val="00650028"/>
    <w:rsid w:val="00650585"/>
    <w:rsid w:val="00650824"/>
    <w:rsid w:val="00650B8C"/>
    <w:rsid w:val="00651B2F"/>
    <w:rsid w:val="00652D19"/>
    <w:rsid w:val="00653AB4"/>
    <w:rsid w:val="00653B4F"/>
    <w:rsid w:val="00653BB9"/>
    <w:rsid w:val="0065529D"/>
    <w:rsid w:val="006552EB"/>
    <w:rsid w:val="006556BC"/>
    <w:rsid w:val="00655949"/>
    <w:rsid w:val="0065596E"/>
    <w:rsid w:val="00656230"/>
    <w:rsid w:val="00656F44"/>
    <w:rsid w:val="00656FBD"/>
    <w:rsid w:val="006613C1"/>
    <w:rsid w:val="006627C4"/>
    <w:rsid w:val="006636F0"/>
    <w:rsid w:val="006639DA"/>
    <w:rsid w:val="006642FD"/>
    <w:rsid w:val="006647B8"/>
    <w:rsid w:val="006647CF"/>
    <w:rsid w:val="00665355"/>
    <w:rsid w:val="006653B2"/>
    <w:rsid w:val="00665C1B"/>
    <w:rsid w:val="00665CDE"/>
    <w:rsid w:val="00666123"/>
    <w:rsid w:val="006665D2"/>
    <w:rsid w:val="006669C8"/>
    <w:rsid w:val="006669EE"/>
    <w:rsid w:val="006669F0"/>
    <w:rsid w:val="00666C99"/>
    <w:rsid w:val="00667216"/>
    <w:rsid w:val="006674B5"/>
    <w:rsid w:val="0066776F"/>
    <w:rsid w:val="00667DA0"/>
    <w:rsid w:val="0067000B"/>
    <w:rsid w:val="00670193"/>
    <w:rsid w:val="006719BD"/>
    <w:rsid w:val="00673155"/>
    <w:rsid w:val="006735CC"/>
    <w:rsid w:val="0067388B"/>
    <w:rsid w:val="006743FA"/>
    <w:rsid w:val="00674964"/>
    <w:rsid w:val="00674D04"/>
    <w:rsid w:val="006753E7"/>
    <w:rsid w:val="00675832"/>
    <w:rsid w:val="006758A5"/>
    <w:rsid w:val="00675E6A"/>
    <w:rsid w:val="0067605F"/>
    <w:rsid w:val="0067609D"/>
    <w:rsid w:val="00676527"/>
    <w:rsid w:val="006767EA"/>
    <w:rsid w:val="006774F6"/>
    <w:rsid w:val="006776AE"/>
    <w:rsid w:val="00677A7A"/>
    <w:rsid w:val="00680D4C"/>
    <w:rsid w:val="00680ED8"/>
    <w:rsid w:val="00680F64"/>
    <w:rsid w:val="00681A3E"/>
    <w:rsid w:val="006821C0"/>
    <w:rsid w:val="00682841"/>
    <w:rsid w:val="00682FE7"/>
    <w:rsid w:val="00683AA5"/>
    <w:rsid w:val="00683BB0"/>
    <w:rsid w:val="0068442B"/>
    <w:rsid w:val="006848C9"/>
    <w:rsid w:val="00684A07"/>
    <w:rsid w:val="00685C16"/>
    <w:rsid w:val="006863B9"/>
    <w:rsid w:val="006866DB"/>
    <w:rsid w:val="006867DA"/>
    <w:rsid w:val="00686850"/>
    <w:rsid w:val="00686AF0"/>
    <w:rsid w:val="00686D7A"/>
    <w:rsid w:val="0068758A"/>
    <w:rsid w:val="006875D3"/>
    <w:rsid w:val="006920BE"/>
    <w:rsid w:val="00692694"/>
    <w:rsid w:val="00692752"/>
    <w:rsid w:val="00692F24"/>
    <w:rsid w:val="00693594"/>
    <w:rsid w:val="00693835"/>
    <w:rsid w:val="00693BD4"/>
    <w:rsid w:val="00693D25"/>
    <w:rsid w:val="0069450C"/>
    <w:rsid w:val="0069470F"/>
    <w:rsid w:val="006951BF"/>
    <w:rsid w:val="006952ED"/>
    <w:rsid w:val="0069637C"/>
    <w:rsid w:val="00696888"/>
    <w:rsid w:val="00696B58"/>
    <w:rsid w:val="006972AE"/>
    <w:rsid w:val="00697491"/>
    <w:rsid w:val="00697DAC"/>
    <w:rsid w:val="006A05A5"/>
    <w:rsid w:val="006A115A"/>
    <w:rsid w:val="006A1A6D"/>
    <w:rsid w:val="006A1FC1"/>
    <w:rsid w:val="006A21E4"/>
    <w:rsid w:val="006A2704"/>
    <w:rsid w:val="006A2822"/>
    <w:rsid w:val="006A2A72"/>
    <w:rsid w:val="006A35FE"/>
    <w:rsid w:val="006A36CC"/>
    <w:rsid w:val="006A3B98"/>
    <w:rsid w:val="006A435C"/>
    <w:rsid w:val="006A4421"/>
    <w:rsid w:val="006A4520"/>
    <w:rsid w:val="006A4592"/>
    <w:rsid w:val="006A4594"/>
    <w:rsid w:val="006A49E1"/>
    <w:rsid w:val="006A517C"/>
    <w:rsid w:val="006A5A59"/>
    <w:rsid w:val="006A61FC"/>
    <w:rsid w:val="006A71FE"/>
    <w:rsid w:val="006A7CFE"/>
    <w:rsid w:val="006A7D3E"/>
    <w:rsid w:val="006A7ED0"/>
    <w:rsid w:val="006B080E"/>
    <w:rsid w:val="006B0924"/>
    <w:rsid w:val="006B0C1B"/>
    <w:rsid w:val="006B0D30"/>
    <w:rsid w:val="006B0FE4"/>
    <w:rsid w:val="006B1345"/>
    <w:rsid w:val="006B2289"/>
    <w:rsid w:val="006B24EE"/>
    <w:rsid w:val="006B2C13"/>
    <w:rsid w:val="006B3534"/>
    <w:rsid w:val="006B355C"/>
    <w:rsid w:val="006B447D"/>
    <w:rsid w:val="006B48B7"/>
    <w:rsid w:val="006B558E"/>
    <w:rsid w:val="006B5696"/>
    <w:rsid w:val="006B583B"/>
    <w:rsid w:val="006B59AB"/>
    <w:rsid w:val="006B62AA"/>
    <w:rsid w:val="006B63FF"/>
    <w:rsid w:val="006B7065"/>
    <w:rsid w:val="006B7BBA"/>
    <w:rsid w:val="006C0A26"/>
    <w:rsid w:val="006C18D2"/>
    <w:rsid w:val="006C1A10"/>
    <w:rsid w:val="006C1BBD"/>
    <w:rsid w:val="006C2ABE"/>
    <w:rsid w:val="006C2B46"/>
    <w:rsid w:val="006C3291"/>
    <w:rsid w:val="006C3705"/>
    <w:rsid w:val="006C3D95"/>
    <w:rsid w:val="006C467A"/>
    <w:rsid w:val="006C4B2F"/>
    <w:rsid w:val="006C5817"/>
    <w:rsid w:val="006C5A08"/>
    <w:rsid w:val="006C5E0D"/>
    <w:rsid w:val="006C6425"/>
    <w:rsid w:val="006C6B89"/>
    <w:rsid w:val="006C6CFE"/>
    <w:rsid w:val="006C6E97"/>
    <w:rsid w:val="006C777B"/>
    <w:rsid w:val="006C785B"/>
    <w:rsid w:val="006C79C6"/>
    <w:rsid w:val="006D08DC"/>
    <w:rsid w:val="006D13BB"/>
    <w:rsid w:val="006D1748"/>
    <w:rsid w:val="006D1A6E"/>
    <w:rsid w:val="006D1BF8"/>
    <w:rsid w:val="006D2DE6"/>
    <w:rsid w:val="006D3DC2"/>
    <w:rsid w:val="006D4190"/>
    <w:rsid w:val="006D41E2"/>
    <w:rsid w:val="006D5033"/>
    <w:rsid w:val="006D50D1"/>
    <w:rsid w:val="006D57C4"/>
    <w:rsid w:val="006D5A39"/>
    <w:rsid w:val="006D6028"/>
    <w:rsid w:val="006D667A"/>
    <w:rsid w:val="006D75D2"/>
    <w:rsid w:val="006E0BA4"/>
    <w:rsid w:val="006E0ED1"/>
    <w:rsid w:val="006E1634"/>
    <w:rsid w:val="006E17CC"/>
    <w:rsid w:val="006E2A48"/>
    <w:rsid w:val="006E2E5F"/>
    <w:rsid w:val="006E3167"/>
    <w:rsid w:val="006E31C2"/>
    <w:rsid w:val="006E3B37"/>
    <w:rsid w:val="006E4477"/>
    <w:rsid w:val="006E4886"/>
    <w:rsid w:val="006E4EFD"/>
    <w:rsid w:val="006E4F4C"/>
    <w:rsid w:val="006E6108"/>
    <w:rsid w:val="006E66B1"/>
    <w:rsid w:val="006E6812"/>
    <w:rsid w:val="006E6B4E"/>
    <w:rsid w:val="006E70BB"/>
    <w:rsid w:val="006F0B2D"/>
    <w:rsid w:val="006F0DDE"/>
    <w:rsid w:val="006F1151"/>
    <w:rsid w:val="006F15B6"/>
    <w:rsid w:val="006F17BA"/>
    <w:rsid w:val="006F1DE4"/>
    <w:rsid w:val="006F2F5A"/>
    <w:rsid w:val="006F3050"/>
    <w:rsid w:val="006F47F1"/>
    <w:rsid w:val="006F541A"/>
    <w:rsid w:val="006F6381"/>
    <w:rsid w:val="006F6768"/>
    <w:rsid w:val="006F6C2D"/>
    <w:rsid w:val="006F6F88"/>
    <w:rsid w:val="006F78FB"/>
    <w:rsid w:val="006F7B4B"/>
    <w:rsid w:val="006F7DEF"/>
    <w:rsid w:val="0070027C"/>
    <w:rsid w:val="00700404"/>
    <w:rsid w:val="0070073D"/>
    <w:rsid w:val="0070097E"/>
    <w:rsid w:val="00700BFF"/>
    <w:rsid w:val="00700E13"/>
    <w:rsid w:val="007010DA"/>
    <w:rsid w:val="00701BE5"/>
    <w:rsid w:val="00701C57"/>
    <w:rsid w:val="007021DF"/>
    <w:rsid w:val="00702BF9"/>
    <w:rsid w:val="0070311C"/>
    <w:rsid w:val="007032B5"/>
    <w:rsid w:val="0070359C"/>
    <w:rsid w:val="007038E9"/>
    <w:rsid w:val="007052B9"/>
    <w:rsid w:val="007052E1"/>
    <w:rsid w:val="0070667D"/>
    <w:rsid w:val="0070723D"/>
    <w:rsid w:val="00707453"/>
    <w:rsid w:val="007074F6"/>
    <w:rsid w:val="00707FB4"/>
    <w:rsid w:val="007105A9"/>
    <w:rsid w:val="007109C5"/>
    <w:rsid w:val="00710A9E"/>
    <w:rsid w:val="00711E73"/>
    <w:rsid w:val="0071211B"/>
    <w:rsid w:val="00712148"/>
    <w:rsid w:val="00712502"/>
    <w:rsid w:val="0071291F"/>
    <w:rsid w:val="00712FFC"/>
    <w:rsid w:val="0071317C"/>
    <w:rsid w:val="0071320E"/>
    <w:rsid w:val="00713722"/>
    <w:rsid w:val="00714A41"/>
    <w:rsid w:val="00714A8E"/>
    <w:rsid w:val="007157AF"/>
    <w:rsid w:val="0071580C"/>
    <w:rsid w:val="00715955"/>
    <w:rsid w:val="00715C5D"/>
    <w:rsid w:val="00715F7E"/>
    <w:rsid w:val="007171A7"/>
    <w:rsid w:val="00717AF2"/>
    <w:rsid w:val="00717C76"/>
    <w:rsid w:val="00720351"/>
    <w:rsid w:val="00721292"/>
    <w:rsid w:val="00721549"/>
    <w:rsid w:val="00721586"/>
    <w:rsid w:val="007219C7"/>
    <w:rsid w:val="0072394C"/>
    <w:rsid w:val="00723A5F"/>
    <w:rsid w:val="00723B25"/>
    <w:rsid w:val="007241AD"/>
    <w:rsid w:val="007242C7"/>
    <w:rsid w:val="0072444A"/>
    <w:rsid w:val="007247A3"/>
    <w:rsid w:val="00724D07"/>
    <w:rsid w:val="00724DFC"/>
    <w:rsid w:val="00725968"/>
    <w:rsid w:val="00725C1C"/>
    <w:rsid w:val="00725D64"/>
    <w:rsid w:val="00725D67"/>
    <w:rsid w:val="00726246"/>
    <w:rsid w:val="007266AF"/>
    <w:rsid w:val="0072738F"/>
    <w:rsid w:val="00727C70"/>
    <w:rsid w:val="0073113A"/>
    <w:rsid w:val="0073170E"/>
    <w:rsid w:val="00731E47"/>
    <w:rsid w:val="00732C00"/>
    <w:rsid w:val="00732C94"/>
    <w:rsid w:val="00732E74"/>
    <w:rsid w:val="0073344C"/>
    <w:rsid w:val="00734AD6"/>
    <w:rsid w:val="0073546C"/>
    <w:rsid w:val="007357E7"/>
    <w:rsid w:val="00735DE3"/>
    <w:rsid w:val="007361C2"/>
    <w:rsid w:val="007365D1"/>
    <w:rsid w:val="007366A7"/>
    <w:rsid w:val="00736A8E"/>
    <w:rsid w:val="00736DC2"/>
    <w:rsid w:val="007373A2"/>
    <w:rsid w:val="007376AD"/>
    <w:rsid w:val="0073797C"/>
    <w:rsid w:val="00737F71"/>
    <w:rsid w:val="00740061"/>
    <w:rsid w:val="00740168"/>
    <w:rsid w:val="00740B9D"/>
    <w:rsid w:val="00740D3F"/>
    <w:rsid w:val="007416E1"/>
    <w:rsid w:val="0074295B"/>
    <w:rsid w:val="00742BE7"/>
    <w:rsid w:val="00742D76"/>
    <w:rsid w:val="00743B6C"/>
    <w:rsid w:val="007440FD"/>
    <w:rsid w:val="00744AF9"/>
    <w:rsid w:val="00745383"/>
    <w:rsid w:val="007453EE"/>
    <w:rsid w:val="007459C4"/>
    <w:rsid w:val="00745E67"/>
    <w:rsid w:val="0074635F"/>
    <w:rsid w:val="007465C8"/>
    <w:rsid w:val="007507FF"/>
    <w:rsid w:val="0075099B"/>
    <w:rsid w:val="00750A6D"/>
    <w:rsid w:val="00750B5B"/>
    <w:rsid w:val="00750B61"/>
    <w:rsid w:val="00750B94"/>
    <w:rsid w:val="007516C6"/>
    <w:rsid w:val="00751B73"/>
    <w:rsid w:val="0075293F"/>
    <w:rsid w:val="00752966"/>
    <w:rsid w:val="0075320C"/>
    <w:rsid w:val="0075415D"/>
    <w:rsid w:val="007541FB"/>
    <w:rsid w:val="00754B81"/>
    <w:rsid w:val="00755753"/>
    <w:rsid w:val="0075616E"/>
    <w:rsid w:val="007563A8"/>
    <w:rsid w:val="0075663F"/>
    <w:rsid w:val="0075680E"/>
    <w:rsid w:val="0075688F"/>
    <w:rsid w:val="00756B6F"/>
    <w:rsid w:val="00756E8A"/>
    <w:rsid w:val="007574AB"/>
    <w:rsid w:val="0075760F"/>
    <w:rsid w:val="00757DE1"/>
    <w:rsid w:val="007607AC"/>
    <w:rsid w:val="00760CCC"/>
    <w:rsid w:val="00761256"/>
    <w:rsid w:val="00761ECC"/>
    <w:rsid w:val="007633E7"/>
    <w:rsid w:val="00763C75"/>
    <w:rsid w:val="0076473B"/>
    <w:rsid w:val="0076474B"/>
    <w:rsid w:val="00764ABB"/>
    <w:rsid w:val="00764D09"/>
    <w:rsid w:val="00765540"/>
    <w:rsid w:val="00765658"/>
    <w:rsid w:val="007656FE"/>
    <w:rsid w:val="007658AC"/>
    <w:rsid w:val="00765B9F"/>
    <w:rsid w:val="00766624"/>
    <w:rsid w:val="00766929"/>
    <w:rsid w:val="00767021"/>
    <w:rsid w:val="00767150"/>
    <w:rsid w:val="00770464"/>
    <w:rsid w:val="00770C5C"/>
    <w:rsid w:val="00772440"/>
    <w:rsid w:val="0077308C"/>
    <w:rsid w:val="00773ADA"/>
    <w:rsid w:val="00773E01"/>
    <w:rsid w:val="007740CF"/>
    <w:rsid w:val="00775206"/>
    <w:rsid w:val="007756E5"/>
    <w:rsid w:val="007757F2"/>
    <w:rsid w:val="00775CDD"/>
    <w:rsid w:val="00776406"/>
    <w:rsid w:val="00776902"/>
    <w:rsid w:val="00776A20"/>
    <w:rsid w:val="00776E21"/>
    <w:rsid w:val="00777C47"/>
    <w:rsid w:val="00780969"/>
    <w:rsid w:val="00780B23"/>
    <w:rsid w:val="007811C3"/>
    <w:rsid w:val="007811D2"/>
    <w:rsid w:val="00781A30"/>
    <w:rsid w:val="007823C9"/>
    <w:rsid w:val="00782A24"/>
    <w:rsid w:val="00783152"/>
    <w:rsid w:val="007838FA"/>
    <w:rsid w:val="00783C73"/>
    <w:rsid w:val="00784372"/>
    <w:rsid w:val="007845F8"/>
    <w:rsid w:val="00784B82"/>
    <w:rsid w:val="00784E16"/>
    <w:rsid w:val="00785C59"/>
    <w:rsid w:val="00785F43"/>
    <w:rsid w:val="00786F86"/>
    <w:rsid w:val="007874DF"/>
    <w:rsid w:val="007875C4"/>
    <w:rsid w:val="0078766F"/>
    <w:rsid w:val="00790296"/>
    <w:rsid w:val="00790CA7"/>
    <w:rsid w:val="00791028"/>
    <w:rsid w:val="007914DB"/>
    <w:rsid w:val="00791D60"/>
    <w:rsid w:val="0079220D"/>
    <w:rsid w:val="007929C2"/>
    <w:rsid w:val="007931C8"/>
    <w:rsid w:val="00793488"/>
    <w:rsid w:val="0079349F"/>
    <w:rsid w:val="00793C64"/>
    <w:rsid w:val="00794BFF"/>
    <w:rsid w:val="007951EC"/>
    <w:rsid w:val="00795C48"/>
    <w:rsid w:val="00795DC7"/>
    <w:rsid w:val="00795E73"/>
    <w:rsid w:val="00795F7D"/>
    <w:rsid w:val="00797275"/>
    <w:rsid w:val="007975E0"/>
    <w:rsid w:val="007976FF"/>
    <w:rsid w:val="00797971"/>
    <w:rsid w:val="007A0384"/>
    <w:rsid w:val="007A06E9"/>
    <w:rsid w:val="007A0C92"/>
    <w:rsid w:val="007A1716"/>
    <w:rsid w:val="007A1AF6"/>
    <w:rsid w:val="007A1D75"/>
    <w:rsid w:val="007A2236"/>
    <w:rsid w:val="007A22E0"/>
    <w:rsid w:val="007A2C67"/>
    <w:rsid w:val="007A3655"/>
    <w:rsid w:val="007A4CCB"/>
    <w:rsid w:val="007A5167"/>
    <w:rsid w:val="007A5787"/>
    <w:rsid w:val="007A6249"/>
    <w:rsid w:val="007A6C43"/>
    <w:rsid w:val="007A78BE"/>
    <w:rsid w:val="007A7B92"/>
    <w:rsid w:val="007A7E89"/>
    <w:rsid w:val="007B0362"/>
    <w:rsid w:val="007B0A44"/>
    <w:rsid w:val="007B0E10"/>
    <w:rsid w:val="007B1297"/>
    <w:rsid w:val="007B12FD"/>
    <w:rsid w:val="007B167E"/>
    <w:rsid w:val="007B1D2E"/>
    <w:rsid w:val="007B2014"/>
    <w:rsid w:val="007B28A6"/>
    <w:rsid w:val="007B341F"/>
    <w:rsid w:val="007B3600"/>
    <w:rsid w:val="007B441B"/>
    <w:rsid w:val="007B5165"/>
    <w:rsid w:val="007B58FF"/>
    <w:rsid w:val="007B5DEB"/>
    <w:rsid w:val="007B66AA"/>
    <w:rsid w:val="007B6AE8"/>
    <w:rsid w:val="007B6EC5"/>
    <w:rsid w:val="007B771C"/>
    <w:rsid w:val="007C0103"/>
    <w:rsid w:val="007C09F6"/>
    <w:rsid w:val="007C1983"/>
    <w:rsid w:val="007C1A28"/>
    <w:rsid w:val="007C1D05"/>
    <w:rsid w:val="007C2A68"/>
    <w:rsid w:val="007C2FD0"/>
    <w:rsid w:val="007C3CF7"/>
    <w:rsid w:val="007C3E40"/>
    <w:rsid w:val="007C3FA5"/>
    <w:rsid w:val="007C5439"/>
    <w:rsid w:val="007C565A"/>
    <w:rsid w:val="007C5DF5"/>
    <w:rsid w:val="007C6193"/>
    <w:rsid w:val="007C733F"/>
    <w:rsid w:val="007C784C"/>
    <w:rsid w:val="007C7957"/>
    <w:rsid w:val="007C7C1B"/>
    <w:rsid w:val="007D0228"/>
    <w:rsid w:val="007D0229"/>
    <w:rsid w:val="007D0953"/>
    <w:rsid w:val="007D1A4E"/>
    <w:rsid w:val="007D1B4E"/>
    <w:rsid w:val="007D1FB8"/>
    <w:rsid w:val="007D207C"/>
    <w:rsid w:val="007D2511"/>
    <w:rsid w:val="007D2AA2"/>
    <w:rsid w:val="007D2C47"/>
    <w:rsid w:val="007D369B"/>
    <w:rsid w:val="007D4988"/>
    <w:rsid w:val="007D62DC"/>
    <w:rsid w:val="007D644B"/>
    <w:rsid w:val="007D6C8C"/>
    <w:rsid w:val="007D7122"/>
    <w:rsid w:val="007D7513"/>
    <w:rsid w:val="007D7B80"/>
    <w:rsid w:val="007E09E2"/>
    <w:rsid w:val="007E0AC8"/>
    <w:rsid w:val="007E0C4D"/>
    <w:rsid w:val="007E0C9D"/>
    <w:rsid w:val="007E0FAF"/>
    <w:rsid w:val="007E110E"/>
    <w:rsid w:val="007E1396"/>
    <w:rsid w:val="007E1AE1"/>
    <w:rsid w:val="007E227F"/>
    <w:rsid w:val="007E2340"/>
    <w:rsid w:val="007E2410"/>
    <w:rsid w:val="007E2F6E"/>
    <w:rsid w:val="007E304D"/>
    <w:rsid w:val="007E334A"/>
    <w:rsid w:val="007E3551"/>
    <w:rsid w:val="007E52BC"/>
    <w:rsid w:val="007E575E"/>
    <w:rsid w:val="007E5C00"/>
    <w:rsid w:val="007E5CEA"/>
    <w:rsid w:val="007E5D48"/>
    <w:rsid w:val="007E5FDD"/>
    <w:rsid w:val="007E626A"/>
    <w:rsid w:val="007E6308"/>
    <w:rsid w:val="007E6757"/>
    <w:rsid w:val="007E6A1F"/>
    <w:rsid w:val="007E6D8C"/>
    <w:rsid w:val="007E6EA6"/>
    <w:rsid w:val="007E7340"/>
    <w:rsid w:val="007E7B0D"/>
    <w:rsid w:val="007E7C81"/>
    <w:rsid w:val="007F0ACF"/>
    <w:rsid w:val="007F1160"/>
    <w:rsid w:val="007F20D3"/>
    <w:rsid w:val="007F251D"/>
    <w:rsid w:val="007F2A79"/>
    <w:rsid w:val="007F2B0C"/>
    <w:rsid w:val="007F2B48"/>
    <w:rsid w:val="007F3603"/>
    <w:rsid w:val="007F3A6A"/>
    <w:rsid w:val="007F3B27"/>
    <w:rsid w:val="007F3CAB"/>
    <w:rsid w:val="007F46F8"/>
    <w:rsid w:val="007F4B55"/>
    <w:rsid w:val="007F530E"/>
    <w:rsid w:val="007F5E2B"/>
    <w:rsid w:val="007F6086"/>
    <w:rsid w:val="007F6D41"/>
    <w:rsid w:val="007F7051"/>
    <w:rsid w:val="007F7E30"/>
    <w:rsid w:val="008001D1"/>
    <w:rsid w:val="008009DD"/>
    <w:rsid w:val="0080277C"/>
    <w:rsid w:val="00802C2F"/>
    <w:rsid w:val="00802F39"/>
    <w:rsid w:val="00803419"/>
    <w:rsid w:val="008041DD"/>
    <w:rsid w:val="0080438A"/>
    <w:rsid w:val="00804841"/>
    <w:rsid w:val="00805F2C"/>
    <w:rsid w:val="008060B5"/>
    <w:rsid w:val="00806DA6"/>
    <w:rsid w:val="0081037A"/>
    <w:rsid w:val="008108AF"/>
    <w:rsid w:val="0081127D"/>
    <w:rsid w:val="00811862"/>
    <w:rsid w:val="00811922"/>
    <w:rsid w:val="00811C7D"/>
    <w:rsid w:val="00811FB7"/>
    <w:rsid w:val="00812A87"/>
    <w:rsid w:val="00812F19"/>
    <w:rsid w:val="0081315D"/>
    <w:rsid w:val="008133FF"/>
    <w:rsid w:val="008138EB"/>
    <w:rsid w:val="00813AD3"/>
    <w:rsid w:val="008148EC"/>
    <w:rsid w:val="0081511B"/>
    <w:rsid w:val="00815927"/>
    <w:rsid w:val="00816C1B"/>
    <w:rsid w:val="00817136"/>
    <w:rsid w:val="008200DB"/>
    <w:rsid w:val="00820F98"/>
    <w:rsid w:val="00821347"/>
    <w:rsid w:val="0082167E"/>
    <w:rsid w:val="0082187D"/>
    <w:rsid w:val="00821DC7"/>
    <w:rsid w:val="008222D3"/>
    <w:rsid w:val="00822499"/>
    <w:rsid w:val="008225AB"/>
    <w:rsid w:val="0082291F"/>
    <w:rsid w:val="00822AB8"/>
    <w:rsid w:val="00822DA7"/>
    <w:rsid w:val="008239E1"/>
    <w:rsid w:val="00824D4B"/>
    <w:rsid w:val="00824D8B"/>
    <w:rsid w:val="008255DA"/>
    <w:rsid w:val="00825926"/>
    <w:rsid w:val="00825D82"/>
    <w:rsid w:val="00826031"/>
    <w:rsid w:val="00826EF5"/>
    <w:rsid w:val="00827E13"/>
    <w:rsid w:val="008303F6"/>
    <w:rsid w:val="00830634"/>
    <w:rsid w:val="00830CAF"/>
    <w:rsid w:val="00830CF9"/>
    <w:rsid w:val="00830F84"/>
    <w:rsid w:val="00831162"/>
    <w:rsid w:val="0083118B"/>
    <w:rsid w:val="00832050"/>
    <w:rsid w:val="00832275"/>
    <w:rsid w:val="00832533"/>
    <w:rsid w:val="0083335B"/>
    <w:rsid w:val="00833851"/>
    <w:rsid w:val="00834C95"/>
    <w:rsid w:val="00834CD2"/>
    <w:rsid w:val="00835C0E"/>
    <w:rsid w:val="00836692"/>
    <w:rsid w:val="00836926"/>
    <w:rsid w:val="00836E55"/>
    <w:rsid w:val="008373A3"/>
    <w:rsid w:val="00837A1E"/>
    <w:rsid w:val="00837FAF"/>
    <w:rsid w:val="0084005D"/>
    <w:rsid w:val="008402EE"/>
    <w:rsid w:val="00840375"/>
    <w:rsid w:val="00840413"/>
    <w:rsid w:val="0084077E"/>
    <w:rsid w:val="008409C7"/>
    <w:rsid w:val="00840B24"/>
    <w:rsid w:val="00841BB7"/>
    <w:rsid w:val="00841C22"/>
    <w:rsid w:val="0084207D"/>
    <w:rsid w:val="008424FB"/>
    <w:rsid w:val="0084257A"/>
    <w:rsid w:val="00842A55"/>
    <w:rsid w:val="00842B19"/>
    <w:rsid w:val="00843549"/>
    <w:rsid w:val="00843662"/>
    <w:rsid w:val="0084378A"/>
    <w:rsid w:val="00843A0E"/>
    <w:rsid w:val="008441AB"/>
    <w:rsid w:val="008442CC"/>
    <w:rsid w:val="008445D1"/>
    <w:rsid w:val="008449BB"/>
    <w:rsid w:val="008454BB"/>
    <w:rsid w:val="0084600D"/>
    <w:rsid w:val="00846E97"/>
    <w:rsid w:val="0084793F"/>
    <w:rsid w:val="008479FF"/>
    <w:rsid w:val="00847E99"/>
    <w:rsid w:val="00847EB7"/>
    <w:rsid w:val="00847FC0"/>
    <w:rsid w:val="00850A76"/>
    <w:rsid w:val="00850C28"/>
    <w:rsid w:val="00850FD9"/>
    <w:rsid w:val="00851D25"/>
    <w:rsid w:val="00851EBF"/>
    <w:rsid w:val="008520D4"/>
    <w:rsid w:val="00852268"/>
    <w:rsid w:val="0085258E"/>
    <w:rsid w:val="00853281"/>
    <w:rsid w:val="0085368D"/>
    <w:rsid w:val="00853883"/>
    <w:rsid w:val="00853E7E"/>
    <w:rsid w:val="00854EDB"/>
    <w:rsid w:val="00855923"/>
    <w:rsid w:val="00855C95"/>
    <w:rsid w:val="00855E9A"/>
    <w:rsid w:val="00856E52"/>
    <w:rsid w:val="00856EB7"/>
    <w:rsid w:val="008571B8"/>
    <w:rsid w:val="0085722D"/>
    <w:rsid w:val="008603E0"/>
    <w:rsid w:val="0086043A"/>
    <w:rsid w:val="00860514"/>
    <w:rsid w:val="0086059C"/>
    <w:rsid w:val="00860635"/>
    <w:rsid w:val="00860ACA"/>
    <w:rsid w:val="00860DB0"/>
    <w:rsid w:val="008618BD"/>
    <w:rsid w:val="0086241F"/>
    <w:rsid w:val="00863784"/>
    <w:rsid w:val="008643AE"/>
    <w:rsid w:val="00864FAD"/>
    <w:rsid w:val="0086518D"/>
    <w:rsid w:val="008659EA"/>
    <w:rsid w:val="00865F8C"/>
    <w:rsid w:val="00866E18"/>
    <w:rsid w:val="00867077"/>
    <w:rsid w:val="0086746D"/>
    <w:rsid w:val="00867A97"/>
    <w:rsid w:val="00870452"/>
    <w:rsid w:val="008704E5"/>
    <w:rsid w:val="008709F6"/>
    <w:rsid w:val="00871425"/>
    <w:rsid w:val="00871C8E"/>
    <w:rsid w:val="008721BA"/>
    <w:rsid w:val="00872E7B"/>
    <w:rsid w:val="0087372E"/>
    <w:rsid w:val="00873798"/>
    <w:rsid w:val="00873B9A"/>
    <w:rsid w:val="00873EA6"/>
    <w:rsid w:val="00873FBF"/>
    <w:rsid w:val="00876373"/>
    <w:rsid w:val="00877B8B"/>
    <w:rsid w:val="00877D62"/>
    <w:rsid w:val="00877D84"/>
    <w:rsid w:val="0088084B"/>
    <w:rsid w:val="00881126"/>
    <w:rsid w:val="00881388"/>
    <w:rsid w:val="00881827"/>
    <w:rsid w:val="00881C30"/>
    <w:rsid w:val="008821AB"/>
    <w:rsid w:val="00882543"/>
    <w:rsid w:val="008825B6"/>
    <w:rsid w:val="008832CB"/>
    <w:rsid w:val="008834DC"/>
    <w:rsid w:val="00883BD4"/>
    <w:rsid w:val="00883BFD"/>
    <w:rsid w:val="00883D23"/>
    <w:rsid w:val="0088418F"/>
    <w:rsid w:val="00884405"/>
    <w:rsid w:val="008844BE"/>
    <w:rsid w:val="00884F1F"/>
    <w:rsid w:val="008856F4"/>
    <w:rsid w:val="008859F2"/>
    <w:rsid w:val="00886512"/>
    <w:rsid w:val="008868CD"/>
    <w:rsid w:val="00886C5D"/>
    <w:rsid w:val="00886FF0"/>
    <w:rsid w:val="00887122"/>
    <w:rsid w:val="0088729C"/>
    <w:rsid w:val="0088735D"/>
    <w:rsid w:val="008876F7"/>
    <w:rsid w:val="00887BC5"/>
    <w:rsid w:val="008918FA"/>
    <w:rsid w:val="0089199F"/>
    <w:rsid w:val="008919A2"/>
    <w:rsid w:val="00891C6A"/>
    <w:rsid w:val="008923E7"/>
    <w:rsid w:val="00892712"/>
    <w:rsid w:val="0089274E"/>
    <w:rsid w:val="0089278F"/>
    <w:rsid w:val="00892E5B"/>
    <w:rsid w:val="00892E91"/>
    <w:rsid w:val="00892EE3"/>
    <w:rsid w:val="008932D1"/>
    <w:rsid w:val="00893ADA"/>
    <w:rsid w:val="00893BD6"/>
    <w:rsid w:val="00893C94"/>
    <w:rsid w:val="008945B0"/>
    <w:rsid w:val="0089495B"/>
    <w:rsid w:val="0089514F"/>
    <w:rsid w:val="0089545B"/>
    <w:rsid w:val="0089549F"/>
    <w:rsid w:val="008958CD"/>
    <w:rsid w:val="00895BBA"/>
    <w:rsid w:val="00896411"/>
    <w:rsid w:val="0089701D"/>
    <w:rsid w:val="00897576"/>
    <w:rsid w:val="00897804"/>
    <w:rsid w:val="008A06A6"/>
    <w:rsid w:val="008A0878"/>
    <w:rsid w:val="008A1135"/>
    <w:rsid w:val="008A1282"/>
    <w:rsid w:val="008A144C"/>
    <w:rsid w:val="008A1896"/>
    <w:rsid w:val="008A2473"/>
    <w:rsid w:val="008A2AA4"/>
    <w:rsid w:val="008A2EAB"/>
    <w:rsid w:val="008A2F98"/>
    <w:rsid w:val="008A3440"/>
    <w:rsid w:val="008A3577"/>
    <w:rsid w:val="008A3CDB"/>
    <w:rsid w:val="008A6601"/>
    <w:rsid w:val="008A6FAC"/>
    <w:rsid w:val="008A7C39"/>
    <w:rsid w:val="008A7C9A"/>
    <w:rsid w:val="008A7F60"/>
    <w:rsid w:val="008B0163"/>
    <w:rsid w:val="008B0914"/>
    <w:rsid w:val="008B0ECB"/>
    <w:rsid w:val="008B1370"/>
    <w:rsid w:val="008B1647"/>
    <w:rsid w:val="008B164B"/>
    <w:rsid w:val="008B1778"/>
    <w:rsid w:val="008B28E1"/>
    <w:rsid w:val="008B2BA8"/>
    <w:rsid w:val="008B2C58"/>
    <w:rsid w:val="008B3578"/>
    <w:rsid w:val="008B3CEE"/>
    <w:rsid w:val="008B4326"/>
    <w:rsid w:val="008B4E21"/>
    <w:rsid w:val="008B4F6B"/>
    <w:rsid w:val="008B4F74"/>
    <w:rsid w:val="008B5449"/>
    <w:rsid w:val="008B5585"/>
    <w:rsid w:val="008B5A27"/>
    <w:rsid w:val="008B5CC6"/>
    <w:rsid w:val="008B67CA"/>
    <w:rsid w:val="008B6A8B"/>
    <w:rsid w:val="008B6C80"/>
    <w:rsid w:val="008B7080"/>
    <w:rsid w:val="008B72D1"/>
    <w:rsid w:val="008B73FB"/>
    <w:rsid w:val="008B7938"/>
    <w:rsid w:val="008B7C6C"/>
    <w:rsid w:val="008C0143"/>
    <w:rsid w:val="008C0247"/>
    <w:rsid w:val="008C0256"/>
    <w:rsid w:val="008C02F4"/>
    <w:rsid w:val="008C03B9"/>
    <w:rsid w:val="008C0DE7"/>
    <w:rsid w:val="008C0F52"/>
    <w:rsid w:val="008C0F8C"/>
    <w:rsid w:val="008C248B"/>
    <w:rsid w:val="008C28A1"/>
    <w:rsid w:val="008C3E42"/>
    <w:rsid w:val="008C4F27"/>
    <w:rsid w:val="008C525B"/>
    <w:rsid w:val="008C5A09"/>
    <w:rsid w:val="008C65CA"/>
    <w:rsid w:val="008C714A"/>
    <w:rsid w:val="008C71CE"/>
    <w:rsid w:val="008C79F3"/>
    <w:rsid w:val="008C7CA3"/>
    <w:rsid w:val="008D056E"/>
    <w:rsid w:val="008D05B6"/>
    <w:rsid w:val="008D0AF2"/>
    <w:rsid w:val="008D10AD"/>
    <w:rsid w:val="008D16A0"/>
    <w:rsid w:val="008D16CD"/>
    <w:rsid w:val="008D185D"/>
    <w:rsid w:val="008D1A4B"/>
    <w:rsid w:val="008D1AB7"/>
    <w:rsid w:val="008D1D2B"/>
    <w:rsid w:val="008D26EC"/>
    <w:rsid w:val="008D2B77"/>
    <w:rsid w:val="008D32E9"/>
    <w:rsid w:val="008D41C5"/>
    <w:rsid w:val="008D43D6"/>
    <w:rsid w:val="008D491D"/>
    <w:rsid w:val="008D4A23"/>
    <w:rsid w:val="008D4D27"/>
    <w:rsid w:val="008D4EE3"/>
    <w:rsid w:val="008D5461"/>
    <w:rsid w:val="008D6064"/>
    <w:rsid w:val="008D613E"/>
    <w:rsid w:val="008D6803"/>
    <w:rsid w:val="008D6A8F"/>
    <w:rsid w:val="008D75B0"/>
    <w:rsid w:val="008D7679"/>
    <w:rsid w:val="008D7A3D"/>
    <w:rsid w:val="008E11E5"/>
    <w:rsid w:val="008E1574"/>
    <w:rsid w:val="008E17F2"/>
    <w:rsid w:val="008E18B9"/>
    <w:rsid w:val="008E1B3A"/>
    <w:rsid w:val="008E235C"/>
    <w:rsid w:val="008E2699"/>
    <w:rsid w:val="008E39A3"/>
    <w:rsid w:val="008E3B77"/>
    <w:rsid w:val="008E3DE6"/>
    <w:rsid w:val="008E416C"/>
    <w:rsid w:val="008E47F2"/>
    <w:rsid w:val="008E4A9C"/>
    <w:rsid w:val="008E4D84"/>
    <w:rsid w:val="008E4FD0"/>
    <w:rsid w:val="008E54E6"/>
    <w:rsid w:val="008E61CD"/>
    <w:rsid w:val="008E6639"/>
    <w:rsid w:val="008E69AC"/>
    <w:rsid w:val="008E7286"/>
    <w:rsid w:val="008E766A"/>
    <w:rsid w:val="008E7BA3"/>
    <w:rsid w:val="008E7D14"/>
    <w:rsid w:val="008F152F"/>
    <w:rsid w:val="008F2243"/>
    <w:rsid w:val="008F2995"/>
    <w:rsid w:val="008F3145"/>
    <w:rsid w:val="008F3734"/>
    <w:rsid w:val="008F3B55"/>
    <w:rsid w:val="008F4407"/>
    <w:rsid w:val="008F485C"/>
    <w:rsid w:val="008F510C"/>
    <w:rsid w:val="008F5469"/>
    <w:rsid w:val="008F5534"/>
    <w:rsid w:val="008F5CFC"/>
    <w:rsid w:val="008F61F7"/>
    <w:rsid w:val="008F66BE"/>
    <w:rsid w:val="008F6724"/>
    <w:rsid w:val="008F6B7E"/>
    <w:rsid w:val="009000B4"/>
    <w:rsid w:val="0090014B"/>
    <w:rsid w:val="0090021E"/>
    <w:rsid w:val="00900266"/>
    <w:rsid w:val="0090028D"/>
    <w:rsid w:val="00900891"/>
    <w:rsid w:val="0090096D"/>
    <w:rsid w:val="00900E27"/>
    <w:rsid w:val="0090122C"/>
    <w:rsid w:val="0090262E"/>
    <w:rsid w:val="00902838"/>
    <w:rsid w:val="00902EFF"/>
    <w:rsid w:val="009051BD"/>
    <w:rsid w:val="00905E2D"/>
    <w:rsid w:val="0090699C"/>
    <w:rsid w:val="0090713F"/>
    <w:rsid w:val="00907D3E"/>
    <w:rsid w:val="009109C5"/>
    <w:rsid w:val="00910A5E"/>
    <w:rsid w:val="00910DA8"/>
    <w:rsid w:val="00910FC0"/>
    <w:rsid w:val="0091121A"/>
    <w:rsid w:val="00911739"/>
    <w:rsid w:val="009119B2"/>
    <w:rsid w:val="00911AE1"/>
    <w:rsid w:val="0091237C"/>
    <w:rsid w:val="009123A1"/>
    <w:rsid w:val="009136C7"/>
    <w:rsid w:val="00913C36"/>
    <w:rsid w:val="00913FC9"/>
    <w:rsid w:val="009143AD"/>
    <w:rsid w:val="00914F04"/>
    <w:rsid w:val="00915557"/>
    <w:rsid w:val="00915DD8"/>
    <w:rsid w:val="00915FE9"/>
    <w:rsid w:val="0091624F"/>
    <w:rsid w:val="00916A85"/>
    <w:rsid w:val="009176FC"/>
    <w:rsid w:val="00917714"/>
    <w:rsid w:val="009208A1"/>
    <w:rsid w:val="009208BD"/>
    <w:rsid w:val="00920FF9"/>
    <w:rsid w:val="009213CD"/>
    <w:rsid w:val="00921C09"/>
    <w:rsid w:val="00922A4E"/>
    <w:rsid w:val="009236DF"/>
    <w:rsid w:val="00923CEE"/>
    <w:rsid w:val="009243BF"/>
    <w:rsid w:val="009254B1"/>
    <w:rsid w:val="00925B77"/>
    <w:rsid w:val="00925CA5"/>
    <w:rsid w:val="00925E3C"/>
    <w:rsid w:val="009265E3"/>
    <w:rsid w:val="0092775B"/>
    <w:rsid w:val="009277AD"/>
    <w:rsid w:val="00930CFD"/>
    <w:rsid w:val="00931A06"/>
    <w:rsid w:val="00931AC4"/>
    <w:rsid w:val="00931E91"/>
    <w:rsid w:val="00932F9D"/>
    <w:rsid w:val="009339D7"/>
    <w:rsid w:val="00933A76"/>
    <w:rsid w:val="00933B36"/>
    <w:rsid w:val="00933E70"/>
    <w:rsid w:val="00934CC1"/>
    <w:rsid w:val="009350C9"/>
    <w:rsid w:val="00935C06"/>
    <w:rsid w:val="00935FED"/>
    <w:rsid w:val="009360C3"/>
    <w:rsid w:val="00936230"/>
    <w:rsid w:val="009371FF"/>
    <w:rsid w:val="00937EBD"/>
    <w:rsid w:val="00940139"/>
    <w:rsid w:val="0094014D"/>
    <w:rsid w:val="0094072F"/>
    <w:rsid w:val="009407B7"/>
    <w:rsid w:val="00941859"/>
    <w:rsid w:val="00941A91"/>
    <w:rsid w:val="00941C75"/>
    <w:rsid w:val="00941FE3"/>
    <w:rsid w:val="009425DE"/>
    <w:rsid w:val="00942829"/>
    <w:rsid w:val="00942BB2"/>
    <w:rsid w:val="009433D8"/>
    <w:rsid w:val="0094373E"/>
    <w:rsid w:val="009438A8"/>
    <w:rsid w:val="00943C79"/>
    <w:rsid w:val="0094450E"/>
    <w:rsid w:val="00944645"/>
    <w:rsid w:val="00944AB2"/>
    <w:rsid w:val="00944B8D"/>
    <w:rsid w:val="00944DF4"/>
    <w:rsid w:val="00944EC1"/>
    <w:rsid w:val="00945210"/>
    <w:rsid w:val="009453F4"/>
    <w:rsid w:val="0094545F"/>
    <w:rsid w:val="0094559F"/>
    <w:rsid w:val="0094761E"/>
    <w:rsid w:val="00947AD7"/>
    <w:rsid w:val="00950846"/>
    <w:rsid w:val="009509BF"/>
    <w:rsid w:val="0095148B"/>
    <w:rsid w:val="009517DA"/>
    <w:rsid w:val="00951B73"/>
    <w:rsid w:val="0095211F"/>
    <w:rsid w:val="00952CB9"/>
    <w:rsid w:val="00953218"/>
    <w:rsid w:val="009539D6"/>
    <w:rsid w:val="00953B94"/>
    <w:rsid w:val="00953F53"/>
    <w:rsid w:val="0095419F"/>
    <w:rsid w:val="00954341"/>
    <w:rsid w:val="00956231"/>
    <w:rsid w:val="009565DA"/>
    <w:rsid w:val="00956725"/>
    <w:rsid w:val="00956C79"/>
    <w:rsid w:val="00956F4F"/>
    <w:rsid w:val="009578FB"/>
    <w:rsid w:val="00957B25"/>
    <w:rsid w:val="00957B70"/>
    <w:rsid w:val="00957FB9"/>
    <w:rsid w:val="00960A08"/>
    <w:rsid w:val="00960FA0"/>
    <w:rsid w:val="009610A3"/>
    <w:rsid w:val="0096144F"/>
    <w:rsid w:val="009617F3"/>
    <w:rsid w:val="00962036"/>
    <w:rsid w:val="00963273"/>
    <w:rsid w:val="009638B9"/>
    <w:rsid w:val="00963E04"/>
    <w:rsid w:val="00963F44"/>
    <w:rsid w:val="00964C75"/>
    <w:rsid w:val="00964D2F"/>
    <w:rsid w:val="009653FD"/>
    <w:rsid w:val="00965520"/>
    <w:rsid w:val="00965C03"/>
    <w:rsid w:val="00965CE5"/>
    <w:rsid w:val="00966511"/>
    <w:rsid w:val="0096691E"/>
    <w:rsid w:val="0096693F"/>
    <w:rsid w:val="009671F0"/>
    <w:rsid w:val="00967A35"/>
    <w:rsid w:val="00970166"/>
    <w:rsid w:val="009703CA"/>
    <w:rsid w:val="00971A5E"/>
    <w:rsid w:val="00972167"/>
    <w:rsid w:val="0097260E"/>
    <w:rsid w:val="00972753"/>
    <w:rsid w:val="00972811"/>
    <w:rsid w:val="00972AFE"/>
    <w:rsid w:val="0097377C"/>
    <w:rsid w:val="00973FF4"/>
    <w:rsid w:val="00974055"/>
    <w:rsid w:val="00974095"/>
    <w:rsid w:val="009743C9"/>
    <w:rsid w:val="0097445D"/>
    <w:rsid w:val="009756B9"/>
    <w:rsid w:val="00975B05"/>
    <w:rsid w:val="00976B5F"/>
    <w:rsid w:val="00980257"/>
    <w:rsid w:val="009803FF"/>
    <w:rsid w:val="0098152F"/>
    <w:rsid w:val="0098228B"/>
    <w:rsid w:val="00983024"/>
    <w:rsid w:val="0098302F"/>
    <w:rsid w:val="009842E9"/>
    <w:rsid w:val="009861B0"/>
    <w:rsid w:val="00986DE5"/>
    <w:rsid w:val="00987B13"/>
    <w:rsid w:val="00987F48"/>
    <w:rsid w:val="009904B1"/>
    <w:rsid w:val="009904BC"/>
    <w:rsid w:val="009907D8"/>
    <w:rsid w:val="00990AC9"/>
    <w:rsid w:val="009920DC"/>
    <w:rsid w:val="00992776"/>
    <w:rsid w:val="009927DA"/>
    <w:rsid w:val="00992A60"/>
    <w:rsid w:val="00992ED5"/>
    <w:rsid w:val="00992F2C"/>
    <w:rsid w:val="00994EB5"/>
    <w:rsid w:val="009962B2"/>
    <w:rsid w:val="009962CC"/>
    <w:rsid w:val="0099686C"/>
    <w:rsid w:val="00996E9D"/>
    <w:rsid w:val="009972CB"/>
    <w:rsid w:val="009A091D"/>
    <w:rsid w:val="009A0CA0"/>
    <w:rsid w:val="009A0E17"/>
    <w:rsid w:val="009A0F1A"/>
    <w:rsid w:val="009A1382"/>
    <w:rsid w:val="009A2771"/>
    <w:rsid w:val="009A3460"/>
    <w:rsid w:val="009A3B26"/>
    <w:rsid w:val="009A3C02"/>
    <w:rsid w:val="009A4444"/>
    <w:rsid w:val="009A483A"/>
    <w:rsid w:val="009A4DE8"/>
    <w:rsid w:val="009A54AC"/>
    <w:rsid w:val="009A561F"/>
    <w:rsid w:val="009A5C09"/>
    <w:rsid w:val="009A68F9"/>
    <w:rsid w:val="009A6DEA"/>
    <w:rsid w:val="009A6E1B"/>
    <w:rsid w:val="009A758E"/>
    <w:rsid w:val="009A766D"/>
    <w:rsid w:val="009A7766"/>
    <w:rsid w:val="009A7C0F"/>
    <w:rsid w:val="009A7F1D"/>
    <w:rsid w:val="009B104B"/>
    <w:rsid w:val="009B2234"/>
    <w:rsid w:val="009B36F0"/>
    <w:rsid w:val="009B36F2"/>
    <w:rsid w:val="009B4414"/>
    <w:rsid w:val="009B452C"/>
    <w:rsid w:val="009B4A7B"/>
    <w:rsid w:val="009B4E9E"/>
    <w:rsid w:val="009B5BB4"/>
    <w:rsid w:val="009B6328"/>
    <w:rsid w:val="009B75C1"/>
    <w:rsid w:val="009B77D8"/>
    <w:rsid w:val="009C022F"/>
    <w:rsid w:val="009C02DE"/>
    <w:rsid w:val="009C08BC"/>
    <w:rsid w:val="009C0BD9"/>
    <w:rsid w:val="009C123E"/>
    <w:rsid w:val="009C19C5"/>
    <w:rsid w:val="009C248D"/>
    <w:rsid w:val="009C2877"/>
    <w:rsid w:val="009C2B9E"/>
    <w:rsid w:val="009C305B"/>
    <w:rsid w:val="009C364B"/>
    <w:rsid w:val="009C3800"/>
    <w:rsid w:val="009C3C32"/>
    <w:rsid w:val="009C3D2D"/>
    <w:rsid w:val="009C3EB6"/>
    <w:rsid w:val="009C3FD6"/>
    <w:rsid w:val="009C42A1"/>
    <w:rsid w:val="009C4403"/>
    <w:rsid w:val="009C484E"/>
    <w:rsid w:val="009C533E"/>
    <w:rsid w:val="009C5F28"/>
    <w:rsid w:val="009C6640"/>
    <w:rsid w:val="009C736C"/>
    <w:rsid w:val="009C79EF"/>
    <w:rsid w:val="009D039D"/>
    <w:rsid w:val="009D0467"/>
    <w:rsid w:val="009D0960"/>
    <w:rsid w:val="009D0B7C"/>
    <w:rsid w:val="009D1423"/>
    <w:rsid w:val="009D181C"/>
    <w:rsid w:val="009D1905"/>
    <w:rsid w:val="009D1F16"/>
    <w:rsid w:val="009D1FBD"/>
    <w:rsid w:val="009D252D"/>
    <w:rsid w:val="009D341D"/>
    <w:rsid w:val="009D417D"/>
    <w:rsid w:val="009D4423"/>
    <w:rsid w:val="009D4850"/>
    <w:rsid w:val="009D5F42"/>
    <w:rsid w:val="009D6644"/>
    <w:rsid w:val="009D69FD"/>
    <w:rsid w:val="009D7323"/>
    <w:rsid w:val="009D7411"/>
    <w:rsid w:val="009D7F27"/>
    <w:rsid w:val="009D7FB2"/>
    <w:rsid w:val="009E0173"/>
    <w:rsid w:val="009E019D"/>
    <w:rsid w:val="009E0897"/>
    <w:rsid w:val="009E0E18"/>
    <w:rsid w:val="009E1020"/>
    <w:rsid w:val="009E1720"/>
    <w:rsid w:val="009E1DA0"/>
    <w:rsid w:val="009E207A"/>
    <w:rsid w:val="009E212C"/>
    <w:rsid w:val="009E31A4"/>
    <w:rsid w:val="009E338A"/>
    <w:rsid w:val="009E351E"/>
    <w:rsid w:val="009E3ADD"/>
    <w:rsid w:val="009E3EEE"/>
    <w:rsid w:val="009E40D3"/>
    <w:rsid w:val="009E4356"/>
    <w:rsid w:val="009E4609"/>
    <w:rsid w:val="009E4AEB"/>
    <w:rsid w:val="009E5A04"/>
    <w:rsid w:val="009E5CB3"/>
    <w:rsid w:val="009E5D8C"/>
    <w:rsid w:val="009E6506"/>
    <w:rsid w:val="009E6A7B"/>
    <w:rsid w:val="009E6DDE"/>
    <w:rsid w:val="009E6FB1"/>
    <w:rsid w:val="009E72B7"/>
    <w:rsid w:val="009E7869"/>
    <w:rsid w:val="009E7C02"/>
    <w:rsid w:val="009F052A"/>
    <w:rsid w:val="009F0B5F"/>
    <w:rsid w:val="009F1412"/>
    <w:rsid w:val="009F157D"/>
    <w:rsid w:val="009F176D"/>
    <w:rsid w:val="009F17B1"/>
    <w:rsid w:val="009F18D5"/>
    <w:rsid w:val="009F1AAB"/>
    <w:rsid w:val="009F1F9D"/>
    <w:rsid w:val="009F2213"/>
    <w:rsid w:val="009F22A1"/>
    <w:rsid w:val="009F22ED"/>
    <w:rsid w:val="009F3293"/>
    <w:rsid w:val="009F3C9B"/>
    <w:rsid w:val="009F3CAF"/>
    <w:rsid w:val="009F4B12"/>
    <w:rsid w:val="009F5B6B"/>
    <w:rsid w:val="009F6522"/>
    <w:rsid w:val="009F703E"/>
    <w:rsid w:val="009F7185"/>
    <w:rsid w:val="009F7C3C"/>
    <w:rsid w:val="009F7FA2"/>
    <w:rsid w:val="00A00052"/>
    <w:rsid w:val="00A005C4"/>
    <w:rsid w:val="00A00962"/>
    <w:rsid w:val="00A00B2E"/>
    <w:rsid w:val="00A011A6"/>
    <w:rsid w:val="00A014B3"/>
    <w:rsid w:val="00A01F74"/>
    <w:rsid w:val="00A0227F"/>
    <w:rsid w:val="00A025CC"/>
    <w:rsid w:val="00A02F35"/>
    <w:rsid w:val="00A0330C"/>
    <w:rsid w:val="00A036B2"/>
    <w:rsid w:val="00A03879"/>
    <w:rsid w:val="00A03C6F"/>
    <w:rsid w:val="00A04967"/>
    <w:rsid w:val="00A04B77"/>
    <w:rsid w:val="00A05174"/>
    <w:rsid w:val="00A05904"/>
    <w:rsid w:val="00A06434"/>
    <w:rsid w:val="00A071ED"/>
    <w:rsid w:val="00A07A2D"/>
    <w:rsid w:val="00A07A3F"/>
    <w:rsid w:val="00A106AD"/>
    <w:rsid w:val="00A10EBB"/>
    <w:rsid w:val="00A118F9"/>
    <w:rsid w:val="00A12474"/>
    <w:rsid w:val="00A128A6"/>
    <w:rsid w:val="00A139B7"/>
    <w:rsid w:val="00A13EEC"/>
    <w:rsid w:val="00A140A5"/>
    <w:rsid w:val="00A14C07"/>
    <w:rsid w:val="00A14C45"/>
    <w:rsid w:val="00A15297"/>
    <w:rsid w:val="00A1542A"/>
    <w:rsid w:val="00A15DD3"/>
    <w:rsid w:val="00A15DF8"/>
    <w:rsid w:val="00A160B5"/>
    <w:rsid w:val="00A16962"/>
    <w:rsid w:val="00A16A6F"/>
    <w:rsid w:val="00A17388"/>
    <w:rsid w:val="00A17500"/>
    <w:rsid w:val="00A175D5"/>
    <w:rsid w:val="00A17684"/>
    <w:rsid w:val="00A17A33"/>
    <w:rsid w:val="00A17F06"/>
    <w:rsid w:val="00A203E0"/>
    <w:rsid w:val="00A21288"/>
    <w:rsid w:val="00A21472"/>
    <w:rsid w:val="00A21771"/>
    <w:rsid w:val="00A2203F"/>
    <w:rsid w:val="00A22320"/>
    <w:rsid w:val="00A22321"/>
    <w:rsid w:val="00A232C1"/>
    <w:rsid w:val="00A23BF9"/>
    <w:rsid w:val="00A23C51"/>
    <w:rsid w:val="00A24027"/>
    <w:rsid w:val="00A2405A"/>
    <w:rsid w:val="00A24660"/>
    <w:rsid w:val="00A247EC"/>
    <w:rsid w:val="00A248A9"/>
    <w:rsid w:val="00A250E3"/>
    <w:rsid w:val="00A2568C"/>
    <w:rsid w:val="00A25787"/>
    <w:rsid w:val="00A25824"/>
    <w:rsid w:val="00A26750"/>
    <w:rsid w:val="00A27974"/>
    <w:rsid w:val="00A27CFD"/>
    <w:rsid w:val="00A30326"/>
    <w:rsid w:val="00A3070B"/>
    <w:rsid w:val="00A30F18"/>
    <w:rsid w:val="00A312E5"/>
    <w:rsid w:val="00A313DD"/>
    <w:rsid w:val="00A31CA3"/>
    <w:rsid w:val="00A31D34"/>
    <w:rsid w:val="00A32A3D"/>
    <w:rsid w:val="00A32BE8"/>
    <w:rsid w:val="00A337CB"/>
    <w:rsid w:val="00A33AED"/>
    <w:rsid w:val="00A33E32"/>
    <w:rsid w:val="00A34B27"/>
    <w:rsid w:val="00A34D10"/>
    <w:rsid w:val="00A34D81"/>
    <w:rsid w:val="00A34E6E"/>
    <w:rsid w:val="00A3511D"/>
    <w:rsid w:val="00A35654"/>
    <w:rsid w:val="00A3582C"/>
    <w:rsid w:val="00A35C47"/>
    <w:rsid w:val="00A35D2D"/>
    <w:rsid w:val="00A35FAC"/>
    <w:rsid w:val="00A35FDF"/>
    <w:rsid w:val="00A365CC"/>
    <w:rsid w:val="00A36792"/>
    <w:rsid w:val="00A36AE9"/>
    <w:rsid w:val="00A36F35"/>
    <w:rsid w:val="00A37554"/>
    <w:rsid w:val="00A3779C"/>
    <w:rsid w:val="00A40625"/>
    <w:rsid w:val="00A4086F"/>
    <w:rsid w:val="00A40AB1"/>
    <w:rsid w:val="00A40D0A"/>
    <w:rsid w:val="00A42F20"/>
    <w:rsid w:val="00A4324A"/>
    <w:rsid w:val="00A43385"/>
    <w:rsid w:val="00A44941"/>
    <w:rsid w:val="00A44FAD"/>
    <w:rsid w:val="00A452A5"/>
    <w:rsid w:val="00A45942"/>
    <w:rsid w:val="00A45AFC"/>
    <w:rsid w:val="00A45BFE"/>
    <w:rsid w:val="00A45F0C"/>
    <w:rsid w:val="00A4620A"/>
    <w:rsid w:val="00A46BF9"/>
    <w:rsid w:val="00A47A2A"/>
    <w:rsid w:val="00A47A59"/>
    <w:rsid w:val="00A51238"/>
    <w:rsid w:val="00A515AC"/>
    <w:rsid w:val="00A5250C"/>
    <w:rsid w:val="00A52B60"/>
    <w:rsid w:val="00A52F7F"/>
    <w:rsid w:val="00A53706"/>
    <w:rsid w:val="00A5496E"/>
    <w:rsid w:val="00A54A44"/>
    <w:rsid w:val="00A54D1D"/>
    <w:rsid w:val="00A5545E"/>
    <w:rsid w:val="00A55D88"/>
    <w:rsid w:val="00A5609F"/>
    <w:rsid w:val="00A5613F"/>
    <w:rsid w:val="00A56211"/>
    <w:rsid w:val="00A5653E"/>
    <w:rsid w:val="00A568CF"/>
    <w:rsid w:val="00A574DC"/>
    <w:rsid w:val="00A57B0E"/>
    <w:rsid w:val="00A604B0"/>
    <w:rsid w:val="00A6083D"/>
    <w:rsid w:val="00A60BB5"/>
    <w:rsid w:val="00A60BD1"/>
    <w:rsid w:val="00A61043"/>
    <w:rsid w:val="00A612F3"/>
    <w:rsid w:val="00A612FE"/>
    <w:rsid w:val="00A61340"/>
    <w:rsid w:val="00A62071"/>
    <w:rsid w:val="00A62DE9"/>
    <w:rsid w:val="00A63680"/>
    <w:rsid w:val="00A638DD"/>
    <w:rsid w:val="00A648B6"/>
    <w:rsid w:val="00A64BED"/>
    <w:rsid w:val="00A64DC0"/>
    <w:rsid w:val="00A65582"/>
    <w:rsid w:val="00A661EA"/>
    <w:rsid w:val="00A662C6"/>
    <w:rsid w:val="00A6681A"/>
    <w:rsid w:val="00A66908"/>
    <w:rsid w:val="00A67CC0"/>
    <w:rsid w:val="00A67E64"/>
    <w:rsid w:val="00A70257"/>
    <w:rsid w:val="00A72596"/>
    <w:rsid w:val="00A72710"/>
    <w:rsid w:val="00A73701"/>
    <w:rsid w:val="00A7384B"/>
    <w:rsid w:val="00A75303"/>
    <w:rsid w:val="00A753FC"/>
    <w:rsid w:val="00A764FD"/>
    <w:rsid w:val="00A76CAF"/>
    <w:rsid w:val="00A770DA"/>
    <w:rsid w:val="00A77286"/>
    <w:rsid w:val="00A80C9A"/>
    <w:rsid w:val="00A80CA0"/>
    <w:rsid w:val="00A815C8"/>
    <w:rsid w:val="00A820FF"/>
    <w:rsid w:val="00A82FF2"/>
    <w:rsid w:val="00A838FB"/>
    <w:rsid w:val="00A84159"/>
    <w:rsid w:val="00A8448D"/>
    <w:rsid w:val="00A845DE"/>
    <w:rsid w:val="00A84899"/>
    <w:rsid w:val="00A84ED5"/>
    <w:rsid w:val="00A8537F"/>
    <w:rsid w:val="00A85E8D"/>
    <w:rsid w:val="00A85EF7"/>
    <w:rsid w:val="00A862B3"/>
    <w:rsid w:val="00A867AB"/>
    <w:rsid w:val="00A86F02"/>
    <w:rsid w:val="00A87448"/>
    <w:rsid w:val="00A878F7"/>
    <w:rsid w:val="00A904B3"/>
    <w:rsid w:val="00A90CC0"/>
    <w:rsid w:val="00A91B27"/>
    <w:rsid w:val="00A91EEC"/>
    <w:rsid w:val="00A927DA"/>
    <w:rsid w:val="00A9292B"/>
    <w:rsid w:val="00A931B7"/>
    <w:rsid w:val="00A932AE"/>
    <w:rsid w:val="00A93660"/>
    <w:rsid w:val="00A93ADC"/>
    <w:rsid w:val="00A93C30"/>
    <w:rsid w:val="00A9400B"/>
    <w:rsid w:val="00A94858"/>
    <w:rsid w:val="00A958CD"/>
    <w:rsid w:val="00A958CE"/>
    <w:rsid w:val="00A96E95"/>
    <w:rsid w:val="00A9719C"/>
    <w:rsid w:val="00A979D6"/>
    <w:rsid w:val="00A979F9"/>
    <w:rsid w:val="00A97C6B"/>
    <w:rsid w:val="00AA036E"/>
    <w:rsid w:val="00AA0EC4"/>
    <w:rsid w:val="00AA114C"/>
    <w:rsid w:val="00AA19C4"/>
    <w:rsid w:val="00AA1BF9"/>
    <w:rsid w:val="00AA1F1B"/>
    <w:rsid w:val="00AA2A5B"/>
    <w:rsid w:val="00AA2D73"/>
    <w:rsid w:val="00AA327B"/>
    <w:rsid w:val="00AA34C8"/>
    <w:rsid w:val="00AA421F"/>
    <w:rsid w:val="00AA423C"/>
    <w:rsid w:val="00AA4CCC"/>
    <w:rsid w:val="00AA5402"/>
    <w:rsid w:val="00AA5CC4"/>
    <w:rsid w:val="00AA64E8"/>
    <w:rsid w:val="00AA655A"/>
    <w:rsid w:val="00AB0192"/>
    <w:rsid w:val="00AB02AC"/>
    <w:rsid w:val="00AB02E6"/>
    <w:rsid w:val="00AB12CD"/>
    <w:rsid w:val="00AB1B12"/>
    <w:rsid w:val="00AB1F5C"/>
    <w:rsid w:val="00AB2620"/>
    <w:rsid w:val="00AB35DC"/>
    <w:rsid w:val="00AB3821"/>
    <w:rsid w:val="00AB4207"/>
    <w:rsid w:val="00AB4249"/>
    <w:rsid w:val="00AB465C"/>
    <w:rsid w:val="00AB491C"/>
    <w:rsid w:val="00AB49EA"/>
    <w:rsid w:val="00AB4EA3"/>
    <w:rsid w:val="00AB4ECD"/>
    <w:rsid w:val="00AB4FD9"/>
    <w:rsid w:val="00AB6077"/>
    <w:rsid w:val="00AB6562"/>
    <w:rsid w:val="00AB7973"/>
    <w:rsid w:val="00AB79C3"/>
    <w:rsid w:val="00AB7D69"/>
    <w:rsid w:val="00AC0093"/>
    <w:rsid w:val="00AC0294"/>
    <w:rsid w:val="00AC032D"/>
    <w:rsid w:val="00AC1C8C"/>
    <w:rsid w:val="00AC25BC"/>
    <w:rsid w:val="00AC2FA1"/>
    <w:rsid w:val="00AC3FFC"/>
    <w:rsid w:val="00AC46AD"/>
    <w:rsid w:val="00AC4825"/>
    <w:rsid w:val="00AC4837"/>
    <w:rsid w:val="00AC49C2"/>
    <w:rsid w:val="00AC4E6D"/>
    <w:rsid w:val="00AC5075"/>
    <w:rsid w:val="00AC516A"/>
    <w:rsid w:val="00AC51FE"/>
    <w:rsid w:val="00AC5212"/>
    <w:rsid w:val="00AC54F8"/>
    <w:rsid w:val="00AC57AE"/>
    <w:rsid w:val="00AC5D19"/>
    <w:rsid w:val="00AC65F3"/>
    <w:rsid w:val="00AC6693"/>
    <w:rsid w:val="00AC680E"/>
    <w:rsid w:val="00AC7BB8"/>
    <w:rsid w:val="00AC7EA8"/>
    <w:rsid w:val="00AC7FCA"/>
    <w:rsid w:val="00AD058B"/>
    <w:rsid w:val="00AD0AC3"/>
    <w:rsid w:val="00AD0B2D"/>
    <w:rsid w:val="00AD0D62"/>
    <w:rsid w:val="00AD0F70"/>
    <w:rsid w:val="00AD0FB2"/>
    <w:rsid w:val="00AD1140"/>
    <w:rsid w:val="00AD1242"/>
    <w:rsid w:val="00AD1585"/>
    <w:rsid w:val="00AD177F"/>
    <w:rsid w:val="00AD2212"/>
    <w:rsid w:val="00AD2312"/>
    <w:rsid w:val="00AD2380"/>
    <w:rsid w:val="00AD2823"/>
    <w:rsid w:val="00AD3148"/>
    <w:rsid w:val="00AD3437"/>
    <w:rsid w:val="00AD3A5A"/>
    <w:rsid w:val="00AD4329"/>
    <w:rsid w:val="00AD46F6"/>
    <w:rsid w:val="00AD4951"/>
    <w:rsid w:val="00AD4AFA"/>
    <w:rsid w:val="00AD4E76"/>
    <w:rsid w:val="00AD5EEE"/>
    <w:rsid w:val="00AD67E9"/>
    <w:rsid w:val="00AD78F3"/>
    <w:rsid w:val="00AD7B70"/>
    <w:rsid w:val="00AE0629"/>
    <w:rsid w:val="00AE086F"/>
    <w:rsid w:val="00AE0BA9"/>
    <w:rsid w:val="00AE10F1"/>
    <w:rsid w:val="00AE11BE"/>
    <w:rsid w:val="00AE122A"/>
    <w:rsid w:val="00AE2130"/>
    <w:rsid w:val="00AE26F6"/>
    <w:rsid w:val="00AE2939"/>
    <w:rsid w:val="00AE2C5C"/>
    <w:rsid w:val="00AE2CFE"/>
    <w:rsid w:val="00AE36FA"/>
    <w:rsid w:val="00AE3982"/>
    <w:rsid w:val="00AE3D48"/>
    <w:rsid w:val="00AE3D55"/>
    <w:rsid w:val="00AE48AE"/>
    <w:rsid w:val="00AE4F46"/>
    <w:rsid w:val="00AE5113"/>
    <w:rsid w:val="00AE5C4F"/>
    <w:rsid w:val="00AE5ED7"/>
    <w:rsid w:val="00AE69A0"/>
    <w:rsid w:val="00AE7046"/>
    <w:rsid w:val="00AE710B"/>
    <w:rsid w:val="00AE7754"/>
    <w:rsid w:val="00AF014D"/>
    <w:rsid w:val="00AF01E5"/>
    <w:rsid w:val="00AF0236"/>
    <w:rsid w:val="00AF0F96"/>
    <w:rsid w:val="00AF15CC"/>
    <w:rsid w:val="00AF1606"/>
    <w:rsid w:val="00AF1F55"/>
    <w:rsid w:val="00AF234C"/>
    <w:rsid w:val="00AF2433"/>
    <w:rsid w:val="00AF2811"/>
    <w:rsid w:val="00AF3C61"/>
    <w:rsid w:val="00AF40F7"/>
    <w:rsid w:val="00AF4208"/>
    <w:rsid w:val="00AF4BB5"/>
    <w:rsid w:val="00AF5301"/>
    <w:rsid w:val="00AF63DB"/>
    <w:rsid w:val="00AF6706"/>
    <w:rsid w:val="00AF70D8"/>
    <w:rsid w:val="00AF71C0"/>
    <w:rsid w:val="00AF752D"/>
    <w:rsid w:val="00AF7933"/>
    <w:rsid w:val="00AF7D7A"/>
    <w:rsid w:val="00AF7ED7"/>
    <w:rsid w:val="00B00A3C"/>
    <w:rsid w:val="00B00A80"/>
    <w:rsid w:val="00B010D0"/>
    <w:rsid w:val="00B01AAF"/>
    <w:rsid w:val="00B01C41"/>
    <w:rsid w:val="00B01F14"/>
    <w:rsid w:val="00B0236E"/>
    <w:rsid w:val="00B024FC"/>
    <w:rsid w:val="00B02B70"/>
    <w:rsid w:val="00B02BD5"/>
    <w:rsid w:val="00B03464"/>
    <w:rsid w:val="00B0347A"/>
    <w:rsid w:val="00B036AA"/>
    <w:rsid w:val="00B04519"/>
    <w:rsid w:val="00B04A4C"/>
    <w:rsid w:val="00B05377"/>
    <w:rsid w:val="00B0564E"/>
    <w:rsid w:val="00B059E8"/>
    <w:rsid w:val="00B072A9"/>
    <w:rsid w:val="00B073A5"/>
    <w:rsid w:val="00B07A37"/>
    <w:rsid w:val="00B07B52"/>
    <w:rsid w:val="00B07D21"/>
    <w:rsid w:val="00B106D3"/>
    <w:rsid w:val="00B107C2"/>
    <w:rsid w:val="00B10A0D"/>
    <w:rsid w:val="00B10AB3"/>
    <w:rsid w:val="00B10E2F"/>
    <w:rsid w:val="00B1119A"/>
    <w:rsid w:val="00B115E0"/>
    <w:rsid w:val="00B11D38"/>
    <w:rsid w:val="00B124A7"/>
    <w:rsid w:val="00B126B7"/>
    <w:rsid w:val="00B12C4F"/>
    <w:rsid w:val="00B139C6"/>
    <w:rsid w:val="00B13ABC"/>
    <w:rsid w:val="00B13C7F"/>
    <w:rsid w:val="00B140F8"/>
    <w:rsid w:val="00B14247"/>
    <w:rsid w:val="00B1526B"/>
    <w:rsid w:val="00B15C99"/>
    <w:rsid w:val="00B16606"/>
    <w:rsid w:val="00B16E99"/>
    <w:rsid w:val="00B16FA5"/>
    <w:rsid w:val="00B170C8"/>
    <w:rsid w:val="00B173FD"/>
    <w:rsid w:val="00B17529"/>
    <w:rsid w:val="00B175C2"/>
    <w:rsid w:val="00B17B4D"/>
    <w:rsid w:val="00B20F17"/>
    <w:rsid w:val="00B21068"/>
    <w:rsid w:val="00B21A8C"/>
    <w:rsid w:val="00B223CF"/>
    <w:rsid w:val="00B23778"/>
    <w:rsid w:val="00B23A4F"/>
    <w:rsid w:val="00B2505E"/>
    <w:rsid w:val="00B25073"/>
    <w:rsid w:val="00B258AC"/>
    <w:rsid w:val="00B25AE9"/>
    <w:rsid w:val="00B261C5"/>
    <w:rsid w:val="00B26C69"/>
    <w:rsid w:val="00B27BED"/>
    <w:rsid w:val="00B30A91"/>
    <w:rsid w:val="00B310E7"/>
    <w:rsid w:val="00B31184"/>
    <w:rsid w:val="00B31222"/>
    <w:rsid w:val="00B314DB"/>
    <w:rsid w:val="00B31D24"/>
    <w:rsid w:val="00B31FF0"/>
    <w:rsid w:val="00B321DB"/>
    <w:rsid w:val="00B329FD"/>
    <w:rsid w:val="00B32E04"/>
    <w:rsid w:val="00B32F90"/>
    <w:rsid w:val="00B338D4"/>
    <w:rsid w:val="00B33BC4"/>
    <w:rsid w:val="00B340A0"/>
    <w:rsid w:val="00B34346"/>
    <w:rsid w:val="00B34E68"/>
    <w:rsid w:val="00B3506A"/>
    <w:rsid w:val="00B35DFC"/>
    <w:rsid w:val="00B36FE3"/>
    <w:rsid w:val="00B3709D"/>
    <w:rsid w:val="00B376EF"/>
    <w:rsid w:val="00B3774A"/>
    <w:rsid w:val="00B37DAD"/>
    <w:rsid w:val="00B405D0"/>
    <w:rsid w:val="00B40FEA"/>
    <w:rsid w:val="00B410DA"/>
    <w:rsid w:val="00B43552"/>
    <w:rsid w:val="00B444B4"/>
    <w:rsid w:val="00B4554C"/>
    <w:rsid w:val="00B45638"/>
    <w:rsid w:val="00B459FA"/>
    <w:rsid w:val="00B45E9D"/>
    <w:rsid w:val="00B468C0"/>
    <w:rsid w:val="00B4720D"/>
    <w:rsid w:val="00B5047B"/>
    <w:rsid w:val="00B50525"/>
    <w:rsid w:val="00B50FDB"/>
    <w:rsid w:val="00B513A9"/>
    <w:rsid w:val="00B524E0"/>
    <w:rsid w:val="00B52594"/>
    <w:rsid w:val="00B525D0"/>
    <w:rsid w:val="00B52649"/>
    <w:rsid w:val="00B5271E"/>
    <w:rsid w:val="00B52AC2"/>
    <w:rsid w:val="00B52B3E"/>
    <w:rsid w:val="00B52C90"/>
    <w:rsid w:val="00B531B6"/>
    <w:rsid w:val="00B5348D"/>
    <w:rsid w:val="00B5466A"/>
    <w:rsid w:val="00B5481F"/>
    <w:rsid w:val="00B55CBD"/>
    <w:rsid w:val="00B563DA"/>
    <w:rsid w:val="00B56C41"/>
    <w:rsid w:val="00B573C8"/>
    <w:rsid w:val="00B57696"/>
    <w:rsid w:val="00B577ED"/>
    <w:rsid w:val="00B57FED"/>
    <w:rsid w:val="00B605D9"/>
    <w:rsid w:val="00B607B8"/>
    <w:rsid w:val="00B60C30"/>
    <w:rsid w:val="00B61386"/>
    <w:rsid w:val="00B61485"/>
    <w:rsid w:val="00B61F5D"/>
    <w:rsid w:val="00B62904"/>
    <w:rsid w:val="00B629E9"/>
    <w:rsid w:val="00B631DC"/>
    <w:rsid w:val="00B635AE"/>
    <w:rsid w:val="00B639A5"/>
    <w:rsid w:val="00B63E80"/>
    <w:rsid w:val="00B642F0"/>
    <w:rsid w:val="00B645C4"/>
    <w:rsid w:val="00B65D3B"/>
    <w:rsid w:val="00B65FE7"/>
    <w:rsid w:val="00B66074"/>
    <w:rsid w:val="00B6610A"/>
    <w:rsid w:val="00B663A6"/>
    <w:rsid w:val="00B66C4F"/>
    <w:rsid w:val="00B672C0"/>
    <w:rsid w:val="00B67633"/>
    <w:rsid w:val="00B705CA"/>
    <w:rsid w:val="00B71525"/>
    <w:rsid w:val="00B71877"/>
    <w:rsid w:val="00B72CFF"/>
    <w:rsid w:val="00B72FC1"/>
    <w:rsid w:val="00B73066"/>
    <w:rsid w:val="00B73E06"/>
    <w:rsid w:val="00B73F64"/>
    <w:rsid w:val="00B760D4"/>
    <w:rsid w:val="00B761DA"/>
    <w:rsid w:val="00B7633D"/>
    <w:rsid w:val="00B76A2C"/>
    <w:rsid w:val="00B77123"/>
    <w:rsid w:val="00B804E1"/>
    <w:rsid w:val="00B80F0D"/>
    <w:rsid w:val="00B8102E"/>
    <w:rsid w:val="00B81A98"/>
    <w:rsid w:val="00B81E21"/>
    <w:rsid w:val="00B81F23"/>
    <w:rsid w:val="00B82737"/>
    <w:rsid w:val="00B829FC"/>
    <w:rsid w:val="00B82A6F"/>
    <w:rsid w:val="00B8301B"/>
    <w:rsid w:val="00B83641"/>
    <w:rsid w:val="00B83673"/>
    <w:rsid w:val="00B83FFC"/>
    <w:rsid w:val="00B8439E"/>
    <w:rsid w:val="00B849C5"/>
    <w:rsid w:val="00B84A02"/>
    <w:rsid w:val="00B85977"/>
    <w:rsid w:val="00B85B4A"/>
    <w:rsid w:val="00B85CE6"/>
    <w:rsid w:val="00B86ECC"/>
    <w:rsid w:val="00B903A3"/>
    <w:rsid w:val="00B90801"/>
    <w:rsid w:val="00B90C3D"/>
    <w:rsid w:val="00B9139E"/>
    <w:rsid w:val="00B9178B"/>
    <w:rsid w:val="00B9194A"/>
    <w:rsid w:val="00B91B92"/>
    <w:rsid w:val="00B91DB8"/>
    <w:rsid w:val="00B921F5"/>
    <w:rsid w:val="00B92457"/>
    <w:rsid w:val="00B929A8"/>
    <w:rsid w:val="00B92A6B"/>
    <w:rsid w:val="00B93DF1"/>
    <w:rsid w:val="00B94416"/>
    <w:rsid w:val="00B9461A"/>
    <w:rsid w:val="00B947E5"/>
    <w:rsid w:val="00B95027"/>
    <w:rsid w:val="00B9567F"/>
    <w:rsid w:val="00B959CD"/>
    <w:rsid w:val="00B96486"/>
    <w:rsid w:val="00B968E6"/>
    <w:rsid w:val="00B96E78"/>
    <w:rsid w:val="00B97113"/>
    <w:rsid w:val="00B97179"/>
    <w:rsid w:val="00B976AE"/>
    <w:rsid w:val="00B97BD6"/>
    <w:rsid w:val="00BA1103"/>
    <w:rsid w:val="00BA13C5"/>
    <w:rsid w:val="00BA1589"/>
    <w:rsid w:val="00BA16AB"/>
    <w:rsid w:val="00BA1837"/>
    <w:rsid w:val="00BA1B70"/>
    <w:rsid w:val="00BA20C4"/>
    <w:rsid w:val="00BA2242"/>
    <w:rsid w:val="00BA2475"/>
    <w:rsid w:val="00BA2CC8"/>
    <w:rsid w:val="00BA4016"/>
    <w:rsid w:val="00BA4470"/>
    <w:rsid w:val="00BA515C"/>
    <w:rsid w:val="00BA52CC"/>
    <w:rsid w:val="00BA59AA"/>
    <w:rsid w:val="00BA6079"/>
    <w:rsid w:val="00BA6A53"/>
    <w:rsid w:val="00BA6D02"/>
    <w:rsid w:val="00BA6D58"/>
    <w:rsid w:val="00BA6FB2"/>
    <w:rsid w:val="00BA7080"/>
    <w:rsid w:val="00BA73F4"/>
    <w:rsid w:val="00BA753C"/>
    <w:rsid w:val="00BB0D55"/>
    <w:rsid w:val="00BB0FE1"/>
    <w:rsid w:val="00BB1266"/>
    <w:rsid w:val="00BB1CE2"/>
    <w:rsid w:val="00BB2891"/>
    <w:rsid w:val="00BB309F"/>
    <w:rsid w:val="00BB332C"/>
    <w:rsid w:val="00BB3365"/>
    <w:rsid w:val="00BB382F"/>
    <w:rsid w:val="00BB3A73"/>
    <w:rsid w:val="00BB3DAC"/>
    <w:rsid w:val="00BB4127"/>
    <w:rsid w:val="00BB4362"/>
    <w:rsid w:val="00BB4E01"/>
    <w:rsid w:val="00BB506C"/>
    <w:rsid w:val="00BB589E"/>
    <w:rsid w:val="00BB5976"/>
    <w:rsid w:val="00BB6189"/>
    <w:rsid w:val="00BB6AE0"/>
    <w:rsid w:val="00BB75BE"/>
    <w:rsid w:val="00BC1795"/>
    <w:rsid w:val="00BC1B60"/>
    <w:rsid w:val="00BC2090"/>
    <w:rsid w:val="00BC2492"/>
    <w:rsid w:val="00BC2603"/>
    <w:rsid w:val="00BC2CEA"/>
    <w:rsid w:val="00BC2EE6"/>
    <w:rsid w:val="00BC32BF"/>
    <w:rsid w:val="00BC33A7"/>
    <w:rsid w:val="00BC357E"/>
    <w:rsid w:val="00BC37DC"/>
    <w:rsid w:val="00BC3EB7"/>
    <w:rsid w:val="00BC3EEF"/>
    <w:rsid w:val="00BC40CF"/>
    <w:rsid w:val="00BC434E"/>
    <w:rsid w:val="00BC4A41"/>
    <w:rsid w:val="00BC502F"/>
    <w:rsid w:val="00BC5392"/>
    <w:rsid w:val="00BC59F1"/>
    <w:rsid w:val="00BC5C33"/>
    <w:rsid w:val="00BC5F7D"/>
    <w:rsid w:val="00BC6247"/>
    <w:rsid w:val="00BC6287"/>
    <w:rsid w:val="00BC65E5"/>
    <w:rsid w:val="00BC69D7"/>
    <w:rsid w:val="00BC7689"/>
    <w:rsid w:val="00BC78D8"/>
    <w:rsid w:val="00BD003A"/>
    <w:rsid w:val="00BD0359"/>
    <w:rsid w:val="00BD04D1"/>
    <w:rsid w:val="00BD1549"/>
    <w:rsid w:val="00BD17BF"/>
    <w:rsid w:val="00BD1BDB"/>
    <w:rsid w:val="00BD1E80"/>
    <w:rsid w:val="00BD2EF2"/>
    <w:rsid w:val="00BD39D2"/>
    <w:rsid w:val="00BD4121"/>
    <w:rsid w:val="00BD4778"/>
    <w:rsid w:val="00BD50F3"/>
    <w:rsid w:val="00BD58E7"/>
    <w:rsid w:val="00BD59E7"/>
    <w:rsid w:val="00BD5A18"/>
    <w:rsid w:val="00BD6611"/>
    <w:rsid w:val="00BD7104"/>
    <w:rsid w:val="00BD76C9"/>
    <w:rsid w:val="00BD780D"/>
    <w:rsid w:val="00BD7E73"/>
    <w:rsid w:val="00BE022B"/>
    <w:rsid w:val="00BE04DE"/>
    <w:rsid w:val="00BE1F44"/>
    <w:rsid w:val="00BE2302"/>
    <w:rsid w:val="00BE3367"/>
    <w:rsid w:val="00BE38BB"/>
    <w:rsid w:val="00BE3F55"/>
    <w:rsid w:val="00BE473D"/>
    <w:rsid w:val="00BE492F"/>
    <w:rsid w:val="00BE497F"/>
    <w:rsid w:val="00BE4CA9"/>
    <w:rsid w:val="00BE515F"/>
    <w:rsid w:val="00BE574F"/>
    <w:rsid w:val="00BE5A69"/>
    <w:rsid w:val="00BE7882"/>
    <w:rsid w:val="00BF019E"/>
    <w:rsid w:val="00BF091D"/>
    <w:rsid w:val="00BF0FB1"/>
    <w:rsid w:val="00BF1443"/>
    <w:rsid w:val="00BF1AC3"/>
    <w:rsid w:val="00BF2411"/>
    <w:rsid w:val="00BF24CF"/>
    <w:rsid w:val="00BF2591"/>
    <w:rsid w:val="00BF2717"/>
    <w:rsid w:val="00BF36B2"/>
    <w:rsid w:val="00BF3C95"/>
    <w:rsid w:val="00BF4A0F"/>
    <w:rsid w:val="00BF4C05"/>
    <w:rsid w:val="00BF4FAD"/>
    <w:rsid w:val="00BF4FC9"/>
    <w:rsid w:val="00BF59B7"/>
    <w:rsid w:val="00BF60C6"/>
    <w:rsid w:val="00BF6494"/>
    <w:rsid w:val="00BF7049"/>
    <w:rsid w:val="00BF7120"/>
    <w:rsid w:val="00BF7384"/>
    <w:rsid w:val="00BF7C28"/>
    <w:rsid w:val="00C0082B"/>
    <w:rsid w:val="00C00B52"/>
    <w:rsid w:val="00C01B8A"/>
    <w:rsid w:val="00C0203F"/>
    <w:rsid w:val="00C028EF"/>
    <w:rsid w:val="00C02F9F"/>
    <w:rsid w:val="00C034B3"/>
    <w:rsid w:val="00C03A04"/>
    <w:rsid w:val="00C03E37"/>
    <w:rsid w:val="00C04AFC"/>
    <w:rsid w:val="00C04DE4"/>
    <w:rsid w:val="00C0533F"/>
    <w:rsid w:val="00C0577D"/>
    <w:rsid w:val="00C0579B"/>
    <w:rsid w:val="00C05F8C"/>
    <w:rsid w:val="00C0662D"/>
    <w:rsid w:val="00C067AD"/>
    <w:rsid w:val="00C0697E"/>
    <w:rsid w:val="00C06FC3"/>
    <w:rsid w:val="00C06FF2"/>
    <w:rsid w:val="00C073AF"/>
    <w:rsid w:val="00C078A3"/>
    <w:rsid w:val="00C10443"/>
    <w:rsid w:val="00C10601"/>
    <w:rsid w:val="00C10A75"/>
    <w:rsid w:val="00C11523"/>
    <w:rsid w:val="00C11996"/>
    <w:rsid w:val="00C11B20"/>
    <w:rsid w:val="00C11BDD"/>
    <w:rsid w:val="00C11E74"/>
    <w:rsid w:val="00C121F7"/>
    <w:rsid w:val="00C125B0"/>
    <w:rsid w:val="00C125B3"/>
    <w:rsid w:val="00C12647"/>
    <w:rsid w:val="00C12D44"/>
    <w:rsid w:val="00C12E58"/>
    <w:rsid w:val="00C14371"/>
    <w:rsid w:val="00C144B1"/>
    <w:rsid w:val="00C15369"/>
    <w:rsid w:val="00C155D3"/>
    <w:rsid w:val="00C15B49"/>
    <w:rsid w:val="00C15CE2"/>
    <w:rsid w:val="00C15D58"/>
    <w:rsid w:val="00C15E73"/>
    <w:rsid w:val="00C16238"/>
    <w:rsid w:val="00C16C5F"/>
    <w:rsid w:val="00C16D9E"/>
    <w:rsid w:val="00C170E4"/>
    <w:rsid w:val="00C17D0A"/>
    <w:rsid w:val="00C20499"/>
    <w:rsid w:val="00C205F9"/>
    <w:rsid w:val="00C20724"/>
    <w:rsid w:val="00C21259"/>
    <w:rsid w:val="00C21342"/>
    <w:rsid w:val="00C21C1A"/>
    <w:rsid w:val="00C2216D"/>
    <w:rsid w:val="00C22837"/>
    <w:rsid w:val="00C22A10"/>
    <w:rsid w:val="00C22C17"/>
    <w:rsid w:val="00C22CAB"/>
    <w:rsid w:val="00C2405F"/>
    <w:rsid w:val="00C24543"/>
    <w:rsid w:val="00C2496E"/>
    <w:rsid w:val="00C254CE"/>
    <w:rsid w:val="00C25753"/>
    <w:rsid w:val="00C25C2C"/>
    <w:rsid w:val="00C25DA3"/>
    <w:rsid w:val="00C269BF"/>
    <w:rsid w:val="00C26C26"/>
    <w:rsid w:val="00C26EAB"/>
    <w:rsid w:val="00C27004"/>
    <w:rsid w:val="00C270FE"/>
    <w:rsid w:val="00C27105"/>
    <w:rsid w:val="00C2726A"/>
    <w:rsid w:val="00C27508"/>
    <w:rsid w:val="00C301A4"/>
    <w:rsid w:val="00C303B6"/>
    <w:rsid w:val="00C313AA"/>
    <w:rsid w:val="00C31D86"/>
    <w:rsid w:val="00C32117"/>
    <w:rsid w:val="00C32D8F"/>
    <w:rsid w:val="00C3353C"/>
    <w:rsid w:val="00C33ACD"/>
    <w:rsid w:val="00C33C8A"/>
    <w:rsid w:val="00C33DA5"/>
    <w:rsid w:val="00C33E36"/>
    <w:rsid w:val="00C33F54"/>
    <w:rsid w:val="00C33F59"/>
    <w:rsid w:val="00C3494E"/>
    <w:rsid w:val="00C34BD6"/>
    <w:rsid w:val="00C35577"/>
    <w:rsid w:val="00C358ED"/>
    <w:rsid w:val="00C3617D"/>
    <w:rsid w:val="00C36ECC"/>
    <w:rsid w:val="00C3709A"/>
    <w:rsid w:val="00C37FF4"/>
    <w:rsid w:val="00C4014A"/>
    <w:rsid w:val="00C40EFC"/>
    <w:rsid w:val="00C41762"/>
    <w:rsid w:val="00C41B12"/>
    <w:rsid w:val="00C41D45"/>
    <w:rsid w:val="00C425A8"/>
    <w:rsid w:val="00C42837"/>
    <w:rsid w:val="00C42FE6"/>
    <w:rsid w:val="00C43174"/>
    <w:rsid w:val="00C44071"/>
    <w:rsid w:val="00C44D4C"/>
    <w:rsid w:val="00C45AB8"/>
    <w:rsid w:val="00C45B0D"/>
    <w:rsid w:val="00C47A31"/>
    <w:rsid w:val="00C47B47"/>
    <w:rsid w:val="00C47C28"/>
    <w:rsid w:val="00C47EFE"/>
    <w:rsid w:val="00C50CB6"/>
    <w:rsid w:val="00C51FCC"/>
    <w:rsid w:val="00C526E8"/>
    <w:rsid w:val="00C528E7"/>
    <w:rsid w:val="00C52B66"/>
    <w:rsid w:val="00C52C68"/>
    <w:rsid w:val="00C532E1"/>
    <w:rsid w:val="00C53338"/>
    <w:rsid w:val="00C5340E"/>
    <w:rsid w:val="00C536B9"/>
    <w:rsid w:val="00C54808"/>
    <w:rsid w:val="00C549CA"/>
    <w:rsid w:val="00C553EF"/>
    <w:rsid w:val="00C55549"/>
    <w:rsid w:val="00C55744"/>
    <w:rsid w:val="00C55ABA"/>
    <w:rsid w:val="00C55B3A"/>
    <w:rsid w:val="00C56027"/>
    <w:rsid w:val="00C564A8"/>
    <w:rsid w:val="00C568CF"/>
    <w:rsid w:val="00C570CC"/>
    <w:rsid w:val="00C5712A"/>
    <w:rsid w:val="00C57589"/>
    <w:rsid w:val="00C57B89"/>
    <w:rsid w:val="00C6035F"/>
    <w:rsid w:val="00C609E9"/>
    <w:rsid w:val="00C60AC7"/>
    <w:rsid w:val="00C60AD8"/>
    <w:rsid w:val="00C612F4"/>
    <w:rsid w:val="00C6137C"/>
    <w:rsid w:val="00C61993"/>
    <w:rsid w:val="00C61E7E"/>
    <w:rsid w:val="00C622FB"/>
    <w:rsid w:val="00C62594"/>
    <w:rsid w:val="00C63871"/>
    <w:rsid w:val="00C63A6C"/>
    <w:rsid w:val="00C6433A"/>
    <w:rsid w:val="00C64D63"/>
    <w:rsid w:val="00C651B9"/>
    <w:rsid w:val="00C65C18"/>
    <w:rsid w:val="00C65E63"/>
    <w:rsid w:val="00C65F22"/>
    <w:rsid w:val="00C6614D"/>
    <w:rsid w:val="00C66BAC"/>
    <w:rsid w:val="00C67337"/>
    <w:rsid w:val="00C6735F"/>
    <w:rsid w:val="00C67B9D"/>
    <w:rsid w:val="00C67F9B"/>
    <w:rsid w:val="00C706CC"/>
    <w:rsid w:val="00C70BFE"/>
    <w:rsid w:val="00C712C0"/>
    <w:rsid w:val="00C71C48"/>
    <w:rsid w:val="00C71D59"/>
    <w:rsid w:val="00C72141"/>
    <w:rsid w:val="00C72655"/>
    <w:rsid w:val="00C72C15"/>
    <w:rsid w:val="00C73019"/>
    <w:rsid w:val="00C7319B"/>
    <w:rsid w:val="00C7456A"/>
    <w:rsid w:val="00C748E2"/>
    <w:rsid w:val="00C74F10"/>
    <w:rsid w:val="00C75499"/>
    <w:rsid w:val="00C757D9"/>
    <w:rsid w:val="00C75DBF"/>
    <w:rsid w:val="00C77C7D"/>
    <w:rsid w:val="00C8023A"/>
    <w:rsid w:val="00C81719"/>
    <w:rsid w:val="00C8185F"/>
    <w:rsid w:val="00C81F15"/>
    <w:rsid w:val="00C821C2"/>
    <w:rsid w:val="00C82B10"/>
    <w:rsid w:val="00C82BBE"/>
    <w:rsid w:val="00C82C53"/>
    <w:rsid w:val="00C82D10"/>
    <w:rsid w:val="00C82F57"/>
    <w:rsid w:val="00C8359D"/>
    <w:rsid w:val="00C8497C"/>
    <w:rsid w:val="00C849D1"/>
    <w:rsid w:val="00C84FCE"/>
    <w:rsid w:val="00C850D9"/>
    <w:rsid w:val="00C85604"/>
    <w:rsid w:val="00C85894"/>
    <w:rsid w:val="00C859E2"/>
    <w:rsid w:val="00C85AEA"/>
    <w:rsid w:val="00C85F0E"/>
    <w:rsid w:val="00C86286"/>
    <w:rsid w:val="00C8637F"/>
    <w:rsid w:val="00C86478"/>
    <w:rsid w:val="00C86611"/>
    <w:rsid w:val="00C86895"/>
    <w:rsid w:val="00C86FB2"/>
    <w:rsid w:val="00C877EC"/>
    <w:rsid w:val="00C87981"/>
    <w:rsid w:val="00C905F9"/>
    <w:rsid w:val="00C91438"/>
    <w:rsid w:val="00C91A31"/>
    <w:rsid w:val="00C920F8"/>
    <w:rsid w:val="00C9298B"/>
    <w:rsid w:val="00C92B23"/>
    <w:rsid w:val="00C92C48"/>
    <w:rsid w:val="00C92F44"/>
    <w:rsid w:val="00C94539"/>
    <w:rsid w:val="00C947B4"/>
    <w:rsid w:val="00C948E2"/>
    <w:rsid w:val="00C9551B"/>
    <w:rsid w:val="00C95641"/>
    <w:rsid w:val="00C9592C"/>
    <w:rsid w:val="00C95B09"/>
    <w:rsid w:val="00C95D97"/>
    <w:rsid w:val="00C9616C"/>
    <w:rsid w:val="00C967BE"/>
    <w:rsid w:val="00C968A9"/>
    <w:rsid w:val="00C9702A"/>
    <w:rsid w:val="00C9745A"/>
    <w:rsid w:val="00C975B0"/>
    <w:rsid w:val="00C97CA2"/>
    <w:rsid w:val="00CA02A5"/>
    <w:rsid w:val="00CA0651"/>
    <w:rsid w:val="00CA0A4E"/>
    <w:rsid w:val="00CA10BA"/>
    <w:rsid w:val="00CA1D76"/>
    <w:rsid w:val="00CA1ECA"/>
    <w:rsid w:val="00CA2140"/>
    <w:rsid w:val="00CA2300"/>
    <w:rsid w:val="00CA36A8"/>
    <w:rsid w:val="00CA37F2"/>
    <w:rsid w:val="00CA3D2B"/>
    <w:rsid w:val="00CA4021"/>
    <w:rsid w:val="00CA4902"/>
    <w:rsid w:val="00CA4A96"/>
    <w:rsid w:val="00CA4AC1"/>
    <w:rsid w:val="00CA5052"/>
    <w:rsid w:val="00CA51A8"/>
    <w:rsid w:val="00CA51E7"/>
    <w:rsid w:val="00CA525A"/>
    <w:rsid w:val="00CA5352"/>
    <w:rsid w:val="00CA5460"/>
    <w:rsid w:val="00CA5728"/>
    <w:rsid w:val="00CA5B39"/>
    <w:rsid w:val="00CA5B80"/>
    <w:rsid w:val="00CA5DB3"/>
    <w:rsid w:val="00CA64E1"/>
    <w:rsid w:val="00CA71EC"/>
    <w:rsid w:val="00CA7613"/>
    <w:rsid w:val="00CA76D5"/>
    <w:rsid w:val="00CA7947"/>
    <w:rsid w:val="00CA7AC9"/>
    <w:rsid w:val="00CA7D96"/>
    <w:rsid w:val="00CB1E4E"/>
    <w:rsid w:val="00CB289E"/>
    <w:rsid w:val="00CB2C72"/>
    <w:rsid w:val="00CB3548"/>
    <w:rsid w:val="00CB381F"/>
    <w:rsid w:val="00CB38E0"/>
    <w:rsid w:val="00CB3A7B"/>
    <w:rsid w:val="00CB3E97"/>
    <w:rsid w:val="00CB4342"/>
    <w:rsid w:val="00CB4875"/>
    <w:rsid w:val="00CB4BAF"/>
    <w:rsid w:val="00CB4C3B"/>
    <w:rsid w:val="00CB526B"/>
    <w:rsid w:val="00CB5DFB"/>
    <w:rsid w:val="00CB67B8"/>
    <w:rsid w:val="00CB6918"/>
    <w:rsid w:val="00CB75DC"/>
    <w:rsid w:val="00CB78DD"/>
    <w:rsid w:val="00CB7D1B"/>
    <w:rsid w:val="00CC02A2"/>
    <w:rsid w:val="00CC0397"/>
    <w:rsid w:val="00CC06D6"/>
    <w:rsid w:val="00CC0A93"/>
    <w:rsid w:val="00CC0D4C"/>
    <w:rsid w:val="00CC0E08"/>
    <w:rsid w:val="00CC1BDA"/>
    <w:rsid w:val="00CC1FC4"/>
    <w:rsid w:val="00CC2F24"/>
    <w:rsid w:val="00CC2F32"/>
    <w:rsid w:val="00CC3FD4"/>
    <w:rsid w:val="00CC40B8"/>
    <w:rsid w:val="00CC54EC"/>
    <w:rsid w:val="00CC5AE2"/>
    <w:rsid w:val="00CC68DF"/>
    <w:rsid w:val="00CC6A1A"/>
    <w:rsid w:val="00CC7451"/>
    <w:rsid w:val="00CC7AAA"/>
    <w:rsid w:val="00CC7C91"/>
    <w:rsid w:val="00CC7D6C"/>
    <w:rsid w:val="00CC7E13"/>
    <w:rsid w:val="00CD000B"/>
    <w:rsid w:val="00CD06E7"/>
    <w:rsid w:val="00CD15A2"/>
    <w:rsid w:val="00CD1B6F"/>
    <w:rsid w:val="00CD1C92"/>
    <w:rsid w:val="00CD1D8D"/>
    <w:rsid w:val="00CD21E9"/>
    <w:rsid w:val="00CD259A"/>
    <w:rsid w:val="00CD3179"/>
    <w:rsid w:val="00CD323B"/>
    <w:rsid w:val="00CD3446"/>
    <w:rsid w:val="00CD36CB"/>
    <w:rsid w:val="00CD3D80"/>
    <w:rsid w:val="00CD4315"/>
    <w:rsid w:val="00CD4386"/>
    <w:rsid w:val="00CD43A5"/>
    <w:rsid w:val="00CD4A99"/>
    <w:rsid w:val="00CD4D43"/>
    <w:rsid w:val="00CD628C"/>
    <w:rsid w:val="00CD7D51"/>
    <w:rsid w:val="00CE02FD"/>
    <w:rsid w:val="00CE047A"/>
    <w:rsid w:val="00CE0BC0"/>
    <w:rsid w:val="00CE1B38"/>
    <w:rsid w:val="00CE2054"/>
    <w:rsid w:val="00CE22FA"/>
    <w:rsid w:val="00CE2513"/>
    <w:rsid w:val="00CE28C0"/>
    <w:rsid w:val="00CE2C2D"/>
    <w:rsid w:val="00CE2E1C"/>
    <w:rsid w:val="00CE3280"/>
    <w:rsid w:val="00CE39B9"/>
    <w:rsid w:val="00CE3FE1"/>
    <w:rsid w:val="00CE42A3"/>
    <w:rsid w:val="00CE4B34"/>
    <w:rsid w:val="00CE4D72"/>
    <w:rsid w:val="00CE4E1C"/>
    <w:rsid w:val="00CE5489"/>
    <w:rsid w:val="00CE5539"/>
    <w:rsid w:val="00CE5818"/>
    <w:rsid w:val="00CE5D08"/>
    <w:rsid w:val="00CE664C"/>
    <w:rsid w:val="00CE6806"/>
    <w:rsid w:val="00CE6D4A"/>
    <w:rsid w:val="00CE734B"/>
    <w:rsid w:val="00CE7515"/>
    <w:rsid w:val="00CE79D5"/>
    <w:rsid w:val="00CE7DA6"/>
    <w:rsid w:val="00CF0062"/>
    <w:rsid w:val="00CF11C4"/>
    <w:rsid w:val="00CF1576"/>
    <w:rsid w:val="00CF16AE"/>
    <w:rsid w:val="00CF178C"/>
    <w:rsid w:val="00CF3246"/>
    <w:rsid w:val="00CF35AC"/>
    <w:rsid w:val="00CF3B1A"/>
    <w:rsid w:val="00CF3FDD"/>
    <w:rsid w:val="00CF4618"/>
    <w:rsid w:val="00CF471B"/>
    <w:rsid w:val="00CF4782"/>
    <w:rsid w:val="00CF4A21"/>
    <w:rsid w:val="00CF4B43"/>
    <w:rsid w:val="00CF4D36"/>
    <w:rsid w:val="00CF5148"/>
    <w:rsid w:val="00CF52A1"/>
    <w:rsid w:val="00CF5A2C"/>
    <w:rsid w:val="00CF5C66"/>
    <w:rsid w:val="00CF5F5B"/>
    <w:rsid w:val="00CF6452"/>
    <w:rsid w:val="00CF694A"/>
    <w:rsid w:val="00CF75D7"/>
    <w:rsid w:val="00CF762F"/>
    <w:rsid w:val="00CF7FF9"/>
    <w:rsid w:val="00D00084"/>
    <w:rsid w:val="00D0050E"/>
    <w:rsid w:val="00D00A5B"/>
    <w:rsid w:val="00D0161A"/>
    <w:rsid w:val="00D0180C"/>
    <w:rsid w:val="00D02A81"/>
    <w:rsid w:val="00D036DC"/>
    <w:rsid w:val="00D03B72"/>
    <w:rsid w:val="00D04362"/>
    <w:rsid w:val="00D043DE"/>
    <w:rsid w:val="00D04538"/>
    <w:rsid w:val="00D05194"/>
    <w:rsid w:val="00D053AB"/>
    <w:rsid w:val="00D057FE"/>
    <w:rsid w:val="00D05A8B"/>
    <w:rsid w:val="00D05F1B"/>
    <w:rsid w:val="00D07007"/>
    <w:rsid w:val="00D0727C"/>
    <w:rsid w:val="00D0772D"/>
    <w:rsid w:val="00D07B27"/>
    <w:rsid w:val="00D1020F"/>
    <w:rsid w:val="00D10DE1"/>
    <w:rsid w:val="00D10F42"/>
    <w:rsid w:val="00D111D6"/>
    <w:rsid w:val="00D11233"/>
    <w:rsid w:val="00D11373"/>
    <w:rsid w:val="00D1238B"/>
    <w:rsid w:val="00D12747"/>
    <w:rsid w:val="00D12BB1"/>
    <w:rsid w:val="00D138D1"/>
    <w:rsid w:val="00D13AD7"/>
    <w:rsid w:val="00D13E77"/>
    <w:rsid w:val="00D149C7"/>
    <w:rsid w:val="00D14AAA"/>
    <w:rsid w:val="00D14FD3"/>
    <w:rsid w:val="00D150B8"/>
    <w:rsid w:val="00D15194"/>
    <w:rsid w:val="00D15A4A"/>
    <w:rsid w:val="00D15B12"/>
    <w:rsid w:val="00D160E5"/>
    <w:rsid w:val="00D17440"/>
    <w:rsid w:val="00D17793"/>
    <w:rsid w:val="00D177C6"/>
    <w:rsid w:val="00D17BC8"/>
    <w:rsid w:val="00D17C2F"/>
    <w:rsid w:val="00D203A3"/>
    <w:rsid w:val="00D21252"/>
    <w:rsid w:val="00D21EE4"/>
    <w:rsid w:val="00D2215F"/>
    <w:rsid w:val="00D223D7"/>
    <w:rsid w:val="00D226AF"/>
    <w:rsid w:val="00D22855"/>
    <w:rsid w:val="00D22F54"/>
    <w:rsid w:val="00D235E8"/>
    <w:rsid w:val="00D23B4B"/>
    <w:rsid w:val="00D23F8D"/>
    <w:rsid w:val="00D2425E"/>
    <w:rsid w:val="00D244C0"/>
    <w:rsid w:val="00D24836"/>
    <w:rsid w:val="00D256B2"/>
    <w:rsid w:val="00D259AE"/>
    <w:rsid w:val="00D262DE"/>
    <w:rsid w:val="00D2646C"/>
    <w:rsid w:val="00D26BBE"/>
    <w:rsid w:val="00D270DD"/>
    <w:rsid w:val="00D303EE"/>
    <w:rsid w:val="00D30A83"/>
    <w:rsid w:val="00D30D37"/>
    <w:rsid w:val="00D30FFF"/>
    <w:rsid w:val="00D310D3"/>
    <w:rsid w:val="00D319CE"/>
    <w:rsid w:val="00D328FC"/>
    <w:rsid w:val="00D3322B"/>
    <w:rsid w:val="00D3397C"/>
    <w:rsid w:val="00D33DF7"/>
    <w:rsid w:val="00D344A6"/>
    <w:rsid w:val="00D34915"/>
    <w:rsid w:val="00D34EF5"/>
    <w:rsid w:val="00D35E5E"/>
    <w:rsid w:val="00D36077"/>
    <w:rsid w:val="00D36734"/>
    <w:rsid w:val="00D36A33"/>
    <w:rsid w:val="00D37154"/>
    <w:rsid w:val="00D3716A"/>
    <w:rsid w:val="00D37A96"/>
    <w:rsid w:val="00D37AAF"/>
    <w:rsid w:val="00D37CFD"/>
    <w:rsid w:val="00D40006"/>
    <w:rsid w:val="00D400CD"/>
    <w:rsid w:val="00D4017C"/>
    <w:rsid w:val="00D40245"/>
    <w:rsid w:val="00D41F0B"/>
    <w:rsid w:val="00D42510"/>
    <w:rsid w:val="00D42A19"/>
    <w:rsid w:val="00D43512"/>
    <w:rsid w:val="00D43525"/>
    <w:rsid w:val="00D436E1"/>
    <w:rsid w:val="00D43F7E"/>
    <w:rsid w:val="00D44131"/>
    <w:rsid w:val="00D44A67"/>
    <w:rsid w:val="00D44A81"/>
    <w:rsid w:val="00D4505A"/>
    <w:rsid w:val="00D45E17"/>
    <w:rsid w:val="00D45E62"/>
    <w:rsid w:val="00D4759F"/>
    <w:rsid w:val="00D475F7"/>
    <w:rsid w:val="00D477C5"/>
    <w:rsid w:val="00D477D7"/>
    <w:rsid w:val="00D47C84"/>
    <w:rsid w:val="00D50089"/>
    <w:rsid w:val="00D50A0F"/>
    <w:rsid w:val="00D50AEA"/>
    <w:rsid w:val="00D50C2D"/>
    <w:rsid w:val="00D513C9"/>
    <w:rsid w:val="00D51551"/>
    <w:rsid w:val="00D51560"/>
    <w:rsid w:val="00D51772"/>
    <w:rsid w:val="00D5193E"/>
    <w:rsid w:val="00D51C92"/>
    <w:rsid w:val="00D51FA8"/>
    <w:rsid w:val="00D524A9"/>
    <w:rsid w:val="00D54298"/>
    <w:rsid w:val="00D54837"/>
    <w:rsid w:val="00D54E1B"/>
    <w:rsid w:val="00D553EB"/>
    <w:rsid w:val="00D55451"/>
    <w:rsid w:val="00D566CA"/>
    <w:rsid w:val="00D57785"/>
    <w:rsid w:val="00D57C2C"/>
    <w:rsid w:val="00D6052C"/>
    <w:rsid w:val="00D605FF"/>
    <w:rsid w:val="00D60AE4"/>
    <w:rsid w:val="00D620C3"/>
    <w:rsid w:val="00D6305C"/>
    <w:rsid w:val="00D63FD5"/>
    <w:rsid w:val="00D6495A"/>
    <w:rsid w:val="00D6499C"/>
    <w:rsid w:val="00D64D5D"/>
    <w:rsid w:val="00D65647"/>
    <w:rsid w:val="00D664EB"/>
    <w:rsid w:val="00D669CD"/>
    <w:rsid w:val="00D66A3A"/>
    <w:rsid w:val="00D66BD2"/>
    <w:rsid w:val="00D70084"/>
    <w:rsid w:val="00D7096F"/>
    <w:rsid w:val="00D70E5E"/>
    <w:rsid w:val="00D71850"/>
    <w:rsid w:val="00D720A8"/>
    <w:rsid w:val="00D721CC"/>
    <w:rsid w:val="00D72BED"/>
    <w:rsid w:val="00D72E9C"/>
    <w:rsid w:val="00D73D6B"/>
    <w:rsid w:val="00D742F7"/>
    <w:rsid w:val="00D74DF3"/>
    <w:rsid w:val="00D74EA3"/>
    <w:rsid w:val="00D753F0"/>
    <w:rsid w:val="00D7566D"/>
    <w:rsid w:val="00D75F17"/>
    <w:rsid w:val="00D760AA"/>
    <w:rsid w:val="00D76A27"/>
    <w:rsid w:val="00D76A45"/>
    <w:rsid w:val="00D76E59"/>
    <w:rsid w:val="00D771E3"/>
    <w:rsid w:val="00D77205"/>
    <w:rsid w:val="00D77655"/>
    <w:rsid w:val="00D77CD2"/>
    <w:rsid w:val="00D77F8C"/>
    <w:rsid w:val="00D77FEC"/>
    <w:rsid w:val="00D8044D"/>
    <w:rsid w:val="00D80A39"/>
    <w:rsid w:val="00D81195"/>
    <w:rsid w:val="00D812F6"/>
    <w:rsid w:val="00D813E4"/>
    <w:rsid w:val="00D81644"/>
    <w:rsid w:val="00D81B3C"/>
    <w:rsid w:val="00D83C96"/>
    <w:rsid w:val="00D83E4A"/>
    <w:rsid w:val="00D84C27"/>
    <w:rsid w:val="00D84CBA"/>
    <w:rsid w:val="00D84EED"/>
    <w:rsid w:val="00D85791"/>
    <w:rsid w:val="00D8589F"/>
    <w:rsid w:val="00D864CD"/>
    <w:rsid w:val="00D86509"/>
    <w:rsid w:val="00D86794"/>
    <w:rsid w:val="00D870BD"/>
    <w:rsid w:val="00D87127"/>
    <w:rsid w:val="00D87160"/>
    <w:rsid w:val="00D8724A"/>
    <w:rsid w:val="00D87640"/>
    <w:rsid w:val="00D87726"/>
    <w:rsid w:val="00D90659"/>
    <w:rsid w:val="00D909DD"/>
    <w:rsid w:val="00D90A6C"/>
    <w:rsid w:val="00D90C5E"/>
    <w:rsid w:val="00D90C67"/>
    <w:rsid w:val="00D91446"/>
    <w:rsid w:val="00D91937"/>
    <w:rsid w:val="00D91A67"/>
    <w:rsid w:val="00D91B05"/>
    <w:rsid w:val="00D9234D"/>
    <w:rsid w:val="00D92432"/>
    <w:rsid w:val="00D9259C"/>
    <w:rsid w:val="00D931E7"/>
    <w:rsid w:val="00D94587"/>
    <w:rsid w:val="00D94633"/>
    <w:rsid w:val="00D9464A"/>
    <w:rsid w:val="00D94B01"/>
    <w:rsid w:val="00D94C3F"/>
    <w:rsid w:val="00D95012"/>
    <w:rsid w:val="00D952E7"/>
    <w:rsid w:val="00D95E02"/>
    <w:rsid w:val="00D95EBB"/>
    <w:rsid w:val="00D96232"/>
    <w:rsid w:val="00D965FE"/>
    <w:rsid w:val="00D96816"/>
    <w:rsid w:val="00D96E60"/>
    <w:rsid w:val="00D97436"/>
    <w:rsid w:val="00D974F6"/>
    <w:rsid w:val="00D9762C"/>
    <w:rsid w:val="00DA01D7"/>
    <w:rsid w:val="00DA0557"/>
    <w:rsid w:val="00DA056A"/>
    <w:rsid w:val="00DA0EF4"/>
    <w:rsid w:val="00DA1679"/>
    <w:rsid w:val="00DA171E"/>
    <w:rsid w:val="00DA1870"/>
    <w:rsid w:val="00DA1920"/>
    <w:rsid w:val="00DA1C00"/>
    <w:rsid w:val="00DA2062"/>
    <w:rsid w:val="00DA2617"/>
    <w:rsid w:val="00DA2915"/>
    <w:rsid w:val="00DA2C3F"/>
    <w:rsid w:val="00DA358E"/>
    <w:rsid w:val="00DA3DFE"/>
    <w:rsid w:val="00DA4A77"/>
    <w:rsid w:val="00DA4D9E"/>
    <w:rsid w:val="00DA5AC7"/>
    <w:rsid w:val="00DA5B4A"/>
    <w:rsid w:val="00DA5D37"/>
    <w:rsid w:val="00DA5D9C"/>
    <w:rsid w:val="00DA62EA"/>
    <w:rsid w:val="00DA6705"/>
    <w:rsid w:val="00DA7152"/>
    <w:rsid w:val="00DA7239"/>
    <w:rsid w:val="00DA72FE"/>
    <w:rsid w:val="00DA7433"/>
    <w:rsid w:val="00DB018D"/>
    <w:rsid w:val="00DB0485"/>
    <w:rsid w:val="00DB0B17"/>
    <w:rsid w:val="00DB19D3"/>
    <w:rsid w:val="00DB1D3D"/>
    <w:rsid w:val="00DB2866"/>
    <w:rsid w:val="00DB4320"/>
    <w:rsid w:val="00DB43BA"/>
    <w:rsid w:val="00DB43BC"/>
    <w:rsid w:val="00DB50C7"/>
    <w:rsid w:val="00DB5B17"/>
    <w:rsid w:val="00DB5F14"/>
    <w:rsid w:val="00DB5FCF"/>
    <w:rsid w:val="00DB6C26"/>
    <w:rsid w:val="00DB7444"/>
    <w:rsid w:val="00DB78A4"/>
    <w:rsid w:val="00DB7E91"/>
    <w:rsid w:val="00DB7EF8"/>
    <w:rsid w:val="00DC01BC"/>
    <w:rsid w:val="00DC0441"/>
    <w:rsid w:val="00DC0660"/>
    <w:rsid w:val="00DC0D55"/>
    <w:rsid w:val="00DC1488"/>
    <w:rsid w:val="00DC1D49"/>
    <w:rsid w:val="00DC2396"/>
    <w:rsid w:val="00DC2426"/>
    <w:rsid w:val="00DC2A00"/>
    <w:rsid w:val="00DC2D5C"/>
    <w:rsid w:val="00DC47B9"/>
    <w:rsid w:val="00DC6253"/>
    <w:rsid w:val="00DC63A8"/>
    <w:rsid w:val="00DC6C2C"/>
    <w:rsid w:val="00DC7058"/>
    <w:rsid w:val="00DD0167"/>
    <w:rsid w:val="00DD0938"/>
    <w:rsid w:val="00DD176B"/>
    <w:rsid w:val="00DD1968"/>
    <w:rsid w:val="00DD1A35"/>
    <w:rsid w:val="00DD1F93"/>
    <w:rsid w:val="00DD335D"/>
    <w:rsid w:val="00DD3DA5"/>
    <w:rsid w:val="00DD3ECC"/>
    <w:rsid w:val="00DD4717"/>
    <w:rsid w:val="00DD4DE4"/>
    <w:rsid w:val="00DD51DC"/>
    <w:rsid w:val="00DD52B9"/>
    <w:rsid w:val="00DD5916"/>
    <w:rsid w:val="00DD5F35"/>
    <w:rsid w:val="00DD634A"/>
    <w:rsid w:val="00DD729A"/>
    <w:rsid w:val="00DD7BC5"/>
    <w:rsid w:val="00DE0032"/>
    <w:rsid w:val="00DE1186"/>
    <w:rsid w:val="00DE1E67"/>
    <w:rsid w:val="00DE1EEA"/>
    <w:rsid w:val="00DE1F9B"/>
    <w:rsid w:val="00DE2ABA"/>
    <w:rsid w:val="00DE2D10"/>
    <w:rsid w:val="00DE3DDF"/>
    <w:rsid w:val="00DE3E71"/>
    <w:rsid w:val="00DE4610"/>
    <w:rsid w:val="00DE4C9C"/>
    <w:rsid w:val="00DE4E88"/>
    <w:rsid w:val="00DE53EC"/>
    <w:rsid w:val="00DE57C2"/>
    <w:rsid w:val="00DE5C96"/>
    <w:rsid w:val="00DE5E19"/>
    <w:rsid w:val="00DE5FBC"/>
    <w:rsid w:val="00DE682D"/>
    <w:rsid w:val="00DE7461"/>
    <w:rsid w:val="00DE7E37"/>
    <w:rsid w:val="00DF01DD"/>
    <w:rsid w:val="00DF09C1"/>
    <w:rsid w:val="00DF0A12"/>
    <w:rsid w:val="00DF0B12"/>
    <w:rsid w:val="00DF119D"/>
    <w:rsid w:val="00DF19E0"/>
    <w:rsid w:val="00DF1A05"/>
    <w:rsid w:val="00DF24DE"/>
    <w:rsid w:val="00DF2E9A"/>
    <w:rsid w:val="00DF3119"/>
    <w:rsid w:val="00DF3490"/>
    <w:rsid w:val="00DF351A"/>
    <w:rsid w:val="00DF3729"/>
    <w:rsid w:val="00DF53D7"/>
    <w:rsid w:val="00DF5A15"/>
    <w:rsid w:val="00DF5D8A"/>
    <w:rsid w:val="00DF60D5"/>
    <w:rsid w:val="00DF6872"/>
    <w:rsid w:val="00DF78BD"/>
    <w:rsid w:val="00DF78FB"/>
    <w:rsid w:val="00E012A7"/>
    <w:rsid w:val="00E01A2A"/>
    <w:rsid w:val="00E028CB"/>
    <w:rsid w:val="00E02B3C"/>
    <w:rsid w:val="00E02F93"/>
    <w:rsid w:val="00E02FCE"/>
    <w:rsid w:val="00E039CD"/>
    <w:rsid w:val="00E045A9"/>
    <w:rsid w:val="00E04C66"/>
    <w:rsid w:val="00E04F5B"/>
    <w:rsid w:val="00E05A37"/>
    <w:rsid w:val="00E05CBC"/>
    <w:rsid w:val="00E06312"/>
    <w:rsid w:val="00E06382"/>
    <w:rsid w:val="00E065BE"/>
    <w:rsid w:val="00E0671B"/>
    <w:rsid w:val="00E06AA6"/>
    <w:rsid w:val="00E06BE9"/>
    <w:rsid w:val="00E06C79"/>
    <w:rsid w:val="00E07AF7"/>
    <w:rsid w:val="00E10387"/>
    <w:rsid w:val="00E1068D"/>
    <w:rsid w:val="00E10896"/>
    <w:rsid w:val="00E1091E"/>
    <w:rsid w:val="00E10E4F"/>
    <w:rsid w:val="00E11656"/>
    <w:rsid w:val="00E12194"/>
    <w:rsid w:val="00E12720"/>
    <w:rsid w:val="00E13283"/>
    <w:rsid w:val="00E139BC"/>
    <w:rsid w:val="00E14DB2"/>
    <w:rsid w:val="00E154BF"/>
    <w:rsid w:val="00E1557C"/>
    <w:rsid w:val="00E16805"/>
    <w:rsid w:val="00E17DB3"/>
    <w:rsid w:val="00E17E74"/>
    <w:rsid w:val="00E210F1"/>
    <w:rsid w:val="00E21379"/>
    <w:rsid w:val="00E22F08"/>
    <w:rsid w:val="00E23098"/>
    <w:rsid w:val="00E233E4"/>
    <w:rsid w:val="00E2340F"/>
    <w:rsid w:val="00E23A0B"/>
    <w:rsid w:val="00E23E74"/>
    <w:rsid w:val="00E2421F"/>
    <w:rsid w:val="00E24D1F"/>
    <w:rsid w:val="00E252F3"/>
    <w:rsid w:val="00E26235"/>
    <w:rsid w:val="00E2662D"/>
    <w:rsid w:val="00E2707E"/>
    <w:rsid w:val="00E271F4"/>
    <w:rsid w:val="00E27798"/>
    <w:rsid w:val="00E27C7B"/>
    <w:rsid w:val="00E27FE1"/>
    <w:rsid w:val="00E300AD"/>
    <w:rsid w:val="00E3016E"/>
    <w:rsid w:val="00E3049C"/>
    <w:rsid w:val="00E3060E"/>
    <w:rsid w:val="00E308FE"/>
    <w:rsid w:val="00E30C38"/>
    <w:rsid w:val="00E30F0B"/>
    <w:rsid w:val="00E323C1"/>
    <w:rsid w:val="00E32C3A"/>
    <w:rsid w:val="00E33108"/>
    <w:rsid w:val="00E33144"/>
    <w:rsid w:val="00E33204"/>
    <w:rsid w:val="00E33CEE"/>
    <w:rsid w:val="00E34C11"/>
    <w:rsid w:val="00E34CD5"/>
    <w:rsid w:val="00E34F18"/>
    <w:rsid w:val="00E35026"/>
    <w:rsid w:val="00E36282"/>
    <w:rsid w:val="00E36F69"/>
    <w:rsid w:val="00E374C9"/>
    <w:rsid w:val="00E401A0"/>
    <w:rsid w:val="00E401C0"/>
    <w:rsid w:val="00E4079B"/>
    <w:rsid w:val="00E40A94"/>
    <w:rsid w:val="00E40C72"/>
    <w:rsid w:val="00E41575"/>
    <w:rsid w:val="00E416A6"/>
    <w:rsid w:val="00E41C28"/>
    <w:rsid w:val="00E4232C"/>
    <w:rsid w:val="00E42AF9"/>
    <w:rsid w:val="00E43693"/>
    <w:rsid w:val="00E438D3"/>
    <w:rsid w:val="00E43922"/>
    <w:rsid w:val="00E44302"/>
    <w:rsid w:val="00E446BF"/>
    <w:rsid w:val="00E44762"/>
    <w:rsid w:val="00E4492C"/>
    <w:rsid w:val="00E44BA3"/>
    <w:rsid w:val="00E44F4A"/>
    <w:rsid w:val="00E45D4E"/>
    <w:rsid w:val="00E47186"/>
    <w:rsid w:val="00E4775B"/>
    <w:rsid w:val="00E500A5"/>
    <w:rsid w:val="00E502F3"/>
    <w:rsid w:val="00E503DE"/>
    <w:rsid w:val="00E506CF"/>
    <w:rsid w:val="00E50F25"/>
    <w:rsid w:val="00E50F70"/>
    <w:rsid w:val="00E50FC7"/>
    <w:rsid w:val="00E5101C"/>
    <w:rsid w:val="00E5165F"/>
    <w:rsid w:val="00E51712"/>
    <w:rsid w:val="00E51756"/>
    <w:rsid w:val="00E518A0"/>
    <w:rsid w:val="00E519E6"/>
    <w:rsid w:val="00E51B84"/>
    <w:rsid w:val="00E5209A"/>
    <w:rsid w:val="00E52B3A"/>
    <w:rsid w:val="00E53639"/>
    <w:rsid w:val="00E5375C"/>
    <w:rsid w:val="00E53899"/>
    <w:rsid w:val="00E55CF6"/>
    <w:rsid w:val="00E57F5F"/>
    <w:rsid w:val="00E6026D"/>
    <w:rsid w:val="00E60930"/>
    <w:rsid w:val="00E619B8"/>
    <w:rsid w:val="00E619DB"/>
    <w:rsid w:val="00E61A0B"/>
    <w:rsid w:val="00E62761"/>
    <w:rsid w:val="00E637C8"/>
    <w:rsid w:val="00E63D3F"/>
    <w:rsid w:val="00E6445D"/>
    <w:rsid w:val="00E6447F"/>
    <w:rsid w:val="00E64648"/>
    <w:rsid w:val="00E64729"/>
    <w:rsid w:val="00E653BE"/>
    <w:rsid w:val="00E65EAC"/>
    <w:rsid w:val="00E66448"/>
    <w:rsid w:val="00E672FF"/>
    <w:rsid w:val="00E67818"/>
    <w:rsid w:val="00E67939"/>
    <w:rsid w:val="00E67EE0"/>
    <w:rsid w:val="00E70534"/>
    <w:rsid w:val="00E70BEF"/>
    <w:rsid w:val="00E70D68"/>
    <w:rsid w:val="00E7117A"/>
    <w:rsid w:val="00E71636"/>
    <w:rsid w:val="00E71F3C"/>
    <w:rsid w:val="00E72D34"/>
    <w:rsid w:val="00E7343E"/>
    <w:rsid w:val="00E738E6"/>
    <w:rsid w:val="00E73E3D"/>
    <w:rsid w:val="00E73F19"/>
    <w:rsid w:val="00E74216"/>
    <w:rsid w:val="00E757D8"/>
    <w:rsid w:val="00E75B11"/>
    <w:rsid w:val="00E7625E"/>
    <w:rsid w:val="00E765A2"/>
    <w:rsid w:val="00E765E0"/>
    <w:rsid w:val="00E76912"/>
    <w:rsid w:val="00E76A6C"/>
    <w:rsid w:val="00E76C3D"/>
    <w:rsid w:val="00E76DEC"/>
    <w:rsid w:val="00E777FB"/>
    <w:rsid w:val="00E8045D"/>
    <w:rsid w:val="00E8069C"/>
    <w:rsid w:val="00E80B44"/>
    <w:rsid w:val="00E8222A"/>
    <w:rsid w:val="00E824A9"/>
    <w:rsid w:val="00E82821"/>
    <w:rsid w:val="00E82E94"/>
    <w:rsid w:val="00E8311E"/>
    <w:rsid w:val="00E838E8"/>
    <w:rsid w:val="00E83D5E"/>
    <w:rsid w:val="00E8405B"/>
    <w:rsid w:val="00E84666"/>
    <w:rsid w:val="00E84A30"/>
    <w:rsid w:val="00E8574C"/>
    <w:rsid w:val="00E85911"/>
    <w:rsid w:val="00E8683D"/>
    <w:rsid w:val="00E8733F"/>
    <w:rsid w:val="00E90453"/>
    <w:rsid w:val="00E90834"/>
    <w:rsid w:val="00E90ABD"/>
    <w:rsid w:val="00E90BB5"/>
    <w:rsid w:val="00E91144"/>
    <w:rsid w:val="00E919C3"/>
    <w:rsid w:val="00E91BA1"/>
    <w:rsid w:val="00E91C38"/>
    <w:rsid w:val="00E91DF0"/>
    <w:rsid w:val="00E925F8"/>
    <w:rsid w:val="00E926D7"/>
    <w:rsid w:val="00E93705"/>
    <w:rsid w:val="00E93781"/>
    <w:rsid w:val="00E93E14"/>
    <w:rsid w:val="00E94583"/>
    <w:rsid w:val="00E94697"/>
    <w:rsid w:val="00E94D8C"/>
    <w:rsid w:val="00E9577A"/>
    <w:rsid w:val="00E96661"/>
    <w:rsid w:val="00E96814"/>
    <w:rsid w:val="00E96AE0"/>
    <w:rsid w:val="00E96BBF"/>
    <w:rsid w:val="00E9721D"/>
    <w:rsid w:val="00E97684"/>
    <w:rsid w:val="00EA0073"/>
    <w:rsid w:val="00EA0181"/>
    <w:rsid w:val="00EA0855"/>
    <w:rsid w:val="00EA0AD1"/>
    <w:rsid w:val="00EA0EF1"/>
    <w:rsid w:val="00EA162F"/>
    <w:rsid w:val="00EA190D"/>
    <w:rsid w:val="00EA1E97"/>
    <w:rsid w:val="00EA1FE5"/>
    <w:rsid w:val="00EA21CE"/>
    <w:rsid w:val="00EA21F3"/>
    <w:rsid w:val="00EA2534"/>
    <w:rsid w:val="00EA25EA"/>
    <w:rsid w:val="00EA2AA3"/>
    <w:rsid w:val="00EA2E05"/>
    <w:rsid w:val="00EA3124"/>
    <w:rsid w:val="00EA3687"/>
    <w:rsid w:val="00EA48BE"/>
    <w:rsid w:val="00EA48EE"/>
    <w:rsid w:val="00EA4DAE"/>
    <w:rsid w:val="00EA5115"/>
    <w:rsid w:val="00EA5184"/>
    <w:rsid w:val="00EA5223"/>
    <w:rsid w:val="00EA550E"/>
    <w:rsid w:val="00EA5649"/>
    <w:rsid w:val="00EA5A82"/>
    <w:rsid w:val="00EA5D99"/>
    <w:rsid w:val="00EA61CA"/>
    <w:rsid w:val="00EA64B4"/>
    <w:rsid w:val="00EA7424"/>
    <w:rsid w:val="00EA7D97"/>
    <w:rsid w:val="00EA7ED6"/>
    <w:rsid w:val="00EB0EBF"/>
    <w:rsid w:val="00EB0F21"/>
    <w:rsid w:val="00EB1153"/>
    <w:rsid w:val="00EB1287"/>
    <w:rsid w:val="00EB1E0A"/>
    <w:rsid w:val="00EB2656"/>
    <w:rsid w:val="00EB293F"/>
    <w:rsid w:val="00EB2CA3"/>
    <w:rsid w:val="00EB3002"/>
    <w:rsid w:val="00EB3012"/>
    <w:rsid w:val="00EB307C"/>
    <w:rsid w:val="00EB3360"/>
    <w:rsid w:val="00EB33A8"/>
    <w:rsid w:val="00EB3620"/>
    <w:rsid w:val="00EB378A"/>
    <w:rsid w:val="00EB4345"/>
    <w:rsid w:val="00EB50BD"/>
    <w:rsid w:val="00EB531E"/>
    <w:rsid w:val="00EB5B9A"/>
    <w:rsid w:val="00EB5E86"/>
    <w:rsid w:val="00EB61A2"/>
    <w:rsid w:val="00EB67AA"/>
    <w:rsid w:val="00EB6946"/>
    <w:rsid w:val="00EB69DE"/>
    <w:rsid w:val="00EB6A98"/>
    <w:rsid w:val="00EB7082"/>
    <w:rsid w:val="00EB75DD"/>
    <w:rsid w:val="00EB7F67"/>
    <w:rsid w:val="00EC0273"/>
    <w:rsid w:val="00EC03B0"/>
    <w:rsid w:val="00EC107F"/>
    <w:rsid w:val="00EC1EF3"/>
    <w:rsid w:val="00EC20D4"/>
    <w:rsid w:val="00EC210F"/>
    <w:rsid w:val="00EC269E"/>
    <w:rsid w:val="00EC36C6"/>
    <w:rsid w:val="00EC3B99"/>
    <w:rsid w:val="00EC3FE3"/>
    <w:rsid w:val="00EC407F"/>
    <w:rsid w:val="00EC41B0"/>
    <w:rsid w:val="00EC4362"/>
    <w:rsid w:val="00EC51DF"/>
    <w:rsid w:val="00EC58D3"/>
    <w:rsid w:val="00EC6179"/>
    <w:rsid w:val="00EC6AC1"/>
    <w:rsid w:val="00EC6FC3"/>
    <w:rsid w:val="00EC70D6"/>
    <w:rsid w:val="00EC71CD"/>
    <w:rsid w:val="00EC76E0"/>
    <w:rsid w:val="00EC7AC5"/>
    <w:rsid w:val="00EC7F2C"/>
    <w:rsid w:val="00ED0319"/>
    <w:rsid w:val="00ED047D"/>
    <w:rsid w:val="00ED05D8"/>
    <w:rsid w:val="00ED0A23"/>
    <w:rsid w:val="00ED0A8F"/>
    <w:rsid w:val="00ED112B"/>
    <w:rsid w:val="00ED12B7"/>
    <w:rsid w:val="00ED13F8"/>
    <w:rsid w:val="00ED1A37"/>
    <w:rsid w:val="00ED22AA"/>
    <w:rsid w:val="00ED269B"/>
    <w:rsid w:val="00ED2CA1"/>
    <w:rsid w:val="00ED30E4"/>
    <w:rsid w:val="00ED34D6"/>
    <w:rsid w:val="00ED4390"/>
    <w:rsid w:val="00ED4395"/>
    <w:rsid w:val="00ED4814"/>
    <w:rsid w:val="00ED54FD"/>
    <w:rsid w:val="00ED5B30"/>
    <w:rsid w:val="00ED5DFA"/>
    <w:rsid w:val="00ED62BA"/>
    <w:rsid w:val="00ED6486"/>
    <w:rsid w:val="00ED6F37"/>
    <w:rsid w:val="00ED7163"/>
    <w:rsid w:val="00ED7236"/>
    <w:rsid w:val="00ED7330"/>
    <w:rsid w:val="00ED7447"/>
    <w:rsid w:val="00EE0013"/>
    <w:rsid w:val="00EE0799"/>
    <w:rsid w:val="00EE099D"/>
    <w:rsid w:val="00EE0A5C"/>
    <w:rsid w:val="00EE0F63"/>
    <w:rsid w:val="00EE0F7F"/>
    <w:rsid w:val="00EE0FBA"/>
    <w:rsid w:val="00EE101A"/>
    <w:rsid w:val="00EE1051"/>
    <w:rsid w:val="00EE1A74"/>
    <w:rsid w:val="00EE1AA3"/>
    <w:rsid w:val="00EE1EE0"/>
    <w:rsid w:val="00EE2D56"/>
    <w:rsid w:val="00EE3B16"/>
    <w:rsid w:val="00EE3CEB"/>
    <w:rsid w:val="00EE3D17"/>
    <w:rsid w:val="00EE45F9"/>
    <w:rsid w:val="00EE46CA"/>
    <w:rsid w:val="00EE510E"/>
    <w:rsid w:val="00EE5177"/>
    <w:rsid w:val="00EE51AE"/>
    <w:rsid w:val="00EE5D28"/>
    <w:rsid w:val="00EE6A39"/>
    <w:rsid w:val="00EE6AED"/>
    <w:rsid w:val="00EE724D"/>
    <w:rsid w:val="00EE7CB7"/>
    <w:rsid w:val="00EF043C"/>
    <w:rsid w:val="00EF0A49"/>
    <w:rsid w:val="00EF0D89"/>
    <w:rsid w:val="00EF0ED3"/>
    <w:rsid w:val="00EF1B82"/>
    <w:rsid w:val="00EF1D29"/>
    <w:rsid w:val="00EF1DAA"/>
    <w:rsid w:val="00EF31D4"/>
    <w:rsid w:val="00EF31DB"/>
    <w:rsid w:val="00EF3B93"/>
    <w:rsid w:val="00EF3CCF"/>
    <w:rsid w:val="00EF43DC"/>
    <w:rsid w:val="00EF451B"/>
    <w:rsid w:val="00EF5297"/>
    <w:rsid w:val="00EF54DE"/>
    <w:rsid w:val="00EF5528"/>
    <w:rsid w:val="00EF55FF"/>
    <w:rsid w:val="00EF57ED"/>
    <w:rsid w:val="00EF588C"/>
    <w:rsid w:val="00EF6965"/>
    <w:rsid w:val="00EF6DD0"/>
    <w:rsid w:val="00EF6E68"/>
    <w:rsid w:val="00EF72BF"/>
    <w:rsid w:val="00F00852"/>
    <w:rsid w:val="00F00A9A"/>
    <w:rsid w:val="00F01063"/>
    <w:rsid w:val="00F01C6E"/>
    <w:rsid w:val="00F01CC5"/>
    <w:rsid w:val="00F0224F"/>
    <w:rsid w:val="00F029A7"/>
    <w:rsid w:val="00F02EBD"/>
    <w:rsid w:val="00F03B21"/>
    <w:rsid w:val="00F03C08"/>
    <w:rsid w:val="00F03CC2"/>
    <w:rsid w:val="00F03FB3"/>
    <w:rsid w:val="00F043A1"/>
    <w:rsid w:val="00F04F9F"/>
    <w:rsid w:val="00F05C15"/>
    <w:rsid w:val="00F0625A"/>
    <w:rsid w:val="00F06570"/>
    <w:rsid w:val="00F06A46"/>
    <w:rsid w:val="00F079DE"/>
    <w:rsid w:val="00F1022E"/>
    <w:rsid w:val="00F11872"/>
    <w:rsid w:val="00F12054"/>
    <w:rsid w:val="00F120A0"/>
    <w:rsid w:val="00F12F1E"/>
    <w:rsid w:val="00F12FDE"/>
    <w:rsid w:val="00F131D6"/>
    <w:rsid w:val="00F147D5"/>
    <w:rsid w:val="00F15554"/>
    <w:rsid w:val="00F155D1"/>
    <w:rsid w:val="00F16FD0"/>
    <w:rsid w:val="00F171E3"/>
    <w:rsid w:val="00F17745"/>
    <w:rsid w:val="00F17BFF"/>
    <w:rsid w:val="00F17E61"/>
    <w:rsid w:val="00F206F1"/>
    <w:rsid w:val="00F21177"/>
    <w:rsid w:val="00F21786"/>
    <w:rsid w:val="00F239F8"/>
    <w:rsid w:val="00F23D96"/>
    <w:rsid w:val="00F2416C"/>
    <w:rsid w:val="00F24185"/>
    <w:rsid w:val="00F245ED"/>
    <w:rsid w:val="00F24883"/>
    <w:rsid w:val="00F253AC"/>
    <w:rsid w:val="00F26508"/>
    <w:rsid w:val="00F26A96"/>
    <w:rsid w:val="00F27985"/>
    <w:rsid w:val="00F279E1"/>
    <w:rsid w:val="00F27BCB"/>
    <w:rsid w:val="00F30281"/>
    <w:rsid w:val="00F30400"/>
    <w:rsid w:val="00F3110E"/>
    <w:rsid w:val="00F319B6"/>
    <w:rsid w:val="00F31A2B"/>
    <w:rsid w:val="00F31A67"/>
    <w:rsid w:val="00F320F4"/>
    <w:rsid w:val="00F32A7B"/>
    <w:rsid w:val="00F33A5C"/>
    <w:rsid w:val="00F33D9A"/>
    <w:rsid w:val="00F3434E"/>
    <w:rsid w:val="00F3496C"/>
    <w:rsid w:val="00F34C2D"/>
    <w:rsid w:val="00F35021"/>
    <w:rsid w:val="00F35548"/>
    <w:rsid w:val="00F358FD"/>
    <w:rsid w:val="00F35BD1"/>
    <w:rsid w:val="00F35DF4"/>
    <w:rsid w:val="00F36555"/>
    <w:rsid w:val="00F367E1"/>
    <w:rsid w:val="00F36AE4"/>
    <w:rsid w:val="00F370DF"/>
    <w:rsid w:val="00F3718E"/>
    <w:rsid w:val="00F37260"/>
    <w:rsid w:val="00F375C9"/>
    <w:rsid w:val="00F376F4"/>
    <w:rsid w:val="00F37EB7"/>
    <w:rsid w:val="00F37F9C"/>
    <w:rsid w:val="00F402D7"/>
    <w:rsid w:val="00F40F55"/>
    <w:rsid w:val="00F41148"/>
    <w:rsid w:val="00F414DE"/>
    <w:rsid w:val="00F41D5D"/>
    <w:rsid w:val="00F41E17"/>
    <w:rsid w:val="00F41F63"/>
    <w:rsid w:val="00F42300"/>
    <w:rsid w:val="00F4339F"/>
    <w:rsid w:val="00F436C2"/>
    <w:rsid w:val="00F43DAB"/>
    <w:rsid w:val="00F43F18"/>
    <w:rsid w:val="00F44086"/>
    <w:rsid w:val="00F4471D"/>
    <w:rsid w:val="00F44E72"/>
    <w:rsid w:val="00F456B1"/>
    <w:rsid w:val="00F47033"/>
    <w:rsid w:val="00F50187"/>
    <w:rsid w:val="00F50429"/>
    <w:rsid w:val="00F510E4"/>
    <w:rsid w:val="00F51126"/>
    <w:rsid w:val="00F516A8"/>
    <w:rsid w:val="00F51BF6"/>
    <w:rsid w:val="00F5241F"/>
    <w:rsid w:val="00F524F5"/>
    <w:rsid w:val="00F52A0C"/>
    <w:rsid w:val="00F53242"/>
    <w:rsid w:val="00F53C01"/>
    <w:rsid w:val="00F54FAC"/>
    <w:rsid w:val="00F550DF"/>
    <w:rsid w:val="00F55904"/>
    <w:rsid w:val="00F55A11"/>
    <w:rsid w:val="00F5616E"/>
    <w:rsid w:val="00F5624F"/>
    <w:rsid w:val="00F5641E"/>
    <w:rsid w:val="00F56B06"/>
    <w:rsid w:val="00F573F8"/>
    <w:rsid w:val="00F574D8"/>
    <w:rsid w:val="00F5759E"/>
    <w:rsid w:val="00F57657"/>
    <w:rsid w:val="00F579A2"/>
    <w:rsid w:val="00F60D41"/>
    <w:rsid w:val="00F60E46"/>
    <w:rsid w:val="00F60F7A"/>
    <w:rsid w:val="00F61A88"/>
    <w:rsid w:val="00F61AFB"/>
    <w:rsid w:val="00F62141"/>
    <w:rsid w:val="00F62444"/>
    <w:rsid w:val="00F6270C"/>
    <w:rsid w:val="00F631BB"/>
    <w:rsid w:val="00F634B1"/>
    <w:rsid w:val="00F6429B"/>
    <w:rsid w:val="00F64A46"/>
    <w:rsid w:val="00F64B75"/>
    <w:rsid w:val="00F6519D"/>
    <w:rsid w:val="00F654D7"/>
    <w:rsid w:val="00F6569E"/>
    <w:rsid w:val="00F65AC9"/>
    <w:rsid w:val="00F663B6"/>
    <w:rsid w:val="00F66712"/>
    <w:rsid w:val="00F66921"/>
    <w:rsid w:val="00F67B0D"/>
    <w:rsid w:val="00F70583"/>
    <w:rsid w:val="00F70D66"/>
    <w:rsid w:val="00F7118D"/>
    <w:rsid w:val="00F713E1"/>
    <w:rsid w:val="00F715F0"/>
    <w:rsid w:val="00F715F3"/>
    <w:rsid w:val="00F71769"/>
    <w:rsid w:val="00F718A2"/>
    <w:rsid w:val="00F71ADF"/>
    <w:rsid w:val="00F71B5D"/>
    <w:rsid w:val="00F72319"/>
    <w:rsid w:val="00F726AB"/>
    <w:rsid w:val="00F72B7D"/>
    <w:rsid w:val="00F732B3"/>
    <w:rsid w:val="00F735EC"/>
    <w:rsid w:val="00F7385F"/>
    <w:rsid w:val="00F738AA"/>
    <w:rsid w:val="00F73E1A"/>
    <w:rsid w:val="00F74C61"/>
    <w:rsid w:val="00F74E01"/>
    <w:rsid w:val="00F75CC9"/>
    <w:rsid w:val="00F75D84"/>
    <w:rsid w:val="00F773A9"/>
    <w:rsid w:val="00F805C9"/>
    <w:rsid w:val="00F808DA"/>
    <w:rsid w:val="00F80CC9"/>
    <w:rsid w:val="00F80E97"/>
    <w:rsid w:val="00F81550"/>
    <w:rsid w:val="00F81D81"/>
    <w:rsid w:val="00F823B2"/>
    <w:rsid w:val="00F82A72"/>
    <w:rsid w:val="00F852FB"/>
    <w:rsid w:val="00F864E1"/>
    <w:rsid w:val="00F86917"/>
    <w:rsid w:val="00F8752A"/>
    <w:rsid w:val="00F9061F"/>
    <w:rsid w:val="00F90A2F"/>
    <w:rsid w:val="00F90D9E"/>
    <w:rsid w:val="00F90F20"/>
    <w:rsid w:val="00F91257"/>
    <w:rsid w:val="00F91915"/>
    <w:rsid w:val="00F91B1E"/>
    <w:rsid w:val="00F93B18"/>
    <w:rsid w:val="00F93C54"/>
    <w:rsid w:val="00F93DC5"/>
    <w:rsid w:val="00F940E5"/>
    <w:rsid w:val="00F94C26"/>
    <w:rsid w:val="00F952AA"/>
    <w:rsid w:val="00F9570C"/>
    <w:rsid w:val="00F95A60"/>
    <w:rsid w:val="00F96192"/>
    <w:rsid w:val="00F96C45"/>
    <w:rsid w:val="00F96C86"/>
    <w:rsid w:val="00F96E3C"/>
    <w:rsid w:val="00F970E4"/>
    <w:rsid w:val="00F973B5"/>
    <w:rsid w:val="00FA050E"/>
    <w:rsid w:val="00FA0879"/>
    <w:rsid w:val="00FA0F88"/>
    <w:rsid w:val="00FA1076"/>
    <w:rsid w:val="00FA2362"/>
    <w:rsid w:val="00FA23E9"/>
    <w:rsid w:val="00FA2574"/>
    <w:rsid w:val="00FA2701"/>
    <w:rsid w:val="00FA2B5D"/>
    <w:rsid w:val="00FA2E83"/>
    <w:rsid w:val="00FA345B"/>
    <w:rsid w:val="00FA34FD"/>
    <w:rsid w:val="00FA35EF"/>
    <w:rsid w:val="00FA3998"/>
    <w:rsid w:val="00FA4C88"/>
    <w:rsid w:val="00FA4DB7"/>
    <w:rsid w:val="00FA505F"/>
    <w:rsid w:val="00FA56F3"/>
    <w:rsid w:val="00FA5D15"/>
    <w:rsid w:val="00FA5D9D"/>
    <w:rsid w:val="00FA5E20"/>
    <w:rsid w:val="00FA6955"/>
    <w:rsid w:val="00FA72C9"/>
    <w:rsid w:val="00FA7970"/>
    <w:rsid w:val="00FB012B"/>
    <w:rsid w:val="00FB04B9"/>
    <w:rsid w:val="00FB0BFB"/>
    <w:rsid w:val="00FB0C9B"/>
    <w:rsid w:val="00FB11C7"/>
    <w:rsid w:val="00FB12EB"/>
    <w:rsid w:val="00FB19CF"/>
    <w:rsid w:val="00FB1ABA"/>
    <w:rsid w:val="00FB21EC"/>
    <w:rsid w:val="00FB277C"/>
    <w:rsid w:val="00FB2BAA"/>
    <w:rsid w:val="00FB2EC3"/>
    <w:rsid w:val="00FB2EC6"/>
    <w:rsid w:val="00FB2F31"/>
    <w:rsid w:val="00FB2F73"/>
    <w:rsid w:val="00FB319E"/>
    <w:rsid w:val="00FB3570"/>
    <w:rsid w:val="00FB3B33"/>
    <w:rsid w:val="00FB3D77"/>
    <w:rsid w:val="00FB46F5"/>
    <w:rsid w:val="00FB490D"/>
    <w:rsid w:val="00FB51C8"/>
    <w:rsid w:val="00FB627F"/>
    <w:rsid w:val="00FB634B"/>
    <w:rsid w:val="00FB649D"/>
    <w:rsid w:val="00FB67B1"/>
    <w:rsid w:val="00FB6ADE"/>
    <w:rsid w:val="00FB715E"/>
    <w:rsid w:val="00FB72C6"/>
    <w:rsid w:val="00FC0BE8"/>
    <w:rsid w:val="00FC16F9"/>
    <w:rsid w:val="00FC2CD1"/>
    <w:rsid w:val="00FC2FD7"/>
    <w:rsid w:val="00FC33A7"/>
    <w:rsid w:val="00FC378E"/>
    <w:rsid w:val="00FC4A05"/>
    <w:rsid w:val="00FC5886"/>
    <w:rsid w:val="00FC6AE5"/>
    <w:rsid w:val="00FC6BB3"/>
    <w:rsid w:val="00FC6CAB"/>
    <w:rsid w:val="00FC6DCD"/>
    <w:rsid w:val="00FC7372"/>
    <w:rsid w:val="00FC7FB8"/>
    <w:rsid w:val="00FD0CC3"/>
    <w:rsid w:val="00FD0EAE"/>
    <w:rsid w:val="00FD1024"/>
    <w:rsid w:val="00FD1872"/>
    <w:rsid w:val="00FD2505"/>
    <w:rsid w:val="00FD2EEC"/>
    <w:rsid w:val="00FD315C"/>
    <w:rsid w:val="00FD36B0"/>
    <w:rsid w:val="00FD3A09"/>
    <w:rsid w:val="00FD4503"/>
    <w:rsid w:val="00FD4546"/>
    <w:rsid w:val="00FD4D68"/>
    <w:rsid w:val="00FD534E"/>
    <w:rsid w:val="00FD5488"/>
    <w:rsid w:val="00FD5560"/>
    <w:rsid w:val="00FD586A"/>
    <w:rsid w:val="00FD5921"/>
    <w:rsid w:val="00FD5B72"/>
    <w:rsid w:val="00FD7DE6"/>
    <w:rsid w:val="00FD7E44"/>
    <w:rsid w:val="00FE05F8"/>
    <w:rsid w:val="00FE0EDE"/>
    <w:rsid w:val="00FE0F7E"/>
    <w:rsid w:val="00FE13A8"/>
    <w:rsid w:val="00FE1FEE"/>
    <w:rsid w:val="00FE20DC"/>
    <w:rsid w:val="00FE20F4"/>
    <w:rsid w:val="00FE23CD"/>
    <w:rsid w:val="00FE2B0F"/>
    <w:rsid w:val="00FE3346"/>
    <w:rsid w:val="00FE348F"/>
    <w:rsid w:val="00FE3A43"/>
    <w:rsid w:val="00FE3CAC"/>
    <w:rsid w:val="00FE3D9A"/>
    <w:rsid w:val="00FE401D"/>
    <w:rsid w:val="00FE46A1"/>
    <w:rsid w:val="00FE4DB0"/>
    <w:rsid w:val="00FE5AA1"/>
    <w:rsid w:val="00FE5F98"/>
    <w:rsid w:val="00FE6257"/>
    <w:rsid w:val="00FE6E7F"/>
    <w:rsid w:val="00FE7505"/>
    <w:rsid w:val="00FE7570"/>
    <w:rsid w:val="00FE780C"/>
    <w:rsid w:val="00FF020F"/>
    <w:rsid w:val="00FF037C"/>
    <w:rsid w:val="00FF080C"/>
    <w:rsid w:val="00FF08C5"/>
    <w:rsid w:val="00FF0970"/>
    <w:rsid w:val="00FF0D9E"/>
    <w:rsid w:val="00FF1261"/>
    <w:rsid w:val="00FF1354"/>
    <w:rsid w:val="00FF1544"/>
    <w:rsid w:val="00FF1E15"/>
    <w:rsid w:val="00FF2703"/>
    <w:rsid w:val="00FF2770"/>
    <w:rsid w:val="00FF2D2A"/>
    <w:rsid w:val="00FF36F0"/>
    <w:rsid w:val="00FF3F78"/>
    <w:rsid w:val="00FF3F80"/>
    <w:rsid w:val="00FF488E"/>
    <w:rsid w:val="00FF4DD0"/>
    <w:rsid w:val="00FF5043"/>
    <w:rsid w:val="00FF5544"/>
    <w:rsid w:val="00FF594A"/>
    <w:rsid w:val="00FF6A90"/>
    <w:rsid w:val="00FF6EE7"/>
    <w:rsid w:val="00FF70F5"/>
    <w:rsid w:val="00FF745D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30BFEB"/>
  <w15:chartTrackingRefBased/>
  <w15:docId w15:val="{07B299DB-5195-4DA4-BA8C-3D1187D1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33F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uiPriority w:val="9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uiPriority w:val="9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uiPriority w:val="9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uiPriority w:val="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semiHidden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612032"/>
    <w:rPr>
      <w:rFonts w:ascii="Arial" w:hAnsi="Arial"/>
      <w:lang w:val="en-US" w:eastAsia="en-US"/>
    </w:rPr>
  </w:style>
  <w:style w:type="paragraph" w:styleId="BodyText">
    <w:name w:val="Body Text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semiHidden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uiPriority w:val="99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uiPriority w:val="99"/>
    <w:rsid w:val="00153C6C"/>
    <w:rPr>
      <w:color w:val="0000FF"/>
      <w:u w:val="single"/>
    </w:rPr>
  </w:style>
  <w:style w:type="table" w:styleId="TableGrid">
    <w:name w:val="Table Grid"/>
    <w:basedOn w:val="TableNormal"/>
    <w:uiPriority w:val="3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MacroText">
    <w:name w:val="macro"/>
    <w:link w:val="MacroTextChar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uiPriority w:val="39"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</w:rPr>
  </w:style>
  <w:style w:type="paragraph" w:styleId="FootnoteText">
    <w:name w:val="footnote tex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rsid w:val="00A3070B"/>
    <w:pPr>
      <w:tabs>
        <w:tab w:val="left" w:pos="720"/>
        <w:tab w:val="right" w:leader="dot" w:pos="9737"/>
      </w:tabs>
      <w:spacing w:line="280" w:lineRule="exact"/>
      <w:ind w:left="245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1">
    <w:name w:val="toc 1"/>
    <w:basedOn w:val="Normal"/>
    <w:next w:val="Normal"/>
    <w:autoRedefine/>
    <w:uiPriority w:val="3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7516C6"/>
    <w:rPr>
      <w:rFonts w:ascii="Cordia New" w:eastAsia="SimSun" w:hAnsi="Cordia New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516C6"/>
    <w:rPr>
      <w:rFonts w:ascii="Cordia New" w:eastAsia="SimSun" w:hAnsi="Cordia New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767150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7671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0">
    <w:name w:val="Style1"/>
    <w:next w:val="Normal"/>
    <w:qFormat/>
    <w:rsid w:val="0002163A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176D3D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460CB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F03FB3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ervice.tfac.or.th/get_file/index.php?file=TAS_41_revised_2565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fssti1-t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18A80-28E6-485D-9308-194574280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fssti1-th.dot</Template>
  <TotalTime>1976</TotalTime>
  <Pages>62</Pages>
  <Words>15760</Words>
  <Characters>89835</Characters>
  <Application>Microsoft Office Word</Application>
  <DocSecurity>0</DocSecurity>
  <Lines>748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105385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Phodjanuck Pugsee (TH)</cp:lastModifiedBy>
  <cp:revision>195</cp:revision>
  <cp:lastPrinted>2023-02-11T04:52:00Z</cp:lastPrinted>
  <dcterms:created xsi:type="dcterms:W3CDTF">2023-01-12T09:37:00Z</dcterms:created>
  <dcterms:modified xsi:type="dcterms:W3CDTF">2023-02-22T09:53:00Z</dcterms:modified>
</cp:coreProperties>
</file>