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6DC8" w14:textId="01E4968E" w:rsidR="00804175" w:rsidRPr="00CF1517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F15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F1517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77777777" w:rsidR="007B20FA" w:rsidRPr="00CF1517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49BDF17" w14:textId="77777777" w:rsidR="00804175" w:rsidRPr="00CF1517" w:rsidRDefault="00804175" w:rsidP="00825D86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7ACA46F3" w14:textId="77777777" w:rsidR="00804175" w:rsidRPr="00CF1517" w:rsidRDefault="00804175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C023FD7" w14:textId="6E43D653" w:rsidR="00DD3420" w:rsidRPr="00DD3420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นโยบาย</w:t>
      </w: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บัญชีที่สำคัญ</w:t>
      </w:r>
      <w:r w:rsidRPr="00DD342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70F8499F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02D3E72" w14:textId="003A3B86" w:rsidR="00DD3420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50A4325" w14:textId="5C2C2AEA" w:rsidR="0089726D" w:rsidRPr="00CF1517" w:rsidRDefault="0089726D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62C13B42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2A0B3463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สินทรัพย์ชีวภาพ</w:t>
      </w:r>
    </w:p>
    <w:p w14:paraId="0AE580ED" w14:textId="0224D2FC" w:rsidR="00DD3420" w:rsidRPr="0089726D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เงินทดรองจ่ายให้แก่เกษตรกร</w:t>
      </w:r>
    </w:p>
    <w:p w14:paraId="59BEB329" w14:textId="746219F9" w:rsidR="0089726D" w:rsidRPr="0089726D" w:rsidRDefault="0089726D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218FB81A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196732C" w14:textId="3A13B053" w:rsidR="00DD3420" w:rsidRPr="00F7703E" w:rsidRDefault="00DD3420" w:rsidP="00DD3420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703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103A8" w:rsidRPr="00F7703E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บริษัทร่วมและการร่วมค้า</w:t>
      </w:r>
    </w:p>
    <w:p w14:paraId="0EA5DAE5" w14:textId="77777777" w:rsidR="00DD3420" w:rsidRPr="00F7703E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7703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DEEB071" w14:textId="27101435" w:rsidR="00DD3420" w:rsidRPr="00F7703E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7703E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5F68876" w14:textId="77777777" w:rsidR="00DD3420" w:rsidRPr="00F7703E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7703E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DDDD6C8" w14:textId="24C13138" w:rsidR="00DD3420" w:rsidRPr="00F7703E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7703E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2858E2C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8AC0DD1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0B9AF0FB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6684AF2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7EBD0FDB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6164835" w14:textId="4AED9607" w:rsidR="00DD3420" w:rsidRPr="00CF1517" w:rsidRDefault="00DD3420" w:rsidP="00DD3420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A412D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0033ED23" w14:textId="282AE765" w:rsidR="00C100BE" w:rsidRPr="00CF1517" w:rsidRDefault="00DD3420" w:rsidP="00C100BE">
      <w:pPr>
        <w:pStyle w:val="index"/>
        <w:numPr>
          <w:ilvl w:val="0"/>
          <w:numId w:val="2"/>
        </w:numPr>
        <w:tabs>
          <w:tab w:val="clear" w:pos="3164"/>
          <w:tab w:val="num" w:pos="1260"/>
        </w:tabs>
        <w:spacing w:after="0" w:line="240" w:lineRule="atLeas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D3420">
        <w:rPr>
          <w:rFonts w:asciiTheme="majorBidi" w:hAnsiTheme="majorBidi" w:cstheme="majorBidi"/>
          <w:sz w:val="30"/>
          <w:szCs w:val="30"/>
        </w:rPr>
        <w:tab/>
      </w:r>
      <w:r w:rsidRPr="00DD3420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669E685B" w14:textId="77777777" w:rsidR="00A27010" w:rsidRPr="00CF1517" w:rsidRDefault="00A27010" w:rsidP="0070275D">
      <w:pPr>
        <w:pStyle w:val="index"/>
        <w:tabs>
          <w:tab w:val="clear" w:pos="1134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8F699EA" w14:textId="70F85917" w:rsidR="00B33D27" w:rsidRPr="00CF1517" w:rsidRDefault="007109B0" w:rsidP="00B33D27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</w:rPr>
        <w:tab/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B6014" w14:textId="77777777" w:rsidR="00B33D27" w:rsidRPr="00CF1517" w:rsidRDefault="00B33D27" w:rsidP="00B33D27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97ED7C3" w14:textId="6865F5C1" w:rsidR="00E95B67" w:rsidRDefault="00E95B67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A91E407" w14:textId="528246C9" w:rsidR="00097B4C" w:rsidRPr="00CF1517" w:rsidRDefault="00097B4C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97B4C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62280537" w14:textId="77777777" w:rsidR="00EA5676" w:rsidRPr="00CF1517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345D03B8" w14:textId="77777777" w:rsidR="00EA5676" w:rsidRPr="00CF1517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80D2EB1" w14:textId="211B4F8D" w:rsidR="001751E0" w:rsidRPr="0058173F" w:rsidRDefault="00E872DD" w:rsidP="0058173F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EA5676" w:rsidRPr="00CF1517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53A40826" w14:textId="77777777" w:rsidR="001751E0" w:rsidRPr="00CF1517" w:rsidRDefault="001751E0" w:rsidP="001751E0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129BAF4" w14:textId="4E8D71CF" w:rsidR="00D65FF0" w:rsidRPr="00F62677" w:rsidRDefault="00D65FF0" w:rsidP="00004E7B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40A8E5B0" w14:textId="77777777" w:rsidR="00804175" w:rsidRPr="00CF1517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</w:rPr>
        <w:br w:type="page"/>
      </w:r>
      <w:r w:rsidR="00804175" w:rsidRPr="00CF15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A806AB4" w14:textId="77777777" w:rsidR="00804175" w:rsidRPr="00CF1517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42D9346A" w:rsidR="00804175" w:rsidRPr="00CF1517" w:rsidRDefault="00904A63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E4306F" w:rsidRPr="00CF1517">
        <w:rPr>
          <w:rFonts w:ascii="Angsana New" w:hAnsi="Angsana New" w:cs="Angsana New"/>
          <w:sz w:val="30"/>
          <w:szCs w:val="30"/>
          <w:cs/>
        </w:rPr>
        <w:t>ได้อนุมัติให้ออกงบการเงิน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>นี้</w:t>
      </w:r>
      <w:r w:rsidR="00E4306F" w:rsidRPr="00CF151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22</w:t>
      </w:r>
      <w:r w:rsidR="00AE78AC">
        <w:rPr>
          <w:rFonts w:ascii="Angsana New" w:hAnsi="Angsana New" w:cs="Angsana New"/>
          <w:sz w:val="30"/>
          <w:szCs w:val="30"/>
        </w:rPr>
        <w:t xml:space="preserve"> </w:t>
      </w:r>
      <w:r w:rsidR="00FB1AF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418B0" w:rsidRPr="00C418B0">
        <w:rPr>
          <w:rFonts w:ascii="Angsana New" w:hAnsi="Angsana New" w:cs="Angsana New"/>
          <w:sz w:val="30"/>
          <w:szCs w:val="30"/>
        </w:rPr>
        <w:t>256</w:t>
      </w:r>
      <w:r w:rsidR="00C418B0" w:rsidRPr="00C418B0">
        <w:rPr>
          <w:rFonts w:ascii="Angsana New" w:hAnsi="Angsana New" w:cs="Angsana New" w:hint="cs"/>
          <w:sz w:val="30"/>
          <w:szCs w:val="30"/>
        </w:rPr>
        <w:t>6</w:t>
      </w:r>
    </w:p>
    <w:p w14:paraId="22AFE43B" w14:textId="77777777" w:rsidR="002D6F2B" w:rsidRPr="00CF1517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CF1517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CF1517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684B054" w14:textId="2100056C" w:rsidR="00804175" w:rsidRPr="00CF1517" w:rsidRDefault="00804175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24869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="00EC09F8" w:rsidRPr="00724869">
        <w:rPr>
          <w:rFonts w:ascii="Angsana New" w:hAnsi="Angsana New" w:cs="Angsana New"/>
          <w:spacing w:val="6"/>
          <w:sz w:val="30"/>
          <w:szCs w:val="30"/>
          <w:cs/>
        </w:rPr>
        <w:t xml:space="preserve"> ไทยฟู้ดส์ กรุ๊ป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(มหาชน)  </w:t>
      </w:r>
      <w:r w:rsidRPr="00724869">
        <w:rPr>
          <w:rFonts w:ascii="Angsana New" w:hAnsi="Angsana New" w:cs="Angsana New"/>
          <w:spacing w:val="6"/>
          <w:sz w:val="30"/>
          <w:szCs w:val="30"/>
        </w:rPr>
        <w:t>“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724869">
        <w:rPr>
          <w:rFonts w:ascii="Angsana New" w:hAnsi="Angsana New" w:cs="Angsana New"/>
          <w:spacing w:val="6"/>
          <w:sz w:val="30"/>
          <w:szCs w:val="30"/>
        </w:rPr>
        <w:t>”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 xml:space="preserve">  เป็นนิติบุคคลที่จัดตั้งขึ้นในประเทศไทย</w:t>
      </w:r>
      <w:r w:rsidR="00613457" w:rsidRPr="00724869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>และ</w:t>
      </w:r>
      <w:r w:rsidR="00E45CCE" w:rsidRPr="00724869">
        <w:rPr>
          <w:rFonts w:asciiTheme="majorBidi" w:hAnsiTheme="majorBidi" w:cstheme="majorBidi"/>
          <w:spacing w:val="6"/>
          <w:sz w:val="30"/>
          <w:szCs w:val="30"/>
          <w:cs/>
        </w:rPr>
        <w:t>จดทะเบียนกับตลาด</w:t>
      </w:r>
      <w:r w:rsidR="00E45CCE" w:rsidRPr="00CF1517">
        <w:rPr>
          <w:rFonts w:asciiTheme="majorBidi" w:hAnsiTheme="majorBidi" w:cstheme="majorBidi"/>
          <w:spacing w:val="-6"/>
          <w:sz w:val="30"/>
          <w:szCs w:val="30"/>
          <w:cs/>
        </w:rPr>
        <w:t>หลักทรัพย์</w:t>
      </w:r>
      <w:r w:rsidR="00E45CCE" w:rsidRPr="00CF1517">
        <w:rPr>
          <w:rFonts w:asciiTheme="majorBidi" w:hAnsiTheme="majorBidi" w:cstheme="majorBidi"/>
          <w:sz w:val="30"/>
          <w:szCs w:val="30"/>
          <w:cs/>
        </w:rPr>
        <w:t>แห่งประเทศไทย</w:t>
      </w:r>
      <w:r w:rsidR="00E45CCE" w:rsidRPr="00CF151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8</w:t>
      </w:r>
      <w:r w:rsidR="00E45CCE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45CCE" w:rsidRPr="00CF151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C418B0" w:rsidRPr="00C418B0">
        <w:rPr>
          <w:rFonts w:ascii="Angsana New" w:hAnsi="Angsana New" w:cs="Angsana New"/>
          <w:sz w:val="30"/>
          <w:szCs w:val="30"/>
        </w:rPr>
        <w:t>2558</w:t>
      </w:r>
      <w:r w:rsidR="00E45CCE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45CCE" w:rsidRPr="00CF1517">
        <w:rPr>
          <w:rFonts w:ascii="Angsana New" w:hAnsi="Angsana New" w:cs="Angsana New" w:hint="cs"/>
          <w:sz w:val="30"/>
          <w:szCs w:val="30"/>
          <w:cs/>
        </w:rPr>
        <w:t>โดย</w:t>
      </w:r>
      <w:r w:rsidRPr="00CF1517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ED348A" w:rsidRPr="00CF1517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1010</w:t>
      </w:r>
      <w:r w:rsidR="00EC09F8"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701A" w:rsidRPr="00CF15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     </w:t>
      </w:r>
      <w:r w:rsidR="00EC09F8"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อาคารชินวัตรทาวเวอร์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3</w:t>
      </w:r>
      <w:r w:rsidR="00EC09F8"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C09F8"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12</w:t>
      </w:r>
      <w:r w:rsidR="00EC09F8"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 ถนนวิภาวดีรังสิต แขวงจตุจักร เขตจตุจักร</w:t>
      </w:r>
      <w:r w:rsidR="00EC09F8" w:rsidRPr="00CF1517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  <w:r w:rsidR="007947AE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10900</w:t>
      </w:r>
      <w:r w:rsidR="00D40162">
        <w:rPr>
          <w:rFonts w:ascii="Angsana New" w:hAnsi="Angsana New" w:cs="Angsana New"/>
          <w:sz w:val="30"/>
          <w:szCs w:val="30"/>
        </w:rPr>
        <w:t xml:space="preserve"> </w:t>
      </w:r>
      <w:r w:rsidR="007947AE" w:rsidRPr="00CF1517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3B6D6586" w14:textId="77777777" w:rsidR="00804175" w:rsidRPr="00CF1517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EDCABCE" w14:textId="2136893E" w:rsidR="00804175" w:rsidRPr="00692629" w:rsidRDefault="00804175" w:rsidP="00613B4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</w:pPr>
      <w:r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ผู้ถือหุ้นรายใหญ่ในระห</w:t>
      </w:r>
      <w:r w:rsidR="00E24956"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ว่างปี</w:t>
      </w:r>
      <w:r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ได้แก่ บริษัท </w:t>
      </w:r>
      <w:r w:rsidR="0045641B"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นิวสตาร์ วิคเตอร์</w:t>
      </w:r>
      <w:r w:rsidRPr="0039459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จำกัด (</w:t>
      </w:r>
      <w:r w:rsidR="006C7650"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จัดตั้งในประเทศไทย</w:t>
      </w:r>
      <w:r w:rsidRPr="00394599">
        <w:rPr>
          <w:rFonts w:ascii="Angsana New" w:hAnsi="Angsana New" w:cs="Angsana New"/>
          <w:spacing w:val="-6"/>
          <w:sz w:val="30"/>
          <w:szCs w:val="30"/>
          <w:lang w:bidi="th-TH"/>
        </w:rPr>
        <w:t>)</w:t>
      </w:r>
      <w:r w:rsidR="00DF13C2" w:rsidRPr="0039459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, </w:t>
      </w:r>
      <w:r w:rsidRPr="0039459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416DE2" w:rsidRPr="00394599">
        <w:rPr>
          <w:rFonts w:ascii="Angsana New" w:hAnsi="Angsana New" w:cs="Angsana New"/>
          <w:spacing w:val="-6"/>
          <w:sz w:val="30"/>
          <w:szCs w:val="30"/>
          <w:lang w:val="en-US" w:bidi="th-TH"/>
        </w:rPr>
        <w:t>BNP PARIBAS</w:t>
      </w:r>
      <w:r w:rsidR="008F54A1" w:rsidRPr="0039459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="00416DE2" w:rsidRPr="00394599">
        <w:rPr>
          <w:rFonts w:ascii="Angsana New" w:hAnsi="Angsana New" w:cs="Angsana New"/>
          <w:spacing w:val="-6"/>
          <w:sz w:val="30"/>
          <w:szCs w:val="30"/>
          <w:lang w:val="en-US" w:bidi="th-TH"/>
        </w:rPr>
        <w:t>HONG KONG BRANCH</w:t>
      </w:r>
      <w:r w:rsidR="00687C69" w:rsidRPr="0039459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(</w:t>
      </w:r>
      <w:r w:rsidR="00687C69" w:rsidRPr="00394599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จัดตั้งใน</w:t>
      </w:r>
      <w:r w:rsidR="00DF13C2" w:rsidRPr="00394599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เขตบริหารพิเศษ</w:t>
      </w:r>
      <w:r w:rsidR="00416DE2" w:rsidRPr="00394599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ฮ่องกง</w:t>
      </w:r>
      <w:r w:rsidR="00DF13C2" w:rsidRPr="00394599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แห่งสาธารณรัฐประชาชนจีน</w:t>
      </w:r>
      <w:r w:rsidR="00687C69" w:rsidRPr="0039459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) </w:t>
      </w:r>
      <w:r w:rsidR="00151687"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="00EA7235"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687C69" w:rsidRPr="0039459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นายวินัย เตียวสมบูรณ์กิจ</w:t>
      </w:r>
      <w:r w:rsidR="008F54A1" w:rsidRPr="0039459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6C7650" w:rsidRPr="00394599">
        <w:rPr>
          <w:rFonts w:ascii="Angsana New" w:hAnsi="Angsana New" w:cs="Angsana New"/>
          <w:sz w:val="30"/>
          <w:szCs w:val="30"/>
          <w:cs/>
          <w:lang w:bidi="th-TH"/>
        </w:rPr>
        <w:t>ซึ่งถือหุ้นของบริษัทในอัตราร้อยละ</w:t>
      </w:r>
      <w:r w:rsidR="00000696" w:rsidRPr="0039459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42597" w:rsidRPr="005A3AEB">
        <w:rPr>
          <w:rFonts w:ascii="Angsana New" w:hAnsi="Angsana New" w:cs="Angsana New"/>
          <w:sz w:val="30"/>
          <w:szCs w:val="30"/>
          <w:lang w:val="en-US" w:bidi="th-TH"/>
        </w:rPr>
        <w:t xml:space="preserve">31.27 </w:t>
      </w:r>
      <w:r w:rsidR="00000696" w:rsidRPr="005A3AEB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="00000696" w:rsidRPr="005A3AE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418B0" w:rsidRPr="005A3AEB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="00394599" w:rsidRPr="005A3AEB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418B0" w:rsidRPr="005A3AEB"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="00334AAB" w:rsidRPr="005A3AE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5A3AEB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000696" w:rsidRPr="005A3AEB">
        <w:rPr>
          <w:rFonts w:ascii="Angsana New" w:hAnsi="Angsana New" w:cs="Angsana New"/>
          <w:sz w:val="30"/>
          <w:szCs w:val="30"/>
          <w:cs/>
          <w:lang w:bidi="th-TH"/>
        </w:rPr>
        <w:t>ร้อยละ</w:t>
      </w:r>
      <w:r w:rsidR="00000696" w:rsidRPr="005A3AE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42597" w:rsidRPr="005A3AEB">
        <w:rPr>
          <w:rFonts w:ascii="Angsana New" w:hAnsi="Angsana New" w:cs="Angsana New"/>
          <w:sz w:val="30"/>
          <w:szCs w:val="30"/>
          <w:lang w:val="en-US" w:bidi="th-TH"/>
        </w:rPr>
        <w:t>18.10</w:t>
      </w:r>
      <w:r w:rsidR="00687C69" w:rsidRPr="0039459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394599">
        <w:rPr>
          <w:rFonts w:ascii="Angsana New" w:hAnsi="Angsana New" w:cs="Angsana New"/>
          <w:sz w:val="30"/>
          <w:szCs w:val="30"/>
          <w:cs/>
          <w:lang w:val="en-US" w:bidi="th-TH"/>
        </w:rPr>
        <w:t>ตามลำดับ</w:t>
      </w:r>
      <w:r w:rsidR="0080010F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</w:p>
    <w:p w14:paraId="22B7EDC8" w14:textId="77777777" w:rsidR="00804175" w:rsidRPr="00CF1517" w:rsidRDefault="00804175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76B1F810" w:rsidR="007947AE" w:rsidRPr="00A24BBB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</w:t>
      </w:r>
      <w:r w:rsidR="00151687" w:rsidRPr="00CF151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F1517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F1517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F1517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F1517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F1517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F1517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13457" w:rsidRPr="00CF1517">
        <w:rPr>
          <w:rFonts w:ascii="Angsana New" w:hAnsi="Angsana New" w:cs="Angsana New" w:hint="cs"/>
          <w:sz w:val="30"/>
          <w:szCs w:val="30"/>
          <w:cs/>
        </w:rPr>
        <w:t>โดย</w:t>
      </w:r>
      <w:r w:rsidR="007947AE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รายละเอียดบริษัทย่อยของบริษัท ณ วันที่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31</w:t>
      </w:r>
      <w:r w:rsidR="00D4016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47AE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2565</w:t>
      </w:r>
      <w:r w:rsidR="00E91A05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1A05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2564</w:t>
      </w:r>
      <w:r w:rsidR="007947AE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947AE" w:rsidRPr="00A24BBB">
        <w:rPr>
          <w:rFonts w:ascii="Angsana New" w:hAnsi="Angsana New" w:cs="Angsana New"/>
          <w:sz w:val="30"/>
          <w:szCs w:val="30"/>
          <w:cs/>
        </w:rPr>
        <w:t>ได้เปิดเผยไว้แล้วในหมายเหตุประกอบงบการเงินข้อ</w:t>
      </w:r>
      <w:r w:rsidR="008D5DC1" w:rsidRPr="00A24BBB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11</w:t>
      </w:r>
      <w:r w:rsidR="00334AAB" w:rsidRPr="00A24BB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42CC33" w14:textId="77777777" w:rsidR="006D3EFC" w:rsidRPr="00CF1517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  <w:lang w:val="en-GB"/>
        </w:rPr>
      </w:pPr>
    </w:p>
    <w:p w14:paraId="03A0744F" w14:textId="77777777" w:rsidR="00804175" w:rsidRPr="00CF1517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78F4886D" w14:textId="77777777" w:rsidR="00804175" w:rsidRPr="00CF1517" w:rsidRDefault="00804175" w:rsidP="00A41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822C7FD" w14:textId="19800254" w:rsidR="00CB77C2" w:rsidRDefault="008D5DC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78EF" w:rsidRPr="00CF1517">
        <w:rPr>
          <w:rFonts w:ascii="Angsana New" w:hAnsi="Angsana New" w:cs="Angsana New"/>
          <w:sz w:val="30"/>
          <w:szCs w:val="30"/>
          <w:cs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CB77C2"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E409D">
        <w:rPr>
          <w:rFonts w:ascii="Angsana New" w:hAnsi="Angsana New" w:cs="Angsana New"/>
          <w:sz w:val="30"/>
          <w:szCs w:val="30"/>
          <w:cs/>
        </w:rPr>
        <w:br/>
      </w:r>
      <w:r w:rsidR="000E409D" w:rsidRPr="000E409D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E409D" w:rsidRPr="000E409D">
        <w:rPr>
          <w:rFonts w:ascii="Angsana New" w:hAnsi="Angsana New" w:cs="Angsana New"/>
          <w:sz w:val="30"/>
          <w:szCs w:val="30"/>
          <w:cs/>
        </w:rPr>
        <w:t xml:space="preserve"> </w:t>
      </w:r>
      <w:r w:rsidR="00C103A8" w:rsidRPr="00F7703E">
        <w:rPr>
          <w:rFonts w:ascii="Angsana New" w:hAnsi="Angsana New" w:cs="Angsana New"/>
          <w:sz w:val="30"/>
          <w:szCs w:val="30"/>
          <w:cs/>
        </w:rPr>
        <w:t>นโยบายการบัญชีที่เปิดเผยในหมาย</w:t>
      </w:r>
      <w:r w:rsidR="00C103A8" w:rsidRPr="00D31647">
        <w:rPr>
          <w:rFonts w:ascii="Angsana New" w:hAnsi="Angsana New" w:cs="Angsana New"/>
          <w:sz w:val="30"/>
          <w:szCs w:val="30"/>
          <w:cs/>
        </w:rPr>
        <w:t>เหตุ</w:t>
      </w:r>
      <w:r w:rsidR="000B67BE">
        <w:rPr>
          <w:rFonts w:ascii="Angsana New" w:hAnsi="Angsana New" w:cs="Angsana New" w:hint="cs"/>
          <w:sz w:val="30"/>
          <w:szCs w:val="30"/>
          <w:cs/>
        </w:rPr>
        <w:t>ข้อ</w:t>
      </w:r>
      <w:r w:rsidR="00D31647" w:rsidRPr="00D31647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="00D31647" w:rsidRPr="00D31647">
        <w:rPr>
          <w:rFonts w:ascii="Angsana New" w:hAnsi="Angsana New" w:cs="Angsana New"/>
          <w:sz w:val="30"/>
          <w:szCs w:val="30"/>
        </w:rPr>
        <w:t xml:space="preserve"> </w:t>
      </w:r>
      <w:r w:rsidR="00C103A8" w:rsidRPr="00D31647">
        <w:rPr>
          <w:rFonts w:ascii="Angsana New" w:hAnsi="Angsana New" w:cs="Angsana New"/>
          <w:sz w:val="30"/>
          <w:szCs w:val="30"/>
          <w:cs/>
        </w:rPr>
        <w:t>ได้ถือ</w:t>
      </w:r>
      <w:r w:rsidR="00C103A8" w:rsidRPr="00C103A8">
        <w:rPr>
          <w:rFonts w:ascii="Angsana New" w:hAnsi="Angsana New" w:cs="Angsana New"/>
          <w:sz w:val="30"/>
          <w:szCs w:val="30"/>
          <w:cs/>
        </w:rPr>
        <w:t>ปฏิบัติโดยสม่ำเสมอสำหรับงบการเงินทุกรอบระยะเวลาที่รายงาน</w:t>
      </w:r>
    </w:p>
    <w:p w14:paraId="00187783" w14:textId="45AD98AF" w:rsidR="00047695" w:rsidRDefault="00047695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13D797" w14:textId="77777777" w:rsidR="0058173F" w:rsidRDefault="0058173F" w:rsidP="00581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47695">
        <w:rPr>
          <w:rFonts w:asciiTheme="majorBidi" w:hAnsiTheme="majorBidi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0476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7695">
        <w:rPr>
          <w:rFonts w:asciiTheme="majorBidi" w:hAnsiTheme="majorBidi" w:cs="Angsana New" w:hint="cs"/>
          <w:sz w:val="30"/>
          <w:szCs w:val="30"/>
          <w:cs/>
        </w:rPr>
        <w:t>กลุ่มบริษ</w:t>
      </w:r>
      <w:r>
        <w:rPr>
          <w:rFonts w:asciiTheme="majorBidi" w:hAnsiTheme="majorBidi" w:cs="Angsana New" w:hint="cs"/>
          <w:sz w:val="30"/>
          <w:szCs w:val="30"/>
          <w:cs/>
        </w:rPr>
        <w:t>ัท</w:t>
      </w:r>
      <w:r w:rsidRPr="00047695">
        <w:rPr>
          <w:rFonts w:asciiTheme="majorBidi" w:hAnsiTheme="majorBidi" w:cs="Angsana New" w:hint="cs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0476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7695">
        <w:rPr>
          <w:rFonts w:asciiTheme="majorBidi" w:hAnsiTheme="majorBidi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</w:t>
      </w:r>
      <w:r>
        <w:rPr>
          <w:rFonts w:asciiTheme="majorBidi" w:hAnsiTheme="majorBidi" w:cs="Angsana New" w:hint="cs"/>
          <w:sz w:val="30"/>
          <w:szCs w:val="30"/>
          <w:cs/>
        </w:rPr>
        <w:t>ิ</w:t>
      </w:r>
    </w:p>
    <w:p w14:paraId="3BE952A2" w14:textId="77777777" w:rsidR="0058173F" w:rsidRDefault="0058173F" w:rsidP="0004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8B31F8D" w14:textId="77777777" w:rsidR="00D40162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45B83E1" w14:textId="699588EF" w:rsidR="00F53849" w:rsidRDefault="000E409D" w:rsidP="0004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E409D">
        <w:rPr>
          <w:rFonts w:asciiTheme="majorBidi" w:hAnsiTheme="majorBidi" w:cs="Angsana New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รวมกันเรียกว่า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"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")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และส่วนได้เสียของกลุ่มบริษัทใน</w:t>
      </w:r>
      <w:r w:rsidR="00D31647">
        <w:rPr>
          <w:rFonts w:asciiTheme="majorBidi" w:hAnsiTheme="majorBidi" w:cs="Angsana New" w:hint="cs"/>
          <w:sz w:val="30"/>
          <w:szCs w:val="30"/>
          <w:cs/>
        </w:rPr>
        <w:t>บริษัทร่วมและ</w:t>
      </w:r>
      <w:r w:rsidR="00073815"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C103A8" w:rsidRPr="00F7703E">
        <w:rPr>
          <w:rFonts w:ascii="Angsana New" w:hAnsi="Angsana New" w:cs="Angsana New"/>
          <w:sz w:val="30"/>
          <w:szCs w:val="30"/>
          <w:cs/>
        </w:rPr>
        <w:t>ซึ่งเปิดเผยในหมายเหตุแต่ละข้อ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จะได้รับการทบทวนอย่างต่อเนื่อง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4AF647A" w14:textId="77777777" w:rsidR="0068563D" w:rsidRDefault="0068563D" w:rsidP="00501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56CA808" w14:textId="31E598DA" w:rsidR="00B27BE8" w:rsidRPr="00CF1517" w:rsidRDefault="00B27BE8" w:rsidP="004D37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 w:hint="cs"/>
          <w:sz w:val="30"/>
          <w:szCs w:val="30"/>
          <w:u w:val="none"/>
          <w:cs/>
        </w:rPr>
        <w:t>นโยบายการบัญชีที่สำคัญ</w:t>
      </w:r>
    </w:p>
    <w:p w14:paraId="69F4BA7F" w14:textId="77777777" w:rsidR="00D851AB" w:rsidRPr="00D40162" w:rsidRDefault="00D851AB" w:rsidP="00537CD0">
      <w:pPr>
        <w:pStyle w:val="AccPolicyalternative"/>
        <w:rPr>
          <w:b w:val="0"/>
          <w:bCs/>
        </w:rPr>
      </w:pPr>
    </w:p>
    <w:p w14:paraId="6CA38B0D" w14:textId="77777777" w:rsidR="00B27BE8" w:rsidRPr="00CF1517" w:rsidRDefault="00B27BE8" w:rsidP="00B9548F">
      <w:pPr>
        <w:pStyle w:val="Heading8"/>
        <w:numPr>
          <w:ilvl w:val="1"/>
          <w:numId w:val="7"/>
        </w:numPr>
        <w:ind w:right="63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F151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91A67A9" w14:textId="77777777" w:rsidR="00F34619" w:rsidRPr="00CF1517" w:rsidRDefault="00F34619" w:rsidP="00F3461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50794A3" w14:textId="116E2010" w:rsidR="00B27BE8" w:rsidRPr="00CF1517" w:rsidRDefault="00B27BE8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F1517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รวมประกอบด้วยงบการ</w:t>
      </w:r>
      <w:r w:rsidRPr="00CF1517">
        <w:rPr>
          <w:rFonts w:ascii="Angsana New" w:hAnsi="Angsana New" w:cs="Angsana New"/>
          <w:sz w:val="30"/>
          <w:szCs w:val="30"/>
          <w:cs/>
        </w:rPr>
        <w:t>เงินของบริษัท</w:t>
      </w:r>
      <w:r w:rsidR="000D0D81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CF1517">
        <w:rPr>
          <w:rFonts w:ascii="Angsana New" w:hAnsi="Angsana New" w:cs="Angsana New"/>
          <w:sz w:val="30"/>
          <w:szCs w:val="30"/>
        </w:rPr>
        <w:t>“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F1517">
        <w:rPr>
          <w:rFonts w:ascii="Angsana New" w:hAnsi="Angsana New" w:cs="Angsana New"/>
          <w:sz w:val="30"/>
          <w:szCs w:val="30"/>
        </w:rPr>
        <w:t>”</w:t>
      </w:r>
      <w:r w:rsidRPr="00CF1517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</w:t>
      </w:r>
      <w:r w:rsidR="00D31647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การร่วมค้า</w:t>
      </w:r>
    </w:p>
    <w:p w14:paraId="6EDE0DAC" w14:textId="01C92D7A" w:rsidR="00871FD1" w:rsidRDefault="00871FD1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60DD4EC0" w14:textId="5E7333E1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</w:t>
      </w:r>
      <w:r w:rsidR="000D0D81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25230088" w14:textId="77777777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72950A93" w14:textId="77887525" w:rsidR="00E63BCF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วันที่ซื้อธุรกิจ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90313C3" w14:textId="77777777" w:rsidR="00D31647" w:rsidRDefault="00D31647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70C963D9" w14:textId="4417C248" w:rsidR="00073815" w:rsidRDefault="00D31647" w:rsidP="00BC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31647">
        <w:rPr>
          <w:rFonts w:ascii="Angsana New" w:hAnsi="Angsana New" w:cs="Angsana New" w:hint="cs"/>
          <w:sz w:val="30"/>
          <w:szCs w:val="30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D3164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73815"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การร่วมค้าเป็นการร่วมการงานที่กลุ่มบริษัทมีการควบคุมร่วมในการงานนั้น</w:t>
      </w:r>
      <w:r w:rsidR="00073815"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73815"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="00073815"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6A2D87D4" w14:textId="77777777" w:rsidR="00D40162" w:rsidRPr="00BC07F6" w:rsidRDefault="00D40162" w:rsidP="000F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0741978D" w14:textId="3FB62B44" w:rsidR="0068563D" w:rsidRDefault="00073815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กลุ่มบริษัทรับรู้เงินลงทุนใน</w:t>
      </w:r>
      <w:r w:rsidR="00D31647">
        <w:rPr>
          <w:rFonts w:ascii="Angsana New" w:hAnsi="Angsana New" w:cs="Angsana New" w:hint="cs"/>
          <w:sz w:val="30"/>
          <w:szCs w:val="30"/>
          <w:cs/>
          <w:lang w:val="th-TH"/>
        </w:rPr>
        <w:t>บริษัทร่วมและ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การร่วมค้าในงบการเงินรวมด้วยวิธีส่วนได้เสีย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ภายหลังการรับรู้รายการเริ่มแรก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เงินปันผลรับ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จะถูกบันทึกในงบการเงินรวมจนถึงวันที่ความมี</w:t>
      </w:r>
      <w:r w:rsidR="00D31647">
        <w:rPr>
          <w:rFonts w:ascii="Angsana New" w:hAnsi="Angsana New" w:cs="Angsana New" w:hint="cs"/>
          <w:sz w:val="30"/>
          <w:szCs w:val="30"/>
          <w:cs/>
          <w:lang w:val="th-TH"/>
        </w:rPr>
        <w:t>อิทธิพลอย่างมีนัยสำคัญหรือ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การควบคุมร่วมสิ้นสุดล</w:t>
      </w:r>
      <w:r w:rsidR="006006F7">
        <w:rPr>
          <w:rFonts w:ascii="Angsana New" w:hAnsi="Angsana New" w:cs="Angsana New" w:hint="cs"/>
          <w:sz w:val="30"/>
          <w:szCs w:val="30"/>
          <w:cs/>
          <w:lang w:val="th-TH"/>
        </w:rPr>
        <w:t>ง</w:t>
      </w:r>
    </w:p>
    <w:p w14:paraId="448569CA" w14:textId="7A5FBD8F" w:rsidR="00073815" w:rsidRPr="00073815" w:rsidRDefault="00073815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รวมถึงรายได้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กำไรที่ยังไม่เกิดขึ้นจริงซึ่งเป็นผลมาจากรายการ</w:t>
      </w:r>
      <w:r w:rsidR="00D31647">
        <w:rPr>
          <w:rFonts w:ascii="Angsana New" w:hAnsi="Angsana New" w:cs="Angsana New" w:hint="cs"/>
          <w:sz w:val="30"/>
          <w:szCs w:val="30"/>
          <w:cs/>
          <w:lang w:val="th-TH"/>
        </w:rPr>
        <w:t>กับบริษัทร่วมและ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แต่เท่าที่เมื่อไม่มีหลักฐานการด้อยค่าเกิดขึ้น</w:t>
      </w:r>
    </w:p>
    <w:p w14:paraId="5697B124" w14:textId="77777777" w:rsidR="00073815" w:rsidRPr="00073815" w:rsidRDefault="00073815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7BF853B" w14:textId="77777777" w:rsidR="00871FD1" w:rsidRPr="00CF1517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9670B1D" w14:textId="77777777" w:rsidR="001A66E5" w:rsidRPr="00CF1517" w:rsidRDefault="001A66E5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2239D8" w14:textId="0CC7AE2F" w:rsidR="00871FD1" w:rsidRPr="00CF1517" w:rsidRDefault="00871FD1" w:rsidP="001A66E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510948">
        <w:rPr>
          <w:rFonts w:ascii="Angsana New" w:hAnsi="Angsana New" w:cs="Angsana New"/>
          <w:spacing w:val="4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</w:t>
      </w:r>
      <w:r w:rsidR="00073815">
        <w:rPr>
          <w:rFonts w:ascii="Angsana New" w:hAnsi="Angsana New" w:cs="Angsana New"/>
          <w:spacing w:val="4"/>
          <w:sz w:val="30"/>
          <w:szCs w:val="30"/>
          <w:cs/>
        </w:rPr>
        <w:br/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ผลผลิตได้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ทั้งนี้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52DC35F" w14:textId="77777777" w:rsidR="006E7E8C" w:rsidRPr="00CF1517" w:rsidRDefault="006E7E8C" w:rsidP="0007381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B4EC5" w14:textId="7ED0C1F7" w:rsidR="00871FD1" w:rsidRPr="00CF1517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D31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ซึ่งรวมถึงการรับรู้จำนวนส่วนได้เสียที่ไม่มีอำนาจควบคุมในผู้ถูกซื้อ </w:t>
      </w:r>
      <w:r w:rsidR="00C64AB0" w:rsidRPr="00C64AB0">
        <w:rPr>
          <w:rFonts w:ascii="Angsana New" w:hAnsi="Angsana New" w:cs="Angsana New" w:hint="cs"/>
          <w:sz w:val="30"/>
          <w:szCs w:val="30"/>
          <w:cs/>
        </w:rPr>
        <w:t>หักด้วยมูลค่ายุติธรรมสุทธิของสินทรัพย์</w:t>
      </w:r>
      <w:r w:rsidRPr="00CF1517">
        <w:rPr>
          <w:rFonts w:ascii="Angsana New" w:hAnsi="Angsana New" w:cs="Angsana New"/>
          <w:sz w:val="30"/>
          <w:szCs w:val="30"/>
          <w:cs/>
        </w:rPr>
        <w:t>ที่ระบุได้ที่ได้มาและหนี้สิน</w:t>
      </w:r>
      <w:r w:rsidR="00C64AB0">
        <w:rPr>
          <w:rFonts w:ascii="Angsana New" w:hAnsi="Angsana New" w:cs="Angsana New"/>
          <w:sz w:val="30"/>
          <w:szCs w:val="30"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AA9B34E" w14:textId="77777777" w:rsidR="00D851AB" w:rsidRPr="00CF1517" w:rsidRDefault="00D851AB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B50AC13" w14:textId="11DA6FB2" w:rsidR="00871FD1" w:rsidRPr="00CF1517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สิ่งตอบแทนที่โอนให้</w:t>
      </w:r>
      <w:r w:rsidR="00073815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สินทรัพย์ที่โอนไป หนี้สินที่กลุ่มบริษัทก่อขึ้นเพื่อจ่ายชำระให้แก่เจ้าของเดิม </w:t>
      </w:r>
      <w:r w:rsidR="00D31647">
        <w:rPr>
          <w:rFonts w:ascii="Angsana New" w:hAnsi="Angsana New" w:cs="Angsana New" w:hint="cs"/>
          <w:sz w:val="30"/>
          <w:szCs w:val="30"/>
          <w:cs/>
        </w:rPr>
        <w:t>หนี้สินที่อาจเกิดขึ้น</w:t>
      </w:r>
      <w:r w:rsidRPr="00CF1517">
        <w:rPr>
          <w:rFonts w:ascii="Angsana New" w:hAnsi="Angsana New" w:cs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</w:p>
    <w:p w14:paraId="20E62E98" w14:textId="77777777" w:rsidR="00871FD1" w:rsidRPr="00CF1517" w:rsidRDefault="00871FD1" w:rsidP="0007381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99640F4" w14:textId="428B54AB" w:rsidR="00871FD1" w:rsidRDefault="00871FD1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63C0DC4" w14:textId="78E91CC0" w:rsidR="0068563D" w:rsidRDefault="0068563D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8D3B15" w14:textId="508AE81C" w:rsidR="0077227C" w:rsidRPr="00692629" w:rsidRDefault="00871FD1" w:rsidP="00692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92629">
        <w:rPr>
          <w:rFonts w:ascii="Angsana New" w:hAnsi="Angsana New" w:cs="Angsana New"/>
          <w:spacing w:val="2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C8F24E2" w14:textId="1E306D82" w:rsidR="00EF64D7" w:rsidRDefault="00EF6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201EADD" w14:textId="77777777" w:rsidR="00D40162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DD41EC2" w14:textId="2801A41E" w:rsidR="006F4846" w:rsidRPr="00073815" w:rsidRDefault="006F4846" w:rsidP="00073815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CF1517">
        <w:rPr>
          <w:rFonts w:ascii="Angsana New" w:hAnsi="Angsana New" w:cs="Angsana New"/>
          <w:sz w:val="30"/>
          <w:szCs w:val="30"/>
          <w:cs/>
        </w:rPr>
        <w:t>บันทึก</w:t>
      </w:r>
      <w:r w:rsidRPr="00CF1517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CF1517">
        <w:rPr>
          <w:rFonts w:ascii="Angsana New" w:hAnsi="Angsana New" w:cs="Angsana New"/>
          <w:sz w:val="30"/>
          <w:szCs w:val="30"/>
          <w:cs/>
        </w:rPr>
        <w:t>โดย</w:t>
      </w:r>
      <w:r w:rsidRPr="00CF1517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CF1517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CF1517">
        <w:rPr>
          <w:rFonts w:ascii="Angsana New" w:hAnsi="Angsana New" w:cs="Angsana New" w:hint="cs"/>
          <w:sz w:val="30"/>
          <w:szCs w:val="30"/>
          <w:cs/>
        </w:rPr>
        <w:t>ได้เสีย โดยรับรู้สิน</w:t>
      </w:r>
      <w:r w:rsidRPr="00CF1517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CF1517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CF1517">
        <w:rPr>
          <w:rFonts w:ascii="Angsana New" w:hAnsi="Angsana New" w:cs="Angsana New"/>
          <w:sz w:val="30"/>
          <w:szCs w:val="30"/>
          <w:cs/>
        </w:rPr>
        <w:t>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CF1517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CF1517">
        <w:rPr>
          <w:rFonts w:ascii="Angsana New" w:hAnsi="Angsana New" w:cs="Angsana New" w:hint="cs"/>
          <w:sz w:val="30"/>
          <w:szCs w:val="30"/>
          <w:cs/>
        </w:rPr>
        <w:t>ขอ</w:t>
      </w:r>
      <w:r w:rsidRPr="00CF1517">
        <w:rPr>
          <w:rFonts w:ascii="Angsana New" w:hAnsi="Angsana New" w:cs="Angsana New"/>
          <w:sz w:val="30"/>
          <w:szCs w:val="30"/>
          <w:cs/>
        </w:rPr>
        <w:t>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CF1517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CF1517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CF1517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CF1517">
        <w:rPr>
          <w:rFonts w:ascii="Angsana New" w:hAnsi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ณ</w:t>
      </w:r>
      <w:r w:rsidRPr="00CF1517">
        <w:rPr>
          <w:rFonts w:ascii="Angsana New" w:hAnsi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CF1517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CF1517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CF1517">
        <w:rPr>
          <w:rFonts w:ascii="Angsana New" w:hAnsi="Angsana New" w:cs="Angsana New"/>
          <w:sz w:val="30"/>
          <w:szCs w:val="30"/>
          <w:cs/>
        </w:rPr>
        <w:t>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CF1517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CF1517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CF1517">
        <w:rPr>
          <w:rFonts w:ascii="Angsana New" w:hAnsi="Angsana New" w:cs="Angsana New"/>
          <w:sz w:val="30"/>
          <w:szCs w:val="30"/>
          <w:cs/>
        </w:rPr>
        <w:t>รับ</w:t>
      </w:r>
      <w:r w:rsidRPr="00CF1517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CF1517">
        <w:rPr>
          <w:rFonts w:ascii="Angsana New" w:hAnsi="Angsana New" w:cs="Angsana New"/>
          <w:sz w:val="30"/>
          <w:szCs w:val="30"/>
          <w:cs/>
        </w:rPr>
        <w:t>ส่วน</w:t>
      </w:r>
      <w:r w:rsidRPr="00CF1517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CF1517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CF1517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CF1517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CF1517">
        <w:rPr>
          <w:rFonts w:ascii="Angsana New" w:hAnsi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CF151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F1517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="00073815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CF1517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F1517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CF1517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CF1517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CF1517">
        <w:rPr>
          <w:rFonts w:ascii="Angsana New" w:hAnsi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CF1517">
        <w:rPr>
          <w:rFonts w:ascii="Angsana New" w:hAnsi="Angsana New" w:cs="Angsana New"/>
          <w:sz w:val="30"/>
          <w:szCs w:val="30"/>
          <w:cs/>
        </w:rPr>
        <w:t>จะรวม</w:t>
      </w:r>
      <w:r w:rsidRPr="00CF1517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CF1517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CF1517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CF1517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CF1517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CF1517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CF151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F1517">
        <w:rPr>
          <w:rFonts w:ascii="Angsana New" w:hAnsi="Angsana New" w:cs="Angsana New"/>
          <w:sz w:val="30"/>
          <w:szCs w:val="30"/>
          <w:cs/>
        </w:rPr>
        <w:t>วัน</w:t>
      </w:r>
      <w:r w:rsidRPr="00CF1517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CF1517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CF1517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CF1517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CF1517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CF1517">
        <w:rPr>
          <w:rFonts w:ascii="Angsana New" w:hAnsi="Angsana New" w:cs="Angsana New"/>
          <w:sz w:val="30"/>
          <w:szCs w:val="30"/>
          <w:cs/>
        </w:rPr>
        <w:t>แต่</w:t>
      </w:r>
      <w:r w:rsidRPr="00CF1517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CF1517">
        <w:rPr>
          <w:rFonts w:ascii="Angsana New" w:hAnsi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จนถึง</w:t>
      </w:r>
      <w:r w:rsidRPr="00CF1517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CF1517">
        <w:rPr>
          <w:rFonts w:ascii="Angsana New" w:hAnsi="Angsana New" w:cs="Angsana New"/>
          <w:sz w:val="30"/>
          <w:szCs w:val="30"/>
          <w:cs/>
        </w:rPr>
        <w:t>ควบคุม</w:t>
      </w:r>
      <w:r w:rsidRPr="00CF1517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CF1517">
        <w:rPr>
          <w:rFonts w:ascii="Angsana New" w:hAnsi="Angsana New" w:cs="Angsana New"/>
          <w:sz w:val="30"/>
          <w:szCs w:val="30"/>
          <w:cs/>
        </w:rPr>
        <w:t>สุด</w:t>
      </w:r>
    </w:p>
    <w:p w14:paraId="6DACAC2D" w14:textId="77777777" w:rsidR="00D851AB" w:rsidRPr="00D40162" w:rsidRDefault="00D851AB" w:rsidP="00B27BE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sz w:val="28"/>
          <w:szCs w:val="28"/>
        </w:rPr>
      </w:pPr>
    </w:p>
    <w:p w14:paraId="696B50AF" w14:textId="5AC5C8F6" w:rsidR="00510948" w:rsidRPr="00510948" w:rsidRDefault="00510948" w:rsidP="00510948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1094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510948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ในบริษัท</w:t>
      </w:r>
      <w:r w:rsidRPr="00510948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ย่อย</w:t>
      </w:r>
    </w:p>
    <w:p w14:paraId="55032762" w14:textId="77777777" w:rsidR="00510948" w:rsidRPr="00D40162" w:rsidRDefault="00510948" w:rsidP="0051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50FB15" w14:textId="579B2157" w:rsidR="00C64AB0" w:rsidRDefault="00510948" w:rsidP="0051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BA2816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เงินลงทุนในบริษัท</w:t>
      </w:r>
      <w:r w:rsidRPr="00BA2816">
        <w:rPr>
          <w:rFonts w:asciiTheme="majorBidi" w:hAnsiTheme="majorBidi" w:cstheme="majorBidi" w:hint="cs"/>
          <w:spacing w:val="4"/>
          <w:sz w:val="30"/>
          <w:szCs w:val="30"/>
          <w:cs/>
        </w:rPr>
        <w:t>ย่อย</w:t>
      </w:r>
      <w:r w:rsidR="00C707CF">
        <w:rPr>
          <w:rFonts w:asciiTheme="majorBidi" w:hAnsiTheme="majorBidi" w:cstheme="majorBidi" w:hint="cs"/>
          <w:spacing w:val="4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BA281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64AB0" w:rsidRPr="00C64AB0">
        <w:rPr>
          <w:rFonts w:asciiTheme="majorBidi" w:hAnsiTheme="majorBidi" w:cs="Angsana New" w:hint="cs"/>
          <w:spacing w:val="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64AB0" w:rsidRPr="00C64AB0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C64AB0">
        <w:rPr>
          <w:rFonts w:asciiTheme="majorBidi" w:hAnsiTheme="majorBidi" w:cs="Angsana New" w:hint="cs"/>
          <w:spacing w:val="4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C64AB0" w:rsidRPr="00C64AB0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C64AB0">
        <w:rPr>
          <w:rFonts w:asciiTheme="majorBidi" w:hAnsiTheme="majorBidi" w:cs="Angsana New" w:hint="cs"/>
          <w:spacing w:val="4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55771CB8" w14:textId="77777777" w:rsidR="00510948" w:rsidRPr="00D40162" w:rsidRDefault="00510948" w:rsidP="00C6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996C044" w14:textId="77777777" w:rsidR="00940AA3" w:rsidRPr="00CF1517" w:rsidRDefault="00B27BE8" w:rsidP="00B9548F">
      <w:pPr>
        <w:pStyle w:val="Heading8"/>
        <w:numPr>
          <w:ilvl w:val="1"/>
          <w:numId w:val="7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F1517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375ADC60" w14:textId="77777777" w:rsidR="00B27BE8" w:rsidRPr="00D40162" w:rsidRDefault="00B27BE8" w:rsidP="00940AA3">
      <w:pPr>
        <w:pStyle w:val="Heading8"/>
        <w:ind w:left="518"/>
        <w:jc w:val="both"/>
        <w:rPr>
          <w:rFonts w:ascii="Angsana New" w:eastAsia="EucrosiaUPCBold" w:hAnsi="Angsana New" w:cs="Angsana New"/>
          <w:b w:val="0"/>
          <w:bCs w:val="0"/>
          <w:sz w:val="28"/>
          <w:szCs w:val="28"/>
        </w:rPr>
      </w:pPr>
      <w:r w:rsidRPr="00CF1517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6656B60E" w14:textId="7A5D1327" w:rsidR="005D3993" w:rsidRDefault="005D3993" w:rsidP="005D399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5D3993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แปลงค่าเป็นสกุลเงินที่ใช้ในการดำเนินงาน</w:t>
      </w:r>
      <w:r w:rsidR="00E97C8C">
        <w:rPr>
          <w:rFonts w:ascii="Angsana New" w:hAnsi="Angsana New" w:cs="Angsana New" w:hint="cs"/>
          <w:sz w:val="30"/>
          <w:szCs w:val="30"/>
          <w:cs/>
        </w:rPr>
        <w:t>ของแต่ละบริษัท</w:t>
      </w:r>
      <w:r w:rsidR="001D11F5">
        <w:rPr>
          <w:rFonts w:ascii="Angsana New" w:hAnsi="Angsana New" w:cs="Angsana New" w:hint="cs"/>
          <w:sz w:val="30"/>
          <w:szCs w:val="30"/>
          <w:cs/>
        </w:rPr>
        <w:t>ในกลุ่มบริษัท</w:t>
      </w:r>
      <w:r w:rsidRPr="005D3993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แปลงค่าโดยใช้อัตราแลกเปลี่ยน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วันที่มีการวัดมูลค่ายุติธรรม</w:t>
      </w:r>
    </w:p>
    <w:p w14:paraId="6E0166B6" w14:textId="77777777" w:rsidR="005D3993" w:rsidRPr="00D40162" w:rsidRDefault="005D3993" w:rsidP="00940AA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8"/>
          <w:szCs w:val="28"/>
        </w:rPr>
      </w:pPr>
    </w:p>
    <w:p w14:paraId="1C9CD3F5" w14:textId="77777777" w:rsidR="008214A7" w:rsidRPr="00CF1517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77C0DA8" w14:textId="77777777" w:rsidR="008214A7" w:rsidRPr="00D40162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28"/>
          <w:szCs w:val="28"/>
          <w:cs/>
        </w:rPr>
      </w:pPr>
    </w:p>
    <w:p w14:paraId="7D24D3F3" w14:textId="77777777" w:rsidR="00CA1452" w:rsidRPr="00CF1517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E3FD07" w14:textId="77777777" w:rsidR="00CA1452" w:rsidRPr="00D40162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8"/>
          <w:szCs w:val="28"/>
        </w:rPr>
      </w:pPr>
    </w:p>
    <w:p w14:paraId="7E64F740" w14:textId="4B569215" w:rsidR="00ED69CD" w:rsidRDefault="00CA1452" w:rsidP="00EF64D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5D3993"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="005D3993"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5D3993" w:rsidRPr="005D3993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130D17" w14:textId="77777777" w:rsidR="005D3993" w:rsidRPr="00D40162" w:rsidRDefault="005D3993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0A24CD29" w14:textId="049A1DFA" w:rsidR="00CA1452" w:rsidRPr="00CF1517" w:rsidRDefault="00CA1452" w:rsidP="00CA1452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5D3993" w:rsidRPr="00E11F38">
        <w:rPr>
          <w:rFonts w:ascii="Angsana New" w:hAnsi="Angsana New" w:cs="Angsana New" w:hint="cs"/>
          <w:sz w:val="30"/>
          <w:szCs w:val="30"/>
          <w:cs/>
        </w:rPr>
        <w:t>จะรับรู้</w:t>
      </w:r>
      <w:r w:rsidRPr="00CF1517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 และแสดงเป็น</w:t>
      </w:r>
      <w:r w:rsidR="00EF64D7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ผลต่างของอัตราแลกเปลี่ยนจาก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การแปลงค่างบการเงิน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Pr="00CF1517">
        <w:rPr>
          <w:rFonts w:ascii="Angsana New" w:hAnsi="Angsana New" w:cs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50FCA9CC" w14:textId="2F8108C0" w:rsidR="00CA1452" w:rsidRPr="00CF1517" w:rsidRDefault="00CA1452" w:rsidP="006F48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4D4214">
        <w:rPr>
          <w:rFonts w:ascii="Angsana New" w:hAnsi="Angsana New" w:cs="Angsana New"/>
          <w:sz w:val="30"/>
          <w:szCs w:val="30"/>
        </w:rPr>
        <w:t xml:space="preserve"> </w:t>
      </w:r>
      <w:r w:rsidR="00BC07F6">
        <w:rPr>
          <w:rFonts w:ascii="Angsana New" w:hAnsi="Angsana New" w:cs="Angsana New" w:hint="cs"/>
          <w:sz w:val="30"/>
          <w:szCs w:val="30"/>
          <w:cs/>
        </w:rPr>
        <w:t>ความมีอิทธิพลอย่างมีสาระสำคัญ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="00BC07F6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CF1517">
        <w:rPr>
          <w:rFonts w:ascii="Angsana New" w:hAnsi="Angsana New" w:cs="Angsana New"/>
          <w:sz w:val="30"/>
          <w:szCs w:val="30"/>
          <w:cs/>
        </w:rPr>
        <w:t>การจำหน่าย</w:t>
      </w:r>
    </w:p>
    <w:p w14:paraId="72042468" w14:textId="77777777" w:rsidR="00D70CAC" w:rsidRPr="00CF1517" w:rsidRDefault="00D70CAC" w:rsidP="00D3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D263683" w14:textId="4DDEFB5F" w:rsidR="00ED69CD" w:rsidRPr="00CF1517" w:rsidRDefault="00ED69CD" w:rsidP="00B9548F">
      <w:pPr>
        <w:pStyle w:val="Heading8"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F151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6DB0FB22" w14:textId="77777777" w:rsidR="00865FA2" w:rsidRPr="00D70CAC" w:rsidRDefault="00865FA2" w:rsidP="002667C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DC09" w14:textId="2964ED57" w:rsidR="00865FA2" w:rsidRPr="00CF1517" w:rsidRDefault="00865FA2" w:rsidP="00865FA2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70CA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 </w:t>
      </w:r>
    </w:p>
    <w:p w14:paraId="19AA0689" w14:textId="77777777" w:rsidR="00865FA2" w:rsidRPr="00CF1517" w:rsidRDefault="00865FA2" w:rsidP="00865FA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FBC60" w14:textId="0050CBE6" w:rsidR="002667C3" w:rsidRPr="002667C3" w:rsidRDefault="002667C3" w:rsidP="002667C3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667C3">
        <w:rPr>
          <w:rFonts w:asciiTheme="majorBidi" w:hAnsiTheme="majorBidi" w:cstheme="majorBidi"/>
          <w:sz w:val="30"/>
          <w:szCs w:val="30"/>
          <w:cs/>
        </w:rPr>
        <w:t>ตราสารหนี้ที่</w:t>
      </w:r>
      <w:r w:rsidR="00D31647">
        <w:rPr>
          <w:rFonts w:asciiTheme="majorBidi" w:hAnsiTheme="majorBidi" w:cstheme="majorBidi" w:hint="cs"/>
          <w:sz w:val="30"/>
          <w:szCs w:val="30"/>
          <w:cs/>
        </w:rPr>
        <w:t>ออกโดย</w:t>
      </w:r>
      <w:r w:rsidRPr="002667C3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Pr="00E11F38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BC07F6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และลูกหนี้อื่น </w:t>
      </w:r>
      <w:r w:rsidRPr="00E11F38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Pr="00E11F38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</w:rPr>
        <w:t>3</w:t>
      </w:r>
      <w:r w:rsidR="00D40162">
        <w:rPr>
          <w:rFonts w:asciiTheme="majorBidi" w:hAnsiTheme="majorBidi" w:cstheme="majorBidi"/>
          <w:sz w:val="30"/>
          <w:szCs w:val="30"/>
        </w:rPr>
        <w:t xml:space="preserve"> </w:t>
      </w:r>
      <w:r w:rsidRPr="00E11F38">
        <w:rPr>
          <w:rFonts w:asciiTheme="majorBidi" w:hAnsiTheme="majorBidi" w:cstheme="majorBidi"/>
          <w:sz w:val="30"/>
          <w:szCs w:val="30"/>
          <w:cs/>
        </w:rPr>
        <w:t>(ฉ)) รับรู้</w:t>
      </w:r>
      <w:r w:rsidRPr="002667C3">
        <w:rPr>
          <w:rFonts w:asciiTheme="majorBidi" w:hAnsiTheme="majorBidi" w:cstheme="majorBidi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667C3">
        <w:rPr>
          <w:rFonts w:asciiTheme="majorBidi" w:hAnsiTheme="majorBidi" w:cstheme="majorBidi"/>
          <w:sz w:val="30"/>
          <w:szCs w:val="30"/>
        </w:rPr>
        <w:t xml:space="preserve"> </w:t>
      </w:r>
      <w:r w:rsidRPr="002667C3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D31647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2667C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3164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0B67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67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D31647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2667C3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D31647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Pr="002667C3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D31647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74F3D65" w14:textId="65BF48B1" w:rsidR="00EF64D7" w:rsidRDefault="00EF6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0E086B83" w14:textId="5D2814AA" w:rsidR="00461C2B" w:rsidRDefault="00461C2B" w:rsidP="00E86A29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461C2B">
        <w:rPr>
          <w:rFonts w:asciiTheme="majorBidi" w:hAnsiTheme="majorBidi" w:cs="Angsana New" w:hint="cs"/>
          <w:sz w:val="30"/>
          <w:szCs w:val="30"/>
          <w:cs/>
        </w:rPr>
        <w:t>ณ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AD99C5" w14:textId="77777777" w:rsidR="00D40162" w:rsidRPr="00E86A29" w:rsidRDefault="00D40162" w:rsidP="00E86A29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791AF4A3" w14:textId="36D9192D" w:rsidR="00865FA2" w:rsidRPr="00CF1517" w:rsidRDefault="00865FA2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CF1517">
        <w:rPr>
          <w:rFonts w:asciiTheme="majorBidi" w:hAnsiTheme="majorBidi" w:cstheme="majorBidi"/>
          <w:sz w:val="30"/>
          <w:szCs w:val="30"/>
          <w:cs/>
        </w:rPr>
        <w:t>ทางการเงินจัดประเภทด้วยราคาทุนตัดจำหน่าย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CF1517">
        <w:rPr>
          <w:rFonts w:asciiTheme="majorBidi" w:hAnsiTheme="majorBidi" w:cstheme="majorBidi"/>
          <w:sz w:val="30"/>
          <w:szCs w:val="30"/>
          <w:cs/>
        </w:rPr>
        <w:t xml:space="preserve"> หรือมูลค่ายุติธรรมผ่านกำไรหรือขาดทุน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 xml:space="preserve"> ดอกเบี้ย</w:t>
      </w:r>
      <w:r w:rsidR="00BD7065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 xml:space="preserve"> กำไรและขาดทุนจากอัตราแลกเปลี่ยน และกำไรขาดทุนที่เกิดจากการตัดรายการออกจากบัญชีรับรู้ในกำไรหรือขาดทุน</w:t>
      </w:r>
      <w:r w:rsidRPr="00CF151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A280787" w14:textId="77777777" w:rsidR="00865FA2" w:rsidRPr="00CF1517" w:rsidRDefault="00865FA2" w:rsidP="00D70CA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C4B37" w14:textId="0AA2DDF9" w:rsidR="00461C2B" w:rsidRPr="00461C2B" w:rsidRDefault="00461C2B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61C2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A0AFEBC" w14:textId="6013CF29" w:rsidR="00461C2B" w:rsidRDefault="00461C2B" w:rsidP="005476C9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64D7E" w14:textId="77777777" w:rsidR="00D40162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44E156EC" w14:textId="4B09181F" w:rsidR="00461C2B" w:rsidRPr="00CF1517" w:rsidRDefault="00461C2B" w:rsidP="00461C2B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61C2B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FF3D58" w14:textId="77777777" w:rsidR="00461C2B" w:rsidRDefault="00461C2B" w:rsidP="00461C2B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70FCE" w14:textId="3C607529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B11756F" w14:textId="77777777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0CF04E9A" w14:textId="20D67E3B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11F5">
        <w:rPr>
          <w:rFonts w:asciiTheme="majorBidi" w:hAnsiTheme="majorBidi" w:cs="Angsana New"/>
          <w:sz w:val="30"/>
          <w:szCs w:val="30"/>
          <w:cs/>
        </w:rPr>
        <w:br/>
      </w:r>
      <w:r w:rsidRPr="0010035F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B29559" w14:textId="0DC8EBB3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70A1B22" w14:textId="36C9BD93" w:rsidR="0010035F" w:rsidRDefault="0010035F" w:rsidP="007B070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  <w:r w:rsidR="007B0705">
        <w:rPr>
          <w:rFonts w:asciiTheme="majorBidi" w:hAnsiTheme="majorBidi" w:cs="Angsana New"/>
          <w:sz w:val="30"/>
          <w:szCs w:val="30"/>
        </w:rPr>
        <w:t xml:space="preserve">               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158F11A" w14:textId="77777777" w:rsidR="005F0AE4" w:rsidRPr="00D40162" w:rsidRDefault="005F0AE4" w:rsidP="00865FA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FDA39" w14:textId="35880073" w:rsidR="00865FA2" w:rsidRPr="002C3E63" w:rsidRDefault="00865FA2" w:rsidP="00865FA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C3E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F0AE4" w:rsidRPr="002C3E6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C3E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C3E6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C3E6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6E3B964" w14:textId="77777777" w:rsidR="00865FA2" w:rsidRPr="00D40162" w:rsidRDefault="00865FA2" w:rsidP="00865FA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21C9B" w14:textId="11834E7A" w:rsidR="0010035F" w:rsidRDefault="00865FA2" w:rsidP="000F16E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E15174">
        <w:rPr>
          <w:rFonts w:asciiTheme="majorBidi" w:hAnsiTheme="majorBidi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E15174">
        <w:rPr>
          <w:rFonts w:asciiTheme="majorBidi" w:hAnsiTheme="majorBidi" w:cs="Angsana New" w:hint="cs"/>
          <w:sz w:val="30"/>
          <w:szCs w:val="30"/>
          <w:cs/>
        </w:rPr>
        <w:t>ทุ</w:t>
      </w:r>
      <w:r w:rsidRPr="00E15174">
        <w:rPr>
          <w:rFonts w:asciiTheme="majorBidi" w:hAnsiTheme="majorBidi" w:cs="Angsana New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5664608" w14:textId="77777777" w:rsidR="00E86A29" w:rsidRPr="00D40162" w:rsidRDefault="00E86A29" w:rsidP="000F16E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</w:p>
    <w:p w14:paraId="165CBAE6" w14:textId="3E0395A6" w:rsidR="0010035F" w:rsidRPr="00E15174" w:rsidRDefault="0010035F" w:rsidP="00E1517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17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1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1517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E1517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1517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BC0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และลูกหนี้อื่น</w:t>
      </w:r>
    </w:p>
    <w:p w14:paraId="2E3714ED" w14:textId="77777777" w:rsidR="0010035F" w:rsidRPr="00D40162" w:rsidRDefault="0010035F" w:rsidP="0010035F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67EEACD" w14:textId="24290A0D" w:rsidR="008C2759" w:rsidRDefault="008C2759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8C2759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463DAD" w14:textId="77777777" w:rsidR="008C2759" w:rsidRDefault="008C2759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</w:p>
    <w:p w14:paraId="35D2709E" w14:textId="14D672F4" w:rsidR="0010035F" w:rsidRPr="00E15174" w:rsidRDefault="0010035F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E15174">
        <w:rPr>
          <w:rFonts w:asciiTheme="majorBidi" w:hAnsiTheme="majorBidi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162">
        <w:rPr>
          <w:rFonts w:asciiTheme="majorBidi" w:hAnsiTheme="majorBidi" w:cs="Angsana New"/>
          <w:sz w:val="30"/>
          <w:szCs w:val="30"/>
        </w:rPr>
        <w:t xml:space="preserve"> </w:t>
      </w:r>
      <w:r w:rsidR="00C418B0" w:rsidRPr="00C418B0">
        <w:rPr>
          <w:rFonts w:asciiTheme="majorBidi" w:hAnsiTheme="majorBidi" w:cs="Angsana New"/>
          <w:sz w:val="30"/>
          <w:szCs w:val="30"/>
        </w:rPr>
        <w:t>12</w:t>
      </w:r>
      <w:r w:rsidR="00D40162">
        <w:rPr>
          <w:rFonts w:asciiTheme="majorBidi" w:hAnsiTheme="majorBidi" w:cs="Angsana New"/>
          <w:sz w:val="30"/>
          <w:szCs w:val="30"/>
        </w:rPr>
        <w:t xml:space="preserve"> </w:t>
      </w:r>
      <w:r w:rsidRPr="00E15174">
        <w:rPr>
          <w:rFonts w:asciiTheme="majorBidi" w:hAnsiTheme="majorBidi" w:cs="Angsana New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E63BDF8" w14:textId="49629397" w:rsidR="0010035F" w:rsidRPr="00E15174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15174">
        <w:rPr>
          <w:rFonts w:asciiTheme="majorBidi" w:hAnsiTheme="majorBidi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37B98EE" w14:textId="77777777" w:rsidR="0010035F" w:rsidRPr="00D40162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E7C56B8" w14:textId="092B1FFA" w:rsidR="0010035F" w:rsidRDefault="00C16F6B" w:rsidP="00D3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16F6B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ความเสี่ยงจากการผิดนัดชำระหนี้อยู่ในระดับต่ำ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16F6B">
        <w:rPr>
          <w:rFonts w:asciiTheme="majorBidi" w:hAnsiTheme="majorBidi" w:cs="Angsana New" w:hint="cs"/>
          <w:sz w:val="30"/>
          <w:szCs w:val="30"/>
          <w:cs/>
        </w:rPr>
        <w:t>และผู้กู้มีความสามารถทางการเงินที่จะปฏิบัติตามภาระผูกพันตามสัญญาได้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16F6B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18B0" w:rsidRPr="00C418B0">
        <w:rPr>
          <w:rFonts w:asciiTheme="majorBidi" w:hAnsiTheme="majorBidi" w:cs="Angsana New"/>
          <w:sz w:val="30"/>
          <w:szCs w:val="30"/>
        </w:rPr>
        <w:t>12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16F6B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1DD05CEC" w14:textId="76549D6B" w:rsidR="00C16F6B" w:rsidRPr="00D40162" w:rsidRDefault="00C1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4"/>
          <w:szCs w:val="24"/>
          <w:cs/>
        </w:rPr>
      </w:pPr>
    </w:p>
    <w:p w14:paraId="7317AE20" w14:textId="2E3ABA15" w:rsidR="0010035F" w:rsidRPr="007F2C6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6E80074B" w14:textId="77777777" w:rsidR="0010035F" w:rsidRPr="00D40162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24"/>
          <w:szCs w:val="24"/>
        </w:rPr>
      </w:pPr>
    </w:p>
    <w:p w14:paraId="40A4CA3F" w14:textId="0C53B112" w:rsidR="0010035F" w:rsidRPr="007F2C6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CEFB26C" w14:textId="7FB14400" w:rsidR="0010035F" w:rsidRPr="007F2C6F" w:rsidRDefault="0010035F" w:rsidP="002E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>-</w:t>
      </w:r>
      <w:r w:rsidR="002E4D29">
        <w:rPr>
          <w:rFonts w:asciiTheme="majorBidi" w:hAnsiTheme="majorBidi" w:cs="Angsana New"/>
          <w:sz w:val="30"/>
          <w:szCs w:val="30"/>
        </w:rPr>
        <w:t xml:space="preserve">   </w:t>
      </w:r>
      <w:r w:rsidRPr="007F2C6F">
        <w:rPr>
          <w:rFonts w:asciiTheme="majorBidi" w:hAnsiTheme="majorBidi" w:cs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</w:t>
      </w:r>
      <w:r w:rsidR="00E15174" w:rsidRPr="007F2C6F">
        <w:rPr>
          <w:rFonts w:asciiTheme="majorBidi" w:hAnsiTheme="majorBidi" w:cs="Angsana New"/>
          <w:sz w:val="30"/>
          <w:szCs w:val="30"/>
          <w:cs/>
        </w:rPr>
        <w:t>ท</w:t>
      </w:r>
      <w:r w:rsidRPr="007F2C6F">
        <w:rPr>
          <w:rFonts w:asciiTheme="majorBidi" w:hAnsiTheme="majorBidi" w:cs="Angsana New"/>
          <w:sz w:val="30"/>
          <w:szCs w:val="30"/>
          <w:cs/>
        </w:rPr>
        <w:t>ได้เต็มจำนวน อีกทั้งกลุ่มบริษัทไม่มีสิทธิใน</w:t>
      </w:r>
      <w:r w:rsidR="002E4D29">
        <w:rPr>
          <w:rFonts w:asciiTheme="majorBidi" w:hAnsiTheme="majorBidi" w:cs="Angsana New"/>
          <w:sz w:val="30"/>
          <w:szCs w:val="30"/>
        </w:rPr>
        <w:t xml:space="preserve">  </w:t>
      </w:r>
      <w:r w:rsidR="002E4D29">
        <w:rPr>
          <w:rFonts w:asciiTheme="majorBidi" w:hAnsiTheme="majorBidi" w:cs="Angsana New"/>
          <w:sz w:val="30"/>
          <w:szCs w:val="30"/>
        </w:rPr>
        <w:br/>
        <w:t xml:space="preserve"> 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การไล่เบี้ย เช่น การยึดหลักประกัน </w:t>
      </w:r>
      <w:r w:rsidR="007F2C6F" w:rsidRPr="007F2C6F">
        <w:rPr>
          <w:rFonts w:asciiTheme="majorBidi" w:hAnsiTheme="majorBidi" w:cs="Angsana New"/>
          <w:sz w:val="30"/>
          <w:szCs w:val="30"/>
          <w:cs/>
        </w:rPr>
        <w:t>(</w:t>
      </w:r>
      <w:r w:rsidRPr="007F2C6F">
        <w:rPr>
          <w:rFonts w:asciiTheme="majorBidi" w:hAnsiTheme="majorBidi" w:cs="Angsana New"/>
          <w:sz w:val="30"/>
          <w:szCs w:val="30"/>
          <w:cs/>
        </w:rPr>
        <w:t>หากมีการวางหลักประกัน</w:t>
      </w:r>
      <w:r w:rsidR="007F2C6F" w:rsidRPr="007F2C6F">
        <w:rPr>
          <w:rFonts w:asciiTheme="majorBidi" w:hAnsiTheme="majorBidi" w:cs="Angsana New"/>
          <w:sz w:val="30"/>
          <w:szCs w:val="30"/>
          <w:cs/>
        </w:rPr>
        <w:t>)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 หรือ </w:t>
      </w:r>
    </w:p>
    <w:p w14:paraId="629CA369" w14:textId="7C2FAF00" w:rsidR="0010035F" w:rsidRDefault="0010035F" w:rsidP="002E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>-</w:t>
      </w:r>
      <w:r w:rsidRPr="007F2C6F">
        <w:rPr>
          <w:rFonts w:asciiTheme="majorBidi" w:hAnsiTheme="majorBidi" w:cs="Angsana New"/>
          <w:sz w:val="30"/>
          <w:szCs w:val="30"/>
          <w:cs/>
        </w:rPr>
        <w:tab/>
      </w:r>
      <w:r w:rsidR="002E4D29">
        <w:rPr>
          <w:rFonts w:asciiTheme="majorBidi" w:hAnsiTheme="majorBidi" w:cs="Angsana New"/>
          <w:sz w:val="30"/>
          <w:szCs w:val="30"/>
        </w:rPr>
        <w:t xml:space="preserve"> 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418B0" w:rsidRPr="00C418B0">
        <w:rPr>
          <w:rFonts w:ascii="Angsana New" w:hAnsi="Angsana New" w:cs="Angsana New"/>
          <w:sz w:val="30"/>
          <w:szCs w:val="30"/>
        </w:rPr>
        <w:t>90</w:t>
      </w:r>
      <w:r w:rsidR="00D40162">
        <w:rPr>
          <w:rFonts w:ascii="Angsana New" w:hAnsi="Angsana New" w:cs="Angsana New"/>
          <w:sz w:val="30"/>
          <w:szCs w:val="30"/>
        </w:rPr>
        <w:t xml:space="preserve"> </w:t>
      </w:r>
      <w:r w:rsidRPr="007F2C6F">
        <w:rPr>
          <w:rFonts w:asciiTheme="majorBidi" w:hAnsiTheme="majorBidi" w:cs="Angsana New"/>
          <w:sz w:val="30"/>
          <w:szCs w:val="30"/>
          <w:cs/>
        </w:rPr>
        <w:t>วัน</w:t>
      </w:r>
    </w:p>
    <w:p w14:paraId="1E80867F" w14:textId="77777777" w:rsidR="000F16E4" w:rsidRPr="00D40162" w:rsidRDefault="000F16E4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0740781" w14:textId="27971788" w:rsidR="00E15174" w:rsidRPr="00E15174" w:rsidRDefault="00E15174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15174">
        <w:rPr>
          <w:rFonts w:ascii="Angsana New" w:hAnsi="Angsana New" w:cs="Angsana New"/>
          <w:i/>
          <w:iCs/>
          <w:sz w:val="30"/>
          <w:szCs w:val="30"/>
        </w:rPr>
        <w:t>(</w:t>
      </w:r>
      <w:r w:rsidRPr="00E15174">
        <w:rPr>
          <w:rFonts w:ascii="Angsana New" w:hAnsi="Angsana New" w:cs="Angsana New" w:hint="cs"/>
          <w:i/>
          <w:iCs/>
          <w:sz w:val="30"/>
          <w:szCs w:val="30"/>
          <w:cs/>
        </w:rPr>
        <w:t>ง.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5</w:t>
      </w:r>
      <w:r w:rsidRPr="00E15174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="0010035F" w:rsidRPr="00E15174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  <w:r w:rsidR="0010035F" w:rsidRPr="00E1517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244C419" w14:textId="77777777" w:rsidR="00E15174" w:rsidRPr="00D40162" w:rsidRDefault="00E15174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43AF7E3D" w14:textId="7271B8BD" w:rsidR="0068563D" w:rsidRDefault="0010035F" w:rsidP="0068563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5174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15174">
        <w:rPr>
          <w:rFonts w:asciiTheme="majorBidi" w:hAnsiTheme="majorBidi"/>
          <w:sz w:val="30"/>
          <w:szCs w:val="30"/>
          <w:cs/>
        </w:rPr>
        <w:t xml:space="preserve"> </w:t>
      </w:r>
      <w:r w:rsidRPr="00E15174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15174">
        <w:rPr>
          <w:rFonts w:asciiTheme="majorBidi" w:hAnsiTheme="majorBidi"/>
          <w:sz w:val="30"/>
          <w:szCs w:val="30"/>
          <w:cs/>
        </w:rPr>
        <w:t xml:space="preserve"> </w:t>
      </w:r>
      <w:r w:rsidRPr="00E15174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AA42399" w14:textId="53853A42" w:rsidR="002E4D29" w:rsidRPr="00D40162" w:rsidRDefault="002E4D29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6D6447FE" w14:textId="5469CA8C" w:rsidR="002E4D29" w:rsidRDefault="002E4D29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E4D29">
        <w:rPr>
          <w:rFonts w:ascii="Angsana New" w:hAnsi="Angsana New" w:cs="Angsana New"/>
          <w:i/>
          <w:iCs/>
          <w:sz w:val="30"/>
          <w:szCs w:val="30"/>
        </w:rPr>
        <w:t>(</w:t>
      </w:r>
      <w:r w:rsidRPr="002E4D2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2E4D2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6</w:t>
      </w:r>
      <w:r w:rsidRPr="002E4D29">
        <w:rPr>
          <w:rFonts w:ascii="Angsana New" w:hAnsi="Angsana New" w:cs="Angsana New"/>
          <w:i/>
          <w:iCs/>
          <w:sz w:val="30"/>
          <w:szCs w:val="30"/>
        </w:rPr>
        <w:t>)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2E4D29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  <w:r w:rsidRPr="002E4D2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BE40165" w14:textId="77777777" w:rsidR="00EA3764" w:rsidRPr="00D40162" w:rsidRDefault="00EA3764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DE1E001" w14:textId="5D898839" w:rsidR="002E4D29" w:rsidRPr="002E4D29" w:rsidRDefault="002E4D29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2E4D29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C16F6B">
        <w:rPr>
          <w:rFonts w:asciiTheme="majorBidi" w:hAnsiTheme="majorBidi" w:cs="Angsana New"/>
          <w:sz w:val="30"/>
          <w:szCs w:val="30"/>
        </w:rPr>
        <w:br/>
      </w:r>
      <w:r w:rsidRPr="002E4D29">
        <w:rPr>
          <w:rFonts w:asciiTheme="majorBidi" w:hAnsiTheme="majorBidi" w:cs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DF68E3A" w14:textId="77777777" w:rsidR="00E5040D" w:rsidRPr="00CF1517" w:rsidRDefault="00E5040D" w:rsidP="00B9548F">
      <w:pPr>
        <w:pStyle w:val="Heading8"/>
        <w:numPr>
          <w:ilvl w:val="1"/>
          <w:numId w:val="7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6BB40E8" w14:textId="77777777" w:rsidR="00E5040D" w:rsidRPr="00F22951" w:rsidRDefault="00E5040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A042036" w14:textId="11B571CF" w:rsidR="005346A6" w:rsidRDefault="00E5040D" w:rsidP="00534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</w:rPr>
        <w:tab/>
      </w:r>
      <w:r w:rsidRPr="00CF151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D51CBD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และ</w:t>
      </w:r>
      <w:r w:rsidR="007160D5" w:rsidRPr="00CF1517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29193F" w:rsidRPr="00CF1517">
        <w:rPr>
          <w:rFonts w:ascii="Angsana New" w:hAnsi="Angsana New" w:cs="Angsana New" w:hint="cs"/>
          <w:sz w:val="30"/>
          <w:szCs w:val="30"/>
          <w:cs/>
        </w:rPr>
        <w:t xml:space="preserve">ระยะสั้นที่มีสภาพคล่องสูง </w:t>
      </w:r>
      <w:r w:rsidR="00E15174" w:rsidRPr="00E15174">
        <w:rPr>
          <w:rFonts w:ascii="Angsana New" w:hAnsi="Angsana New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</w:t>
      </w:r>
      <w:r w:rsidR="00E15174" w:rsidRPr="00F7703E">
        <w:rPr>
          <w:rFonts w:ascii="Angsana New" w:hAnsi="Angsana New" w:cs="Angsana New" w:hint="cs"/>
          <w:sz w:val="30"/>
          <w:szCs w:val="30"/>
          <w:cs/>
        </w:rPr>
        <w:t>สด</w:t>
      </w:r>
    </w:p>
    <w:p w14:paraId="7CF704B6" w14:textId="003BDF48" w:rsidR="00D51CBD" w:rsidRDefault="00D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7DD86B5" w14:textId="2CF8A435" w:rsidR="002F02FB" w:rsidRPr="00CF1517" w:rsidRDefault="002F02FB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8A487A" w:rsidRPr="00CF151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F2295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</w:p>
    <w:p w14:paraId="58858427" w14:textId="77777777" w:rsidR="002F02FB" w:rsidRPr="00F22951" w:rsidRDefault="002F02FB" w:rsidP="002F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5CEB4EF" w14:textId="6ED26CD8" w:rsidR="008A487A" w:rsidRDefault="008A487A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ลูกหนี้</w:t>
      </w:r>
      <w:r w:rsidR="005346A6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CF1517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6115F1" w:rsidRPr="00CF1517">
        <w:rPr>
          <w:rFonts w:ascii="Angsana New" w:hAnsi="Angsana New" w:cs="Angsana New"/>
          <w:sz w:val="30"/>
          <w:szCs w:val="30"/>
        </w:rPr>
        <w:t xml:space="preserve"> </w:t>
      </w:r>
      <w:r w:rsidR="00D9372B" w:rsidRPr="00D9372B">
        <w:rPr>
          <w:rFonts w:ascii="Angsana New" w:hAnsi="Angsana New" w:cs="Angsana New" w:hint="cs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D9372B"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2B" w:rsidRPr="00D9372B">
        <w:rPr>
          <w:rFonts w:ascii="Angsana New" w:hAnsi="Angsana New" w:cs="Angsana New" w:hint="cs"/>
          <w:sz w:val="30"/>
          <w:szCs w:val="30"/>
          <w:cs/>
        </w:rPr>
        <w:t>หนี้สูญจะถูกตัดจำหน่ายเมื่อเกิดขึ้น</w:t>
      </w:r>
      <w:r w:rsidR="00D9372B" w:rsidRPr="00D9372B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2858FD8" w14:textId="12B40A78" w:rsidR="00D9372B" w:rsidRDefault="00D9372B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C63386B" w14:textId="77777777" w:rsidR="00E86A29" w:rsidRDefault="00D9372B" w:rsidP="00E8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9372B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</w:t>
      </w:r>
      <w:r w:rsidR="00E86A29" w:rsidRPr="00E86A29">
        <w:rPr>
          <w:rFonts w:ascii="Angsana New" w:hAnsi="Angsana New" w:cs="Angsana New" w:hint="cs"/>
          <w:sz w:val="30"/>
          <w:szCs w:val="30"/>
          <w:cs/>
        </w:rPr>
        <w:t>เฉพาะเจาะจงกับลูกหนี้นั้น</w:t>
      </w:r>
      <w:r w:rsidR="00E86A29" w:rsidRPr="00E86A29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E86A29">
        <w:rPr>
          <w:rFonts w:ascii="Angsana New" w:hAnsi="Angsana New" w:cs="Angsana New" w:hint="cs"/>
          <w:sz w:val="30"/>
          <w:szCs w:val="30"/>
          <w:cs/>
        </w:rPr>
        <w:t>ๆ</w:t>
      </w:r>
      <w:r w:rsidR="00E86A29" w:rsidRPr="00E86A29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E86A29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86A29" w:rsidRPr="00E86A29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E86A29">
        <w:rPr>
          <w:rFonts w:ascii="Angsana New" w:hAnsi="Angsana New" w:cs="Angsana New" w:hint="cs"/>
          <w:sz w:val="30"/>
          <w:szCs w:val="30"/>
          <w:cs/>
        </w:rPr>
        <w:t>ณ</w:t>
      </w:r>
      <w:r w:rsidR="00E86A29" w:rsidRPr="00E86A29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E86A29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008F5A48" w14:textId="77777777" w:rsidR="00876C4A" w:rsidRDefault="00876C4A" w:rsidP="00E8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48A1DFA" w14:textId="77777777" w:rsidR="00610DA5" w:rsidRPr="00CF1517" w:rsidRDefault="00610DA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31ACDD1B" w14:textId="77777777" w:rsidR="00610DA5" w:rsidRPr="00F22951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FAB341E" w14:textId="77777777" w:rsidR="00610DA5" w:rsidRPr="00CF1517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</w:rPr>
        <w:tab/>
      </w:r>
      <w:r w:rsidRPr="00CF1517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4E0002" w:rsidRPr="00CF1517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CF1517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75FB3E88" w14:textId="246E4F11" w:rsidR="00610DA5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028AF8E" w14:textId="47994E7E" w:rsidR="00C24B54" w:rsidRPr="00CF1517" w:rsidRDefault="00D40162" w:rsidP="00C24B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C24B54" w:rsidRPr="00CF1517">
        <w:rPr>
          <w:rFonts w:ascii="Angsana New" w:hAnsi="Angsana New" w:cs="Angsana New"/>
          <w:sz w:val="30"/>
          <w:szCs w:val="30"/>
          <w:cs/>
        </w:rPr>
        <w:t>ต้นทุน</w:t>
      </w:r>
      <w:r w:rsidR="00D31647">
        <w:rPr>
          <w:rFonts w:ascii="Angsana New" w:hAnsi="Angsana New" w:cs="Angsana New" w:hint="cs"/>
          <w:sz w:val="30"/>
          <w:szCs w:val="30"/>
          <w:cs/>
        </w:rPr>
        <w:t>ของสินค้า</w:t>
      </w:r>
      <w:r w:rsidR="00C24B54" w:rsidRPr="00CF1517">
        <w:rPr>
          <w:rFonts w:ascii="Angsana New" w:hAnsi="Angsana New" w:cs="Angsana New"/>
          <w:sz w:val="30"/>
          <w:szCs w:val="30"/>
          <w:cs/>
        </w:rPr>
        <w:t>คำนวณโดยวิธีดังต่อไปนี้</w:t>
      </w:r>
    </w:p>
    <w:p w14:paraId="43E3C476" w14:textId="77777777" w:rsidR="00C24B54" w:rsidRPr="00F22951" w:rsidRDefault="00C24B54" w:rsidP="00C24B54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C24B54" w:rsidRPr="00CF1517" w14:paraId="2236F520" w14:textId="77777777" w:rsidTr="00F37F96">
        <w:tc>
          <w:tcPr>
            <w:tcW w:w="3510" w:type="dxa"/>
          </w:tcPr>
          <w:p w14:paraId="13F4AF99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สินค้าสำเร็จรูปที่ซื้อมาเพื่อขาย</w:t>
            </w:r>
          </w:p>
        </w:tc>
        <w:tc>
          <w:tcPr>
            <w:tcW w:w="5465" w:type="dxa"/>
          </w:tcPr>
          <w:p w14:paraId="2D01340F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ราคาทุนวิธีเข้าก่อนออกก่อน</w:t>
            </w:r>
          </w:p>
        </w:tc>
      </w:tr>
      <w:tr w:rsidR="00C24B54" w:rsidRPr="00CF1517" w14:paraId="1AE62AE5" w14:textId="77777777" w:rsidTr="00F37F96">
        <w:tc>
          <w:tcPr>
            <w:tcW w:w="3510" w:type="dxa"/>
          </w:tcPr>
          <w:p w14:paraId="31667FA7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สินค้าสำเร็จรูปและสินค้าระหว่างผลิต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465" w:type="dxa"/>
          </w:tcPr>
          <w:p w14:paraId="443BF7E5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ราคาต้นทุนมาตรฐานซึ่งใกล้เคียงกับต้นทุนจริงตามวิธี</w:t>
            </w:r>
          </w:p>
          <w:p w14:paraId="4BA1D7F2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972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เข้าก่อนออกก่อน</w:t>
            </w:r>
          </w:p>
        </w:tc>
      </w:tr>
      <w:tr w:rsidR="00C24B54" w:rsidRPr="00CF1517" w14:paraId="29F029DC" w14:textId="77777777" w:rsidTr="00F37F96">
        <w:tc>
          <w:tcPr>
            <w:tcW w:w="3510" w:type="dxa"/>
          </w:tcPr>
          <w:p w14:paraId="0B084DB7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วัตถุดิบและวัสดุสิ้นเปลืองโรงงาน</w:t>
            </w:r>
          </w:p>
        </w:tc>
        <w:tc>
          <w:tcPr>
            <w:tcW w:w="5465" w:type="dxa"/>
          </w:tcPr>
          <w:p w14:paraId="589A13A3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ราคาทุนวิธีถัวเฉลี่ยถ่วงน้ำหนัก</w:t>
            </w:r>
          </w:p>
        </w:tc>
      </w:tr>
    </w:tbl>
    <w:p w14:paraId="0F90C6C8" w14:textId="77777777" w:rsidR="00C24B54" w:rsidRPr="00F22951" w:rsidRDefault="00C24B54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65AC73B" w14:textId="36E72EA3" w:rsidR="00C36F3B" w:rsidRDefault="00610DA5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</w:rPr>
        <w:tab/>
      </w:r>
      <w:r w:rsidR="00C24B54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4B54">
        <w:rPr>
          <w:rFonts w:ascii="Angsana New" w:hAnsi="Angsana New" w:cs="Angsana New" w:hint="cs"/>
          <w:spacing w:val="-6"/>
          <w:sz w:val="30"/>
          <w:szCs w:val="30"/>
          <w:cs/>
        </w:rPr>
        <w:t>สำหรับ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</w:t>
      </w:r>
      <w:r w:rsidRPr="00CF1517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="00446E69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  <w:r w:rsidR="00406B27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Pr="00CF1517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</w:t>
      </w:r>
      <w:r w:rsidR="00C81D2E" w:rsidRPr="00C81D2E">
        <w:rPr>
          <w:rFonts w:ascii="Angsana New" w:hAnsi="Angsana New" w:cs="Angsana New" w:hint="cs"/>
          <w:sz w:val="30"/>
          <w:szCs w:val="30"/>
          <w:cs/>
        </w:rPr>
        <w:t>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39A05B7" w14:textId="77777777" w:rsidR="00610DA5" w:rsidRPr="00CF1517" w:rsidRDefault="00610DA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66DA0ACE" w14:textId="77777777" w:rsidR="00610DA5" w:rsidRPr="00CF1517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5DD6C0F" w14:textId="6D8CEAA4" w:rsidR="002D12F3" w:rsidRPr="00CF1517" w:rsidRDefault="00610DA5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="00D37B17" w:rsidRPr="00CF1517">
        <w:rPr>
          <w:rFonts w:ascii="Angsana New" w:hAnsi="Angsana New" w:cs="Angsana New"/>
          <w:sz w:val="30"/>
          <w:szCs w:val="30"/>
          <w:cs/>
        </w:rPr>
        <w:t>สินทรัพย์ชีวภาพ</w:t>
      </w:r>
      <w:r w:rsidR="00D37B17" w:rsidRPr="00CF1517">
        <w:rPr>
          <w:rFonts w:ascii="Angsana New" w:hAnsi="Angsana New" w:cs="Angsana New"/>
          <w:sz w:val="30"/>
          <w:szCs w:val="30"/>
        </w:rPr>
        <w:t xml:space="preserve">) </w:t>
      </w:r>
      <w:r w:rsidR="00D37B17" w:rsidRPr="00CF1517">
        <w:rPr>
          <w:rFonts w:ascii="Angsana New" w:hAnsi="Angsana New" w:cs="Angsana New"/>
          <w:sz w:val="30"/>
          <w:szCs w:val="30"/>
          <w:cs/>
        </w:rPr>
        <w:t>เว้นแต่กรณีที่ไม่สามาร</w:t>
      </w:r>
      <w:r w:rsidR="00C36F3B">
        <w:rPr>
          <w:rFonts w:ascii="Angsana New" w:hAnsi="Angsana New" w:cs="Angsana New" w:hint="cs"/>
          <w:sz w:val="30"/>
          <w:szCs w:val="30"/>
          <w:cs/>
        </w:rPr>
        <w:t>ถ</w:t>
      </w:r>
      <w:r w:rsidR="00D37B17" w:rsidRPr="00CF1517">
        <w:rPr>
          <w:rFonts w:ascii="Angsana New" w:hAnsi="Angsana New" w:cs="Angsana New"/>
          <w:sz w:val="30"/>
          <w:szCs w:val="30"/>
          <w:cs/>
        </w:rPr>
        <w:t>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4E9B1B1" w14:textId="77777777" w:rsidR="00333D8B" w:rsidRPr="00CF1517" w:rsidRDefault="00333D8B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875284" w14:textId="77777777" w:rsidR="00735E64" w:rsidRPr="00CF1517" w:rsidRDefault="00735E64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ราคาทุน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ของสินทรัพย์ชีวภาพ</w:t>
      </w:r>
      <w:r w:rsidRPr="00CF1517">
        <w:rPr>
          <w:rFonts w:ascii="Angsana New" w:hAnsi="Angsana New" w:cs="Angsana New"/>
          <w:sz w:val="30"/>
          <w:szCs w:val="30"/>
          <w:cs/>
        </w:rPr>
        <w:t>ประกอบด้วยราคา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ทางตรงที่เกี่ยวข้องกับการได้มาของสินทรัพย์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และต้นทุนอื่นเพื่อให้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CF1517">
        <w:rPr>
          <w:rFonts w:ascii="Angsana New" w:hAnsi="Angsana New" w:cs="Angsana New"/>
          <w:sz w:val="30"/>
          <w:szCs w:val="30"/>
          <w:cs/>
        </w:rPr>
        <w:t>อยู่ในสถานที่และสภาพปัจจุบัน</w:t>
      </w:r>
    </w:p>
    <w:p w14:paraId="223DA783" w14:textId="1A29AC8C" w:rsidR="00AF2FFC" w:rsidRDefault="00AF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816D805" w14:textId="23C045AC" w:rsidR="00735E64" w:rsidRPr="00CF1517" w:rsidRDefault="00735E64" w:rsidP="00FB4D56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ค่าเสื่อม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ราคาของสินทรัพย์ชีวภาพที่ให้ผลิตผล เช่น พ่อแม่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พันธุ์คำนวณโดยใช้วิธีเส้นตรงจากราคาทุนหักด้วยมูลค่าคงเหลือโดยประมาณ 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ตามเกณฑ์</w:t>
      </w:r>
      <w:r w:rsidRPr="00CF1517">
        <w:rPr>
          <w:rFonts w:ascii="Angsana New" w:hAnsi="Angsana New" w:cs="Angsana New"/>
          <w:sz w:val="30"/>
          <w:szCs w:val="30"/>
          <w:cs/>
        </w:rPr>
        <w:t>อายุ</w:t>
      </w:r>
      <w:r w:rsidR="00E710E2" w:rsidRPr="00CF1517">
        <w:rPr>
          <w:rFonts w:ascii="Angsana New" w:hAnsi="Angsana New" w:cs="Angsana New"/>
          <w:sz w:val="30"/>
          <w:szCs w:val="30"/>
          <w:cs/>
        </w:rPr>
        <w:t>การให้ประโยชน์ของพ่อแม่พันธุ์</w:t>
      </w:r>
      <w:r w:rsidRPr="00CF151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F6A1E8B" w14:textId="77777777" w:rsidR="00E710E2" w:rsidRPr="00D40162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E710E2" w:rsidRPr="00CF1517" w14:paraId="40180452" w14:textId="77777777" w:rsidTr="00E710E2">
        <w:tc>
          <w:tcPr>
            <w:tcW w:w="7308" w:type="dxa"/>
            <w:vAlign w:val="bottom"/>
          </w:tcPr>
          <w:p w14:paraId="15229576" w14:textId="77777777" w:rsidR="00E710E2" w:rsidRPr="00CF1517" w:rsidRDefault="00E710E2" w:rsidP="00F2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พ่อแม่พันธุ์ไก่</w:t>
            </w:r>
          </w:p>
        </w:tc>
        <w:tc>
          <w:tcPr>
            <w:tcW w:w="1260" w:type="dxa"/>
          </w:tcPr>
          <w:p w14:paraId="6ACC96F9" w14:textId="461739F8" w:rsidR="00E710E2" w:rsidRPr="00CF1517" w:rsidRDefault="00E710E2" w:rsidP="00E7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45C8B6C2" w14:textId="31AB4059" w:rsidR="00E710E2" w:rsidRPr="00CF1517" w:rsidRDefault="008B3361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E710E2" w:rsidRPr="00CF1517" w14:paraId="187AE42E" w14:textId="77777777" w:rsidTr="00E710E2">
        <w:tc>
          <w:tcPr>
            <w:tcW w:w="7308" w:type="dxa"/>
            <w:vAlign w:val="bottom"/>
          </w:tcPr>
          <w:p w14:paraId="746AA171" w14:textId="77777777" w:rsidR="00E710E2" w:rsidRPr="00CF1517" w:rsidRDefault="00E710E2" w:rsidP="00F2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พ่อแม่พันธุ์สุกร</w:t>
            </w:r>
          </w:p>
        </w:tc>
        <w:tc>
          <w:tcPr>
            <w:tcW w:w="1260" w:type="dxa"/>
          </w:tcPr>
          <w:p w14:paraId="39C05C38" w14:textId="2DF172CC" w:rsidR="00E710E2" w:rsidRPr="00CF1517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239EA70A" w14:textId="77777777" w:rsidR="00E710E2" w:rsidRPr="00CF1517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D907F5E" w14:textId="77777777" w:rsidR="00E710E2" w:rsidRPr="00D40162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731E00" w14:textId="4BCD24F1" w:rsidR="00D37B17" w:rsidRPr="00CF1517" w:rsidRDefault="00D37B17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สินทรัพย์ชีวภาพไม่หมุน</w:t>
      </w:r>
      <w:r w:rsidR="00C36F3B">
        <w:rPr>
          <w:rFonts w:ascii="Angsana New" w:hAnsi="Angsana New" w:cs="Angsana New" w:hint="cs"/>
          <w:sz w:val="30"/>
          <w:szCs w:val="30"/>
          <w:cs/>
        </w:rPr>
        <w:t>เ</w:t>
      </w:r>
      <w:r w:rsidRPr="00CF1517">
        <w:rPr>
          <w:rFonts w:ascii="Angsana New" w:hAnsi="Angsana New" w:cs="Angsana New"/>
          <w:sz w:val="30"/>
          <w:szCs w:val="30"/>
          <w:cs/>
        </w:rPr>
        <w:t>วียนส่วนใหญ่ประกอบด้วย สุกรพันธุ์ ซึ่งได้แยกแสดงรายการไว้ภายใต้หมวด “สินทรัพย์ไม่หมุนเวียน” ส่วนสินทรัพย์ชีวภาพอื่นๆ แสดงไว้ภายใต้หมวด “สินทรัพย์หมุนวียน” ในงบแสดงฐานะการเงิน</w:t>
      </w:r>
    </w:p>
    <w:p w14:paraId="0A89F1AC" w14:textId="2325B4B9" w:rsidR="009C2481" w:rsidRDefault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1282A340" w14:textId="19FFEF3F" w:rsidR="00234ED9" w:rsidRPr="009C2481" w:rsidRDefault="00234ED9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C248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8BD9B80" w14:textId="77777777" w:rsidR="00234ED9" w:rsidRPr="009C2481" w:rsidRDefault="00234ED9" w:rsidP="00234ED9">
      <w:pPr>
        <w:rPr>
          <w:rFonts w:ascii="Angsana New" w:hAnsi="Angsana New" w:cs="Angsana New"/>
          <w:sz w:val="24"/>
          <w:szCs w:val="24"/>
          <w:lang w:val="th-TH"/>
        </w:rPr>
      </w:pPr>
    </w:p>
    <w:p w14:paraId="0D431516" w14:textId="1936B495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809AF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114B52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18C92D4" w14:textId="77777777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E9C4CD" w14:textId="2D94A241" w:rsidR="00C809AF" w:rsidRPr="00844E73" w:rsidRDefault="00C809AF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809AF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0B67BE">
        <w:rPr>
          <w:rFonts w:ascii="Angsana New" w:hAnsi="Angsana New" w:cs="Angsana New"/>
          <w:sz w:val="30"/>
          <w:szCs w:val="30"/>
          <w:cs/>
        </w:rPr>
        <w:br/>
      </w:r>
      <w:r w:rsidR="00C418B0" w:rsidRPr="00C418B0">
        <w:rPr>
          <w:rFonts w:ascii="Angsana New" w:hAnsi="Angsana New" w:cs="Angsana New"/>
          <w:sz w:val="30"/>
          <w:szCs w:val="30"/>
        </w:rPr>
        <w:t>40</w:t>
      </w:r>
      <w:r w:rsidR="00844E73">
        <w:rPr>
          <w:rFonts w:ascii="Angsana New" w:hAnsi="Angsana New" w:cs="Angsana New"/>
          <w:sz w:val="30"/>
          <w:szCs w:val="30"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ปีและรับรู้ในกำไรหรือขาดทุน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</w:t>
      </w:r>
      <w:r w:rsidR="00844E73">
        <w:rPr>
          <w:rFonts w:ascii="Angsana New" w:hAnsi="Angsana New" w:cs="Angsana New" w:hint="cs"/>
          <w:sz w:val="30"/>
          <w:szCs w:val="30"/>
          <w:cs/>
        </w:rPr>
        <w:t>ร</w:t>
      </w:r>
      <w:r w:rsidRPr="00C809AF">
        <w:rPr>
          <w:rFonts w:ascii="Angsana New" w:hAnsi="Angsana New" w:cs="Angsana New" w:hint="cs"/>
          <w:sz w:val="30"/>
          <w:szCs w:val="30"/>
          <w:cs/>
        </w:rPr>
        <w:t>ก่อสร้าง</w:t>
      </w:r>
    </w:p>
    <w:p w14:paraId="6B2FDAFD" w14:textId="77777777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2BCD" w14:textId="4E068456" w:rsidR="00114B52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09AF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B0FBE91" w14:textId="16A6216A" w:rsidR="00114B52" w:rsidRDefault="00114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98E4359" w14:textId="77777777" w:rsidR="00CE5CE1" w:rsidRPr="009C2481" w:rsidRDefault="00CE5CE1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C248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BAA212" w14:textId="77777777" w:rsidR="002675AC" w:rsidRPr="00D40162" w:rsidRDefault="002675AC" w:rsidP="00234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8"/>
          <w:szCs w:val="28"/>
        </w:rPr>
      </w:pPr>
    </w:p>
    <w:p w14:paraId="055196C8" w14:textId="341ECBA5" w:rsidR="00AC5B25" w:rsidRPr="00AC5B25" w:rsidRDefault="00984194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าคารและอุปกรณ์วัดมูลค่าด้วยราคาทุนหักค่าเสื่อมราคาสะสมและขาดทุนจากการด้อยค่า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สะสม</w:t>
      </w:r>
      <w:r w:rsidR="00AC5B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ที่ดินวัดมูลค่า</w:t>
      </w:r>
      <w:r w:rsidR="0045679B">
        <w:rPr>
          <w:rFonts w:ascii="Angsana New" w:hAnsi="Angsana New" w:cs="Angsana New"/>
          <w:sz w:val="30"/>
          <w:szCs w:val="30"/>
        </w:rPr>
        <w:br/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ด้วยราคาที่ตีใหม่</w:t>
      </w:r>
      <w:r w:rsidR="00AC5B25"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AC5B25"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ณ</w:t>
      </w:r>
      <w:r w:rsidR="00AC5B25"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วันที่มีการตีราคาใหม่หักด้วยค่าเผื่อการด้อยค่าของสินทรัพย์</w:t>
      </w:r>
    </w:p>
    <w:p w14:paraId="26122A35" w14:textId="77777777" w:rsidR="00AC5B25" w:rsidRP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1EA0BE5" w14:textId="6EDEDE7A" w:rsidR="00AC5B25" w:rsidRP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AC5B25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AD72576" w14:textId="77777777" w:rsidR="00AC5B25" w:rsidRP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41657B6" w14:textId="43B4887C" w:rsid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AC5B25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7FE4C86C" w14:textId="06E9CD1A" w:rsidR="000F16E4" w:rsidRDefault="000F16E4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5AABEA1" w14:textId="7F0052F5" w:rsidR="00874A68" w:rsidRPr="00984194" w:rsidRDefault="00874A68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74A68">
        <w:rPr>
          <w:rFonts w:ascii="Angsana New" w:hAnsi="Angsana New" w:cs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ณ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874A68">
        <w:rPr>
          <w:rFonts w:ascii="Angsana New" w:hAnsi="Angsana New" w:cs="Angsana New" w:hint="cs"/>
          <w:sz w:val="30"/>
          <w:szCs w:val="30"/>
          <w:cs/>
        </w:rPr>
        <w:t>สำรองการ</w:t>
      </w:r>
      <w:r w:rsidR="00984194">
        <w:rPr>
          <w:rFonts w:ascii="Angsana New" w:hAnsi="Angsana New" w:cs="Angsana New"/>
          <w:sz w:val="30"/>
          <w:szCs w:val="30"/>
          <w:cs/>
        </w:rPr>
        <w:br/>
      </w:r>
      <w:r w:rsidRPr="00874A68">
        <w:rPr>
          <w:rFonts w:ascii="Angsana New" w:hAnsi="Angsana New" w:cs="Angsana New" w:hint="cs"/>
          <w:sz w:val="30"/>
          <w:szCs w:val="30"/>
          <w:cs/>
        </w:rPr>
        <w:t>ตีราคาสินทรัพย์</w:t>
      </w:r>
      <w:r w:rsidRPr="00874A68">
        <w:rPr>
          <w:rFonts w:ascii="Angsana New" w:hAnsi="Angsana New" w:cs="Angsana New" w:hint="eastAsia"/>
          <w:sz w:val="30"/>
          <w:szCs w:val="30"/>
          <w:cs/>
        </w:rPr>
        <w:t>”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ในกรณีที่มีการจำหน่ายสินทรัพย์ที่เคยตีราคาใหม่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653B178" w14:textId="77777777" w:rsidR="00110A19" w:rsidRPr="00984194" w:rsidRDefault="00110A19" w:rsidP="00984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3B7DE2B" w14:textId="7E5C8F75" w:rsidR="00110A19" w:rsidRPr="0068563D" w:rsidRDefault="00110A19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984194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984194">
        <w:rPr>
          <w:rFonts w:ascii="Angsana New" w:hAnsi="Angsana New" w:cs="Angsana New"/>
          <w:sz w:val="30"/>
          <w:szCs w:val="30"/>
        </w:rPr>
        <w:t xml:space="preserve"> </w:t>
      </w:r>
      <w:r w:rsidRPr="00984194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984194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</w:t>
      </w:r>
      <w:r w:rsidR="00984194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CF1517">
        <w:rPr>
          <w:rFonts w:ascii="Angsana New" w:hAnsi="Angsana New" w:cs="Angsana New"/>
          <w:sz w:val="30"/>
          <w:szCs w:val="30"/>
          <w:cs/>
        </w:rPr>
        <w:t>ในการซ่อมบำรุงที่ดิน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8D92D18" w14:textId="77777777" w:rsidR="00844E73" w:rsidRPr="00844E73" w:rsidRDefault="00844E73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93F8517" w14:textId="06B350D0" w:rsidR="00DE61DD" w:rsidRPr="00292025" w:rsidRDefault="00874A68" w:rsidP="00874A6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92025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292025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92025">
        <w:rPr>
          <w:rFonts w:ascii="Angsana New" w:hAnsi="Angsana New" w:cs="Angsana New" w:hint="cs"/>
          <w:color w:val="auto"/>
          <w:sz w:val="30"/>
          <w:szCs w:val="30"/>
          <w:cs/>
        </w:rPr>
        <w:t>และรับรู้ในกำไรหรือขาดทุน</w:t>
      </w:r>
      <w:r w:rsidRPr="00292025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92025">
        <w:rPr>
          <w:rFonts w:ascii="Angsana New" w:hAnsi="Angsana New" w:cs="Angsana New" w:hint="cs"/>
          <w:color w:val="auto"/>
          <w:sz w:val="30"/>
          <w:szCs w:val="30"/>
          <w:cs/>
        </w:rPr>
        <w:t>ทั้งนี้</w:t>
      </w:r>
      <w:r w:rsidRPr="00292025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92025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292025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</w:p>
    <w:p w14:paraId="2128E00E" w14:textId="45813DB2" w:rsidR="00110A19" w:rsidRPr="00292025" w:rsidRDefault="00874A68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92025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29202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CA6C5F" w14:textId="77777777" w:rsidR="00EC7350" w:rsidRPr="00292025" w:rsidRDefault="00EC735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810" w:type="dxa"/>
        <w:tblInd w:w="360" w:type="dxa"/>
        <w:tblLook w:val="0000" w:firstRow="0" w:lastRow="0" w:firstColumn="0" w:lastColumn="0" w:noHBand="0" w:noVBand="0"/>
      </w:tblPr>
      <w:tblGrid>
        <w:gridCol w:w="7830"/>
        <w:gridCol w:w="1170"/>
        <w:gridCol w:w="810"/>
      </w:tblGrid>
      <w:tr w:rsidR="00CF4E8F" w:rsidRPr="00CF1517" w14:paraId="1D0747DE" w14:textId="77777777" w:rsidTr="00D46582">
        <w:tc>
          <w:tcPr>
            <w:tcW w:w="7830" w:type="dxa"/>
            <w:vAlign w:val="bottom"/>
          </w:tcPr>
          <w:p w14:paraId="79D4CFE0" w14:textId="77777777" w:rsidR="00CF4E8F" w:rsidRPr="00CF1517" w:rsidRDefault="00CF4E8F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32338312"/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</w:t>
            </w:r>
            <w:r w:rsidR="00202245" w:rsidRPr="00CF1517">
              <w:rPr>
                <w:rFonts w:ascii="Angsana New" w:hAnsi="Angsana New" w:cs="Angsana New"/>
                <w:sz w:val="30"/>
                <w:szCs w:val="30"/>
                <w:cs/>
              </w:rPr>
              <w:t>่วนปรับปรุง</w:t>
            </w:r>
            <w:r w:rsidR="00BD54BF" w:rsidRPr="00CF1517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7437C2A0" w14:textId="489C363E" w:rsidR="00CF4E8F" w:rsidRPr="00CF1517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810" w:type="dxa"/>
          </w:tcPr>
          <w:p w14:paraId="1A3276E1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34CD111C" w14:textId="77777777" w:rsidTr="00D46582">
        <w:tc>
          <w:tcPr>
            <w:tcW w:w="7830" w:type="dxa"/>
            <w:vAlign w:val="bottom"/>
          </w:tcPr>
          <w:p w14:paraId="3B5CD6FB" w14:textId="77777777" w:rsidR="00CF4E8F" w:rsidRPr="00CF1517" w:rsidRDefault="00B86754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70" w:type="dxa"/>
            <w:vAlign w:val="bottom"/>
          </w:tcPr>
          <w:p w14:paraId="73B03206" w14:textId="57B3D137" w:rsidR="00CF4E8F" w:rsidRPr="00CF1517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97BFE06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493EBE64" w14:textId="77777777" w:rsidTr="00D46582">
        <w:tc>
          <w:tcPr>
            <w:tcW w:w="7830" w:type="dxa"/>
            <w:vAlign w:val="bottom"/>
          </w:tcPr>
          <w:p w14:paraId="3A162C59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FB02F9D" w14:textId="1EA20AA3" w:rsidR="00CF4E8F" w:rsidRPr="00CF1517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251F9FB6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68819FA5" w14:textId="77777777" w:rsidTr="00D46582">
        <w:tc>
          <w:tcPr>
            <w:tcW w:w="7830" w:type="dxa"/>
            <w:vAlign w:val="bottom"/>
          </w:tcPr>
          <w:p w14:paraId="071AE1CA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2D54C598" w14:textId="5B6FEE50" w:rsidR="00CF4E8F" w:rsidRPr="00CF1517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34259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282D2F70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2F2D2B2B" w14:textId="77777777" w:rsidTr="00D46582">
        <w:tc>
          <w:tcPr>
            <w:tcW w:w="7830" w:type="dxa"/>
            <w:shd w:val="clear" w:color="auto" w:fill="auto"/>
            <w:vAlign w:val="bottom"/>
          </w:tcPr>
          <w:p w14:paraId="4FD6737A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118F6CB" w14:textId="143DB36B" w:rsidR="00CF4E8F" w:rsidRPr="00CF1517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14:paraId="65C0C407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0"/>
    </w:tbl>
    <w:p w14:paraId="72DDD64D" w14:textId="77777777" w:rsidR="00C97DF0" w:rsidRPr="00292025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7A38E095" w14:textId="63F5F1D3" w:rsidR="00B201E7" w:rsidRPr="00292025" w:rsidRDefault="00B201E7" w:rsidP="00F45847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i/>
          <w:iCs/>
          <w:sz w:val="30"/>
          <w:szCs w:val="30"/>
          <w:lang w:val="th-TH"/>
        </w:rPr>
      </w:pPr>
      <w:r w:rsidRPr="0029202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D71E113" w14:textId="77777777" w:rsidR="00B201E7" w:rsidRPr="00292025" w:rsidRDefault="00B201E7" w:rsidP="00B201E7">
      <w:pPr>
        <w:pStyle w:val="ListParagraph"/>
        <w:ind w:left="518"/>
        <w:rPr>
          <w:b/>
          <w:bCs/>
          <w:i/>
          <w:iCs/>
          <w:sz w:val="30"/>
          <w:szCs w:val="30"/>
          <w:lang w:val="th-TH"/>
        </w:rPr>
      </w:pPr>
    </w:p>
    <w:p w14:paraId="1C1D7981" w14:textId="454BCA1F" w:rsidR="00B201E7" w:rsidRPr="00292025" w:rsidRDefault="00B201E7" w:rsidP="00B201E7">
      <w:pPr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292025">
        <w:rPr>
          <w:rFonts w:ascii="Angsana New" w:hAnsi="Angsana New" w:cs="Angsana New" w:hint="cs"/>
          <w:spacing w:val="-3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292025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  <w:r w:rsidRPr="00292025">
        <w:rPr>
          <w:rFonts w:ascii="Angsana New" w:hAnsi="Angsana New" w:cs="Angsana New" w:hint="cs"/>
          <w:spacing w:val="-3"/>
          <w:sz w:val="30"/>
          <w:szCs w:val="30"/>
          <w:cs/>
        </w:rPr>
        <w:t>โดยค่าความนิยมของเงินลงทุนที่บันทึกตามวิธี</w:t>
      </w:r>
      <w:r w:rsidRPr="00292025">
        <w:rPr>
          <w:rFonts w:ascii="Angsana New" w:hAnsi="Angsana New" w:cs="Angsana New"/>
          <w:spacing w:val="-3"/>
          <w:sz w:val="30"/>
          <w:szCs w:val="30"/>
          <w:cs/>
        </w:rPr>
        <w:t xml:space="preserve">     </w:t>
      </w:r>
      <w:r w:rsidRPr="00292025">
        <w:rPr>
          <w:rFonts w:ascii="Angsana New" w:hAnsi="Angsana New" w:cs="Angsana New" w:hint="cs"/>
          <w:spacing w:val="-3"/>
          <w:sz w:val="30"/>
          <w:szCs w:val="30"/>
          <w:cs/>
        </w:rPr>
        <w:t>ส่วนได้เสียรวมอยู่ในมูลค่าตามบัญชีของเงินลงทุน</w:t>
      </w:r>
      <w:r w:rsidRPr="00292025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</w:p>
    <w:p w14:paraId="3D4A91FB" w14:textId="77777777" w:rsidR="0068563D" w:rsidRPr="00292025" w:rsidRDefault="0068563D" w:rsidP="000F16E4">
      <w:pPr>
        <w:jc w:val="thaiDistribute"/>
        <w:rPr>
          <w:rFonts w:ascii="Angsana New" w:hAnsi="Angsana New" w:cs="Angsana New"/>
          <w:spacing w:val="-3"/>
          <w:sz w:val="30"/>
          <w:szCs w:val="30"/>
        </w:rPr>
      </w:pPr>
    </w:p>
    <w:p w14:paraId="6F08AE9D" w14:textId="2423B10C" w:rsidR="00D73498" w:rsidRPr="00292025" w:rsidRDefault="00D73498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9202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B201E7" w:rsidRPr="0029202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FCD2B6" w14:textId="05415C2B" w:rsidR="00D73498" w:rsidRPr="00292025" w:rsidRDefault="00B201E7" w:rsidP="00B201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92025">
        <w:rPr>
          <w:rFonts w:ascii="Angsana New" w:hAnsi="Angsana New" w:cs="Angsana New"/>
          <w:sz w:val="30"/>
          <w:szCs w:val="30"/>
          <w:cs/>
        </w:rPr>
        <w:tab/>
      </w:r>
    </w:p>
    <w:p w14:paraId="1CCC401B" w14:textId="1774C8DD" w:rsidR="00B201E7" w:rsidRDefault="00B201E7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45847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B201E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</w:t>
      </w:r>
      <w:r w:rsidR="00F4584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F45847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B201E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201E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50E3AB8" w14:textId="77777777" w:rsidR="00B201E7" w:rsidRDefault="00B201E7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4F0F02D" w14:textId="47D4DAA9" w:rsidR="00B1575A" w:rsidRDefault="00B201E7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01E7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D571F7" w14:textId="77777777" w:rsidR="00B201E7" w:rsidRPr="00DE61DD" w:rsidRDefault="00B201E7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6120"/>
        <w:gridCol w:w="2880"/>
        <w:gridCol w:w="360"/>
      </w:tblGrid>
      <w:tr w:rsidR="00B1575A" w:rsidRPr="00CF1517" w14:paraId="3946B1C1" w14:textId="77777777" w:rsidTr="00D46582">
        <w:tc>
          <w:tcPr>
            <w:tcW w:w="6120" w:type="dxa"/>
            <w:vAlign w:val="bottom"/>
          </w:tcPr>
          <w:p w14:paraId="0FDB1548" w14:textId="18799CC9" w:rsidR="00B1575A" w:rsidRPr="00CF1517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80" w:type="dxa"/>
            <w:vAlign w:val="bottom"/>
          </w:tcPr>
          <w:p w14:paraId="62CC1ABC" w14:textId="18FE3DB9" w:rsidR="00B1575A" w:rsidRPr="00CF1517" w:rsidRDefault="00B1575A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</w:tcPr>
          <w:p w14:paraId="4B2A853F" w14:textId="77777777" w:rsidR="00B1575A" w:rsidRPr="00CF1517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CF1517" w14:paraId="1F31118D" w14:textId="77777777" w:rsidTr="00D46582">
        <w:tc>
          <w:tcPr>
            <w:tcW w:w="6120" w:type="dxa"/>
            <w:vAlign w:val="bottom"/>
          </w:tcPr>
          <w:p w14:paraId="2FB15171" w14:textId="1FED8A4D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880" w:type="dxa"/>
            <w:vAlign w:val="bottom"/>
          </w:tcPr>
          <w:p w14:paraId="408E1E23" w14:textId="5F620FC1" w:rsidR="0046780E" w:rsidRPr="00CF1517" w:rsidRDefault="0046780E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7270680" w14:textId="771A99DF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CF1517" w14:paraId="2C989E09" w14:textId="77777777" w:rsidTr="0029193F">
        <w:tc>
          <w:tcPr>
            <w:tcW w:w="6120" w:type="dxa"/>
            <w:vAlign w:val="bottom"/>
          </w:tcPr>
          <w:p w14:paraId="681E1A38" w14:textId="42AE9864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  <w:gridSpan w:val="2"/>
          </w:tcPr>
          <w:p w14:paraId="7A29B1D8" w14:textId="42F86A11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</w:tbl>
    <w:p w14:paraId="57552814" w14:textId="5681F223" w:rsidR="00B45DEA" w:rsidRDefault="00B45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6F5C982F" w14:textId="067CA495" w:rsidR="00B6195B" w:rsidRPr="00E86A29" w:rsidRDefault="00844E73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sz w:val="30"/>
          <w:szCs w:val="30"/>
          <w:cs/>
        </w:rPr>
      </w:pPr>
      <w:r w:rsidRPr="00844E73">
        <w:rPr>
          <w:rFonts w:ascii="Angsana New" w:hAnsi="Angsana New" w:cs="Angsana New" w:hint="cs"/>
          <w:sz w:val="30"/>
          <w:szCs w:val="30"/>
          <w:cs/>
          <w:lang w:val="th-TH"/>
        </w:rPr>
        <w:t>ค่าตัดจำหน่ายของสินทรัพย์ไม่มีตัวตนอื่นบันทึกในค่าใช้จ่ายในการบริหาร</w:t>
      </w:r>
      <w:r w:rsidR="000B67BE">
        <w:rPr>
          <w:rFonts w:ascii="Angsana New" w:hAnsi="Angsana New" w:cs="Angsana New" w:hint="cs"/>
          <w:sz w:val="30"/>
          <w:szCs w:val="30"/>
          <w:cs/>
        </w:rPr>
        <w:t xml:space="preserve"> ต้นทุนในการจัดจำหน่าย</w:t>
      </w:r>
      <w:r w:rsidR="00E86A29">
        <w:rPr>
          <w:rFonts w:ascii="Angsana New" w:hAnsi="Angsana New" w:cs="Angsana New" w:hint="cs"/>
          <w:sz w:val="30"/>
          <w:szCs w:val="30"/>
          <w:cs/>
        </w:rPr>
        <w:t xml:space="preserve"> และต้นทุนขาย</w:t>
      </w:r>
      <w:r w:rsidR="000B67BE">
        <w:rPr>
          <w:rFonts w:ascii="Angsana New" w:hAnsi="Angsana New" w:cs="Angsana New" w:hint="cs"/>
          <w:sz w:val="30"/>
          <w:szCs w:val="30"/>
          <w:cs/>
        </w:rPr>
        <w:t>สินค้าและต้นทุนการให้บริการ</w:t>
      </w:r>
    </w:p>
    <w:p w14:paraId="6F9CB0F5" w14:textId="77777777" w:rsidR="00844E73" w:rsidRDefault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686A6EE5" w14:textId="77777777" w:rsidR="00D40162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670C1CA3" w14:textId="5DD25096" w:rsidR="007E38B7" w:rsidRPr="00AF2FFC" w:rsidRDefault="007E38B7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AF2FF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1F130511" w14:textId="77777777" w:rsidR="007E38B7" w:rsidRPr="00CF1517" w:rsidRDefault="007E38B7" w:rsidP="007E38B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0E5CA0" w14:textId="0A7190DE" w:rsidR="00493029" w:rsidRDefault="00CC2E64" w:rsidP="00B6195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CF541D" w14:textId="77777777" w:rsidR="00B6195B" w:rsidRDefault="00B6195B" w:rsidP="00B6195B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044A5471" w14:textId="7719B3B8" w:rsidR="00CC2E64" w:rsidRDefault="00B6195B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</w:t>
      </w:r>
      <w:r w:rsidR="00CC2E64" w:rsidRPr="00CC2E64">
        <w:rPr>
          <w:rFonts w:asciiTheme="majorBidi" w:hAnsiTheme="majorBidi" w:cs="Angsana New" w:hint="cs"/>
          <w:i/>
          <w:iCs/>
          <w:sz w:val="30"/>
          <w:szCs w:val="30"/>
          <w:cs/>
        </w:rPr>
        <w:t>ผู้เช่า</w:t>
      </w:r>
    </w:p>
    <w:p w14:paraId="148818C3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9638CF" w14:textId="5024F7A3" w:rsidR="00CC2E64" w:rsidRPr="00844E73" w:rsidRDefault="00CC2E64" w:rsidP="00844E7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หรือวันที่มีการเปลี่ยนแปลงสัญญาเช่า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="001D11F5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80E3B29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06531" w14:textId="5D61352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36E5B6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759F2" w14:textId="2BD7F8DF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="00B6195B">
        <w:rPr>
          <w:rFonts w:asciiTheme="majorBidi" w:hAnsiTheme="majorBidi" w:cs="Angsana New" w:hint="cs"/>
          <w:sz w:val="30"/>
          <w:szCs w:val="30"/>
          <w:cs/>
        </w:rPr>
        <w:t>สะสม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45679B">
        <w:rPr>
          <w:rFonts w:asciiTheme="majorBidi" w:hAnsiTheme="majorBidi" w:cs="Angsana New"/>
          <w:sz w:val="30"/>
          <w:szCs w:val="30"/>
        </w:rPr>
        <w:br/>
      </w:r>
      <w:r w:rsidRPr="00CC2E64">
        <w:rPr>
          <w:rFonts w:asciiTheme="majorBidi" w:hAnsiTheme="majorBidi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CC2E64">
        <w:rPr>
          <w:rFonts w:asciiTheme="majorBidi" w:hAnsiTheme="majorBidi" w:cstheme="majorBidi"/>
          <w:sz w:val="30"/>
          <w:szCs w:val="30"/>
        </w:rPr>
        <w:t xml:space="preserve"> </w:t>
      </w:r>
    </w:p>
    <w:p w14:paraId="6EE28927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A11F" w14:textId="3F160DCA" w:rsid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 ใช้อัตราดอกเบี้ย</w:t>
      </w:r>
      <w:r w:rsidR="00B6195B">
        <w:rPr>
          <w:rFonts w:asciiTheme="majorBidi" w:hAnsiTheme="majorBidi" w:cs="Angsana New" w:hint="cs"/>
          <w:sz w:val="30"/>
          <w:szCs w:val="30"/>
          <w:cs/>
        </w:rPr>
        <w:t>ตามนัยของสัญญาเช่า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  <w:r w:rsidR="00B6195B">
        <w:rPr>
          <w:rFonts w:asciiTheme="majorBidi" w:hAnsiTheme="majorBidi" w:cs="Angsana New" w:hint="cs"/>
          <w:sz w:val="30"/>
          <w:szCs w:val="30"/>
          <w:cs/>
        </w:rPr>
        <w:t xml:space="preserve"> เว้นแต่อัตรานั้นไม่สามารถกำหนดได้ </w:t>
      </w:r>
      <w:r w:rsidR="00BD7065">
        <w:rPr>
          <w:rFonts w:asciiTheme="majorBidi" w:hAnsiTheme="majorBidi" w:cs="Angsana New"/>
          <w:sz w:val="30"/>
          <w:szCs w:val="30"/>
          <w:cs/>
        </w:rPr>
        <w:br/>
      </w:r>
      <w:r w:rsidR="00B6195B">
        <w:rPr>
          <w:rFonts w:asciiTheme="majorBidi" w:hAnsiTheme="majorBidi" w:cs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CC2E64">
        <w:rPr>
          <w:rFonts w:asciiTheme="majorBidi" w:hAnsiTheme="majorBidi" w:cstheme="majorBidi"/>
          <w:sz w:val="30"/>
          <w:szCs w:val="30"/>
        </w:rPr>
        <w:t xml:space="preserve"> </w:t>
      </w:r>
    </w:p>
    <w:p w14:paraId="56DAA616" w14:textId="70CF1FF9" w:rsidR="00A54131" w:rsidRDefault="00A54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4304E870" w14:textId="77777777" w:rsidR="00D40162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E5B3811" w14:textId="4943A45A" w:rsidR="00A54131" w:rsidRPr="00CC2E64" w:rsidRDefault="00A54131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4131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</w:t>
      </w:r>
      <w:r w:rsidR="001F4FEF">
        <w:rPr>
          <w:rFonts w:asciiTheme="majorBidi" w:hAnsiTheme="majorBidi" w:cs="Angsana New"/>
          <w:sz w:val="30"/>
          <w:szCs w:val="30"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วัดมูลค่าใหม่เมื่อมีการเปลี่ยนแปลงสัญญาเช่า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A54131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D98766C" w14:textId="77777777" w:rsidR="00A54131" w:rsidRDefault="00A54131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43062E8" w14:textId="6617E426" w:rsidR="00CC2E64" w:rsidRDefault="00B6195B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</w:t>
      </w:r>
      <w:r w:rsidR="00CC2E64" w:rsidRPr="00CC2E64">
        <w:rPr>
          <w:rFonts w:asciiTheme="majorBidi" w:hAnsiTheme="majorBidi" w:cs="Angsana New" w:hint="cs"/>
          <w:i/>
          <w:iCs/>
          <w:sz w:val="30"/>
          <w:szCs w:val="30"/>
          <w:cs/>
        </w:rPr>
        <w:t>ผู้ให้เช่า</w:t>
      </w:r>
    </w:p>
    <w:p w14:paraId="57268E48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4F52A5" w14:textId="1EB49225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1226128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5ED82" w14:textId="2E55DF10" w:rsidR="00B366CF" w:rsidRDefault="00CC2E64" w:rsidP="00CC2E6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วันเริ่มต้นของสัญญาให้เช่า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5B4281" w14:textId="77777777" w:rsidR="00D40162" w:rsidRDefault="00D40162" w:rsidP="00CC2E6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55F69C8" w14:textId="399C320E" w:rsidR="00CC2E64" w:rsidRPr="0058173F" w:rsidRDefault="00CC2E64" w:rsidP="0058173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เมื่อกลุ่มบริษัทเป็นผู้ให้เช่าช่วง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เว้นแต่สัญญาเช่าหลักเป็นสัญญาเช่าระยะสั้นสัญญาให้เช่าช่วงจะถูกจัดประเภทเป็นสัญญาเช่าดำเนินงาน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CC2E64">
        <w:rPr>
          <w:rFonts w:asciiTheme="majorBidi" w:hAnsiTheme="majorBidi" w:cstheme="majorBidi"/>
          <w:sz w:val="30"/>
          <w:szCs w:val="30"/>
        </w:rPr>
        <w:t xml:space="preserve"> </w:t>
      </w:r>
    </w:p>
    <w:p w14:paraId="7869F266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51D9B" w14:textId="173E97CF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74CD822C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7BB0A" w14:textId="759E34F1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9CD3530" w14:textId="550A92D6" w:rsidR="00A54131" w:rsidRDefault="00A54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05BD5938" w14:textId="77777777" w:rsidR="00D40162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47A2E92" w14:textId="76C1E42D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ๆ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</w:t>
      </w:r>
      <w:r w:rsidRPr="00493029">
        <w:rPr>
          <w:rFonts w:asciiTheme="majorBidi" w:hAnsiTheme="majorBidi" w:cs="Angsana New" w:hint="cs"/>
          <w:sz w:val="30"/>
          <w:szCs w:val="30"/>
          <w:cs/>
        </w:rPr>
        <w:t>ลูกหนี้สัญญาเช่าตามที่เปิดเผยในหมายเหตุข้อ</w:t>
      </w:r>
      <w:r w:rsidRPr="004930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</w:rPr>
        <w:t>3</w:t>
      </w:r>
      <w:r w:rsidR="009F4D2D">
        <w:rPr>
          <w:rFonts w:asciiTheme="majorBidi" w:hAnsiTheme="majorBidi" w:cstheme="majorBidi"/>
          <w:sz w:val="30"/>
          <w:szCs w:val="30"/>
        </w:rPr>
        <w:t xml:space="preserve"> </w:t>
      </w:r>
      <w:r w:rsidRPr="00493029">
        <w:rPr>
          <w:rFonts w:asciiTheme="majorBidi" w:hAnsiTheme="majorBidi" w:cstheme="majorBidi"/>
          <w:sz w:val="30"/>
          <w:szCs w:val="30"/>
        </w:rPr>
        <w:t>(</w:t>
      </w:r>
      <w:r w:rsidRPr="00493029">
        <w:rPr>
          <w:rFonts w:asciiTheme="majorBidi" w:hAnsiTheme="majorBidi" w:cs="Angsana New" w:hint="cs"/>
          <w:sz w:val="30"/>
          <w:szCs w:val="30"/>
          <w:cs/>
        </w:rPr>
        <w:t>ง</w:t>
      </w:r>
      <w:r w:rsidRPr="00493029">
        <w:rPr>
          <w:rFonts w:asciiTheme="majorBidi" w:hAnsiTheme="majorBidi" w:cs="Angsana New"/>
          <w:sz w:val="30"/>
          <w:szCs w:val="30"/>
          <w:cs/>
        </w:rPr>
        <w:t>)</w:t>
      </w:r>
    </w:p>
    <w:p w14:paraId="21B566F3" w14:textId="107E3F78" w:rsidR="00B6195B" w:rsidRDefault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</w:p>
    <w:p w14:paraId="7426F9A9" w14:textId="62F6660A" w:rsidR="004747CF" w:rsidRPr="00CF1517" w:rsidRDefault="004747CF" w:rsidP="00B9548F">
      <w:pPr>
        <w:pStyle w:val="ListParagraph"/>
        <w:numPr>
          <w:ilvl w:val="1"/>
          <w:numId w:val="7"/>
        </w:numPr>
        <w:tabs>
          <w:tab w:val="clear" w:pos="454"/>
          <w:tab w:val="clear" w:pos="518"/>
        </w:tabs>
        <w:ind w:left="540" w:hanging="540"/>
        <w:rPr>
          <w:b/>
          <w:bCs/>
          <w:i/>
          <w:iCs/>
          <w:sz w:val="30"/>
          <w:szCs w:val="30"/>
          <w:lang w:val="th-TH"/>
        </w:rPr>
      </w:pPr>
      <w:r w:rsidRPr="00CF151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141E98A" w14:textId="5D072D0C" w:rsidR="004747CF" w:rsidRPr="00CF1517" w:rsidRDefault="004747CF" w:rsidP="004747CF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4D32A0F4" w14:textId="27EE3171" w:rsidR="00B366CF" w:rsidRDefault="004747CF" w:rsidP="00B619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6195B">
        <w:rPr>
          <w:rFonts w:asciiTheme="majorBidi" w:hAnsiTheme="majorBidi" w:cstheme="majorBidi"/>
          <w:sz w:val="30"/>
          <w:szCs w:val="30"/>
          <w:cs/>
        </w:rPr>
        <w:br/>
      </w:r>
      <w:r w:rsidRPr="00CF1517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CF1517">
        <w:rPr>
          <w:rFonts w:ascii="Angsana New" w:hAnsi="Angsana New" w:cs="Angsana New"/>
          <w:sz w:val="30"/>
          <w:szCs w:val="30"/>
          <w:cs/>
        </w:rPr>
        <w:t>สำหรับค่าความนิยมและสินทรัพย์</w:t>
      </w:r>
      <w:r w:rsidR="001F4FEF">
        <w:rPr>
          <w:rFonts w:ascii="Angsana New" w:hAnsi="Angsana New" w:cs="Angsana New"/>
          <w:sz w:val="30"/>
          <w:szCs w:val="30"/>
        </w:rPr>
        <w:t xml:space="preserve">          </w:t>
      </w:r>
      <w:r w:rsidRPr="00CF1517">
        <w:rPr>
          <w:rFonts w:ascii="Angsana New" w:hAnsi="Angsana New" w:cs="Angsana New"/>
          <w:sz w:val="30"/>
          <w:szCs w:val="30"/>
          <w:cs/>
        </w:rPr>
        <w:t>ไม่มีตัวตนที่</w:t>
      </w:r>
      <w:r w:rsidRPr="00CF1517">
        <w:rPr>
          <w:rFonts w:ascii="Angsana New" w:hAnsi="Angsana New" w:cs="Angsana New" w:hint="cs"/>
          <w:sz w:val="30"/>
          <w:szCs w:val="30"/>
          <w:cs/>
        </w:rPr>
        <w:t>มีอายุการให้ประโยชน์ไม่ทราบแน่นอน หรือ</w:t>
      </w:r>
      <w:r w:rsidRPr="00CF1517">
        <w:rPr>
          <w:rFonts w:ascii="Angsana New" w:hAnsi="Angsana New" w:cs="Angsana New"/>
          <w:sz w:val="30"/>
          <w:szCs w:val="30"/>
          <w:cs/>
        </w:rPr>
        <w:t>ยังไม่พร้อมใช้งาน</w:t>
      </w:r>
      <w:r w:rsidR="00B619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77EB8EB2" w14:textId="77777777" w:rsidR="005E6B00" w:rsidRDefault="005E6B00" w:rsidP="00B619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FF07D7A" w14:textId="05F52C2D" w:rsidR="004747CF" w:rsidRPr="00CF1517" w:rsidRDefault="004747CF" w:rsidP="00474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466FBF" w:rsidRPr="00466FBF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CF1517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B6195B">
        <w:rPr>
          <w:rFonts w:asciiTheme="majorBidi" w:hAnsiTheme="majorBidi" w:cs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CF1517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="00B619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B6195B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</w:p>
    <w:p w14:paraId="62F49BBA" w14:textId="621A0E2F" w:rsidR="004747CF" w:rsidRDefault="004747CF" w:rsidP="004747CF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72314CC0" w14:textId="1AEF32E5" w:rsidR="00B56062" w:rsidRPr="00FB6A8E" w:rsidRDefault="00B56062" w:rsidP="00B560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606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BD70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6062">
        <w:rPr>
          <w:rFonts w:ascii="Angsana New" w:hAnsi="Angsana New" w:cs="Angsana New"/>
          <w:sz w:val="30"/>
          <w:szCs w:val="30"/>
          <w:cs/>
        </w:rPr>
        <w:t xml:space="preserve"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B56062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B56062">
        <w:rPr>
          <w:rFonts w:ascii="Angsana New" w:hAnsi="Angsana New" w:cs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B56062">
        <w:rPr>
          <w:rFonts w:ascii="Angsana New" w:hAnsi="Angsana New" w:cs="Angsana New" w:hint="cs"/>
          <w:sz w:val="30"/>
          <w:szCs w:val="30"/>
          <w:cs/>
        </w:rPr>
        <w:t>สินทรัพย์นั้น</w:t>
      </w:r>
      <w:r w:rsidRPr="00B56062">
        <w:rPr>
          <w:rFonts w:ascii="Angsana New" w:hAnsi="Angsana New" w:cs="Angsana New"/>
          <w:sz w:val="30"/>
          <w:szCs w:val="30"/>
          <w:cs/>
        </w:rPr>
        <w:t>เกี่ยวข้อง</w:t>
      </w:r>
      <w:r w:rsidRPr="00B56062">
        <w:rPr>
          <w:rFonts w:ascii="Angsana New" w:hAnsi="Angsana New" w:cs="Angsana New" w:hint="cs"/>
          <w:sz w:val="30"/>
          <w:szCs w:val="30"/>
          <w:cs/>
        </w:rPr>
        <w:t>ด้วย</w:t>
      </w:r>
    </w:p>
    <w:p w14:paraId="685A5211" w14:textId="77777777" w:rsidR="00B56062" w:rsidRPr="00B74188" w:rsidRDefault="00B56062" w:rsidP="00B5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926DD90" w14:textId="60B8ED08" w:rsidR="00FF42C3" w:rsidRDefault="00B56062" w:rsidP="00B366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56062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FB6A8E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bookmarkEnd w:id="1"/>
      <w:bookmarkEnd w:id="2"/>
    </w:p>
    <w:p w14:paraId="316A3029" w14:textId="77777777" w:rsidR="00B366CF" w:rsidRPr="006C04BF" w:rsidRDefault="00B366CF" w:rsidP="00B366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0E9968" w14:textId="77777777" w:rsidR="009B7A45" w:rsidRPr="00CF1517" w:rsidRDefault="009B7A4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21FF82E" w14:textId="77777777" w:rsidR="009B7A45" w:rsidRPr="006C04BF" w:rsidRDefault="009B7A45" w:rsidP="009B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927AC19" w14:textId="66DDBAD0" w:rsidR="009B7A45" w:rsidRPr="00CF1517" w:rsidRDefault="00B56062" w:rsidP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B56062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</w:t>
      </w:r>
      <w:r w:rsidR="00B6195B">
        <w:rPr>
          <w:rFonts w:ascii="Angsana New" w:hAnsi="Angsana New" w:cs="Angsana New" w:hint="cs"/>
          <w:i/>
          <w:sz w:val="30"/>
          <w:szCs w:val="30"/>
          <w:cs/>
        </w:rPr>
        <w:t>โครงการสมทบ</w:t>
      </w:r>
      <w:r w:rsidR="0058173F">
        <w:rPr>
          <w:rFonts w:ascii="Angsana New" w:hAnsi="Angsana New" w:cs="Angsana New" w:hint="cs"/>
          <w:i/>
          <w:sz w:val="30"/>
          <w:szCs w:val="30"/>
          <w:cs/>
        </w:rPr>
        <w:t>เข้ากองทุนสำรองเลี้ยงชีพ</w:t>
      </w:r>
      <w:r w:rsidRPr="00B56062">
        <w:rPr>
          <w:rFonts w:ascii="Angsana New" w:hAnsi="Angsana New" w:cs="Angsana New" w:hint="cs"/>
          <w:i/>
          <w:sz w:val="30"/>
          <w:szCs w:val="30"/>
          <w:cs/>
        </w:rPr>
        <w:t>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B56062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13CD140D" w14:textId="56558794" w:rsidR="003803E3" w:rsidRDefault="0038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5BDED3C4" w14:textId="22CE29EB" w:rsidR="007D4328" w:rsidRDefault="009B7A4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3803E3">
        <w:rPr>
          <w:rFonts w:ascii="Angsana New" w:hAnsi="Angsana New" w:cs="Angsana New" w:hint="cs"/>
          <w:i/>
          <w:sz w:val="30"/>
          <w:szCs w:val="30"/>
          <w:cs/>
        </w:rPr>
        <w:t xml:space="preserve"> ซึ่ง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2ADB89" w14:textId="77777777" w:rsidR="005E6B00" w:rsidRPr="005E6B00" w:rsidRDefault="005E6B00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  <w:cs/>
        </w:rPr>
      </w:pPr>
    </w:p>
    <w:p w14:paraId="4E902364" w14:textId="261EB0E2" w:rsidR="009B7A45" w:rsidRPr="00CF1517" w:rsidRDefault="009B7A45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8308CC" w:rsidRPr="00CF1517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CF1517">
        <w:rPr>
          <w:rFonts w:ascii="Angsana New" w:hAnsi="Angsana New" w:cs="Angsana New"/>
          <w:i/>
          <w:spacing w:val="-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ในกำไรหรือขาดทุน</w:t>
      </w:r>
    </w:p>
    <w:p w14:paraId="1214D40C" w14:textId="77777777" w:rsidR="005F3F08" w:rsidRPr="00CF1517" w:rsidRDefault="005F3F08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37E4F6" w14:textId="0274A446" w:rsidR="00FF42C3" w:rsidRDefault="009B7A45" w:rsidP="00E86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FCEC08F" w14:textId="77777777" w:rsidR="005E6B00" w:rsidRPr="00E86A29" w:rsidRDefault="005E6B00" w:rsidP="00E86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0B952074" w14:textId="4D21BD3D" w:rsidR="009B7A45" w:rsidRPr="00CF1517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F4FEF">
        <w:rPr>
          <w:rFonts w:ascii="Angsana New" w:hAnsi="Angsana New" w:cs="Angsana New"/>
          <w:i/>
          <w:sz w:val="30"/>
          <w:szCs w:val="30"/>
        </w:rPr>
        <w:t xml:space="preserve">        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หากระยะเวลาการจ่ายผลประโยชน์เกินกว่า</w:t>
      </w:r>
      <w:r w:rsidR="005E6B00">
        <w:rPr>
          <w:rFonts w:ascii="Angsana New" w:hAnsi="Angsana New" w:cs="Angsana New"/>
          <w:i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Cs/>
          <w:sz w:val="30"/>
          <w:szCs w:val="30"/>
        </w:rPr>
        <w:t>12</w:t>
      </w:r>
      <w:r w:rsidR="005E6B00">
        <w:rPr>
          <w:rFonts w:ascii="Angsana New" w:hAnsi="Angsana New" w:cs="Angsana New"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AB40A" w14:textId="77777777" w:rsidR="00AD33D8" w:rsidRPr="000B0A84" w:rsidRDefault="00AD33D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08360" w14:textId="5F9E313B" w:rsidR="009B7A45" w:rsidRPr="00CF1517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="001F4FEF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F1517">
        <w:rPr>
          <w:rFonts w:ascii="Angsana New" w:hAnsi="Angsana New" w:cs="Angsana New"/>
          <w:sz w:val="20"/>
          <w:szCs w:val="20"/>
        </w:rPr>
        <w:t xml:space="preserve"> </w:t>
      </w:r>
    </w:p>
    <w:p w14:paraId="4AFC6A15" w14:textId="11AFED7E" w:rsidR="003803E3" w:rsidRDefault="0038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12E50D56" w14:textId="77777777" w:rsidR="005E6B00" w:rsidRDefault="005E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5B9AC041" w14:textId="2B98759F" w:rsidR="009B7A45" w:rsidRPr="00CF1517" w:rsidRDefault="009B7A4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ACE7619" w14:textId="77777777" w:rsidR="009B7A45" w:rsidRPr="00BB4BE2" w:rsidRDefault="009B7A45" w:rsidP="00FF42C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D9579EB" w14:textId="783D5509" w:rsidR="007D4328" w:rsidRDefault="009B7A45" w:rsidP="009B7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24F27" w:rsidRPr="00CF1517">
        <w:rPr>
          <w:rFonts w:ascii="Angsana New" w:hAnsi="Angsana New" w:cs="Angsana New"/>
          <w:sz w:val="30"/>
          <w:szCs w:val="30"/>
          <w:cs/>
        </w:rPr>
        <w:t>ผูกพัน</w:t>
      </w:r>
      <w:r w:rsidRPr="00CF1517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724F27" w:rsidRPr="00CF1517">
        <w:rPr>
          <w:rFonts w:ascii="Angsana New" w:hAnsi="Angsana New" w:cs="Angsana New"/>
          <w:sz w:val="30"/>
          <w:szCs w:val="30"/>
          <w:cs/>
        </w:rPr>
        <w:t>หรือภาระผูกพันจากการอนุมาน</w:t>
      </w:r>
      <w:r w:rsidRPr="00CF1517">
        <w:rPr>
          <w:rFonts w:ascii="Angsana New" w:hAnsi="Angsana New" w:cs="Angsana New"/>
          <w:sz w:val="30"/>
          <w:szCs w:val="30"/>
          <w:cs/>
        </w:rPr>
        <w:t>ที่เกิดขึ้นในปัจจุบัน</w:t>
      </w:r>
      <w:r w:rsidRPr="00CF1517">
        <w:rPr>
          <w:rFonts w:ascii="Angsana New" w:hAnsi="Angsana New" w:cs="Angsana New"/>
          <w:spacing w:val="-1"/>
          <w:sz w:val="30"/>
          <w:szCs w:val="30"/>
          <w:cs/>
        </w:rPr>
        <w:t>อันเป็นผลมาจากเหตุการณ์ในอดีต</w:t>
      </w:r>
      <w:r w:rsidR="00724F27" w:rsidRPr="00CF1517">
        <w:rPr>
          <w:rFonts w:ascii="Angsana New" w:hAnsi="Angsana New" w:cs="Angsana New"/>
          <w:spacing w:val="-1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F1517">
        <w:rPr>
          <w:rFonts w:ascii="Angsana New" w:hAnsi="Angsana New" w:cs="Angsana New"/>
          <w:spacing w:val="-1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>เพื่อชำระภาระ</w:t>
      </w:r>
      <w:r w:rsidR="00724F27" w:rsidRPr="00CF1517">
        <w:rPr>
          <w:rFonts w:ascii="Angsana New" w:hAnsi="Angsana New" w:cs="Angsana New"/>
          <w:sz w:val="30"/>
          <w:szCs w:val="30"/>
          <w:cs/>
        </w:rPr>
        <w:t>ผูกพัน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CF1517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 xml:space="preserve">นได้ </w:t>
      </w:r>
      <w:r w:rsidRPr="00CF1517">
        <w:rPr>
          <w:rFonts w:ascii="Angsana New" w:hAnsi="Angsana New" w:cs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3F42E55" w14:textId="77777777" w:rsidR="005E6B00" w:rsidRDefault="005E6B00" w:rsidP="009B7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FF082" w14:textId="780EA675" w:rsidR="00AB1A86" w:rsidRPr="00CF1517" w:rsidRDefault="00AB1A86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92D8424" w14:textId="52332C9F" w:rsidR="00AB1A86" w:rsidRPr="00CF1517" w:rsidRDefault="00AB1A86" w:rsidP="009B7A45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F76FD65" w14:textId="669F85CB" w:rsidR="003752F0" w:rsidRPr="00C56C4D" w:rsidRDefault="003752F0" w:rsidP="003752F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F1517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C56C4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E3F1D1" w14:textId="60C43769" w:rsidR="003752F0" w:rsidRDefault="003752F0" w:rsidP="003752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21C7C" w14:textId="34DE2374" w:rsidR="005149BA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149B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149B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FB6A8E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02E950" w14:textId="77777777" w:rsidR="005149BA" w:rsidRPr="00FB6A8E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8B9A5D" w14:textId="56924EF3" w:rsidR="005149BA" w:rsidRPr="005149BA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418B0" w:rsidRPr="00C418B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149B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E6B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ADA90B" w14:textId="2FF2A61D" w:rsidR="005149BA" w:rsidRPr="005149BA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418B0" w:rsidRPr="00C418B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3ADADF" w14:textId="5CB09863" w:rsidR="005149BA" w:rsidRPr="005149BA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EB689E" w14:textId="77777777" w:rsidR="005149BA" w:rsidRPr="005E6B00" w:rsidDel="001A6CC8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B193371" w14:textId="0551657A" w:rsidR="005149BA" w:rsidRPr="00FB6A8E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0D738D0" w14:textId="77777777" w:rsidR="005149BA" w:rsidRPr="005E6B00" w:rsidDel="001A6CC8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9AA5A1A" w14:textId="775514C1" w:rsidR="00C374F1" w:rsidRPr="0068563D" w:rsidRDefault="005149BA" w:rsidP="0068563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theme="minorBidi"/>
          <w:sz w:val="28"/>
          <w:szCs w:val="28"/>
          <w:highlight w:val="cyan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803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163206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0CFFEF" w14:textId="77777777" w:rsidR="00C374F1" w:rsidRPr="00C374F1" w:rsidDel="001A6CC8" w:rsidRDefault="00C374F1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3B859AF2" w14:textId="77777777" w:rsidR="005E6B00" w:rsidRDefault="005E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37C9BC" w14:textId="1EC03F43" w:rsidR="007D432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5149BA">
        <w:rPr>
          <w:rFonts w:asciiTheme="majorBidi" w:hAnsiTheme="majorBidi" w:cstheme="majorBidi"/>
          <w:sz w:val="30"/>
          <w:szCs w:val="30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418B0" w:rsidRPr="00C418B0">
        <w:rPr>
          <w:rFonts w:asciiTheme="majorBidi" w:hAnsiTheme="majorBidi" w:cstheme="majorBidi"/>
          <w:sz w:val="30"/>
          <w:szCs w:val="30"/>
        </w:rPr>
        <w:t>3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103F04" w14:textId="77777777" w:rsidR="005E6B00" w:rsidRPr="005E6B00" w:rsidRDefault="005E6B00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A0FB3CD" w14:textId="14124646" w:rsidR="0081743E" w:rsidRPr="00B1728B" w:rsidRDefault="0081743E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172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3803E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717651" w14:textId="77777777" w:rsidR="0081743E" w:rsidRPr="005E6B00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19DE0D3" w14:textId="5F83D746" w:rsidR="00BF64B7" w:rsidRPr="00CF1517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1517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F1517">
        <w:rPr>
          <w:rFonts w:ascii="Angsana New" w:hAnsi="Angsana New"/>
          <w:sz w:val="30"/>
          <w:szCs w:val="30"/>
        </w:rPr>
        <w:br/>
      </w:r>
      <w:r w:rsidRPr="00CF1517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803E3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CF1517">
        <w:rPr>
          <w:rFonts w:ascii="Angsana New" w:hAnsi="Angsana New"/>
          <w:sz w:val="30"/>
          <w:szCs w:val="30"/>
          <w:cs/>
        </w:rPr>
        <w:t>ภาษีมูลค่าเพิ่มหรือภาษีขายอื่นๆ และแสดงสุทธิจากส่วนลดการค้าและส่วนลดตามปริมาณ</w:t>
      </w:r>
      <w:r w:rsidRPr="00CF1517">
        <w:rPr>
          <w:rFonts w:ascii="Angsana New" w:hAnsi="Angsana New"/>
          <w:sz w:val="30"/>
          <w:szCs w:val="30"/>
        </w:rPr>
        <w:t xml:space="preserve"> </w:t>
      </w:r>
    </w:p>
    <w:p w14:paraId="5DA7C7F8" w14:textId="77777777" w:rsidR="005F3F08" w:rsidRPr="005E6B00" w:rsidRDefault="005F3F08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4FA4A6" w14:textId="4A21102F" w:rsidR="00BF64B7" w:rsidRPr="00CF1517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1517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="00220576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CF1517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</w:t>
      </w:r>
      <w:r w:rsidRPr="00CF1517">
        <w:rPr>
          <w:rFonts w:ascii="Angsana New" w:hAnsi="Angsana New"/>
          <w:sz w:val="30"/>
          <w:szCs w:val="30"/>
        </w:rPr>
        <w:t xml:space="preserve"> </w:t>
      </w:r>
    </w:p>
    <w:p w14:paraId="206C26CF" w14:textId="77777777" w:rsidR="00BF64B7" w:rsidRPr="005E6B00" w:rsidRDefault="00BF64B7" w:rsidP="00BF6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B7E258A" w14:textId="52D37CD9" w:rsidR="000F16E4" w:rsidRDefault="00BF64B7" w:rsidP="00E8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1517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F1517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CF1517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16697790" w14:textId="77777777" w:rsidR="001F4FEF" w:rsidRPr="005E6B00" w:rsidRDefault="001F4FEF" w:rsidP="00E8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90D8A6" w14:textId="77777777" w:rsidR="00E92B3F" w:rsidRPr="00CF1517" w:rsidRDefault="00E92B3F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9D4117A" w14:textId="77777777" w:rsidR="00E92B3F" w:rsidRPr="005E6B00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47AF3F80" w14:textId="22456135" w:rsidR="00E92B3F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7A7D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F1517">
        <w:rPr>
          <w:rFonts w:ascii="Angsana New" w:hAnsi="Angsana New" w:cs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AAEF031" w14:textId="77777777" w:rsidR="00C27A7D" w:rsidRPr="005E6B00" w:rsidRDefault="00C27A7D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FA7D880" w14:textId="160A1A4A" w:rsidR="00C374F1" w:rsidRPr="0068563D" w:rsidRDefault="00E92B3F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7D2C17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CF1517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F1517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0F4DD368" w14:textId="77777777" w:rsidR="00C374F1" w:rsidRPr="005E6B00" w:rsidRDefault="00C3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179D9A0E" w14:textId="399F7745" w:rsidR="001F4FEF" w:rsidRDefault="00E92B3F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517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</w:t>
      </w:r>
      <w:r w:rsidR="00C64AD9" w:rsidRPr="00CF1517">
        <w:rPr>
          <w:rFonts w:ascii="Angsana New" w:hAnsi="Angsana New" w:cs="Angsana New"/>
          <w:spacing w:val="-2"/>
          <w:sz w:val="30"/>
          <w:szCs w:val="30"/>
          <w:cs/>
        </w:rPr>
        <w:t>นที่ใช้เพื่อความมุ่งหมายทางภาษี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</w:t>
      </w:r>
      <w:r w:rsidRPr="00CF1517">
        <w:rPr>
          <w:rFonts w:ascii="Angsana New" w:hAnsi="Angsana New" w:cs="Angsana New"/>
          <w:sz w:val="30"/>
          <w:szCs w:val="30"/>
          <w:cs/>
        </w:rPr>
        <w:t>ชั่วคราว</w:t>
      </w:r>
      <w:r w:rsidR="007D2C17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46780E" w:rsidRPr="00CF1517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="0046780E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</w:t>
      </w:r>
      <w:r w:rsidR="00776F6B">
        <w:rPr>
          <w:rFonts w:ascii="Angsana New" w:hAnsi="Angsana New" w:cs="Angsana New"/>
          <w:spacing w:val="-4"/>
          <w:sz w:val="30"/>
          <w:szCs w:val="30"/>
        </w:rPr>
        <w:br/>
      </w:r>
      <w:r w:rsidR="007D4328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งินลงทุนในบริษัทย่อย</w:t>
      </w:r>
      <w:r w:rsidR="00E53FD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53FDB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67F898B" w14:textId="2019BCEE" w:rsidR="00E92B3F" w:rsidRPr="00CF1517" w:rsidRDefault="001876E1" w:rsidP="007D2C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การวัดมู</w:t>
      </w:r>
      <w:r w:rsidR="00E92B3F" w:rsidRPr="00CF1517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D2C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B3F" w:rsidRPr="00CF1517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65CC4434" w14:textId="77777777" w:rsidR="00E92B3F" w:rsidRPr="00BB4BE2" w:rsidRDefault="00E92B3F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8A5F58" w14:textId="222F4FA9" w:rsidR="00E92B3F" w:rsidRDefault="00E92B3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855A3" w:rsidRPr="00CF1517">
        <w:rPr>
          <w:rFonts w:ascii="Angsana New" w:hAnsi="Angsana New" w:cs="Angsana New"/>
          <w:sz w:val="30"/>
          <w:szCs w:val="30"/>
          <w:cs/>
        </w:rPr>
        <w:t>ื่อมีความเป็นไปได้ค่อนข้างแน่</w:t>
      </w:r>
      <w:r w:rsidRPr="00CF1517">
        <w:rPr>
          <w:rFonts w:ascii="Angsana New" w:hAnsi="Angsana New" w:cs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</w:t>
      </w:r>
      <w:r w:rsidR="00DD0527" w:rsidRPr="00CF1517">
        <w:rPr>
          <w:rFonts w:ascii="Angsana New" w:hAnsi="Angsana New" w:cs="Angsana New"/>
          <w:sz w:val="30"/>
          <w:szCs w:val="30"/>
          <w:cs/>
        </w:rPr>
        <w:t>าว</w:t>
      </w:r>
      <w:r w:rsidR="007855A3"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527" w:rsidRPr="00CF151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</w:t>
      </w:r>
      <w:r w:rsidRPr="00CF1517">
        <w:rPr>
          <w:rFonts w:ascii="Angsana New" w:hAnsi="Angsana New" w:cs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</w:p>
    <w:p w14:paraId="0C0FDD3D" w14:textId="77777777" w:rsidR="001F4FEF" w:rsidRPr="00CF1517" w:rsidRDefault="001F4FE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2159D08" w14:textId="0926AD62" w:rsidR="00E81431" w:rsidRPr="00CF1517" w:rsidRDefault="00E81431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กำไรต่อหุ้น</w:t>
      </w:r>
      <w:r w:rsidR="004567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2236160C" w14:textId="77777777" w:rsidR="00E81431" w:rsidRPr="005E6B00" w:rsidRDefault="00E81431" w:rsidP="00E81431">
      <w:pPr>
        <w:pStyle w:val="AccPolicyHeading"/>
        <w:rPr>
          <w:b w:val="0"/>
          <w:bCs w:val="0"/>
          <w:i w:val="0"/>
          <w:iCs w:val="0"/>
          <w:cs/>
        </w:rPr>
      </w:pPr>
    </w:p>
    <w:p w14:paraId="0FF8918B" w14:textId="4D3FA383" w:rsidR="00E81431" w:rsidRDefault="00E81431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CF1517">
        <w:rPr>
          <w:rFonts w:ascii="Angsana New" w:hAnsi="Angsana New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D4328">
        <w:rPr>
          <w:rFonts w:ascii="Angsana New" w:hAnsi="Angsana New" w:cs="Angsana New"/>
          <w:b/>
          <w:sz w:val="30"/>
          <w:szCs w:val="30"/>
          <w:cs/>
        </w:rPr>
        <w:br/>
      </w:r>
      <w:r w:rsidR="0058173F">
        <w:rPr>
          <w:rFonts w:ascii="Angsana New" w:hAnsi="Angsana New" w:cs="Angsana New" w:hint="cs"/>
          <w:b/>
          <w:sz w:val="30"/>
          <w:szCs w:val="30"/>
          <w:cs/>
        </w:rPr>
        <w:t>ถัวเฉลี่ยถ่วงน้ำหนัก</w:t>
      </w:r>
      <w:r w:rsidRPr="00CF1517">
        <w:rPr>
          <w:rFonts w:ascii="Angsana New" w:hAnsi="Angsana New" w:cs="Angsana New"/>
          <w:b/>
          <w:sz w:val="30"/>
          <w:szCs w:val="30"/>
          <w:cs/>
        </w:rPr>
        <w:t>ที่ออกจำหน่ายระหว่างปี</w:t>
      </w:r>
    </w:p>
    <w:p w14:paraId="611AC195" w14:textId="77777777" w:rsidR="007D4328" w:rsidRPr="005E6B00" w:rsidRDefault="007D432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A94DF54" w14:textId="525DCB9B" w:rsidR="00093B30" w:rsidRPr="00CF1517" w:rsidRDefault="00804175" w:rsidP="001E7B3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5E6B00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8F426CE" w14:textId="71A511D7" w:rsidR="00352973" w:rsidRDefault="00E55AE2" w:rsidP="00C374F1">
      <w:pPr>
        <w:ind w:left="540" w:right="45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หมายถึง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="0058173F">
        <w:rPr>
          <w:rFonts w:asciiTheme="majorBidi" w:hAnsiTheme="majorBidi" w:cs="Angsana New" w:hint="cs"/>
          <w:b/>
          <w:sz w:val="30"/>
          <w:szCs w:val="30"/>
          <w:cs/>
        </w:rPr>
        <w:t>หรือควบคุมร่วมกัน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หรือกลุ่มบริษัทมีอำนาจควบคุม</w:t>
      </w:r>
      <w:r w:rsidR="0058173F">
        <w:rPr>
          <w:rFonts w:asciiTheme="majorBidi" w:hAnsiTheme="majorBidi" w:cs="Angsana New" w:hint="cs"/>
          <w:b/>
          <w:sz w:val="30"/>
          <w:szCs w:val="30"/>
          <w:cs/>
        </w:rPr>
        <w:t>หรือควบคุมร่วมกัน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ทั้งทางตรงและทางอ้อม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4AA69E0" w14:textId="77777777" w:rsidR="0058173F" w:rsidRDefault="0058173F" w:rsidP="00C374F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B12781F" w14:textId="77777777" w:rsidR="005E6B00" w:rsidRDefault="005E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08D3736" w14:textId="20DE9FCD" w:rsidR="00B63EF6" w:rsidRDefault="00B63EF6" w:rsidP="00BC7B7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F151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Pr="00F7703E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58173F">
        <w:rPr>
          <w:rFonts w:asciiTheme="majorBidi" w:hAnsiTheme="majorBidi" w:cstheme="majorBidi" w:hint="cs"/>
          <w:b/>
          <w:sz w:val="30"/>
          <w:szCs w:val="30"/>
          <w:cs/>
        </w:rPr>
        <w:t xml:space="preserve"> บริษัทร่วม</w:t>
      </w:r>
      <w:r w:rsidRPr="00F7703E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>การร่วมค้าได้เปิดเผยในหมายเหตุ</w:t>
      </w:r>
      <w:r w:rsidRPr="00CF1517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CF151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418B0" w:rsidRPr="00C418B0">
        <w:rPr>
          <w:rFonts w:asciiTheme="majorBidi" w:hAnsiTheme="majorBidi" w:cstheme="majorBidi"/>
          <w:bCs/>
          <w:sz w:val="30"/>
          <w:szCs w:val="30"/>
        </w:rPr>
        <w:t>11</w:t>
      </w:r>
      <w:r w:rsidRPr="00CF151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C418B0" w:rsidRPr="00C418B0">
        <w:rPr>
          <w:rFonts w:asciiTheme="majorBidi" w:hAnsiTheme="majorBidi" w:cstheme="majorBidi"/>
          <w:bCs/>
          <w:sz w:val="30"/>
          <w:szCs w:val="30"/>
        </w:rPr>
        <w:t>12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55AE2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49B5C5B" w14:textId="1732F4AA" w:rsidR="001F4FEF" w:rsidRPr="005E6B00" w:rsidRDefault="001F4FEF" w:rsidP="00BC7B72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088"/>
        <w:gridCol w:w="4770"/>
      </w:tblGrid>
      <w:tr w:rsidR="00310DDA" w:rsidRPr="00CF1517" w14:paraId="39D0C83C" w14:textId="77777777" w:rsidTr="00113DEC">
        <w:trPr>
          <w:trHeight w:val="993"/>
          <w:tblHeader/>
        </w:trPr>
        <w:tc>
          <w:tcPr>
            <w:tcW w:w="2790" w:type="dxa"/>
          </w:tcPr>
          <w:p w14:paraId="34D13E7D" w14:textId="77777777" w:rsidR="00310DDA" w:rsidRPr="00CF1517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2088" w:type="dxa"/>
          </w:tcPr>
          <w:p w14:paraId="5A571B2C" w14:textId="77777777" w:rsidR="00310DDA" w:rsidRPr="00CF1517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5ABA580D" w14:textId="77777777" w:rsidR="00310DDA" w:rsidRPr="00CF1517" w:rsidRDefault="00310DDA" w:rsidP="00B402D7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0DDA" w:rsidRPr="00CF1517" w14:paraId="71A3F16A" w14:textId="77777777" w:rsidTr="00113DEC">
        <w:trPr>
          <w:trHeight w:val="20"/>
        </w:trPr>
        <w:tc>
          <w:tcPr>
            <w:tcW w:w="2790" w:type="dxa"/>
          </w:tcPr>
          <w:p w14:paraId="199E73A6" w14:textId="77777777" w:rsidR="00310DDA" w:rsidRPr="00CF1517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 นิวสตาร์ วิคเตอร์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88" w:type="dxa"/>
          </w:tcPr>
          <w:p w14:paraId="6EC77694" w14:textId="77777777" w:rsidR="00310DDA" w:rsidRPr="00CF1517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751CEC58" w14:textId="77777777" w:rsidR="00310DDA" w:rsidRPr="00CF1517" w:rsidRDefault="00310DDA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  มีกรรมการและผู้ถือหุ้นร่วมกัน</w:t>
            </w:r>
          </w:p>
        </w:tc>
      </w:tr>
      <w:tr w:rsidR="00310DDA" w:rsidRPr="00CF1517" w14:paraId="14418EE5" w14:textId="77777777" w:rsidTr="00113DEC">
        <w:trPr>
          <w:trHeight w:val="20"/>
        </w:trPr>
        <w:tc>
          <w:tcPr>
            <w:tcW w:w="2790" w:type="dxa"/>
          </w:tcPr>
          <w:p w14:paraId="618ED053" w14:textId="77777777" w:rsidR="001C7DD6" w:rsidRDefault="002E4881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BNP PARIBAS HONGKONG </w:t>
            </w:r>
          </w:p>
          <w:p w14:paraId="7B595CC2" w14:textId="1BCB71F4" w:rsidR="00310DDA" w:rsidRPr="00CF1517" w:rsidRDefault="001C7DD6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E4881">
              <w:rPr>
                <w:rFonts w:ascii="Angsana New" w:hAnsi="Angsana New" w:cs="Angsana New"/>
                <w:sz w:val="30"/>
                <w:szCs w:val="30"/>
              </w:rPr>
              <w:t>BRANCH</w:t>
            </w:r>
          </w:p>
        </w:tc>
        <w:tc>
          <w:tcPr>
            <w:tcW w:w="2088" w:type="dxa"/>
          </w:tcPr>
          <w:p w14:paraId="2E487DA2" w14:textId="77777777" w:rsidR="00310DDA" w:rsidRPr="00CF1517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 แห่งสาธารณรัฐ ประชาชนจีน</w:t>
            </w:r>
          </w:p>
        </w:tc>
        <w:tc>
          <w:tcPr>
            <w:tcW w:w="4770" w:type="dxa"/>
          </w:tcPr>
          <w:p w14:paraId="2E086CC5" w14:textId="4E95EB38" w:rsidR="00310DDA" w:rsidRPr="00CF1517" w:rsidRDefault="002E4881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เป็นผู้ถือหุ้นรายใหญ่  </w:t>
            </w:r>
          </w:p>
        </w:tc>
      </w:tr>
      <w:tr w:rsidR="00AA36AD" w:rsidRPr="00CF1517" w14:paraId="0D0ADE14" w14:textId="77777777" w:rsidTr="00113DEC">
        <w:trPr>
          <w:trHeight w:val="20"/>
        </w:trPr>
        <w:tc>
          <w:tcPr>
            <w:tcW w:w="2790" w:type="dxa"/>
          </w:tcPr>
          <w:p w14:paraId="24622D9B" w14:textId="0900934C" w:rsidR="00AA36AD" w:rsidRPr="00CF1517" w:rsidRDefault="00AA36AD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Thai Viet Agri Group Co.,Ltd.</w:t>
            </w:r>
          </w:p>
        </w:tc>
        <w:tc>
          <w:tcPr>
            <w:tcW w:w="2088" w:type="dxa"/>
          </w:tcPr>
          <w:p w14:paraId="657C56F8" w14:textId="7D0398F5" w:rsidR="00AA36AD" w:rsidRPr="00CF1517" w:rsidRDefault="00AA36AD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770" w:type="dxa"/>
          </w:tcPr>
          <w:p w14:paraId="6E2142C1" w14:textId="0F1E5208" w:rsidR="00AA36AD" w:rsidRPr="00CF1517" w:rsidRDefault="00AA36AD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ผู้ถือหุ้นมีความสัมพันธ์กับกรรมการ</w:t>
            </w:r>
          </w:p>
        </w:tc>
      </w:tr>
      <w:tr w:rsidR="00310DDA" w:rsidRPr="00CF1517" w14:paraId="1D7E87FC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3213AC0D" w14:textId="77777777" w:rsidR="00310DDA" w:rsidRPr="00CF1517" w:rsidRDefault="00310DDA" w:rsidP="00B402D7">
            <w:pPr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นายวินัย เตียวสมบูรณ์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</w:p>
        </w:tc>
        <w:tc>
          <w:tcPr>
            <w:tcW w:w="2088" w:type="dxa"/>
            <w:shd w:val="clear" w:color="auto" w:fill="auto"/>
          </w:tcPr>
          <w:p w14:paraId="37BC45CA" w14:textId="77777777" w:rsidR="00310DDA" w:rsidRPr="00CF1517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4CCE32C5" w14:textId="77777777" w:rsidR="00310DDA" w:rsidRPr="00CF1517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ของกลุ่มบริษัทไม่ว่าทางตรงหรือทางอ้อม ทั้งนี้รวมถึงเป็นผู้ถือหุ้นรายใหญ่และเป็นกรรมการของกลุ่มบริษัท</w:t>
            </w:r>
          </w:p>
        </w:tc>
      </w:tr>
      <w:tr w:rsidR="00310DDA" w:rsidRPr="00CF1517" w14:paraId="40FB5898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1A338EEA" w14:textId="77777777" w:rsidR="00310DDA" w:rsidRPr="00CF1517" w:rsidRDefault="00310DDA" w:rsidP="00692629">
            <w:pPr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88" w:type="dxa"/>
            <w:shd w:val="clear" w:color="auto" w:fill="auto"/>
          </w:tcPr>
          <w:p w14:paraId="46FE5B9B" w14:textId="77777777" w:rsidR="00310DDA" w:rsidRPr="00CF1517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270D36C8" w14:textId="77777777" w:rsidR="00310DDA" w:rsidRPr="00CF1517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 สั่ง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การและควบคุมกิจกรรมต่างๆ ของกลุ่มบริษัทไม่ว่าทางตรงหรือทางอ้อม ทั้งนี้รวมถึงกรรมการ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ของกลุ่มบริษัท</w:t>
            </w:r>
          </w:p>
        </w:tc>
      </w:tr>
    </w:tbl>
    <w:p w14:paraId="2235FA2F" w14:textId="4D801F9C" w:rsidR="001F4FEF" w:rsidRDefault="001F4FEF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007CC437" w14:textId="45AF9B8E" w:rsidR="000037F1" w:rsidRPr="008A7E2F" w:rsidRDefault="001F4FEF" w:rsidP="001F4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  <w:r>
        <w:rPr>
          <w:rFonts w:ascii="Angsana New" w:hAnsi="Angsana New" w:cs="Angsana New"/>
          <w:i/>
          <w:iCs/>
          <w:sz w:val="24"/>
          <w:szCs w:val="24"/>
        </w:rPr>
        <w:br w:type="page"/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1"/>
        <w:gridCol w:w="267"/>
        <w:gridCol w:w="1097"/>
        <w:gridCol w:w="268"/>
        <w:gridCol w:w="1077"/>
        <w:gridCol w:w="252"/>
        <w:gridCol w:w="1096"/>
      </w:tblGrid>
      <w:tr w:rsidR="00804175" w:rsidRPr="00CF1517" w14:paraId="5317FF06" w14:textId="77777777" w:rsidTr="00E23C5F">
        <w:tc>
          <w:tcPr>
            <w:tcW w:w="2257" w:type="pct"/>
          </w:tcPr>
          <w:p w14:paraId="55A0588D" w14:textId="02D5343B" w:rsidR="00804175" w:rsidRPr="00CF1517" w:rsidRDefault="00740D12" w:rsidP="00EF6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</w:rPr>
              <w:br w:type="page"/>
            </w:r>
            <w:r w:rsidR="00EF69B4" w:rsidRPr="00EF69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8" w:type="pct"/>
            <w:gridSpan w:val="3"/>
          </w:tcPr>
          <w:p w14:paraId="03720653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8693D3F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85F8257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025" w:rsidRPr="00CF1517" w14:paraId="6F301C52" w14:textId="77777777" w:rsidTr="00E23C5F">
        <w:tc>
          <w:tcPr>
            <w:tcW w:w="2257" w:type="pct"/>
          </w:tcPr>
          <w:p w14:paraId="5A9F6497" w14:textId="678C7C9D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7E1D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</w:tcPr>
          <w:p w14:paraId="2FE2E5C6" w14:textId="1465D3D4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E95AC81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07A6F5" w14:textId="357A0C49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39CD388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6BC9AB" w14:textId="063C6B2B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0C2486FB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5B0733" w14:textId="1C42D828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92025" w:rsidRPr="00CF1517" w14:paraId="6C56FD9B" w14:textId="77777777" w:rsidTr="00E23C5F">
        <w:tc>
          <w:tcPr>
            <w:tcW w:w="2257" w:type="pct"/>
          </w:tcPr>
          <w:p w14:paraId="23BB6C1A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gridSpan w:val="7"/>
          </w:tcPr>
          <w:p w14:paraId="682EF417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025" w:rsidRPr="00CF1517" w14:paraId="34821AAF" w14:textId="77777777" w:rsidTr="00E23C5F">
        <w:tc>
          <w:tcPr>
            <w:tcW w:w="2257" w:type="pct"/>
          </w:tcPr>
          <w:p w14:paraId="604C08AF" w14:textId="77777777" w:rsidR="00292025" w:rsidRPr="00CF1517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1" w:type="pct"/>
          </w:tcPr>
          <w:p w14:paraId="5FF618A2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1BF0BD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EF8675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623D4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993018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6C569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602BED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2025" w:rsidRPr="00CF1517" w14:paraId="4AC79BB5" w14:textId="77777777" w:rsidTr="00E23C5F">
        <w:tc>
          <w:tcPr>
            <w:tcW w:w="2257" w:type="pct"/>
          </w:tcPr>
          <w:p w14:paraId="7E468183" w14:textId="71A48F54" w:rsidR="00292025" w:rsidRPr="00F7703E" w:rsidRDefault="00702AF8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703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71E38BE7" w14:textId="32B1B975" w:rsidR="00292025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B0CF0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AC1BF2" w14:textId="396924DA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8D4B3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C4C34C" w14:textId="7F6F8E7B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064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138" w:type="pct"/>
          </w:tcPr>
          <w:p w14:paraId="25852695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25F228" w14:textId="2212536B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397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607</w:t>
            </w:r>
          </w:p>
        </w:tc>
      </w:tr>
      <w:tr w:rsidR="00292025" w:rsidRPr="00CF1517" w14:paraId="5D3742EC" w14:textId="77777777" w:rsidTr="00E23C5F">
        <w:tc>
          <w:tcPr>
            <w:tcW w:w="2257" w:type="pct"/>
          </w:tcPr>
          <w:p w14:paraId="3C0D8A82" w14:textId="37892E32" w:rsidR="00292025" w:rsidRPr="00F7703E" w:rsidRDefault="00191014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และค่าบริการที่เกี่ยวข้องกัน</w:t>
            </w:r>
          </w:p>
        </w:tc>
        <w:tc>
          <w:tcPr>
            <w:tcW w:w="521" w:type="pct"/>
          </w:tcPr>
          <w:p w14:paraId="6E877E8E" w14:textId="67247A1E" w:rsidR="00292025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F0BEA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48F370" w14:textId="1D19EDB0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AFEAF4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54F42" w14:textId="6EB1ECC4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138" w:type="pct"/>
          </w:tcPr>
          <w:p w14:paraId="394E6ECB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FD3718" w14:textId="5A2D2631" w:rsidR="00292025" w:rsidRPr="00360B44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</w:tr>
      <w:tr w:rsidR="00292025" w:rsidRPr="00CF1517" w14:paraId="1A1F30FD" w14:textId="77777777" w:rsidTr="00E23C5F">
        <w:tc>
          <w:tcPr>
            <w:tcW w:w="2257" w:type="pct"/>
          </w:tcPr>
          <w:p w14:paraId="66AD4AEA" w14:textId="6E323630" w:rsidR="00292025" w:rsidRPr="00F7703E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7703E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11FEB45" w14:textId="7D6DCF13" w:rsidR="00292025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917DFF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9B87DD" w14:textId="1755C441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B7F62A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6B6AAB" w14:textId="5FD7C260" w:rsidR="00292025" w:rsidRPr="00692629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="008D0236" w:rsidRPr="00B662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38" w:type="pct"/>
          </w:tcPr>
          <w:p w14:paraId="08E811EB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041825" w14:textId="1BA06115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292025" w:rsidRPr="00DE10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</w:p>
        </w:tc>
      </w:tr>
      <w:tr w:rsidR="00292025" w:rsidRPr="00CF1517" w14:paraId="7F9971DD" w14:textId="77777777" w:rsidTr="00E23C5F">
        <w:tc>
          <w:tcPr>
            <w:tcW w:w="2257" w:type="pct"/>
          </w:tcPr>
          <w:p w14:paraId="39A722D1" w14:textId="2810A922" w:rsidR="00292025" w:rsidRPr="00F7703E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BEF7BA6" w14:textId="78AE079B" w:rsidR="00292025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77356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C07086" w14:textId="223534E0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A9AD0D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0CCE7" w14:textId="333F67BE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8" w:type="pct"/>
          </w:tcPr>
          <w:p w14:paraId="61A17316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9038A" w14:textId="0260177A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998</w:t>
            </w:r>
          </w:p>
        </w:tc>
      </w:tr>
      <w:tr w:rsidR="00292025" w:rsidRPr="00CF1517" w14:paraId="6018F60F" w14:textId="77777777" w:rsidTr="00E23C5F">
        <w:tc>
          <w:tcPr>
            <w:tcW w:w="2257" w:type="pct"/>
          </w:tcPr>
          <w:p w14:paraId="3CB215FC" w14:textId="76E13D4A" w:rsidR="00292025" w:rsidRPr="00F7703E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7023134" w14:textId="4766C151" w:rsidR="00292025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264466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1AD2D9" w14:textId="39F93EE3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17A7D9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0195" w14:textId="06609EAF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095</w:t>
            </w:r>
          </w:p>
        </w:tc>
        <w:tc>
          <w:tcPr>
            <w:tcW w:w="138" w:type="pct"/>
          </w:tcPr>
          <w:p w14:paraId="143C6B20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E674BA" w14:textId="6A6F2ADC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</w:tr>
      <w:tr w:rsidR="00292025" w:rsidRPr="00CF1517" w14:paraId="6675915A" w14:textId="77777777" w:rsidTr="00E23C5F">
        <w:tc>
          <w:tcPr>
            <w:tcW w:w="2257" w:type="pct"/>
          </w:tcPr>
          <w:p w14:paraId="38A48C45" w14:textId="4093AEC8" w:rsidR="00292025" w:rsidRPr="00F7703E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1" w:type="pct"/>
          </w:tcPr>
          <w:p w14:paraId="1BA5FF59" w14:textId="4C130B94" w:rsidR="00292025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1A95C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0B18D2" w14:textId="7CA4F78F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C4076E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5DEA51" w14:textId="319A5C95" w:rsidR="00292025" w:rsidRPr="008022DE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552</w:t>
            </w:r>
            <w:r w:rsidR="008D02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138" w:type="pct"/>
          </w:tcPr>
          <w:p w14:paraId="64F2F9B8" w14:textId="77777777" w:rsidR="00292025" w:rsidRPr="00CF1517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62EEF2" w14:textId="77F14ABF" w:rsidR="00292025" w:rsidRPr="00CF1517" w:rsidRDefault="00C418B0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928</w:t>
            </w:r>
            <w:r w:rsidR="002920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</w:tr>
      <w:tr w:rsidR="0076712C" w:rsidRPr="00CF1517" w14:paraId="2E125A7F" w14:textId="77777777" w:rsidTr="00E23C5F">
        <w:tc>
          <w:tcPr>
            <w:tcW w:w="2257" w:type="pct"/>
            <w:shd w:val="clear" w:color="auto" w:fill="auto"/>
          </w:tcPr>
          <w:p w14:paraId="643208A7" w14:textId="5991FAFC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  <w:shd w:val="clear" w:color="auto" w:fill="auto"/>
          </w:tcPr>
          <w:p w14:paraId="6E82DF95" w14:textId="11B00DBA" w:rsidR="0076712C" w:rsidRPr="0076712C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DC84D11" w14:textId="77777777" w:rsidR="0076712C" w:rsidRPr="0076712C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8415B6A" w14:textId="7052F709" w:rsidR="0076712C" w:rsidRPr="0076712C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76712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5CF454" w14:textId="77777777" w:rsidR="0076712C" w:rsidRPr="0076712C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F164069" w14:textId="44EEB099" w:rsidR="0076712C" w:rsidRPr="0076712C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  <w:tc>
          <w:tcPr>
            <w:tcW w:w="138" w:type="pct"/>
            <w:shd w:val="clear" w:color="auto" w:fill="auto"/>
          </w:tcPr>
          <w:p w14:paraId="23B1ECC4" w14:textId="77777777" w:rsidR="0076712C" w:rsidRPr="0076712C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BD4CEE6" w14:textId="29C99405" w:rsidR="0076712C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</w:tr>
      <w:tr w:rsidR="0076712C" w:rsidRPr="00CF1517" w14:paraId="52A51F8F" w14:textId="77777777" w:rsidTr="00E23C5F">
        <w:tc>
          <w:tcPr>
            <w:tcW w:w="2257" w:type="pct"/>
          </w:tcPr>
          <w:p w14:paraId="4C964801" w14:textId="77777777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1" w:type="pct"/>
          </w:tcPr>
          <w:p w14:paraId="3C551E76" w14:textId="2A0B4DB2" w:rsidR="0076712C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E7560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69BBEB" w14:textId="0D7B1611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5AEA41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9AF2E" w14:textId="5828CE91" w:rsidR="0076712C" w:rsidRPr="008022DE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38" w:type="pct"/>
          </w:tcPr>
          <w:p w14:paraId="05226363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4B811E" w14:textId="6BDC547A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823</w:t>
            </w:r>
          </w:p>
        </w:tc>
      </w:tr>
      <w:tr w:rsidR="0076712C" w:rsidRPr="00CF1517" w14:paraId="5E259980" w14:textId="77777777" w:rsidTr="00E23C5F">
        <w:tc>
          <w:tcPr>
            <w:tcW w:w="2257" w:type="pct"/>
          </w:tcPr>
          <w:p w14:paraId="23B88B9D" w14:textId="77777777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79D0D7A1" w14:textId="0EB07730" w:rsidR="0076712C" w:rsidRPr="00CF1517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ED3445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FB33C7" w14:textId="14EE5EAF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E24AD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D1A9FC" w14:textId="30B8601B" w:rsidR="0076712C" w:rsidRPr="008022DE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  <w:tc>
          <w:tcPr>
            <w:tcW w:w="138" w:type="pct"/>
          </w:tcPr>
          <w:p w14:paraId="7672F7AB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945FA2" w14:textId="705BBFEA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142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76712C" w:rsidRPr="00CF1517" w14:paraId="67B7B5E1" w14:textId="77777777" w:rsidTr="00E23C5F">
        <w:trPr>
          <w:trHeight w:hRule="exact" w:val="216"/>
        </w:trPr>
        <w:tc>
          <w:tcPr>
            <w:tcW w:w="2257" w:type="pct"/>
          </w:tcPr>
          <w:p w14:paraId="637EA08F" w14:textId="77777777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1" w:type="pct"/>
          </w:tcPr>
          <w:p w14:paraId="0BE27EB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241A7C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0318BF06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764F097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266EBF87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1B67364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5728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712C" w:rsidRPr="00CF1517" w14:paraId="3CDF51EA" w14:textId="77777777" w:rsidTr="00E23C5F">
        <w:tc>
          <w:tcPr>
            <w:tcW w:w="2257" w:type="pct"/>
          </w:tcPr>
          <w:p w14:paraId="0DC96DDB" w14:textId="45E8FA73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1" w:type="pct"/>
          </w:tcPr>
          <w:p w14:paraId="03881A5E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68374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1D824D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1C7FD7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6139F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F990EB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397F8E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12C" w:rsidRPr="00CF1517" w14:paraId="35BE3B79" w14:textId="77777777" w:rsidTr="00E23C5F">
        <w:tc>
          <w:tcPr>
            <w:tcW w:w="2257" w:type="pct"/>
          </w:tcPr>
          <w:p w14:paraId="5E5643FD" w14:textId="1B96C7B1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2E7B33C7" w14:textId="0809B588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477E1E3A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A751B" w14:textId="5B60E372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147" w:type="pct"/>
          </w:tcPr>
          <w:p w14:paraId="454B6513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162B0" w14:textId="1182F6B5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38" w:type="pct"/>
          </w:tcPr>
          <w:p w14:paraId="30E40382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675896" w14:textId="7934D522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</w:tr>
      <w:tr w:rsidR="0076712C" w:rsidRPr="00CF1517" w14:paraId="651E4FAD" w14:textId="77777777" w:rsidTr="00E23C5F">
        <w:tc>
          <w:tcPr>
            <w:tcW w:w="2257" w:type="pct"/>
          </w:tcPr>
          <w:p w14:paraId="1788B544" w14:textId="30C5128B" w:rsidR="0076712C" w:rsidRPr="00F7703E" w:rsidRDefault="00191014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และค่าบริการที่เกี่ยวข้องกัน</w:t>
            </w:r>
          </w:p>
        </w:tc>
        <w:tc>
          <w:tcPr>
            <w:tcW w:w="521" w:type="pct"/>
          </w:tcPr>
          <w:p w14:paraId="729EA3AD" w14:textId="5F8905A3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46" w:type="pct"/>
          </w:tcPr>
          <w:p w14:paraId="4AFA29F8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28EE53" w14:textId="66FF1C08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47" w:type="pct"/>
          </w:tcPr>
          <w:p w14:paraId="0F4BE130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D0AABCD" w14:textId="2154EE6B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38" w:type="pct"/>
          </w:tcPr>
          <w:p w14:paraId="4D6DCE9C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9C0952" w14:textId="2EC8191A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</w:tr>
      <w:tr w:rsidR="0076712C" w:rsidRPr="00CF1517" w14:paraId="662044A2" w14:textId="77777777" w:rsidTr="00E23C5F">
        <w:tc>
          <w:tcPr>
            <w:tcW w:w="2257" w:type="pct"/>
          </w:tcPr>
          <w:p w14:paraId="55791D04" w14:textId="3126B459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25B0416" w14:textId="626AEF84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46" w:type="pct"/>
          </w:tcPr>
          <w:p w14:paraId="18B88D79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180763" w14:textId="1F9CEC69" w:rsidR="0076712C" w:rsidRPr="00EC7EC0" w:rsidRDefault="00220B8A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E05627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55F34E" w14:textId="6DD8F7FC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C63C8B5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17ABA2" w14:textId="08969ED2" w:rsidR="0076712C" w:rsidRPr="00360B44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712C" w:rsidRPr="00CF1517" w14:paraId="5E77908F" w14:textId="77777777" w:rsidTr="00E23C5F">
        <w:tc>
          <w:tcPr>
            <w:tcW w:w="2257" w:type="pct"/>
          </w:tcPr>
          <w:p w14:paraId="55C8FDA2" w14:textId="619931EA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AB70CC5" w14:textId="650C9680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46" w:type="pct"/>
          </w:tcPr>
          <w:p w14:paraId="7B718EAC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7B43A9" w14:textId="5C6A296E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47" w:type="pct"/>
          </w:tcPr>
          <w:p w14:paraId="69DF88E0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92FB73" w14:textId="470BC572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38" w:type="pct"/>
          </w:tcPr>
          <w:p w14:paraId="04C55135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0C91D59" w14:textId="58B6FD9F" w:rsidR="0076712C" w:rsidRPr="00360B44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</w:tr>
      <w:tr w:rsidR="0076712C" w:rsidRPr="00CF1517" w14:paraId="7C6A2F96" w14:textId="77777777" w:rsidTr="00E23C5F">
        <w:tc>
          <w:tcPr>
            <w:tcW w:w="2257" w:type="pct"/>
          </w:tcPr>
          <w:p w14:paraId="546D05EE" w14:textId="7C8C5D1A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5896556" w14:textId="34753AF3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0177F9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645C4E" w14:textId="2EBD789F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35F5CD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238EAA" w14:textId="509F1DA6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24FDC2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27A178" w14:textId="3EE170F3" w:rsidR="0076712C" w:rsidRPr="00360B44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12C" w:rsidRPr="00CF1517" w14:paraId="52C801D6" w14:textId="77777777" w:rsidTr="00E23C5F">
        <w:tc>
          <w:tcPr>
            <w:tcW w:w="2257" w:type="pct"/>
          </w:tcPr>
          <w:p w14:paraId="5F2773AF" w14:textId="5E7F2F2F" w:rsidR="0076712C" w:rsidRPr="00271801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18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1" w:type="pct"/>
          </w:tcPr>
          <w:p w14:paraId="078DD89E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BBE948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F15EBA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CBCACD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1301462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C8ABB76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4658C4" w14:textId="77777777" w:rsidR="0076712C" w:rsidRPr="00360B44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12C" w:rsidRPr="00CF1517" w14:paraId="5CB3CCB8" w14:textId="77777777" w:rsidTr="00E23C5F">
        <w:tc>
          <w:tcPr>
            <w:tcW w:w="2257" w:type="pct"/>
          </w:tcPr>
          <w:p w14:paraId="3951BA01" w14:textId="140B5B1B" w:rsidR="0076712C" w:rsidRPr="00F7703E" w:rsidRDefault="00191014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และค่าบริการที่เกี่ยวข้องกัน</w:t>
            </w:r>
          </w:p>
        </w:tc>
        <w:tc>
          <w:tcPr>
            <w:tcW w:w="521" w:type="pct"/>
          </w:tcPr>
          <w:p w14:paraId="0F597954" w14:textId="57CB5266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  <w:tc>
          <w:tcPr>
            <w:tcW w:w="146" w:type="pct"/>
          </w:tcPr>
          <w:p w14:paraId="7690517F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36801" w14:textId="0F654AE3" w:rsidR="0076712C" w:rsidRPr="00271801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47" w:type="pct"/>
          </w:tcPr>
          <w:p w14:paraId="4709B35F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A332884" w14:textId="5BEB447B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138" w:type="pct"/>
          </w:tcPr>
          <w:p w14:paraId="77A6241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3AC3F" w14:textId="3374B733" w:rsidR="0076712C" w:rsidRPr="00360B44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</w:tr>
      <w:tr w:rsidR="0076712C" w:rsidRPr="00CF1517" w14:paraId="7185FD7F" w14:textId="77777777" w:rsidTr="00E23C5F">
        <w:tc>
          <w:tcPr>
            <w:tcW w:w="2257" w:type="pct"/>
          </w:tcPr>
          <w:p w14:paraId="6AE43291" w14:textId="160F31A2" w:rsidR="0076712C" w:rsidRPr="00F7703E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03E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7703E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4F74D5D1" w14:textId="5299B32B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064</w:t>
            </w:r>
          </w:p>
        </w:tc>
        <w:tc>
          <w:tcPr>
            <w:tcW w:w="146" w:type="pct"/>
          </w:tcPr>
          <w:p w14:paraId="503B978E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31FA41" w14:textId="70493932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2D5A5705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DC938A0" w14:textId="7ADECDFD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8E3BDA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A9AD910" w14:textId="3583F2EC" w:rsidR="0076712C" w:rsidRPr="00360B44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712C" w:rsidRPr="00CF1517" w14:paraId="23B735C5" w14:textId="77777777" w:rsidTr="00E23C5F">
        <w:tc>
          <w:tcPr>
            <w:tcW w:w="2257" w:type="pct"/>
          </w:tcPr>
          <w:p w14:paraId="36571873" w14:textId="10F1C2D3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4651D63C" w14:textId="0D94569B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146" w:type="pct"/>
          </w:tcPr>
          <w:p w14:paraId="4C948933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60355A" w14:textId="2413876B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147" w:type="pct"/>
          </w:tcPr>
          <w:p w14:paraId="7AEBB700" w14:textId="77777777" w:rsidR="0076712C" w:rsidRPr="00EC7EC0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D87E33" w14:textId="28C9D41A" w:rsidR="0076712C" w:rsidRPr="00EC7EC0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138" w:type="pct"/>
          </w:tcPr>
          <w:p w14:paraId="6F6E4676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4921832" w14:textId="1C8906FA" w:rsidR="0076712C" w:rsidRPr="00360B44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</w:tr>
      <w:tr w:rsidR="0076712C" w:rsidRPr="00CF1517" w14:paraId="64F4BE5D" w14:textId="77777777" w:rsidTr="00E23C5F">
        <w:tc>
          <w:tcPr>
            <w:tcW w:w="2257" w:type="pct"/>
          </w:tcPr>
          <w:p w14:paraId="371D0208" w14:textId="6AE9CB69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21" w:type="pct"/>
          </w:tcPr>
          <w:p w14:paraId="6EE3C46C" w14:textId="0DA6C1ED" w:rsidR="0076712C" w:rsidRPr="00FD4F9F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146" w:type="pct"/>
          </w:tcPr>
          <w:p w14:paraId="32F34312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60C94E" w14:textId="79A82C3E" w:rsidR="0076712C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147" w:type="pct"/>
          </w:tcPr>
          <w:p w14:paraId="51177EEA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6CBF16" w14:textId="3F15FBDF" w:rsidR="0076712C" w:rsidRPr="00360B44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8" w:type="pct"/>
          </w:tcPr>
          <w:p w14:paraId="1FEB6DEF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E5337B" w14:textId="4381D6C8" w:rsidR="0076712C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</w:tr>
      <w:tr w:rsidR="0076712C" w:rsidRPr="00CF1517" w14:paraId="26F18BDC" w14:textId="77777777" w:rsidTr="00E23C5F">
        <w:tc>
          <w:tcPr>
            <w:tcW w:w="2257" w:type="pct"/>
          </w:tcPr>
          <w:p w14:paraId="035FA88D" w14:textId="77777777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7D1DCED" w14:textId="77777777" w:rsidR="0076712C" w:rsidRPr="00FD4F9F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153050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EB3A16" w14:textId="77777777" w:rsidR="0076712C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053B4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3807F1" w14:textId="77777777" w:rsidR="0076712C" w:rsidRPr="00360B44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6958371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E04631" w14:textId="77777777" w:rsidR="0076712C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12C" w:rsidRPr="00CF1517" w14:paraId="7648AF7F" w14:textId="77777777" w:rsidTr="00E23C5F">
        <w:tc>
          <w:tcPr>
            <w:tcW w:w="2257" w:type="pct"/>
          </w:tcPr>
          <w:p w14:paraId="321CE5B0" w14:textId="266737D4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1" w:type="pct"/>
          </w:tcPr>
          <w:p w14:paraId="19A46529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98FAA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94853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8784A4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C6737D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495941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F1DA1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12C" w:rsidRPr="00CF1517" w14:paraId="590B33FC" w14:textId="77777777" w:rsidTr="00E23C5F">
        <w:tc>
          <w:tcPr>
            <w:tcW w:w="2257" w:type="pct"/>
          </w:tcPr>
          <w:p w14:paraId="5D8180BD" w14:textId="77777777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21" w:type="pct"/>
            <w:shd w:val="clear" w:color="auto" w:fill="auto"/>
          </w:tcPr>
          <w:p w14:paraId="4C34B830" w14:textId="5B3F0481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220B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46" w:type="pct"/>
          </w:tcPr>
          <w:p w14:paraId="1D8AE800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F30450" w14:textId="64947447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616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147" w:type="pct"/>
          </w:tcPr>
          <w:p w14:paraId="29F979BC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FE0C2" w14:textId="420B28B8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1E6CE8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44F8D8" w14:textId="0423E352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712C" w:rsidRPr="00CF1517" w14:paraId="3A103EC9" w14:textId="77777777" w:rsidTr="00E23C5F">
        <w:tc>
          <w:tcPr>
            <w:tcW w:w="2257" w:type="pct"/>
            <w:shd w:val="clear" w:color="auto" w:fill="FFFFFF"/>
          </w:tcPr>
          <w:p w14:paraId="1DD62942" w14:textId="77777777" w:rsidR="0076712C" w:rsidRPr="00CF1517" w:rsidRDefault="0076712C" w:rsidP="007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21" w:type="pct"/>
            <w:shd w:val="clear" w:color="auto" w:fill="auto"/>
          </w:tcPr>
          <w:p w14:paraId="3BF9933B" w14:textId="5846AC22" w:rsidR="0076712C" w:rsidRPr="00CF1517" w:rsidRDefault="00220B8A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92187F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C2A6B7" w14:textId="66761E64" w:rsidR="0076712C" w:rsidRPr="00CF1517" w:rsidRDefault="00C418B0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671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930</w:t>
            </w:r>
          </w:p>
        </w:tc>
        <w:tc>
          <w:tcPr>
            <w:tcW w:w="147" w:type="pct"/>
          </w:tcPr>
          <w:p w14:paraId="59828795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983571" w14:textId="4125F20F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4739D9" w14:textId="77777777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82EECF" w14:textId="44F5E0F1" w:rsidR="0076712C" w:rsidRPr="00CF1517" w:rsidRDefault="0076712C" w:rsidP="00767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1BC6BFA" w14:textId="7398CD24" w:rsidR="007D4328" w:rsidRDefault="007D4328">
      <w:pPr>
        <w:rPr>
          <w:rFonts w:cstheme="minorBidi"/>
          <w:cs/>
        </w:rPr>
      </w:pPr>
    </w:p>
    <w:p w14:paraId="6E8B5DC2" w14:textId="6778C376" w:rsidR="007300A1" w:rsidRPr="007300A1" w:rsidRDefault="007D4328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988"/>
        <w:gridCol w:w="273"/>
        <w:gridCol w:w="951"/>
        <w:gridCol w:w="267"/>
        <w:gridCol w:w="1075"/>
        <w:gridCol w:w="252"/>
        <w:gridCol w:w="1142"/>
      </w:tblGrid>
      <w:tr w:rsidR="00037582" w:rsidRPr="00CF1517" w14:paraId="725D72A8" w14:textId="77777777" w:rsidTr="001D379A">
        <w:trPr>
          <w:trHeight w:val="398"/>
        </w:trPr>
        <w:tc>
          <w:tcPr>
            <w:tcW w:w="2331" w:type="pct"/>
            <w:shd w:val="clear" w:color="auto" w:fill="FFFFFF"/>
          </w:tcPr>
          <w:p w14:paraId="10D70234" w14:textId="062E3ED9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</w:rPr>
              <w:br w:type="page"/>
            </w:r>
            <w:r w:rsidRPr="00EF69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3" w:type="pct"/>
            <w:gridSpan w:val="3"/>
          </w:tcPr>
          <w:p w14:paraId="601A062C" w14:textId="7E91D511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16BA511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7EB20FD" w14:textId="5C85BFB1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037582" w:rsidRPr="00CF1517" w14:paraId="3012276A" w14:textId="77777777" w:rsidTr="001D379A">
        <w:tc>
          <w:tcPr>
            <w:tcW w:w="2331" w:type="pct"/>
            <w:shd w:val="clear" w:color="auto" w:fill="FFFFFF"/>
          </w:tcPr>
          <w:p w14:paraId="69C64215" w14:textId="5E9A9D91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</w:tcPr>
          <w:p w14:paraId="75E22260" w14:textId="1017EDE1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F4DBBA6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424DC65" w14:textId="00453042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527E9BA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3E7903" w14:textId="66C7D296" w:rsidR="00037582" w:rsidRPr="00CF1517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2B5260E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81C93F" w14:textId="207C84B4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37582" w:rsidRPr="00CF1517" w14:paraId="731C0FBC" w14:textId="77777777" w:rsidTr="001D379A">
        <w:tc>
          <w:tcPr>
            <w:tcW w:w="2331" w:type="pct"/>
            <w:shd w:val="clear" w:color="auto" w:fill="FFFFFF"/>
          </w:tcPr>
          <w:p w14:paraId="14086180" w14:textId="77777777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9" w:type="pct"/>
            <w:gridSpan w:val="7"/>
          </w:tcPr>
          <w:p w14:paraId="1FBEBB16" w14:textId="64252358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582" w:rsidRPr="00CF1517" w14:paraId="2E28CBF5" w14:textId="77777777" w:rsidTr="001D379A">
        <w:tc>
          <w:tcPr>
            <w:tcW w:w="2331" w:type="pct"/>
            <w:shd w:val="clear" w:color="auto" w:fill="FFFFFF"/>
          </w:tcPr>
          <w:p w14:paraId="0464DE96" w14:textId="3BFF884A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2CBBDA0A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A8784A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031B93BE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FF7FDE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D94910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9D49406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3F8045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7582" w:rsidRPr="00CF1517" w14:paraId="581B4DE3" w14:textId="77777777" w:rsidTr="001D379A">
        <w:tc>
          <w:tcPr>
            <w:tcW w:w="2331" w:type="pct"/>
            <w:shd w:val="clear" w:color="auto" w:fill="FFFFFF"/>
          </w:tcPr>
          <w:p w14:paraId="6E253744" w14:textId="77777777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24C60D90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3097A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588F880D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6348CC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C6712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43AD06B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F5A5929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7582" w:rsidRPr="00037582" w14:paraId="42498A64" w14:textId="77777777" w:rsidTr="001D379A">
        <w:tc>
          <w:tcPr>
            <w:tcW w:w="2331" w:type="pct"/>
            <w:shd w:val="clear" w:color="auto" w:fill="FFFFFF"/>
          </w:tcPr>
          <w:p w14:paraId="2A87EF0F" w14:textId="77777777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3" w:type="pct"/>
            <w:shd w:val="clear" w:color="auto" w:fill="auto"/>
          </w:tcPr>
          <w:p w14:paraId="3BEAD403" w14:textId="7815D33E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037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147" w:type="pct"/>
          </w:tcPr>
          <w:p w14:paraId="3AD44E75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D2B066" w14:textId="23D6B5BF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037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144" w:type="pct"/>
          </w:tcPr>
          <w:p w14:paraId="16C6275A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E0698F" w14:textId="7DDF5300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037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36" w:type="pct"/>
          </w:tcPr>
          <w:p w14:paraId="1E3E5FD4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EF096D" w14:textId="7BACD43C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037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</w:tr>
      <w:tr w:rsidR="00037582" w:rsidRPr="00CF1517" w14:paraId="6D03E4E8" w14:textId="77777777" w:rsidTr="001D379A">
        <w:tc>
          <w:tcPr>
            <w:tcW w:w="2331" w:type="pct"/>
            <w:shd w:val="clear" w:color="auto" w:fill="FFFFFF"/>
          </w:tcPr>
          <w:p w14:paraId="1A4EF878" w14:textId="77777777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29EDAC6" w14:textId="4EA2EAAC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147" w:type="pct"/>
          </w:tcPr>
          <w:p w14:paraId="033BCD34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83BED41" w14:textId="4594FA00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144" w:type="pct"/>
          </w:tcPr>
          <w:p w14:paraId="1E099449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08A6B70" w14:textId="0E775BC0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136" w:type="pct"/>
          </w:tcPr>
          <w:p w14:paraId="0948AD5D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42F7E0F" w14:textId="793F63CE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</w:tr>
      <w:tr w:rsidR="00037582" w:rsidRPr="00CF1517" w14:paraId="1259B7C2" w14:textId="77777777" w:rsidTr="001D379A">
        <w:tc>
          <w:tcPr>
            <w:tcW w:w="2331" w:type="pct"/>
            <w:shd w:val="clear" w:color="auto" w:fill="FFFFFF"/>
          </w:tcPr>
          <w:p w14:paraId="497181DB" w14:textId="77777777" w:rsidR="00037582" w:rsidRPr="00CF1517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85DA" w14:textId="55BDF45E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0375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147" w:type="pct"/>
          </w:tcPr>
          <w:p w14:paraId="770EC71F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0CF9E2AE" w14:textId="7ED6F830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="000375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44" w:type="pct"/>
          </w:tcPr>
          <w:p w14:paraId="6979EEC5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F94D" w14:textId="4D50EA0D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0375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36" w:type="pct"/>
          </w:tcPr>
          <w:p w14:paraId="306DAA82" w14:textId="77777777" w:rsidR="00037582" w:rsidRPr="00CF1517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A330528" w14:textId="07A67252" w:rsidR="00037582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0375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715</w:t>
            </w:r>
          </w:p>
        </w:tc>
      </w:tr>
    </w:tbl>
    <w:p w14:paraId="3ED96D11" w14:textId="77777777" w:rsidR="0068563D" w:rsidRPr="004036CD" w:rsidRDefault="0068563D" w:rsidP="00767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6"/>
        <w:gridCol w:w="997"/>
        <w:gridCol w:w="252"/>
        <w:gridCol w:w="11"/>
        <w:gridCol w:w="986"/>
        <w:gridCol w:w="273"/>
        <w:gridCol w:w="984"/>
        <w:gridCol w:w="271"/>
        <w:gridCol w:w="1170"/>
      </w:tblGrid>
      <w:tr w:rsidR="00804175" w:rsidRPr="00D46582" w14:paraId="47960E40" w14:textId="77777777" w:rsidTr="001F4FEF">
        <w:tc>
          <w:tcPr>
            <w:tcW w:w="2333" w:type="pct"/>
            <w:shd w:val="clear" w:color="auto" w:fill="auto"/>
          </w:tcPr>
          <w:p w14:paraId="564E0157" w14:textId="664289A5" w:rsidR="00804175" w:rsidRPr="00D46582" w:rsidRDefault="0076712C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65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D4658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1" w:type="pct"/>
            <w:gridSpan w:val="4"/>
          </w:tcPr>
          <w:p w14:paraId="099654D4" w14:textId="77777777" w:rsidR="00804175" w:rsidRPr="00D46582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410F5F" w14:textId="77777777" w:rsidR="00804175" w:rsidRPr="00D46582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5F79EDB" w14:textId="77777777" w:rsidR="00804175" w:rsidRPr="00D46582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FEF" w:rsidRPr="00D46582" w14:paraId="5CFCFC48" w14:textId="77777777" w:rsidTr="00CB47AE">
        <w:tc>
          <w:tcPr>
            <w:tcW w:w="2333" w:type="pct"/>
            <w:shd w:val="clear" w:color="auto" w:fill="auto"/>
          </w:tcPr>
          <w:p w14:paraId="7E135C6B" w14:textId="4DE1B8B6" w:rsidR="001F4FEF" w:rsidRPr="00D46582" w:rsidRDefault="001F4FEF" w:rsidP="00E1470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65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ณ</w:t>
            </w:r>
            <w:r w:rsidRPr="00D4658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D465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D4658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31</w:t>
            </w:r>
            <w:r w:rsidRPr="00D46582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D465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  <w:vAlign w:val="center"/>
          </w:tcPr>
          <w:p w14:paraId="2C40243C" w14:textId="295339C4" w:rsidR="001F4FEF" w:rsidRPr="00D46582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0" w:right="-100" w:firstLine="1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6" w:type="pct"/>
            <w:vAlign w:val="center"/>
          </w:tcPr>
          <w:p w14:paraId="1FA1FA3D" w14:textId="379362C0" w:rsidR="001F4FEF" w:rsidRPr="00D46582" w:rsidRDefault="001F4FEF" w:rsidP="00E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5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</w:tcPr>
          <w:p w14:paraId="169B9A53" w14:textId="258D6D19" w:rsidR="001F4FEF" w:rsidRPr="00D46582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555" w:hanging="2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409B015" w14:textId="3CC61836" w:rsidR="001F4FEF" w:rsidRPr="00D46582" w:rsidRDefault="001F4FEF" w:rsidP="00E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vAlign w:val="center"/>
          </w:tcPr>
          <w:p w14:paraId="0B18B232" w14:textId="1A15386B" w:rsidR="001F4FEF" w:rsidRPr="00D46582" w:rsidRDefault="00C418B0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385" w:hanging="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center"/>
          </w:tcPr>
          <w:p w14:paraId="22B4D8C4" w14:textId="3795DBA9" w:rsidR="001F4FEF" w:rsidRPr="00D46582" w:rsidRDefault="001F4FEF" w:rsidP="00E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0182A0" w14:textId="247C3721" w:rsidR="001F4FEF" w:rsidRPr="00D46582" w:rsidRDefault="00C418B0" w:rsidP="00E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14702" w:rsidRPr="00D46582" w14:paraId="196B3538" w14:textId="77777777" w:rsidTr="001F4FEF">
        <w:tc>
          <w:tcPr>
            <w:tcW w:w="2333" w:type="pct"/>
          </w:tcPr>
          <w:p w14:paraId="7B46DF7B" w14:textId="77777777" w:rsidR="00E14702" w:rsidRPr="00D46582" w:rsidRDefault="00E14702" w:rsidP="00E1470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  <w:vAlign w:val="center"/>
          </w:tcPr>
          <w:p w14:paraId="4913D8A6" w14:textId="04DF7C49" w:rsidR="00E14702" w:rsidRPr="00D46582" w:rsidRDefault="00E14702" w:rsidP="00E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AE" w:rsidRPr="00D46582" w14:paraId="5C8BD783" w14:textId="77777777" w:rsidTr="00CB47AE">
        <w:tc>
          <w:tcPr>
            <w:tcW w:w="2333" w:type="pct"/>
          </w:tcPr>
          <w:p w14:paraId="62AD8D28" w14:textId="545E29BB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58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8" w:type="pct"/>
          </w:tcPr>
          <w:p w14:paraId="370D248E" w14:textId="22A4FC1D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E401A14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C353779" w14:textId="2E68B024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9DFE5D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3414B8" w14:textId="013A131F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0BB601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521210" w14:textId="2BFC4F06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47AE" w:rsidRPr="00D46582" w14:paraId="344C9C0F" w14:textId="77777777" w:rsidTr="00CB47AE">
        <w:tc>
          <w:tcPr>
            <w:tcW w:w="2333" w:type="pct"/>
          </w:tcPr>
          <w:p w14:paraId="6737840B" w14:textId="77777777" w:rsidR="00867C28" w:rsidRPr="00D46582" w:rsidRDefault="00867C28" w:rsidP="0086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shd w:val="clear" w:color="auto" w:fill="auto"/>
          </w:tcPr>
          <w:p w14:paraId="57D17615" w14:textId="61E672FF" w:rsidR="00867C28" w:rsidRPr="00D46582" w:rsidRDefault="00220B8A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370"/>
              <w:rPr>
                <w:rFonts w:asciiTheme="majorBidi" w:hAnsiTheme="majorBidi" w:cstheme="majorBidi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9ABE689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72B7E69D" w14:textId="2A8710E5" w:rsidR="00867C28" w:rsidRPr="00D46582" w:rsidRDefault="00867C28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1714DE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8837A1" w14:textId="27F4C8EB" w:rsidR="00867C28" w:rsidRPr="00D46582" w:rsidRDefault="00C418B0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271801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6" w:type="pct"/>
          </w:tcPr>
          <w:p w14:paraId="08CAF10F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C8E908F" w14:textId="773DCDBF" w:rsidR="00867C28" w:rsidRPr="001D379A" w:rsidRDefault="00C418B0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279</w:t>
            </w:r>
            <w:r w:rsidR="00867C28" w:rsidRPr="001D37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</w:tr>
      <w:tr w:rsidR="00CB47AE" w:rsidRPr="00D46582" w14:paraId="7FE80562" w14:textId="77777777" w:rsidTr="00E405EB">
        <w:tc>
          <w:tcPr>
            <w:tcW w:w="2333" w:type="pct"/>
          </w:tcPr>
          <w:p w14:paraId="55E4F6EE" w14:textId="0CBCFACF" w:rsidR="00867C28" w:rsidRPr="00D46582" w:rsidRDefault="00867C28" w:rsidP="0086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4BE1DD81" w14:textId="4686E652" w:rsidR="00867C28" w:rsidRPr="00D46582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220B8A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42" w:type="pct"/>
            <w:gridSpan w:val="2"/>
          </w:tcPr>
          <w:p w14:paraId="32FB7DEC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51A9B53" w14:textId="6D02D472" w:rsidR="00867C28" w:rsidRPr="00D46582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67C28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47" w:type="pct"/>
          </w:tcPr>
          <w:p w14:paraId="18C5C221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5B532F1" w14:textId="56C44CBE" w:rsidR="00867C28" w:rsidRPr="00D46582" w:rsidRDefault="00C418B0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71801"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46" w:type="pct"/>
          </w:tcPr>
          <w:p w14:paraId="43704847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591A808" w14:textId="40A43791" w:rsidR="00867C28" w:rsidRPr="001D379A" w:rsidRDefault="00C418B0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867C28" w:rsidRPr="001D37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675</w:t>
            </w:r>
          </w:p>
        </w:tc>
      </w:tr>
      <w:tr w:rsidR="00CB47AE" w:rsidRPr="00D46582" w14:paraId="21E0CC62" w14:textId="77777777" w:rsidTr="00E405EB">
        <w:tc>
          <w:tcPr>
            <w:tcW w:w="2333" w:type="pct"/>
          </w:tcPr>
          <w:p w14:paraId="7BC3337E" w14:textId="57F11D1C" w:rsidR="00867C28" w:rsidRPr="00D46582" w:rsidRDefault="00867C28" w:rsidP="0086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4875F7B5" w:rsidR="00867C28" w:rsidRPr="00D46582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8A3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2" w:type="pct"/>
            <w:gridSpan w:val="2"/>
          </w:tcPr>
          <w:p w14:paraId="08814047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34C2B0C6" w:rsidR="00867C28" w:rsidRPr="00D46582" w:rsidRDefault="00C418B0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867C28" w:rsidRPr="00D46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147" w:type="pct"/>
          </w:tcPr>
          <w:p w14:paraId="411D7BEC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5EA362E8" w:rsidR="00867C28" w:rsidRPr="00D46582" w:rsidRDefault="00C418B0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 w:rsidR="00271801" w:rsidRPr="00D46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146" w:type="pct"/>
          </w:tcPr>
          <w:p w14:paraId="4D358208" w14:textId="77777777" w:rsidR="00867C28" w:rsidRPr="00D46582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1D7E74DE" w:rsidR="00867C28" w:rsidRPr="001D379A" w:rsidRDefault="00C418B0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</w:t>
            </w:r>
            <w:r w:rsidR="00867C28" w:rsidRPr="001D3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</w:p>
        </w:tc>
      </w:tr>
      <w:tr w:rsidR="00E405EB" w:rsidRPr="00D46582" w14:paraId="143D6009" w14:textId="77777777" w:rsidTr="00E405EB">
        <w:tc>
          <w:tcPr>
            <w:tcW w:w="2333" w:type="pct"/>
          </w:tcPr>
          <w:p w14:paraId="37F6F76C" w14:textId="77777777" w:rsidR="00E405EB" w:rsidRPr="00D46582" w:rsidRDefault="00E405EB" w:rsidP="0086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87EACB3" w14:textId="77777777" w:rsidR="00E405EB" w:rsidRPr="00C418B0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EB406EC" w14:textId="77777777" w:rsidR="00E405EB" w:rsidRPr="00D46582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6B7A78E7" w14:textId="77777777" w:rsidR="00E405EB" w:rsidRPr="00C418B0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D28B5" w14:textId="77777777" w:rsidR="00E405EB" w:rsidRPr="00D46582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08F8C15" w14:textId="77777777" w:rsidR="00E405EB" w:rsidRPr="00C418B0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FDE3C8" w14:textId="77777777" w:rsidR="00E405EB" w:rsidRPr="00D46582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0186DEA" w14:textId="77777777" w:rsidR="00E405EB" w:rsidRPr="00C418B0" w:rsidRDefault="00E405EB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05EB" w:rsidRPr="00D46582" w14:paraId="0F12A206" w14:textId="77777777" w:rsidTr="00E405EB">
        <w:tc>
          <w:tcPr>
            <w:tcW w:w="2333" w:type="pct"/>
          </w:tcPr>
          <w:p w14:paraId="5971166A" w14:textId="74B298B6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05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38" w:type="pct"/>
          </w:tcPr>
          <w:p w14:paraId="6275CE80" w14:textId="77777777" w:rsidR="00E405EB" w:rsidRPr="00C418B0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C7FF737" w14:textId="77777777" w:rsidR="00E405EB" w:rsidRPr="00D46582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43BD658" w14:textId="77777777" w:rsidR="00E405EB" w:rsidRPr="00C418B0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9AADE1" w14:textId="77777777" w:rsidR="00E405EB" w:rsidRPr="00D46582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270D8E9F" w14:textId="77777777" w:rsidR="00E405EB" w:rsidRPr="00C418B0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25233B" w14:textId="77777777" w:rsidR="00E405EB" w:rsidRPr="00D46582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C5747D" w14:textId="77777777" w:rsidR="00E405EB" w:rsidRPr="00C418B0" w:rsidRDefault="00E405EB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05EB" w:rsidRPr="00D46582" w14:paraId="7229EE77" w14:textId="77777777" w:rsidTr="00E2623E">
        <w:tc>
          <w:tcPr>
            <w:tcW w:w="2333" w:type="pct"/>
          </w:tcPr>
          <w:p w14:paraId="591D6D36" w14:textId="277D6748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vAlign w:val="bottom"/>
          </w:tcPr>
          <w:p w14:paraId="58F38CED" w14:textId="10EFF24D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27257E9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47A34A21" w14:textId="602F2FD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5FAE93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7B92E66" w14:textId="0D4B29F8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146" w:type="pct"/>
          </w:tcPr>
          <w:p w14:paraId="3635AF3C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49062C5" w14:textId="1795C0ED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tr w:rsidR="00E405EB" w:rsidRPr="00D46582" w14:paraId="416C35BA" w14:textId="77777777" w:rsidTr="00E405EB">
        <w:tc>
          <w:tcPr>
            <w:tcW w:w="2333" w:type="pct"/>
          </w:tcPr>
          <w:p w14:paraId="7C35A20F" w14:textId="6716EF8E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vAlign w:val="bottom"/>
          </w:tcPr>
          <w:p w14:paraId="30972411" w14:textId="75F101E9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  <w:tc>
          <w:tcPr>
            <w:tcW w:w="142" w:type="pct"/>
            <w:gridSpan w:val="2"/>
          </w:tcPr>
          <w:p w14:paraId="314F7B84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51423A8A" w14:textId="39E333FE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147" w:type="pct"/>
          </w:tcPr>
          <w:p w14:paraId="74CC93D3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75001BB" w14:textId="5C4E63EC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5F5B59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C4014D5" w14:textId="465C4DF8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E405EB" w:rsidRPr="00D46582" w14:paraId="5C789245" w14:textId="77777777" w:rsidTr="00E405EB">
        <w:tc>
          <w:tcPr>
            <w:tcW w:w="2333" w:type="pct"/>
          </w:tcPr>
          <w:p w14:paraId="1ADBB8CA" w14:textId="5E27F8E3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A4CECBB" w14:textId="3E83F57B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682</w:t>
            </w:r>
          </w:p>
        </w:tc>
        <w:tc>
          <w:tcPr>
            <w:tcW w:w="142" w:type="pct"/>
            <w:gridSpan w:val="2"/>
          </w:tcPr>
          <w:p w14:paraId="7422A97B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0CCD515" w14:textId="676D416E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47" w:type="pct"/>
          </w:tcPr>
          <w:p w14:paraId="7D177B24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8DBFF4E" w14:textId="6573F951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7ADE041C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50AFE4" w14:textId="2D3088E5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E405EB" w:rsidRPr="00D46582" w14:paraId="1ACA9B86" w14:textId="77777777" w:rsidTr="00E405EB">
        <w:tc>
          <w:tcPr>
            <w:tcW w:w="2333" w:type="pct"/>
          </w:tcPr>
          <w:p w14:paraId="04F8B595" w14:textId="3A008552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AD69E" w14:textId="4107633F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42" w:type="pct"/>
            <w:gridSpan w:val="2"/>
            <w:vAlign w:val="bottom"/>
          </w:tcPr>
          <w:p w14:paraId="3BE83BCC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AD720" w14:textId="5377342A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47" w:type="pct"/>
          </w:tcPr>
          <w:p w14:paraId="6D2BD48B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585C43E" w14:textId="1F1905A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46" w:type="pct"/>
          </w:tcPr>
          <w:p w14:paraId="37C66028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3AC02" w14:textId="1DFA9BB5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  <w:r w:rsidRPr="001D3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748</w:t>
            </w:r>
          </w:p>
        </w:tc>
      </w:tr>
      <w:tr w:rsidR="00E405EB" w:rsidRPr="00D46582" w14:paraId="20A66676" w14:textId="77777777" w:rsidTr="00E405EB">
        <w:tc>
          <w:tcPr>
            <w:tcW w:w="2333" w:type="pct"/>
          </w:tcPr>
          <w:p w14:paraId="4873F7B3" w14:textId="77777777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23F25B5B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3A776EB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6A89EC6F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406113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8D8EE51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3B8027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36B03322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05EB" w:rsidRPr="00D46582" w14:paraId="4251A75A" w14:textId="77777777" w:rsidTr="00E405EB">
        <w:tc>
          <w:tcPr>
            <w:tcW w:w="2333" w:type="pct"/>
          </w:tcPr>
          <w:p w14:paraId="2FAD39E6" w14:textId="141D6C07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33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A33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538" w:type="pct"/>
          </w:tcPr>
          <w:p w14:paraId="2393098B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AE1DCEE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25E58296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0CF6C16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0727FA7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9806A8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A441E78" w14:textId="77777777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05EB" w:rsidRPr="00D46582" w14:paraId="0B5D14FE" w14:textId="77777777" w:rsidTr="00E405EB">
        <w:tc>
          <w:tcPr>
            <w:tcW w:w="2333" w:type="pct"/>
          </w:tcPr>
          <w:p w14:paraId="0ED7754F" w14:textId="47C60024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ABC1104" w14:textId="12003661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BE5C4EF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58C0CFAD" w14:textId="2D32DDCA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7B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EC0B4B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57A2838" w14:textId="13734ADA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6,592</w:t>
            </w:r>
          </w:p>
        </w:tc>
        <w:tc>
          <w:tcPr>
            <w:tcW w:w="146" w:type="pct"/>
          </w:tcPr>
          <w:p w14:paraId="2A65BC72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BFB1B90" w14:textId="490B5713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E405EB" w:rsidRPr="00D46582" w14:paraId="36580C98" w14:textId="77777777" w:rsidTr="00E405EB">
        <w:tc>
          <w:tcPr>
            <w:tcW w:w="2333" w:type="pct"/>
          </w:tcPr>
          <w:p w14:paraId="70CEE333" w14:textId="5318517D" w:rsidR="00E405EB" w:rsidRPr="00D46582" w:rsidRDefault="00E405EB" w:rsidP="00E40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BEF1A15" w14:textId="66FAFD3A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EC86987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527F9" w14:textId="45D18B96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5B63AE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10BFD74" w14:textId="12E4DA74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46" w:type="pct"/>
          </w:tcPr>
          <w:p w14:paraId="64070C8D" w14:textId="77777777" w:rsidR="00E405EB" w:rsidRPr="00D46582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96D03" w14:textId="709D4943" w:rsidR="00E405EB" w:rsidRPr="00C418B0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753</w:t>
            </w:r>
          </w:p>
        </w:tc>
      </w:tr>
    </w:tbl>
    <w:p w14:paraId="3DDA9678" w14:textId="6332F4FC" w:rsidR="004C658F" w:rsidRPr="00D46582" w:rsidRDefault="004C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67725A81" w14:textId="4BAF36E7" w:rsidR="00623E70" w:rsidRDefault="00623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BDA1F0D" w14:textId="19E5F51D" w:rsidR="00E405EB" w:rsidRDefault="00E4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5F926A3" w14:textId="77777777" w:rsidR="00E405EB" w:rsidRDefault="00E4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2758BD9" w14:textId="7282A7CB" w:rsidR="00E405EB" w:rsidRDefault="00E4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4CB2677" w14:textId="77777777" w:rsidR="00E405EB" w:rsidRDefault="00E4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3"/>
        <w:gridCol w:w="1079"/>
        <w:gridCol w:w="270"/>
        <w:gridCol w:w="1057"/>
        <w:gridCol w:w="292"/>
        <w:gridCol w:w="1061"/>
        <w:gridCol w:w="264"/>
        <w:gridCol w:w="1133"/>
        <w:gridCol w:w="6"/>
      </w:tblGrid>
      <w:tr w:rsidR="00F14656" w:rsidRPr="00CF1517" w14:paraId="21B02BE1" w14:textId="77777777" w:rsidTr="00E405EB">
        <w:trPr>
          <w:gridAfter w:val="1"/>
          <w:wAfter w:w="4" w:type="pct"/>
        </w:trPr>
        <w:tc>
          <w:tcPr>
            <w:tcW w:w="2226" w:type="pct"/>
            <w:vAlign w:val="bottom"/>
          </w:tcPr>
          <w:p w14:paraId="320B64B2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  <w:vAlign w:val="bottom"/>
          </w:tcPr>
          <w:p w14:paraId="7A22BCC1" w14:textId="33D8B8FC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14656" w:rsidRPr="00CF1517" w14:paraId="05CB1F37" w14:textId="77777777" w:rsidTr="00E405EB">
        <w:tc>
          <w:tcPr>
            <w:tcW w:w="2226" w:type="pct"/>
            <w:shd w:val="clear" w:color="auto" w:fill="auto"/>
            <w:vAlign w:val="bottom"/>
          </w:tcPr>
          <w:p w14:paraId="7E9022A3" w14:textId="1E80DB4A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pct"/>
            <w:vAlign w:val="bottom"/>
          </w:tcPr>
          <w:p w14:paraId="7A8DC77D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2B056A" w14:textId="0DB3E125" w:rsidR="00F14656" w:rsidRPr="009675C2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4656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5" w:type="pct"/>
            <w:vAlign w:val="bottom"/>
          </w:tcPr>
          <w:p w14:paraId="097B88DB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33DE8C3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" w:type="pct"/>
            <w:vAlign w:val="bottom"/>
          </w:tcPr>
          <w:p w14:paraId="59176B50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27CBA2B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pct"/>
            <w:vAlign w:val="bottom"/>
          </w:tcPr>
          <w:p w14:paraId="35FF0938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bottom"/>
          </w:tcPr>
          <w:p w14:paraId="14117E17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1EFC89" w14:textId="6691A3B0" w:rsidR="00F14656" w:rsidRPr="009675C2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4656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4656" w:rsidRPr="00CF1517" w14:paraId="19F78FC6" w14:textId="77777777" w:rsidTr="00E405EB">
        <w:trPr>
          <w:gridAfter w:val="1"/>
          <w:wAfter w:w="4" w:type="pct"/>
          <w:trHeight w:hRule="exact" w:val="414"/>
        </w:trPr>
        <w:tc>
          <w:tcPr>
            <w:tcW w:w="2226" w:type="pct"/>
          </w:tcPr>
          <w:p w14:paraId="5C7935CE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3111FBD9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656" w:rsidRPr="00CF1517" w14:paraId="6FCE25A2" w14:textId="77777777" w:rsidTr="00E405EB">
        <w:trPr>
          <w:gridAfter w:val="1"/>
          <w:wAfter w:w="4" w:type="pct"/>
          <w:trHeight w:hRule="exact" w:val="414"/>
        </w:trPr>
        <w:tc>
          <w:tcPr>
            <w:tcW w:w="2226" w:type="pct"/>
          </w:tcPr>
          <w:p w14:paraId="49534D89" w14:textId="1F2D0447" w:rsidR="00F14656" w:rsidRPr="009675C2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71" w:type="pct"/>
            <w:gridSpan w:val="7"/>
          </w:tcPr>
          <w:p w14:paraId="1BD259DD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24F0E" w:rsidRPr="00CF1517" w14:paraId="0BAF4BC5" w14:textId="77777777" w:rsidTr="00E405EB">
        <w:tc>
          <w:tcPr>
            <w:tcW w:w="2226" w:type="pct"/>
          </w:tcPr>
          <w:p w14:paraId="52CBA552" w14:textId="7F9178CB" w:rsidR="00024F0E" w:rsidRPr="009675C2" w:rsidRDefault="00A83074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69920F9B" w14:textId="0F93ADE5" w:rsidR="00024F0E" w:rsidRPr="009675C2" w:rsidRDefault="00C418B0" w:rsidP="0002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5" w:type="pct"/>
            <w:vAlign w:val="bottom"/>
          </w:tcPr>
          <w:p w14:paraId="236D9ED4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F72E59C" w14:textId="209ED000" w:rsidR="00024F0E" w:rsidRPr="009675C2" w:rsidRDefault="00C418B0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037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57" w:type="pct"/>
            <w:vAlign w:val="bottom"/>
          </w:tcPr>
          <w:p w14:paraId="35DF6D29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76B8F6A" w14:textId="5F3225FE" w:rsidR="00024F0E" w:rsidRPr="009675C2" w:rsidRDefault="00C418B0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0037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2" w:type="pct"/>
            <w:vAlign w:val="bottom"/>
          </w:tcPr>
          <w:p w14:paraId="5469C753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vAlign w:val="bottom"/>
          </w:tcPr>
          <w:p w14:paraId="7910919E" w14:textId="764F142F" w:rsidR="00024F0E" w:rsidRPr="009675C2" w:rsidRDefault="00C418B0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0037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024F0E" w:rsidRPr="00CF1517" w14:paraId="7F03C189" w14:textId="77777777" w:rsidTr="00E405EB">
        <w:tc>
          <w:tcPr>
            <w:tcW w:w="2226" w:type="pct"/>
          </w:tcPr>
          <w:p w14:paraId="5EFA714C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48D95B4F" w14:textId="4A03205B" w:rsidR="00024F0E" w:rsidRPr="00892488" w:rsidRDefault="00C418B0" w:rsidP="0002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5" w:type="pct"/>
            <w:vAlign w:val="bottom"/>
          </w:tcPr>
          <w:p w14:paraId="5590B25A" w14:textId="77777777" w:rsidR="00024F0E" w:rsidRPr="00892488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6F991" w14:textId="61862357" w:rsidR="00024F0E" w:rsidRPr="00892488" w:rsidRDefault="00C418B0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003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57" w:type="pct"/>
            <w:vAlign w:val="bottom"/>
          </w:tcPr>
          <w:p w14:paraId="2B710578" w14:textId="77777777" w:rsidR="00024F0E" w:rsidRPr="00892488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BA59C" w14:textId="13E2BDBC" w:rsidR="00024F0E" w:rsidRPr="00892488" w:rsidRDefault="00C418B0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003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2" w:type="pct"/>
            <w:vAlign w:val="bottom"/>
          </w:tcPr>
          <w:p w14:paraId="503D236B" w14:textId="77777777" w:rsidR="00024F0E" w:rsidRPr="00892488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5484A03A" w14:textId="6994A9CD" w:rsidR="00024F0E" w:rsidRPr="00892488" w:rsidRDefault="00C418B0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003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844E73" w:rsidRPr="00CF1517" w14:paraId="61FC2F87" w14:textId="77777777" w:rsidTr="00E405EB">
        <w:tc>
          <w:tcPr>
            <w:tcW w:w="2226" w:type="pct"/>
          </w:tcPr>
          <w:p w14:paraId="35284567" w14:textId="7CF3BBB2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F0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4F0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24F0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64FB541C" w14:textId="06B7C996" w:rsidR="00844E73" w:rsidRPr="000037F1" w:rsidRDefault="000037F1" w:rsidP="0084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37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8D6B241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7F8139A8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1B8DDE44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C949079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A774D85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vAlign w:val="bottom"/>
          </w:tcPr>
          <w:p w14:paraId="2DE5BFCF" w14:textId="028BAAFA" w:rsidR="00844E73" w:rsidRPr="000037F1" w:rsidRDefault="000037F1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7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037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0037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4E73" w:rsidRPr="00CF1517" w14:paraId="006AD69C" w14:textId="77777777" w:rsidTr="00E405EB">
        <w:tc>
          <w:tcPr>
            <w:tcW w:w="2226" w:type="pct"/>
          </w:tcPr>
          <w:p w14:paraId="40402BE3" w14:textId="2D74A8AE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6FD0" w14:textId="2B08AF39" w:rsidR="00844E73" w:rsidRDefault="00C418B0" w:rsidP="0084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003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5" w:type="pct"/>
            <w:vAlign w:val="bottom"/>
          </w:tcPr>
          <w:p w14:paraId="552E8249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44910F2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321BF95E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63A62E3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8F09334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C0BBC" w14:textId="4B014A73" w:rsidR="00844E73" w:rsidRPr="00892488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  <w:r w:rsidR="00003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</w:tr>
      <w:tr w:rsidR="00844E73" w:rsidRPr="00CF1517" w14:paraId="65892EFA" w14:textId="77777777" w:rsidTr="00E405EB">
        <w:tc>
          <w:tcPr>
            <w:tcW w:w="2226" w:type="pct"/>
            <w:vAlign w:val="bottom"/>
          </w:tcPr>
          <w:p w14:paraId="208443C3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0D284D22" w14:textId="77777777" w:rsidR="00844E73" w:rsidRPr="009675C2" w:rsidRDefault="00844E73" w:rsidP="0084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E23DB28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09B6427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045DDEC0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037102B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B73FFBC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vAlign w:val="bottom"/>
          </w:tcPr>
          <w:p w14:paraId="2C26BF64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E73" w:rsidRPr="00CF1517" w14:paraId="0C443051" w14:textId="77777777" w:rsidTr="00E405EB">
        <w:tc>
          <w:tcPr>
            <w:tcW w:w="2226" w:type="pct"/>
          </w:tcPr>
          <w:p w14:paraId="5ADC09E1" w14:textId="02C47490" w:rsidR="00844E73" w:rsidRPr="009675C2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80" w:type="pct"/>
          </w:tcPr>
          <w:p w14:paraId="4673ED81" w14:textId="77777777" w:rsidR="00844E73" w:rsidRPr="009675C2" w:rsidRDefault="00844E73" w:rsidP="0084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86B55DD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8C9DD9E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7347EA89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8FD7897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F080536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11BC9F9E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E73" w:rsidRPr="00CF1517" w14:paraId="40FA04A8" w14:textId="77777777" w:rsidTr="00E405EB">
        <w:tc>
          <w:tcPr>
            <w:tcW w:w="2226" w:type="pct"/>
          </w:tcPr>
          <w:p w14:paraId="6465293E" w14:textId="120F189F" w:rsidR="00844E73" w:rsidRPr="009675C2" w:rsidRDefault="00A83074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17EC0E9C" w14:textId="4FF0AE23" w:rsidR="00844E73" w:rsidRPr="009675C2" w:rsidRDefault="00C418B0" w:rsidP="0084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4E73" w:rsidRPr="00967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5" w:type="pct"/>
            <w:vAlign w:val="bottom"/>
          </w:tcPr>
          <w:p w14:paraId="55F93D67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55B5843D" w14:textId="505F26CC" w:rsidR="00844E73" w:rsidRPr="009675C2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844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57" w:type="pct"/>
            <w:vAlign w:val="bottom"/>
          </w:tcPr>
          <w:p w14:paraId="2F9F009D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1E74275" w14:textId="6768871C" w:rsidR="00844E73" w:rsidRPr="009675C2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44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2" w:type="pct"/>
            <w:vAlign w:val="bottom"/>
          </w:tcPr>
          <w:p w14:paraId="1FED378E" w14:textId="77777777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vAlign w:val="bottom"/>
          </w:tcPr>
          <w:p w14:paraId="6A790D24" w14:textId="605C6335" w:rsidR="00844E73" w:rsidRPr="009675C2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844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844E73" w:rsidRPr="00CF1517" w14:paraId="144F8A9D" w14:textId="77777777" w:rsidTr="00E405EB">
        <w:tc>
          <w:tcPr>
            <w:tcW w:w="2226" w:type="pct"/>
          </w:tcPr>
          <w:p w14:paraId="52916E0F" w14:textId="443743C1" w:rsidR="00844E73" w:rsidRPr="009675C2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804CD" w14:textId="0F087127" w:rsidR="00844E73" w:rsidRPr="00892488" w:rsidRDefault="00C418B0" w:rsidP="0084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44E73"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5" w:type="pct"/>
            <w:vAlign w:val="bottom"/>
          </w:tcPr>
          <w:p w14:paraId="701CEDA8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64749" w14:textId="1F1A96C5" w:rsidR="00844E73" w:rsidRPr="00892488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844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57" w:type="pct"/>
            <w:vAlign w:val="bottom"/>
          </w:tcPr>
          <w:p w14:paraId="57797BBB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A852" w14:textId="08B46D93" w:rsidR="00844E73" w:rsidRPr="00892488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844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2" w:type="pct"/>
            <w:vAlign w:val="bottom"/>
          </w:tcPr>
          <w:p w14:paraId="31224781" w14:textId="77777777" w:rsidR="00844E73" w:rsidRPr="00892488" w:rsidRDefault="00844E73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DE10E" w14:textId="423E65F1" w:rsidR="00844E73" w:rsidRPr="00892488" w:rsidRDefault="00C418B0" w:rsidP="008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844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</w:tbl>
    <w:p w14:paraId="5452606B" w14:textId="417314B4" w:rsidR="00F14656" w:rsidRDefault="00F146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D0832" w:rsidRPr="00CF1517" w14:paraId="5B58EBD6" w14:textId="77777777" w:rsidTr="00DB051E">
        <w:trPr>
          <w:tblHeader/>
        </w:trPr>
        <w:tc>
          <w:tcPr>
            <w:tcW w:w="4140" w:type="dxa"/>
            <w:vAlign w:val="bottom"/>
          </w:tcPr>
          <w:p w14:paraId="1641A0BD" w14:textId="77777777" w:rsidR="00BD0832" w:rsidRPr="009675C2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6EC01E57" w14:textId="77777777" w:rsidR="00BD0832" w:rsidRPr="009675C2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1D9" w:rsidRPr="00CF1517" w14:paraId="6BCFDD3D" w14:textId="77777777" w:rsidTr="00DB051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7D5C50DF" w14:textId="708B8D83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0345A"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A0DBD4" w14:textId="5DD372A6" w:rsidR="00CF61D9" w:rsidRPr="009675C2" w:rsidRDefault="00C418B0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1D9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2A41F" w14:textId="0DACD250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1A721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54CCA" w14:textId="10CC7197" w:rsidR="00CF61D9" w:rsidRPr="009675C2" w:rsidRDefault="00C418B0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61D9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61D9" w:rsidRPr="00CF1517" w14:paraId="1B24FF05" w14:textId="77777777" w:rsidTr="00DB051E">
        <w:trPr>
          <w:trHeight w:hRule="exact" w:val="414"/>
          <w:tblHeader/>
        </w:trPr>
        <w:tc>
          <w:tcPr>
            <w:tcW w:w="4140" w:type="dxa"/>
          </w:tcPr>
          <w:p w14:paraId="0E02DCCA" w14:textId="73BAA7B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DCE409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05F" w:rsidRPr="00CF1517" w14:paraId="3180EB9F" w14:textId="77777777" w:rsidTr="00DB051E">
        <w:trPr>
          <w:trHeight w:hRule="exact" w:val="414"/>
        </w:trPr>
        <w:tc>
          <w:tcPr>
            <w:tcW w:w="4140" w:type="dxa"/>
          </w:tcPr>
          <w:p w14:paraId="658C8CDA" w14:textId="3935FC18" w:rsidR="00AF205F" w:rsidRPr="009675C2" w:rsidRDefault="00C418B0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130" w:type="dxa"/>
            <w:gridSpan w:val="7"/>
          </w:tcPr>
          <w:p w14:paraId="5C047171" w14:textId="77777777" w:rsidR="00AF205F" w:rsidRPr="009675C2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7271" w:rsidRPr="00CF1517" w14:paraId="6B06AF4C" w14:textId="77777777" w:rsidTr="00DB051E">
        <w:tc>
          <w:tcPr>
            <w:tcW w:w="4140" w:type="dxa"/>
          </w:tcPr>
          <w:p w14:paraId="2B61A81F" w14:textId="2486EB56" w:rsidR="00727271" w:rsidRPr="009675C2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C7B73D8" w14:textId="49209E8E" w:rsidR="00727271" w:rsidRPr="009675C2" w:rsidRDefault="00C418B0" w:rsidP="00727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  <w:vAlign w:val="bottom"/>
          </w:tcPr>
          <w:p w14:paraId="0718035C" w14:textId="77777777" w:rsidR="00727271" w:rsidRPr="009675C2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58463" w14:textId="30B603A3" w:rsidR="00727271" w:rsidRPr="00EC7EC0" w:rsidRDefault="00C418B0" w:rsidP="00414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8F4AAFF" w14:textId="77777777" w:rsidR="00727271" w:rsidRPr="00EC7EC0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0DB19" w14:textId="6A12821A" w:rsidR="00727271" w:rsidRPr="00EC7EC0" w:rsidRDefault="00C418B0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  <w:vAlign w:val="bottom"/>
          </w:tcPr>
          <w:p w14:paraId="71F1F51E" w14:textId="77777777" w:rsidR="00727271" w:rsidRPr="009675C2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57216" w14:textId="60423213" w:rsidR="00727271" w:rsidRPr="009675C2" w:rsidRDefault="00C418B0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EC7EC0" w:rsidRPr="00CF1517" w14:paraId="0D769D28" w14:textId="77777777" w:rsidTr="00DB051E">
        <w:tc>
          <w:tcPr>
            <w:tcW w:w="4140" w:type="dxa"/>
          </w:tcPr>
          <w:p w14:paraId="2E371DCC" w14:textId="63A01705" w:rsidR="00EC7EC0" w:rsidRPr="009675C2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7EE644" w14:textId="06150C39" w:rsidR="00EC7EC0" w:rsidRPr="00892488" w:rsidRDefault="00C418B0" w:rsidP="00EC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  <w:vAlign w:val="bottom"/>
          </w:tcPr>
          <w:p w14:paraId="0654794D" w14:textId="77777777" w:rsidR="00EC7EC0" w:rsidRPr="00892488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3418" w14:textId="5ABC2258" w:rsidR="00EC7EC0" w:rsidRPr="00EC7EC0" w:rsidRDefault="00C418B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C418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8E1749B" w14:textId="77777777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29C2" w14:textId="5F085BBC" w:rsidR="00EC7EC0" w:rsidRPr="00EC7EC0" w:rsidRDefault="00C418B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0" w:type="dxa"/>
            <w:vAlign w:val="bottom"/>
          </w:tcPr>
          <w:p w14:paraId="67A5F44E" w14:textId="77777777" w:rsidR="00EC7EC0" w:rsidRPr="001B1239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9A45DA" w14:textId="3EC0E432" w:rsidR="00EC7EC0" w:rsidRPr="001B1239" w:rsidRDefault="00C418B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C418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</w:tr>
      <w:tr w:rsidR="001B1239" w:rsidRPr="00CF1517" w14:paraId="100C4499" w14:textId="77777777" w:rsidTr="00DB051E">
        <w:tc>
          <w:tcPr>
            <w:tcW w:w="4140" w:type="dxa"/>
          </w:tcPr>
          <w:p w14:paraId="375DFF24" w14:textId="5D5123E9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F0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4F0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24F0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1C8BE" w14:textId="39985916" w:rsidR="001B1239" w:rsidRPr="009675C2" w:rsidRDefault="00414278" w:rsidP="00DA2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4EF17F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937220" w14:textId="7A70D3B5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DF910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98A092" w14:textId="562F94EB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54DEFF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FBD44D" w14:textId="44A0A3EF" w:rsidR="001B1239" w:rsidRPr="009675C2" w:rsidRDefault="00414278" w:rsidP="00DA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1239" w:rsidRPr="00CF1517" w14:paraId="472B50F1" w14:textId="77777777" w:rsidTr="00DB051E">
        <w:tc>
          <w:tcPr>
            <w:tcW w:w="4140" w:type="dxa"/>
          </w:tcPr>
          <w:p w14:paraId="0EAA4162" w14:textId="05FA7116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B01E0" w14:textId="4075F1F7" w:rsidR="001B1239" w:rsidRPr="00892488" w:rsidRDefault="00C418B0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39A3CDD6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C4DF4" w14:textId="13B4664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760DB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B9BE1" w14:textId="25F71A30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7FD46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5C4E0E" w14:textId="1FE489E0" w:rsidR="001B1239" w:rsidRPr="00892488" w:rsidRDefault="00C418B0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085</w:t>
            </w:r>
            <w:r w:rsidR="00414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C418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  <w:tr w:rsidR="00673B4C" w:rsidRPr="00CF1517" w14:paraId="40568490" w14:textId="77777777" w:rsidTr="00DB051E">
        <w:tc>
          <w:tcPr>
            <w:tcW w:w="4140" w:type="dxa"/>
          </w:tcPr>
          <w:p w14:paraId="6C02F479" w14:textId="77777777" w:rsidR="00673B4C" w:rsidRPr="009675C2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69C75C" w14:textId="77777777" w:rsidR="00673B4C" w:rsidRPr="00892488" w:rsidRDefault="00673B4C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1E293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DE630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48F89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35B46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18AD6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7F7B4" w14:textId="77777777" w:rsidR="00673B4C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2025" w:rsidRPr="009675C2" w14:paraId="5E97ABB5" w14:textId="77777777" w:rsidTr="00DB051E">
        <w:trPr>
          <w:trHeight w:hRule="exact" w:val="414"/>
        </w:trPr>
        <w:tc>
          <w:tcPr>
            <w:tcW w:w="4140" w:type="dxa"/>
          </w:tcPr>
          <w:p w14:paraId="6146A632" w14:textId="4B36B78F" w:rsidR="00292025" w:rsidRPr="009675C2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130" w:type="dxa"/>
            <w:gridSpan w:val="7"/>
          </w:tcPr>
          <w:p w14:paraId="6E62C7CB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92025" w:rsidRPr="009675C2" w14:paraId="37D043ED" w14:textId="77777777" w:rsidTr="007300A1">
        <w:tc>
          <w:tcPr>
            <w:tcW w:w="4140" w:type="dxa"/>
          </w:tcPr>
          <w:p w14:paraId="7BA32D6B" w14:textId="4BB74B8F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E126CF0" w14:textId="27F1DD4D" w:rsidR="00292025" w:rsidRPr="009675C2" w:rsidRDefault="00C418B0" w:rsidP="00730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2025" w:rsidRPr="00967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="00292025" w:rsidRPr="00967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  <w:vAlign w:val="bottom"/>
          </w:tcPr>
          <w:p w14:paraId="63EA11D2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BA8EF1" w14:textId="6321E2DD" w:rsidR="00292025" w:rsidRPr="009675C2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92025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="00292025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vAlign w:val="bottom"/>
          </w:tcPr>
          <w:p w14:paraId="010A6B60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601B8" w14:textId="539C6030" w:rsidR="00292025" w:rsidRPr="009675C2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92025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292025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vAlign w:val="bottom"/>
          </w:tcPr>
          <w:p w14:paraId="523C9A07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EDEDFF" w14:textId="45FA9C6F" w:rsidR="00292025" w:rsidRPr="009675C2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920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2920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292025" w:rsidRPr="00892488" w14:paraId="066A8893" w14:textId="77777777" w:rsidTr="007300A1">
        <w:tc>
          <w:tcPr>
            <w:tcW w:w="4140" w:type="dxa"/>
          </w:tcPr>
          <w:p w14:paraId="4BCAB157" w14:textId="1632E7B1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023311" w14:textId="1D2AD8EE" w:rsidR="00292025" w:rsidRPr="00892488" w:rsidRDefault="00C418B0" w:rsidP="00730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2025"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  <w:r w:rsidR="00292025"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  <w:vAlign w:val="bottom"/>
          </w:tcPr>
          <w:p w14:paraId="016DF290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F3A8D" w14:textId="2FEDE742" w:rsidR="00292025" w:rsidRPr="00892488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292025"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  <w:r w:rsidR="00292025"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0" w:type="dxa"/>
            <w:vAlign w:val="bottom"/>
          </w:tcPr>
          <w:p w14:paraId="677634EC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9374C" w14:textId="1D7B0966" w:rsidR="00292025" w:rsidRPr="00892488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92025"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292025"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  <w:vAlign w:val="bottom"/>
          </w:tcPr>
          <w:p w14:paraId="742B3839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18C5D7" w14:textId="705F30C5" w:rsidR="00292025" w:rsidRPr="00892488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92025" w:rsidRPr="001B1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292025" w:rsidRPr="001B1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</w:tr>
      <w:tr w:rsidR="00292025" w:rsidRPr="009675C2" w14:paraId="6A9C6D7E" w14:textId="77777777" w:rsidTr="007300A1">
        <w:tc>
          <w:tcPr>
            <w:tcW w:w="4140" w:type="dxa"/>
          </w:tcPr>
          <w:p w14:paraId="40061D1C" w14:textId="7189EA26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F0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4F0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24F0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978D5E" w14:textId="166B47A6" w:rsidR="00292025" w:rsidRPr="009675C2" w:rsidRDefault="00292025" w:rsidP="007D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967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9675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21732F3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0A9262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E87FA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35B83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6A7453" w14:textId="77777777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FD75C8" w14:textId="7C8C1861" w:rsidR="00292025" w:rsidRPr="009675C2" w:rsidRDefault="00292025" w:rsidP="00DA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025" w:rsidRPr="00892488" w14:paraId="25A9C1A9" w14:textId="77777777" w:rsidTr="007300A1">
        <w:tc>
          <w:tcPr>
            <w:tcW w:w="4140" w:type="dxa"/>
          </w:tcPr>
          <w:p w14:paraId="0E2173F0" w14:textId="03A42716" w:rsidR="00292025" w:rsidRPr="009675C2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966A6" w14:textId="5514B020" w:rsidR="00292025" w:rsidRPr="00892488" w:rsidRDefault="00C418B0" w:rsidP="007D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2025"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292025"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4A93CB71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07F6D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361C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9D540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69C24" w14:textId="77777777" w:rsidR="00292025" w:rsidRPr="00892488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E0EB25" w14:textId="739557FE" w:rsidR="00292025" w:rsidRPr="00892488" w:rsidRDefault="00C418B0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92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292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</w:tr>
    </w:tbl>
    <w:p w14:paraId="72D9A8C4" w14:textId="7A3DA7DD" w:rsidR="00DF13D2" w:rsidRDefault="002B7574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pacing w:val="6"/>
          <w:sz w:val="30"/>
          <w:szCs w:val="30"/>
        </w:rPr>
        <w:t>31</w:t>
      </w:r>
      <w:r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E61AF" w:rsidRPr="0015348E">
        <w:rPr>
          <w:rFonts w:ascii="Angsana New" w:hAnsi="Angsana New" w:cs="Angsana New"/>
          <w:spacing w:val="6"/>
          <w:sz w:val="30"/>
          <w:szCs w:val="30"/>
          <w:cs/>
        </w:rPr>
        <w:t>ธันวาคม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6"/>
          <w:sz w:val="30"/>
          <w:szCs w:val="30"/>
        </w:rPr>
        <w:t>2565</w:t>
      </w:r>
      <w:r w:rsidR="00D24C61"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เงินให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>้กู้ยืมระยะสั้นแก่บริษัทย่อย</w:t>
      </w:r>
      <w:r w:rsidR="0015348E" w:rsidRPr="0015348E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A83074">
        <w:rPr>
          <w:rFonts w:ascii="Angsana New" w:hAnsi="Angsana New" w:cs="Angsana New" w:hint="cs"/>
          <w:spacing w:val="6"/>
          <w:sz w:val="30"/>
          <w:szCs w:val="30"/>
          <w:cs/>
        </w:rPr>
        <w:t>บริษัทร่วม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>บาง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แห่ง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เป็น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>เงินให้กู้ยืมประเภทไม่มี</w:t>
      </w:r>
      <w:r w:rsidR="001D6F45" w:rsidRPr="00CF1517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="001D6F45" w:rsidRPr="00CF1517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CF1517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 w:rsidRPr="00CF1517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 w:rsidRPr="00CF1517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3</w:t>
      </w:r>
      <w:r w:rsidR="00414278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93</w:t>
      </w:r>
      <w:r w:rsidR="00064F27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CF1517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CF1517">
        <w:rPr>
          <w:rFonts w:ascii="Angsana New" w:hAnsi="Angsana New" w:cs="Angsana New"/>
          <w:spacing w:val="8"/>
          <w:sz w:val="30"/>
          <w:szCs w:val="30"/>
          <w:cs/>
        </w:rPr>
        <w:t>ร้อย</w:t>
      </w:r>
      <w:r w:rsidR="001D6F45" w:rsidRPr="003C1404">
        <w:rPr>
          <w:rFonts w:ascii="Angsana New" w:hAnsi="Angsana New" w:cs="Angsana New"/>
          <w:spacing w:val="8"/>
          <w:sz w:val="30"/>
          <w:szCs w:val="30"/>
          <w:cs/>
        </w:rPr>
        <w:t>ละ</w:t>
      </w:r>
      <w:r w:rsidR="0041427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6</w:t>
      </w:r>
      <w:r w:rsidR="00414278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50</w:t>
      </w:r>
      <w:r w:rsidR="00704078" w:rsidRPr="00CF1517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CF1517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="006310B8" w:rsidRPr="00CF1517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6310B8" w:rsidRPr="00CF1517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6310B8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3</w:t>
      </w:r>
      <w:r w:rsidR="007902BB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88</w:t>
      </w:r>
      <w:r w:rsidR="006310B8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6</w:t>
      </w:r>
      <w:r w:rsidR="007902BB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50</w:t>
      </w:r>
      <w:r w:rsidR="006310B8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CF1517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6310B8" w:rsidRPr="00CF151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7264F39" w14:textId="77777777" w:rsidR="00844E73" w:rsidRPr="007E1D17" w:rsidRDefault="00844E73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990"/>
      </w:tblGrid>
      <w:tr w:rsidR="00414278" w:rsidRPr="00CF1517" w14:paraId="543EF6D7" w14:textId="77777777" w:rsidTr="003B40FA">
        <w:trPr>
          <w:tblHeader/>
        </w:trPr>
        <w:tc>
          <w:tcPr>
            <w:tcW w:w="4167" w:type="dxa"/>
            <w:vAlign w:val="bottom"/>
          </w:tcPr>
          <w:p w14:paraId="75596C37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299758B" w14:textId="2D37B243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6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E56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14278" w:rsidRPr="00136BAD" w14:paraId="7DC843E6" w14:textId="77777777" w:rsidTr="003B40FA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0E90696E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55296AD7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F497B1" w14:textId="0F70371E" w:rsidR="00414278" w:rsidRPr="00CF1517" w:rsidRDefault="00C418B0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4278"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26C361F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650E69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E6D977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185DD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0E9751B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E7688" w14:textId="77777777" w:rsidR="00414278" w:rsidRPr="00136BAD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5624A2" w14:textId="11015CCD" w:rsidR="00414278" w:rsidRPr="00136BAD" w:rsidRDefault="00C418B0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4278" w:rsidRPr="00136B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4278" w:rsidRPr="00136BA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4278" w:rsidRPr="00CF1517" w14:paraId="0BAA0418" w14:textId="77777777" w:rsidTr="00EE56D3">
        <w:trPr>
          <w:trHeight w:hRule="exact" w:val="414"/>
          <w:tblHeader/>
        </w:trPr>
        <w:tc>
          <w:tcPr>
            <w:tcW w:w="4167" w:type="dxa"/>
          </w:tcPr>
          <w:p w14:paraId="06E1C1B9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DD190BA" w14:textId="77777777" w:rsidR="00414278" w:rsidRPr="00CF1517" w:rsidRDefault="00414278" w:rsidP="00EE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4278" w:rsidRPr="00CF1517" w14:paraId="2B3A3442" w14:textId="77777777" w:rsidTr="003B40FA">
        <w:trPr>
          <w:trHeight w:hRule="exact" w:val="414"/>
          <w:tblHeader/>
        </w:trPr>
        <w:tc>
          <w:tcPr>
            <w:tcW w:w="4167" w:type="dxa"/>
          </w:tcPr>
          <w:p w14:paraId="146BBC00" w14:textId="4EEF7149" w:rsidR="00414278" w:rsidRPr="00CF1517" w:rsidRDefault="00C418B0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860" w:type="dxa"/>
            <w:gridSpan w:val="7"/>
          </w:tcPr>
          <w:p w14:paraId="04181715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14278" w:rsidRPr="00CF1517" w14:paraId="62916D3F" w14:textId="77777777" w:rsidTr="00037582">
        <w:tc>
          <w:tcPr>
            <w:tcW w:w="4167" w:type="dxa"/>
            <w:vAlign w:val="bottom"/>
          </w:tcPr>
          <w:p w14:paraId="72F38138" w14:textId="783DE211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B138DC" w14:textId="7916A9D2" w:rsidR="00414278" w:rsidRPr="00CF1517" w:rsidRDefault="00414278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DEF89B" w14:textId="77777777" w:rsidR="00414278" w:rsidRPr="00CF1517" w:rsidRDefault="0041427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44459" w14:textId="673EDDD0" w:rsidR="00414278" w:rsidRPr="00CF1517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4EF0CB5" w14:textId="77777777" w:rsidR="00414278" w:rsidRPr="00CF1517" w:rsidRDefault="0041427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C757B1" w14:textId="49DCFF75" w:rsidR="00414278" w:rsidRPr="00CF1517" w:rsidRDefault="00414278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7BF646" w14:textId="77777777" w:rsidR="00414278" w:rsidRPr="00CF1517" w:rsidRDefault="0041427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A38E29" w14:textId="628A127D" w:rsidR="00414278" w:rsidRPr="00CF1517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14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14278" w:rsidRPr="00CF1517" w14:paraId="33D136E8" w14:textId="77777777" w:rsidTr="00037582">
        <w:tc>
          <w:tcPr>
            <w:tcW w:w="4167" w:type="dxa"/>
          </w:tcPr>
          <w:p w14:paraId="0018E621" w14:textId="77777777" w:rsidR="00414278" w:rsidRPr="00CF1517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241A" w14:textId="237BA38D" w:rsidR="00414278" w:rsidRPr="00CF1517" w:rsidRDefault="00414278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12E86B" w14:textId="77777777" w:rsidR="00414278" w:rsidRPr="00CF1517" w:rsidRDefault="0041427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B125C" w14:textId="64C3C4DD" w:rsidR="00414278" w:rsidRPr="0093119E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414278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2AC23D2" w14:textId="77777777" w:rsidR="00414278" w:rsidRPr="00CF1517" w:rsidRDefault="0041427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054F" w14:textId="0C1BC8EA" w:rsidR="00414278" w:rsidRPr="0093119E" w:rsidRDefault="00414278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C36F42" w14:textId="77777777" w:rsidR="00414278" w:rsidRPr="00CF1517" w:rsidRDefault="0041427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FFC5C" w14:textId="32227516" w:rsidR="00414278" w:rsidRPr="0093119E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414278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25A5C518" w14:textId="77777777" w:rsidR="00717A58" w:rsidRDefault="00717A58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41EC6DB4" w14:textId="6D72D0FF" w:rsidR="00717A58" w:rsidRDefault="00717A58" w:rsidP="00717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31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ธันวาคม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2565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ะยะ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แก่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การร่วมค้าแห่งหนึ่ง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(บริษัท ไทยฟู้ดส์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นิวเคลียส จีเนติกส์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90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ทุกๆ </w:t>
      </w:r>
      <w:r>
        <w:rPr>
          <w:rFonts w:ascii="Angsana New" w:hAnsi="Angsana New" w:cs="Angsana New" w:hint="cs"/>
          <w:sz w:val="30"/>
          <w:szCs w:val="30"/>
          <w:cs/>
        </w:rPr>
        <w:t>ไตรมาส จนถึง</w:t>
      </w:r>
      <w:r w:rsidRPr="008D2C08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2570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2C08">
        <w:rPr>
          <w:rFonts w:ascii="Angsana New" w:hAnsi="Angsana New" w:cs="Angsana New" w:hint="cs"/>
          <w:spacing w:val="8"/>
          <w:sz w:val="30"/>
          <w:szCs w:val="30"/>
          <w:cs/>
        </w:rPr>
        <w:t>เงินใ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6</w:t>
      </w:r>
      <w:r>
        <w:rPr>
          <w:rFonts w:ascii="Angsana New" w:hAnsi="Angsana New" w:cs="Angsana New"/>
          <w:spacing w:val="-2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50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0EC68D07" w14:textId="77886899" w:rsidR="0044307E" w:rsidRDefault="0044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1143"/>
      </w:tblGrid>
      <w:tr w:rsidR="006310B8" w:rsidRPr="00CF1517" w14:paraId="517AF58B" w14:textId="77777777" w:rsidTr="001D7F06">
        <w:trPr>
          <w:tblHeader/>
        </w:trPr>
        <w:tc>
          <w:tcPr>
            <w:tcW w:w="4167" w:type="dxa"/>
            <w:vAlign w:val="bottom"/>
          </w:tcPr>
          <w:p w14:paraId="15BB0B8C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shd w:val="clear" w:color="auto" w:fill="auto"/>
            <w:vAlign w:val="bottom"/>
          </w:tcPr>
          <w:p w14:paraId="43B6A8EA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7823" w:rsidRPr="00CF1517" w14:paraId="32CC1D23" w14:textId="77777777" w:rsidTr="001D7F06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52ABBD8" w14:textId="49468646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03755252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E3C936" w14:textId="54C994DA" w:rsidR="006310B8" w:rsidRPr="00CF1517" w:rsidRDefault="00C418B0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0B8"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BAB0A04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ABF66C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196533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4C38CF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2C2A99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6B21C5" w14:textId="77777777" w:rsidR="006310B8" w:rsidRPr="00136BAD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FB7BE1" w14:textId="047C49D7" w:rsidR="006310B8" w:rsidRPr="00136BAD" w:rsidRDefault="00C418B0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6BAD" w:rsidRPr="00136B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6BAD" w:rsidRPr="00136BA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310B8" w:rsidRPr="00CF1517" w14:paraId="7899EE94" w14:textId="77777777" w:rsidTr="001D7F06">
        <w:trPr>
          <w:trHeight w:hRule="exact" w:val="414"/>
          <w:tblHeader/>
        </w:trPr>
        <w:tc>
          <w:tcPr>
            <w:tcW w:w="4167" w:type="dxa"/>
          </w:tcPr>
          <w:p w14:paraId="5B869C9B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5632DECB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10B8" w:rsidRPr="00CF1517" w14:paraId="29D04D62" w14:textId="77777777" w:rsidTr="001D7F06">
        <w:trPr>
          <w:trHeight w:hRule="exact" w:val="414"/>
        </w:trPr>
        <w:tc>
          <w:tcPr>
            <w:tcW w:w="4167" w:type="dxa"/>
          </w:tcPr>
          <w:p w14:paraId="4462A5FE" w14:textId="6AC8B5F9" w:rsidR="006310B8" w:rsidRPr="00CF1517" w:rsidRDefault="00C418B0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13" w:type="dxa"/>
            <w:gridSpan w:val="7"/>
          </w:tcPr>
          <w:p w14:paraId="1786CF6D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B7823" w:rsidRPr="00CF1517" w14:paraId="75DD73C5" w14:textId="77777777" w:rsidTr="00037582">
        <w:tc>
          <w:tcPr>
            <w:tcW w:w="4167" w:type="dxa"/>
            <w:vAlign w:val="bottom"/>
          </w:tcPr>
          <w:p w14:paraId="373578B3" w14:textId="56DB3728" w:rsidR="006310B8" w:rsidRPr="00CF1517" w:rsidRDefault="00035B8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644B8A" w14:textId="6412F2D3" w:rsidR="006310B8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17A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717A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7B29ED0" w14:textId="77777777" w:rsidR="006310B8" w:rsidRPr="00CF1517" w:rsidRDefault="006310B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835572" w14:textId="6E2F705B" w:rsidR="006310B8" w:rsidRPr="00CF1517" w:rsidRDefault="00717A58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71E5FB" w14:textId="77777777" w:rsidR="006310B8" w:rsidRPr="00CF1517" w:rsidRDefault="006310B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90B9C7" w14:textId="2CF640E8" w:rsidR="006310B8" w:rsidRPr="00CF1517" w:rsidRDefault="00717A58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340133" w14:textId="77777777" w:rsidR="006310B8" w:rsidRPr="00CF1517" w:rsidRDefault="006310B8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81EEFAD" w14:textId="349B0B2D" w:rsidR="006310B8" w:rsidRPr="00CF1517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7A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17A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63ADD" w:rsidRPr="00CF1517" w14:paraId="7CB0B70D" w14:textId="77777777" w:rsidTr="00037582">
        <w:tc>
          <w:tcPr>
            <w:tcW w:w="4167" w:type="dxa"/>
          </w:tcPr>
          <w:p w14:paraId="4BAF480C" w14:textId="77777777" w:rsidR="00663ADD" w:rsidRPr="00CF1517" w:rsidRDefault="00663AD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DB63" w14:textId="50DC9DCB" w:rsidR="00663ADD" w:rsidRPr="00CF1517" w:rsidRDefault="00C418B0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17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="00717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ACC3570" w14:textId="77777777" w:rsidR="00663ADD" w:rsidRPr="00CF1517" w:rsidRDefault="00663ADD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E6AC" w14:textId="754AF557" w:rsidR="00663ADD" w:rsidRPr="0093119E" w:rsidRDefault="00717A58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E03E49" w14:textId="77777777" w:rsidR="00663ADD" w:rsidRPr="00CF1517" w:rsidRDefault="00663ADD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3C48" w14:textId="453AA14E" w:rsidR="00663ADD" w:rsidRPr="0093119E" w:rsidRDefault="00717A58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8F4DC2" w14:textId="77777777" w:rsidR="00663ADD" w:rsidRPr="00CF1517" w:rsidRDefault="00663ADD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6B66A" w14:textId="67FCEDDC" w:rsidR="00663ADD" w:rsidRPr="0093119E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7A58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717A58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F4383D" w:rsidRPr="00CF1517" w14:paraId="20948F91" w14:textId="77777777" w:rsidTr="00E86A29">
        <w:tc>
          <w:tcPr>
            <w:tcW w:w="4167" w:type="dxa"/>
          </w:tcPr>
          <w:p w14:paraId="43388B51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457991" w14:textId="77777777" w:rsidR="00F4383D" w:rsidRDefault="00F4383D" w:rsidP="00663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9307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66E59" w14:textId="77777777" w:rsidR="00F4383D" w:rsidRPr="00086D0E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4415E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7CA8B7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27BB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3E1411" w14:textId="77777777" w:rsidR="00F4383D" w:rsidRPr="00086D0E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0D1" w:rsidRPr="00CF1517" w14:paraId="66B42793" w14:textId="77777777" w:rsidTr="001D7F06">
        <w:trPr>
          <w:trHeight w:hRule="exact" w:val="414"/>
        </w:trPr>
        <w:tc>
          <w:tcPr>
            <w:tcW w:w="4167" w:type="dxa"/>
            <w:vAlign w:val="bottom"/>
          </w:tcPr>
          <w:p w14:paraId="2A96B351" w14:textId="0073C0F6" w:rsidR="000500D1" w:rsidRPr="006D2E71" w:rsidRDefault="00C418B0" w:rsidP="000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013" w:type="dxa"/>
            <w:gridSpan w:val="7"/>
            <w:vAlign w:val="bottom"/>
          </w:tcPr>
          <w:p w14:paraId="7269FA4C" w14:textId="1BB535AA" w:rsidR="000500D1" w:rsidRPr="00CF1517" w:rsidRDefault="000500D1" w:rsidP="000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500D1" w:rsidRPr="00CF1517" w14:paraId="4B3B3EB5" w14:textId="77777777" w:rsidTr="00CD5579">
        <w:tc>
          <w:tcPr>
            <w:tcW w:w="4167" w:type="dxa"/>
            <w:vAlign w:val="bottom"/>
          </w:tcPr>
          <w:p w14:paraId="285F16E2" w14:textId="282308D6" w:rsidR="000500D1" w:rsidRPr="00CF1517" w:rsidRDefault="000500D1" w:rsidP="000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FDA5D4" w14:textId="31560F28" w:rsidR="000500D1" w:rsidRPr="000500D1" w:rsidRDefault="00C418B0" w:rsidP="001D7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500D1" w:rsidRPr="000500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0500D1" w:rsidRPr="000500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7CFAC07" w14:textId="77777777" w:rsidR="000500D1" w:rsidRPr="00CF1517" w:rsidRDefault="000500D1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7659B" w14:textId="462C374D" w:rsidR="000500D1" w:rsidRPr="00CF1517" w:rsidRDefault="00C418B0" w:rsidP="001D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0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50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7D1B5B6" w14:textId="77777777" w:rsidR="000500D1" w:rsidRPr="00CF1517" w:rsidRDefault="000500D1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4EF1E" w14:textId="6D9E57B8" w:rsidR="000500D1" w:rsidRPr="00CF1517" w:rsidRDefault="000500D1" w:rsidP="001D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C6303B" w14:textId="77777777" w:rsidR="000500D1" w:rsidRPr="00CF1517" w:rsidRDefault="000500D1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E353B93" w14:textId="7C19245C" w:rsidR="000500D1" w:rsidRPr="00CF1517" w:rsidRDefault="00C418B0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50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50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C4729" w:rsidRPr="00CF1517" w14:paraId="5AC6F184" w14:textId="77777777" w:rsidTr="001D7F06">
        <w:tc>
          <w:tcPr>
            <w:tcW w:w="4167" w:type="dxa"/>
          </w:tcPr>
          <w:p w14:paraId="3AE18A75" w14:textId="6316B216" w:rsidR="002C4729" w:rsidRPr="00CF1517" w:rsidRDefault="002C4729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98923" w14:textId="316C46EC" w:rsidR="002C4729" w:rsidRPr="002C4729" w:rsidRDefault="00C418B0" w:rsidP="001D7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C4729" w:rsidRPr="002C47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="002C4729" w:rsidRPr="002C47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C5EED5E" w14:textId="77777777" w:rsidR="002C4729" w:rsidRPr="002C4729" w:rsidRDefault="002C4729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4E71F" w14:textId="5925D68F" w:rsidR="002C4729" w:rsidRPr="002C4729" w:rsidRDefault="00C418B0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4729" w:rsidRPr="002C4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2C4729" w:rsidRPr="002C4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CE35E0A" w14:textId="77777777" w:rsidR="002C4729" w:rsidRPr="002C4729" w:rsidRDefault="002C4729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B6DF1" w14:textId="31E63640" w:rsidR="002C4729" w:rsidRPr="002C4729" w:rsidRDefault="002C4729" w:rsidP="001D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D574E4" w14:textId="77777777" w:rsidR="002C4729" w:rsidRPr="002C4729" w:rsidRDefault="002C4729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22D76" w14:textId="4A4EC621" w:rsidR="002C4729" w:rsidRPr="002C4729" w:rsidRDefault="00C418B0" w:rsidP="002C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4729" w:rsidRPr="002C4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2C4729" w:rsidRPr="002C4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375B23CA" w14:textId="77777777" w:rsidR="00F7645D" w:rsidRDefault="00F7645D" w:rsidP="00CD5579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6D8176E" w14:textId="79197C81" w:rsidR="007D4328" w:rsidRPr="00DA2F06" w:rsidRDefault="00094DD3" w:rsidP="00DA2F06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  <w:cs/>
        </w:rPr>
      </w:pPr>
      <w:r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31</w:t>
      </w:r>
      <w:r w:rsidR="00136BAD" w:rsidRPr="001171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2565</w:t>
      </w:r>
      <w:r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Pr="0011717B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1717B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1717B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024F0E" w:rsidRPr="0011717B">
        <w:rPr>
          <w:rFonts w:ascii="Angsana New" w:hAnsi="Angsana New" w:cs="Angsana New"/>
          <w:spacing w:val="-4"/>
          <w:sz w:val="30"/>
          <w:szCs w:val="30"/>
        </w:rPr>
        <w:br/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Pr="0011717B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Pr="0011717B">
        <w:rPr>
          <w:rFonts w:ascii="Angsana New" w:hAnsi="Angsana New" w:cs="Angsana New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z w:val="30"/>
          <w:szCs w:val="30"/>
        </w:rPr>
        <w:t>000</w:t>
      </w:r>
      <w:r w:rsidRPr="0011717B">
        <w:rPr>
          <w:rFonts w:ascii="Angsana New" w:hAnsi="Angsana New" w:cs="Angsana New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เงินต้นของเงินให้กู้ยืมนี้มีกำหนดรับชำระคืนทั้งจำนวนในเดือนมกราคม </w:t>
      </w:r>
      <w:r w:rsidR="00C418B0" w:rsidRPr="00C418B0">
        <w:rPr>
          <w:rFonts w:ascii="Angsana New" w:hAnsi="Angsana New" w:cs="Angsana New"/>
          <w:sz w:val="30"/>
          <w:szCs w:val="30"/>
        </w:rPr>
        <w:t>2568</w:t>
      </w:r>
      <w:r w:rsidR="00EC7EC0" w:rsidRPr="0011717B">
        <w:rPr>
          <w:rFonts w:ascii="Angsana New" w:hAnsi="Angsana New" w:cs="Angsana New"/>
          <w:sz w:val="30"/>
          <w:szCs w:val="30"/>
        </w:rPr>
        <w:t xml:space="preserve"> </w:t>
      </w:r>
      <w:r w:rsidR="00B32CB9" w:rsidRPr="0011717B">
        <w:rPr>
          <w:rFonts w:ascii="Angsana New" w:hAnsi="Angsana New" w:cs="Angsana New" w:hint="cs"/>
          <w:sz w:val="30"/>
          <w:szCs w:val="30"/>
          <w:cs/>
        </w:rPr>
        <w:t xml:space="preserve">และเดือนพฤศจิกายน </w:t>
      </w:r>
      <w:r w:rsidR="00C418B0" w:rsidRPr="00C418B0">
        <w:rPr>
          <w:rFonts w:ascii="Angsana New" w:hAnsi="Angsana New" w:cs="Angsana New"/>
          <w:sz w:val="30"/>
          <w:szCs w:val="30"/>
        </w:rPr>
        <w:t>2569</w:t>
      </w:r>
      <w:r w:rsidRPr="0011717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F00F7B" w:rsidRPr="0011717B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11717B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11717B">
        <w:rPr>
          <w:rFonts w:ascii="Angsana New" w:hAnsi="Angsana New" w:cs="Angsana New"/>
          <w:spacing w:val="8"/>
          <w:sz w:val="30"/>
          <w:szCs w:val="30"/>
          <w:cs/>
        </w:rPr>
        <w:t>มี</w:t>
      </w:r>
      <w:r w:rsidR="0011717B" w:rsidRPr="00CF1517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อัตราดอกเบี้ยร้อยล</w:t>
      </w:r>
      <w:r w:rsidR="0011717B" w:rsidRPr="00CF1517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4</w:t>
      </w:r>
      <w:r w:rsidR="00717A58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25</w:t>
      </w:r>
      <w:r w:rsidR="0011717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445D12">
        <w:rPr>
          <w:rFonts w:ascii="Angsana New" w:hAnsi="Angsana New" w:cs="Angsana New" w:hint="cs"/>
          <w:spacing w:val="8"/>
          <w:sz w:val="30"/>
          <w:szCs w:val="30"/>
          <w:cs/>
        </w:rPr>
        <w:t>และ</w:t>
      </w:r>
      <w:r w:rsidR="0011717B" w:rsidRPr="00CF1517">
        <w:rPr>
          <w:rFonts w:ascii="Angsana New" w:hAnsi="Angsana New" w:cs="Angsana New"/>
          <w:spacing w:val="8"/>
          <w:sz w:val="30"/>
          <w:szCs w:val="30"/>
          <w:cs/>
        </w:rPr>
        <w:t>ร้อย</w:t>
      </w:r>
      <w:r w:rsidR="0011717B" w:rsidRPr="003C1404">
        <w:rPr>
          <w:rFonts w:ascii="Angsana New" w:hAnsi="Angsana New" w:cs="Angsana New"/>
          <w:spacing w:val="8"/>
          <w:sz w:val="30"/>
          <w:szCs w:val="30"/>
          <w:cs/>
        </w:rPr>
        <w:t>ละ</w:t>
      </w:r>
      <w:r w:rsidR="00717A5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4</w:t>
      </w:r>
      <w:r w:rsidR="00717A58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78</w:t>
      </w:r>
      <w:r w:rsidR="0011717B" w:rsidRPr="00CF1517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1717B" w:rsidRPr="00CF1517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2564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C321FB" w:rsidRPr="0011717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ร้อยละ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7902BB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25</w:t>
      </w:r>
      <w:r w:rsidR="007902B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7902B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และ ร้อยละ 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78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321FB" w:rsidRPr="0011717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482E73" w:rsidRPr="00CF1517" w14:paraId="053521A1" w14:textId="77777777" w:rsidTr="00F37F96">
        <w:tc>
          <w:tcPr>
            <w:tcW w:w="2169" w:type="pct"/>
          </w:tcPr>
          <w:p w14:paraId="28F99EFF" w14:textId="0F930EE4" w:rsidR="00482E73" w:rsidRPr="00CF1517" w:rsidRDefault="00482E73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B556CBD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3948CD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BAADEE1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2BB" w:rsidRPr="00CF1517" w14:paraId="5B26FF62" w14:textId="77777777" w:rsidTr="00F37F96">
        <w:tc>
          <w:tcPr>
            <w:tcW w:w="2169" w:type="pct"/>
          </w:tcPr>
          <w:p w14:paraId="6257C054" w14:textId="4921BEE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B7A421C" w14:textId="71A51295" w:rsidR="007902BB" w:rsidRPr="00CF1517" w:rsidRDefault="00C418B0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C472614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08CBB69" w14:textId="39C85198" w:rsidR="007902BB" w:rsidRPr="00CF1517" w:rsidRDefault="00C418B0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1FE8595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C57882F" w14:textId="735137BA" w:rsidR="007902BB" w:rsidRPr="00CF1517" w:rsidRDefault="00C418B0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51051DC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E213624" w14:textId="14AA8206" w:rsidR="007902BB" w:rsidRPr="00CF1517" w:rsidRDefault="00C418B0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7902BB" w:rsidRPr="00CF1517" w14:paraId="6F9EAB5A" w14:textId="77777777" w:rsidTr="00F37F96">
        <w:tc>
          <w:tcPr>
            <w:tcW w:w="2169" w:type="pct"/>
          </w:tcPr>
          <w:p w14:paraId="022039A2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294FA5F7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2BB" w:rsidRPr="00CF1517" w14:paraId="7603BB60" w14:textId="77777777" w:rsidTr="00F37F96">
        <w:tc>
          <w:tcPr>
            <w:tcW w:w="2169" w:type="pct"/>
          </w:tcPr>
          <w:p w14:paraId="78CD4D6C" w14:textId="77777777" w:rsidR="007902BB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</w:p>
          <w:p w14:paraId="35209C7F" w14:textId="5D2D52A0" w:rsidR="007902BB" w:rsidRPr="00833F05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07" w:type="pct"/>
          </w:tcPr>
          <w:p w14:paraId="3F209744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57F174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8D6E29B" w14:textId="0A34C56A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C02AA0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301F8F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23765D9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24B18CF" w14:textId="4134307B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2BB" w:rsidRPr="00CF1517" w14:paraId="735AA407" w14:textId="77777777" w:rsidTr="00F37F96">
        <w:tc>
          <w:tcPr>
            <w:tcW w:w="2169" w:type="pct"/>
          </w:tcPr>
          <w:p w14:paraId="2972C6FF" w14:textId="3E00BFD3" w:rsidR="007902BB" w:rsidRPr="00482E73" w:rsidRDefault="007902BB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82E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2E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7" w:type="pct"/>
          </w:tcPr>
          <w:p w14:paraId="334900CD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B07BFC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7913F47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53A45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093ABD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81F3E0D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19C46F2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2BB" w:rsidRPr="00CF1517" w14:paraId="61CBB660" w14:textId="77777777" w:rsidTr="00F37F96">
        <w:tc>
          <w:tcPr>
            <w:tcW w:w="2169" w:type="pct"/>
          </w:tcPr>
          <w:p w14:paraId="737A2171" w14:textId="7A4863A5" w:rsidR="007902BB" w:rsidRPr="00CF1517" w:rsidRDefault="007902BB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E7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</w:t>
            </w:r>
            <w:r w:rsidR="007300A1">
              <w:rPr>
                <w:rFonts w:ascii="Angsana New" w:hAnsi="Angsana New" w:cs="Angsana New" w:hint="cs"/>
                <w:sz w:val="30"/>
                <w:szCs w:val="30"/>
                <w:cs/>
              </w:rPr>
              <w:t>ยืม</w:t>
            </w:r>
          </w:p>
        </w:tc>
        <w:tc>
          <w:tcPr>
            <w:tcW w:w="607" w:type="pct"/>
          </w:tcPr>
          <w:p w14:paraId="2F61E7C2" w14:textId="52565987" w:rsidR="007902BB" w:rsidRPr="00CF1517" w:rsidRDefault="00C418B0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6B01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46" w:type="pct"/>
          </w:tcPr>
          <w:p w14:paraId="5A04D31E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6241758" w14:textId="18CC5E0A" w:rsidR="007902BB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A03E98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8E2CD3" w14:textId="4BC627E7" w:rsidR="007902BB" w:rsidRPr="00CF1517" w:rsidRDefault="00717A58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7C6B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485A922A" w14:textId="77777777" w:rsidR="007902BB" w:rsidRPr="00CF1517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5A6244E" w14:textId="2C31388B" w:rsidR="007902BB" w:rsidRPr="009A5738" w:rsidRDefault="00C418B0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7902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</w:tbl>
    <w:p w14:paraId="32ED12D6" w14:textId="6CDBE5E6" w:rsidR="00673B4C" w:rsidRPr="00966CC9" w:rsidRDefault="00673B4C" w:rsidP="00717A58">
      <w:pPr>
        <w:ind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237333" w:rsidRPr="00CF1517" w14:paraId="08093DAA" w14:textId="77777777" w:rsidTr="00A9614D">
        <w:tc>
          <w:tcPr>
            <w:tcW w:w="2169" w:type="pct"/>
          </w:tcPr>
          <w:p w14:paraId="4D79BA50" w14:textId="731E1777" w:rsidR="00237333" w:rsidRPr="00237333" w:rsidRDefault="00237333" w:rsidP="0023733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r w:rsidRPr="00D465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D4658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2" w:type="pct"/>
            <w:gridSpan w:val="3"/>
          </w:tcPr>
          <w:p w14:paraId="51ED6215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FFD133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333" w:rsidRPr="00CF1517" w14:paraId="52445793" w14:textId="77777777" w:rsidTr="00A9614D">
        <w:tc>
          <w:tcPr>
            <w:tcW w:w="2169" w:type="pct"/>
          </w:tcPr>
          <w:p w14:paraId="658F55B5" w14:textId="64771F59" w:rsidR="00237333" w:rsidRPr="00237333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33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3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3733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3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3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3733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7" w:type="pct"/>
          </w:tcPr>
          <w:p w14:paraId="46D7EE60" w14:textId="69AF375B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4E0A8BF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6995B" w14:textId="428E76C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D25F61A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5F0636" w14:textId="4704EF2F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4C7DF306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109DE" w14:textId="1CB9E783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237333" w:rsidRPr="00CF1517" w14:paraId="2EDE04CE" w14:textId="77777777" w:rsidTr="00A9614D">
        <w:tc>
          <w:tcPr>
            <w:tcW w:w="2169" w:type="pct"/>
          </w:tcPr>
          <w:p w14:paraId="22E078A6" w14:textId="09880C71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18812E68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7333" w:rsidRPr="00CF1517" w14:paraId="0D449078" w14:textId="77777777" w:rsidTr="00A9614D">
        <w:tc>
          <w:tcPr>
            <w:tcW w:w="2169" w:type="pct"/>
          </w:tcPr>
          <w:p w14:paraId="0823E16F" w14:textId="7F482532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31" w:type="pct"/>
            <w:gridSpan w:val="7"/>
          </w:tcPr>
          <w:p w14:paraId="638C0264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37333" w:rsidRPr="00CF1517" w14:paraId="4738ACF9" w14:textId="77777777" w:rsidTr="00A9614D">
        <w:tc>
          <w:tcPr>
            <w:tcW w:w="2169" w:type="pct"/>
          </w:tcPr>
          <w:p w14:paraId="166B0F15" w14:textId="77777777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42E4D9B" w14:textId="1FC3430A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63F6E5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0382E3" w14:textId="613DCCF4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30211E" w14:textId="1E238CFA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  <w:tc>
          <w:tcPr>
            <w:tcW w:w="138" w:type="pct"/>
          </w:tcPr>
          <w:p w14:paraId="19737835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DD749D7" w14:textId="43303091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237333" w:rsidRPr="00CF1517" w14:paraId="690F7DE8" w14:textId="77777777" w:rsidTr="00E405EB">
        <w:tc>
          <w:tcPr>
            <w:tcW w:w="2169" w:type="pct"/>
          </w:tcPr>
          <w:p w14:paraId="6450ADA3" w14:textId="623B7832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622369C" w14:textId="76C5D396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  <w:tc>
          <w:tcPr>
            <w:tcW w:w="146" w:type="pct"/>
          </w:tcPr>
          <w:p w14:paraId="6995C3D4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1868EF5" w14:textId="03B44BA5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  <w:tc>
          <w:tcPr>
            <w:tcW w:w="147" w:type="pct"/>
          </w:tcPr>
          <w:p w14:paraId="122718E9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0F35633" w14:textId="76C94CDA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3E94CF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05DF781C" w14:textId="61C91783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7333" w:rsidRPr="00CF1517" w14:paraId="1DE4B3EF" w14:textId="77777777" w:rsidTr="00E405EB">
        <w:tc>
          <w:tcPr>
            <w:tcW w:w="2169" w:type="pct"/>
          </w:tcPr>
          <w:p w14:paraId="125E2A87" w14:textId="77777777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73D67723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6" w:type="pct"/>
          </w:tcPr>
          <w:p w14:paraId="2100089E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2BF4C10C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147" w:type="pct"/>
          </w:tcPr>
          <w:p w14:paraId="498CF1C1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4D2288A4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38" w:type="pct"/>
          </w:tcPr>
          <w:p w14:paraId="4B7F71CD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3C69D393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910</w:t>
            </w:r>
          </w:p>
        </w:tc>
      </w:tr>
      <w:tr w:rsidR="00237333" w:rsidRPr="00CF1517" w14:paraId="348CC2AF" w14:textId="77777777" w:rsidTr="00E405EB">
        <w:tc>
          <w:tcPr>
            <w:tcW w:w="2169" w:type="pct"/>
          </w:tcPr>
          <w:p w14:paraId="1B3FFAB0" w14:textId="77777777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080EDCF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D2FD6B1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5F4C42DB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ADA8FF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0390585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69592B6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732A3053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7333" w:rsidRPr="00CF1517" w14:paraId="1D90E1DC" w14:textId="77777777" w:rsidTr="00E405EB">
        <w:tc>
          <w:tcPr>
            <w:tcW w:w="2169" w:type="pct"/>
          </w:tcPr>
          <w:p w14:paraId="528550FA" w14:textId="47A382A5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7" w:type="pct"/>
          </w:tcPr>
          <w:p w14:paraId="5F806621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BDADBA0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286895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74105B5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484A1AE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F3B8180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8E3FDEB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7333" w:rsidRPr="00CF1517" w14:paraId="7A7F72B5" w14:textId="77777777" w:rsidTr="00E405EB">
        <w:tc>
          <w:tcPr>
            <w:tcW w:w="2169" w:type="pct"/>
          </w:tcPr>
          <w:p w14:paraId="407278E8" w14:textId="4A03F58B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  <w:vAlign w:val="bottom"/>
          </w:tcPr>
          <w:p w14:paraId="029528F0" w14:textId="14EFB003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F502BB2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1A92176" w14:textId="4A4026C0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0757586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52A5E5B" w14:textId="1A1B6E6A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931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38" w:type="pct"/>
            <w:vAlign w:val="bottom"/>
          </w:tcPr>
          <w:p w14:paraId="7572D09A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0B99469" w14:textId="2967AA1B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</w:tr>
      <w:tr w:rsidR="00237333" w:rsidRPr="00CF1517" w14:paraId="14C833AE" w14:textId="77777777" w:rsidTr="00E405EB">
        <w:tc>
          <w:tcPr>
            <w:tcW w:w="2169" w:type="pct"/>
          </w:tcPr>
          <w:p w14:paraId="6C40A851" w14:textId="08F5A03C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7860A70" w14:textId="5210C9C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146" w:type="pct"/>
            <w:vAlign w:val="bottom"/>
          </w:tcPr>
          <w:p w14:paraId="3C4B2A74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6DB9" w14:textId="6919C908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31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47" w:type="pct"/>
            <w:vAlign w:val="bottom"/>
          </w:tcPr>
          <w:p w14:paraId="1A8613EC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4B703AD" w14:textId="1D422DC5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31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38" w:type="pct"/>
            <w:vAlign w:val="bottom"/>
          </w:tcPr>
          <w:p w14:paraId="1C14CD81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968B" w14:textId="0EE2ADB2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825</w:t>
            </w:r>
          </w:p>
        </w:tc>
      </w:tr>
      <w:tr w:rsidR="00237333" w:rsidRPr="00CF1517" w14:paraId="0C13F90A" w14:textId="77777777" w:rsidTr="00E405EB">
        <w:tc>
          <w:tcPr>
            <w:tcW w:w="2169" w:type="pct"/>
          </w:tcPr>
          <w:p w14:paraId="03DFA650" w14:textId="292E31F3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C0702" w14:textId="6C3EF82A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6" w:type="pct"/>
            <w:vAlign w:val="bottom"/>
          </w:tcPr>
          <w:p w14:paraId="20A59731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606E0" w14:textId="46C348A3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7" w:type="pct"/>
            <w:vAlign w:val="bottom"/>
          </w:tcPr>
          <w:p w14:paraId="7B626B34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7B410" w14:textId="4CC665EA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38" w:type="pct"/>
            <w:vAlign w:val="bottom"/>
          </w:tcPr>
          <w:p w14:paraId="67837B30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9D52D" w14:textId="72408D88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</w:t>
            </w:r>
          </w:p>
        </w:tc>
      </w:tr>
      <w:tr w:rsidR="00237333" w:rsidRPr="00CF1517" w14:paraId="4E7BB5BB" w14:textId="77777777" w:rsidTr="00E405EB">
        <w:tc>
          <w:tcPr>
            <w:tcW w:w="2169" w:type="pct"/>
          </w:tcPr>
          <w:p w14:paraId="63788588" w14:textId="77777777" w:rsidR="00237333" w:rsidRPr="00CF1517" w:rsidRDefault="00237333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21A799BC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5C18748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5C6FA1A8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1999554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C02958D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A301A7D" w14:textId="77777777" w:rsidR="00237333" w:rsidRPr="00CF1517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32750634" w14:textId="77777777" w:rsidR="00237333" w:rsidRPr="00C418B0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F0E5975" w14:textId="09E87461" w:rsidR="006B5EFE" w:rsidRDefault="006B5EFE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C554E0" w14:textId="77777777" w:rsidR="00F92CF5" w:rsidRDefault="00F92CF5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EBB7DF" w14:textId="2FF9BE6E" w:rsidR="00E405EB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0B4254" w14:textId="19FC451E" w:rsidR="00E405EB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F45700" w14:textId="21BAA9AA" w:rsidR="00E405EB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0BB29B" w14:textId="08CFA19B" w:rsidR="00E405EB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775AC0" w14:textId="1DE14E5F" w:rsidR="00E405EB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5704B2" w14:textId="225BD33E" w:rsidR="00E405EB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C3BC4D" w14:textId="77777777" w:rsidR="00E405EB" w:rsidRPr="006B5EFE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7"/>
        <w:gridCol w:w="1080"/>
        <w:gridCol w:w="271"/>
        <w:gridCol w:w="1169"/>
        <w:gridCol w:w="271"/>
        <w:gridCol w:w="1080"/>
        <w:gridCol w:w="271"/>
        <w:gridCol w:w="1084"/>
      </w:tblGrid>
      <w:tr w:rsidR="009675C2" w:rsidRPr="00CF1517" w14:paraId="66EEB01E" w14:textId="77777777" w:rsidTr="00833F05">
        <w:trPr>
          <w:tblHeader/>
        </w:trPr>
        <w:tc>
          <w:tcPr>
            <w:tcW w:w="2161" w:type="pct"/>
            <w:vAlign w:val="bottom"/>
          </w:tcPr>
          <w:p w14:paraId="1C2287D5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7"/>
            <w:shd w:val="clear" w:color="auto" w:fill="auto"/>
            <w:vAlign w:val="bottom"/>
          </w:tcPr>
          <w:p w14:paraId="73C1A548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5C2" w:rsidRPr="00CF1517" w14:paraId="15F72B80" w14:textId="77777777" w:rsidTr="00833F05">
        <w:trPr>
          <w:tblHeader/>
        </w:trPr>
        <w:tc>
          <w:tcPr>
            <w:tcW w:w="2161" w:type="pct"/>
            <w:shd w:val="clear" w:color="auto" w:fill="auto"/>
            <w:vAlign w:val="bottom"/>
          </w:tcPr>
          <w:p w14:paraId="6DE75D91" w14:textId="0FE5DDF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7" w:type="pct"/>
            <w:vAlign w:val="bottom"/>
          </w:tcPr>
          <w:p w14:paraId="5FFD6861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9A2FE0" w14:textId="0944B306" w:rsidR="009675C2" w:rsidRPr="009675C2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75C2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" w:type="pct"/>
            <w:vAlign w:val="bottom"/>
          </w:tcPr>
          <w:p w14:paraId="112B67AA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9349C94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vAlign w:val="bottom"/>
          </w:tcPr>
          <w:p w14:paraId="0267BFF9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13C5DA4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vAlign w:val="bottom"/>
          </w:tcPr>
          <w:p w14:paraId="63E14088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3759E16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3E956C" w14:textId="6E8E4EB9" w:rsidR="009675C2" w:rsidRPr="009675C2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75C2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75C2" w:rsidRPr="00CF1517" w14:paraId="2D32D9D3" w14:textId="77777777" w:rsidTr="00833F05">
        <w:trPr>
          <w:trHeight w:hRule="exact" w:val="414"/>
          <w:tblHeader/>
        </w:trPr>
        <w:tc>
          <w:tcPr>
            <w:tcW w:w="2161" w:type="pct"/>
          </w:tcPr>
          <w:p w14:paraId="464C8A1E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14:paraId="015B78B8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F38" w:rsidRPr="009675C2" w14:paraId="686D670B" w14:textId="77777777" w:rsidTr="00F37F96">
        <w:trPr>
          <w:trHeight w:hRule="exact" w:val="414"/>
        </w:trPr>
        <w:tc>
          <w:tcPr>
            <w:tcW w:w="2161" w:type="pct"/>
          </w:tcPr>
          <w:p w14:paraId="228234F8" w14:textId="73486FCE" w:rsidR="00467F38" w:rsidRPr="009675C2" w:rsidRDefault="00C418B0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839" w:type="pct"/>
            <w:gridSpan w:val="7"/>
          </w:tcPr>
          <w:p w14:paraId="7836C696" w14:textId="77777777" w:rsidR="00467F38" w:rsidRPr="009675C2" w:rsidRDefault="00467F38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3C0A" w:rsidRPr="009675C2" w14:paraId="4F9FC721" w14:textId="77777777" w:rsidTr="00F7645D">
        <w:tc>
          <w:tcPr>
            <w:tcW w:w="2161" w:type="pct"/>
          </w:tcPr>
          <w:p w14:paraId="48170941" w14:textId="77777777" w:rsidR="003D3C0A" w:rsidRPr="009675C2" w:rsidRDefault="003D3C0A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vAlign w:val="bottom"/>
          </w:tcPr>
          <w:p w14:paraId="36CAF0E9" w14:textId="4BF03B1F" w:rsidR="003D3C0A" w:rsidRPr="009675C2" w:rsidRDefault="00C418B0" w:rsidP="00F76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7A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717A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7" w:type="pct"/>
            <w:vAlign w:val="bottom"/>
          </w:tcPr>
          <w:p w14:paraId="2288DC82" w14:textId="77777777" w:rsidR="003D3C0A" w:rsidRPr="009675C2" w:rsidRDefault="003D3C0A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780341A" w14:textId="10F346E5" w:rsidR="003D3C0A" w:rsidRPr="00EC7EC0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E0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="00BE0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7" w:type="pct"/>
            <w:vAlign w:val="bottom"/>
          </w:tcPr>
          <w:p w14:paraId="0C5BB139" w14:textId="77777777" w:rsidR="003D3C0A" w:rsidRPr="00EC7EC0" w:rsidRDefault="003D3C0A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4AAA136" w14:textId="09311018" w:rsidR="003D3C0A" w:rsidRPr="00EC7EC0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E0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BE0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47" w:type="pct"/>
            <w:vAlign w:val="bottom"/>
          </w:tcPr>
          <w:p w14:paraId="10F775BA" w14:textId="77777777" w:rsidR="003D3C0A" w:rsidRPr="009675C2" w:rsidRDefault="003D3C0A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06C23A3" w14:textId="62F93FEB" w:rsidR="003D3C0A" w:rsidRPr="0093119E" w:rsidRDefault="00C418B0" w:rsidP="00931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E0435" w:rsidRPr="009311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="00BE0435" w:rsidRPr="009311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</w:tr>
      <w:tr w:rsidR="00EC7EC0" w:rsidRPr="009675C2" w14:paraId="30E1483C" w14:textId="77777777" w:rsidTr="00F7645D">
        <w:tc>
          <w:tcPr>
            <w:tcW w:w="2161" w:type="pct"/>
          </w:tcPr>
          <w:p w14:paraId="3FA72F8E" w14:textId="77777777" w:rsidR="00EC7EC0" w:rsidRPr="009675C2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8357A" w14:textId="3E40FD72" w:rsidR="00EC7EC0" w:rsidRPr="009675C2" w:rsidRDefault="00C418B0" w:rsidP="00F76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1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71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7" w:type="pct"/>
            <w:vAlign w:val="bottom"/>
          </w:tcPr>
          <w:p w14:paraId="00884977" w14:textId="77777777" w:rsidR="00EC7EC0" w:rsidRPr="009675C2" w:rsidRDefault="00EC7EC0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6F9EE" w14:textId="200BAA41" w:rsidR="00EC7EC0" w:rsidRPr="0093119E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BE0435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="00BE0435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47" w:type="pct"/>
            <w:vAlign w:val="bottom"/>
          </w:tcPr>
          <w:p w14:paraId="7A5ECC91" w14:textId="77777777" w:rsidR="00EC7EC0" w:rsidRPr="00EC7EC0" w:rsidRDefault="00EC7EC0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C95B" w14:textId="2E199EDC" w:rsidR="00EC7EC0" w:rsidRPr="00EC7EC0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E04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BE04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6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  <w:vAlign w:val="bottom"/>
          </w:tcPr>
          <w:p w14:paraId="616B6EDD" w14:textId="77777777" w:rsidR="00EC7EC0" w:rsidRPr="00924B25" w:rsidRDefault="00EC7EC0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90713" w14:textId="591583FA" w:rsidR="00EC7EC0" w:rsidRPr="0093119E" w:rsidRDefault="00C418B0" w:rsidP="00931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E0435"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</w:t>
            </w:r>
            <w:r w:rsidR="00BE0435"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</w:p>
        </w:tc>
      </w:tr>
      <w:tr w:rsidR="00924B25" w:rsidRPr="009675C2" w14:paraId="799933D9" w14:textId="77777777" w:rsidTr="00F7645D">
        <w:tc>
          <w:tcPr>
            <w:tcW w:w="2161" w:type="pct"/>
          </w:tcPr>
          <w:p w14:paraId="3768DB65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CB586BC" w14:textId="77777777" w:rsidR="00924B25" w:rsidRPr="003D3C0A" w:rsidRDefault="00924B25" w:rsidP="00F76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AFEBA5A" w14:textId="77777777" w:rsidR="00924B25" w:rsidRPr="009675C2" w:rsidRDefault="00924B25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494009A7" w14:textId="77777777" w:rsidR="00924B25" w:rsidRPr="0093119E" w:rsidRDefault="00924B25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BF285B" w14:textId="77777777" w:rsidR="00924B25" w:rsidRPr="009675C2" w:rsidRDefault="00924B25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87BF8FD" w14:textId="77777777" w:rsidR="00924B25" w:rsidRPr="009675C2" w:rsidRDefault="00924B25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0BB1CA" w14:textId="77777777" w:rsidR="00924B25" w:rsidRPr="009675C2" w:rsidRDefault="00924B25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6B06ED8" w14:textId="77777777" w:rsidR="00924B25" w:rsidRPr="009675C2" w:rsidRDefault="00924B25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2BB" w:rsidRPr="00CF1517" w14:paraId="4748132F" w14:textId="77777777" w:rsidTr="00F7645D">
        <w:trPr>
          <w:trHeight w:hRule="exact" w:val="414"/>
        </w:trPr>
        <w:tc>
          <w:tcPr>
            <w:tcW w:w="2161" w:type="pct"/>
          </w:tcPr>
          <w:p w14:paraId="12DB493A" w14:textId="03C7783B" w:rsidR="007902BB" w:rsidRPr="009675C2" w:rsidRDefault="00C418B0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39" w:type="pct"/>
            <w:gridSpan w:val="7"/>
            <w:vAlign w:val="bottom"/>
          </w:tcPr>
          <w:p w14:paraId="0194DF53" w14:textId="77777777" w:rsidR="007902BB" w:rsidRPr="009675C2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902BB" w:rsidRPr="00CF1517" w14:paraId="4B0AE012" w14:textId="77777777" w:rsidTr="00F7645D">
        <w:tc>
          <w:tcPr>
            <w:tcW w:w="2161" w:type="pct"/>
          </w:tcPr>
          <w:p w14:paraId="0296692F" w14:textId="297EE687" w:rsidR="007902BB" w:rsidRPr="009675C2" w:rsidRDefault="007902BB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vAlign w:val="bottom"/>
          </w:tcPr>
          <w:p w14:paraId="5F4DEEA3" w14:textId="680D324E" w:rsidR="007902BB" w:rsidRPr="009675C2" w:rsidRDefault="00C418B0" w:rsidP="00F76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7902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7" w:type="pct"/>
            <w:vAlign w:val="bottom"/>
          </w:tcPr>
          <w:p w14:paraId="4BC8D6C2" w14:textId="77777777" w:rsidR="007902BB" w:rsidRPr="009675C2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2E39E66" w14:textId="49DF3B1E" w:rsidR="007902BB" w:rsidRPr="009675C2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902BB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="007902BB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2140ABAA" w14:textId="77777777" w:rsidR="007902BB" w:rsidRPr="009675C2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9064EEE" w14:textId="065DBF42" w:rsidR="007902BB" w:rsidRPr="009675C2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902BB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="007902BB"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7" w:type="pct"/>
            <w:vAlign w:val="bottom"/>
          </w:tcPr>
          <w:p w14:paraId="120EE6D1" w14:textId="77777777" w:rsidR="007902BB" w:rsidRPr="009675C2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B9980C" w14:textId="1B9DECF5" w:rsidR="007902BB" w:rsidRPr="0093119E" w:rsidRDefault="00C418B0" w:rsidP="00931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902BB" w:rsidRPr="009311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216</w:t>
            </w:r>
            <w:r w:rsidR="007902BB" w:rsidRPr="009311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</w:tr>
      <w:tr w:rsidR="007902BB" w:rsidRPr="00CF1517" w14:paraId="01B2DD0E" w14:textId="77777777" w:rsidTr="00F7645D">
        <w:tc>
          <w:tcPr>
            <w:tcW w:w="2161" w:type="pct"/>
          </w:tcPr>
          <w:p w14:paraId="30B462A6" w14:textId="7DDD706F" w:rsidR="007902BB" w:rsidRPr="009675C2" w:rsidRDefault="007902BB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4EC0" w14:textId="2F1CAAEC" w:rsidR="007902BB" w:rsidRPr="009675C2" w:rsidRDefault="00C418B0" w:rsidP="00F76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7902BB" w:rsidRPr="003D3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7" w:type="pct"/>
            <w:vAlign w:val="bottom"/>
          </w:tcPr>
          <w:p w14:paraId="188EEA6D" w14:textId="77777777" w:rsidR="007902BB" w:rsidRPr="009675C2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426CC" w14:textId="45D91B9B" w:rsidR="007902BB" w:rsidRPr="0093119E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7902BB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  <w:r w:rsidR="007902BB" w:rsidRPr="00931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291139BA" w14:textId="77777777" w:rsidR="007902BB" w:rsidRPr="003D3C0A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5157" w14:textId="037D8444" w:rsidR="007902BB" w:rsidRPr="003D3C0A" w:rsidRDefault="00C418B0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902BB"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  <w:r w:rsidR="007902BB"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  <w:vAlign w:val="bottom"/>
          </w:tcPr>
          <w:p w14:paraId="7C9D35FE" w14:textId="77777777" w:rsidR="007902BB" w:rsidRPr="003D3C0A" w:rsidRDefault="007902BB" w:rsidP="00F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D44BD" w14:textId="00B6B6FC" w:rsidR="007902BB" w:rsidRPr="0093119E" w:rsidRDefault="00C418B0" w:rsidP="00931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902BB"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</w:t>
            </w:r>
            <w:r w:rsidR="007902BB"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75369CDF" w14:textId="2931A2E5" w:rsidR="009675C2" w:rsidRPr="00DE13C7" w:rsidRDefault="009675C2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292BEB4" w14:textId="39706EEA" w:rsidR="00E21403" w:rsidRDefault="00E21403" w:rsidP="00DE13C7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pacing w:val="6"/>
          <w:sz w:val="30"/>
          <w:szCs w:val="30"/>
        </w:rPr>
        <w:t>31</w:t>
      </w:r>
      <w:r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pacing w:val="6"/>
          <w:sz w:val="30"/>
          <w:szCs w:val="30"/>
        </w:rPr>
        <w:t>2565</w:t>
      </w:r>
      <w:r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จาก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บริษัทย่อย เป็นเงินกู้ยืมประเภทไม่มี</w:t>
      </w:r>
      <w:r w:rsidRPr="00CF1517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โดยมีอัตราดอกเบี้ย</w:t>
      </w:r>
      <w:r w:rsidR="003D3C0A">
        <w:rPr>
          <w:rFonts w:ascii="Angsana New" w:hAnsi="Angsana New" w:cs="Angsana New" w:hint="cs"/>
          <w:spacing w:val="8"/>
          <w:sz w:val="30"/>
          <w:szCs w:val="30"/>
          <w:cs/>
        </w:rPr>
        <w:t>ระหว่าง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Pr="00CF1517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4</w:t>
      </w:r>
      <w:r w:rsidR="00717A58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43</w:t>
      </w:r>
      <w:r w:rsidR="003D3C0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D3C0A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ถึงร้อยละ 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4</w:t>
      </w:r>
      <w:r w:rsidR="00717A58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8"/>
          <w:sz w:val="30"/>
          <w:szCs w:val="30"/>
        </w:rPr>
        <w:t>92</w:t>
      </w:r>
      <w:r w:rsidR="003D3C0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3D3C0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="00C418B0" w:rsidRPr="00C418B0">
        <w:rPr>
          <w:rFonts w:ascii="Angsana New" w:hAnsi="Angsana New" w:cs="Angsana New" w:hint="cs"/>
          <w:i/>
          <w:iCs/>
          <w:spacing w:val="8"/>
          <w:sz w:val="30"/>
          <w:szCs w:val="30"/>
        </w:rPr>
        <w:t>4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7902B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ร้อยละ 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7902BB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38</w:t>
      </w:r>
      <w:r w:rsidR="007902B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1D7F06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ถึง</w:t>
      </w:r>
      <w:r w:rsidR="003D3C0A" w:rsidRPr="003D3C0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ร้อยละ 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7902BB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pacing w:val="8"/>
          <w:sz w:val="30"/>
          <w:szCs w:val="30"/>
        </w:rPr>
        <w:t>52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3D3C0A" w:rsidRPr="003D3C0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144FAB9F" w14:textId="19009C80" w:rsidR="00A83074" w:rsidRDefault="00A8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E5D27FC" w14:textId="1DB06CEE" w:rsidR="00804175" w:rsidRPr="00CF1517" w:rsidRDefault="00804175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</w:t>
      </w:r>
      <w:r w:rsidR="007F0DFF"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ุคคลหรือกิจการที่เกี่ยวข้องกัน</w:t>
      </w:r>
    </w:p>
    <w:p w14:paraId="16D3C5FE" w14:textId="77777777" w:rsidR="00804175" w:rsidRPr="00CF1517" w:rsidRDefault="00804175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555F53C6" w14:textId="122C69FB" w:rsidR="00D70F06" w:rsidRPr="00CF1517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BE61AF" w:rsidRPr="00CF1517">
        <w:rPr>
          <w:rFonts w:ascii="Angsana New" w:hAnsi="Angsana New" w:cs="Angsana New"/>
          <w:sz w:val="30"/>
          <w:szCs w:val="30"/>
          <w:cs/>
        </w:rPr>
        <w:t>ธันวาคม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6455B9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กลุ่มบริษัทมีสัญญาที่สําคัญกับบุคคลและกิจการที่เกี่ยวข้องกันดังนี้</w:t>
      </w:r>
    </w:p>
    <w:p w14:paraId="451DBD1A" w14:textId="77777777" w:rsidR="00D70F06" w:rsidRPr="00CF1517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20EC770C" w14:textId="77777777" w:rsidR="00D70F06" w:rsidRPr="00CF1517" w:rsidRDefault="00D70F06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2A9FD0B7" w14:textId="77777777" w:rsidR="00D70F06" w:rsidRPr="00CF1517" w:rsidRDefault="00D70F06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5016CFA6" w14:textId="577A30BC" w:rsidR="00D70F06" w:rsidRPr="00CF1517" w:rsidRDefault="00D70F06" w:rsidP="00D70F0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1D7F06">
        <w:rPr>
          <w:rFonts w:ascii="Angsana New" w:hAnsi="Angsana New" w:cs="Angsana New" w:hint="cs"/>
          <w:sz w:val="30"/>
          <w:szCs w:val="30"/>
          <w:cs/>
        </w:rPr>
        <w:t xml:space="preserve"> บริษัทร่วม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CF1517">
        <w:rPr>
          <w:rFonts w:ascii="Angsana New" w:hAnsi="Angsana New" w:cs="Angsana New"/>
          <w:sz w:val="30"/>
          <w:szCs w:val="30"/>
          <w:cs/>
        </w:rPr>
        <w:t>บางแห่งมีสัญญาเช่าช่วงพื้นที่และบริการกับบริษัท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อย</w:t>
      </w:r>
      <w:r w:rsidR="001D7F06">
        <w:rPr>
          <w:rFonts w:ascii="Angsana New" w:hAnsi="Angsana New" w:cs="Angsana New" w:hint="cs"/>
          <w:sz w:val="30"/>
          <w:szCs w:val="30"/>
          <w:cs/>
        </w:rPr>
        <w:t xml:space="preserve"> บริษัทร่วม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</w:t>
      </w:r>
      <w:r w:rsidRPr="00CF1517">
        <w:rPr>
          <w:rFonts w:ascii="Angsana New" w:hAnsi="Angsana New" w:cs="Angsana New"/>
          <w:sz w:val="30"/>
          <w:szCs w:val="30"/>
          <w:cs/>
        </w:rPr>
        <w:t>จากบริษัทเพื่อใช้เป็นพื้นที่สำนักงาน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ในการนี้บริษัท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ย่อ</w:t>
      </w:r>
      <w:r w:rsidRPr="00CF1517">
        <w:rPr>
          <w:rFonts w:ascii="Angsana New" w:hAnsi="Angsana New" w:cs="Angsana New"/>
          <w:sz w:val="30"/>
          <w:szCs w:val="30"/>
          <w:cs/>
        </w:rPr>
        <w:t>ย</w:t>
      </w:r>
      <w:r w:rsidR="00DC4770">
        <w:rPr>
          <w:rFonts w:ascii="Angsana New" w:hAnsi="Angsana New" w:cs="Angsana New"/>
          <w:sz w:val="30"/>
          <w:szCs w:val="30"/>
        </w:rPr>
        <w:t xml:space="preserve"> </w:t>
      </w:r>
      <w:r w:rsidR="00DC4770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ดัง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กล่าว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ตกลง</w:t>
      </w:r>
      <w:r w:rsidRPr="00CF1517">
        <w:rPr>
          <w:rFonts w:ascii="Angsana New" w:hAnsi="Angsana New" w:cs="Angsana New"/>
          <w:sz w:val="30"/>
          <w:szCs w:val="30"/>
          <w:cs/>
        </w:rPr>
        <w:t>จ่ายค่า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เช่าช่วง</w:t>
      </w:r>
      <w:r w:rsidRPr="00CF1517">
        <w:rPr>
          <w:rFonts w:ascii="Angsana New" w:hAnsi="Angsana New" w:cs="Angsana New"/>
          <w:sz w:val="30"/>
          <w:szCs w:val="30"/>
          <w:cs/>
        </w:rPr>
        <w:t>ให้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กับบริษัท</w:t>
      </w:r>
      <w:r w:rsidRPr="00CF1517">
        <w:rPr>
          <w:rFonts w:ascii="Angsana New" w:hAnsi="Angsana New" w:cs="Angsana New"/>
          <w:sz w:val="30"/>
          <w:szCs w:val="30"/>
          <w:cs/>
        </w:rPr>
        <w:t>ตามอัตราที่ระบุไว้ในสัญญา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สัญญาเหล่านี้มีผลบังคับใช้ตั้งแต่วันที่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8B44EA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ถึงวันที่</w:t>
      </w:r>
      <w:r w:rsidR="008B44EA" w:rsidRPr="00CF1517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0C026D">
        <w:rPr>
          <w:rFonts w:ascii="Angsana New" w:hAnsi="Angsana New" w:cs="Angsana New"/>
          <w:sz w:val="30"/>
          <w:szCs w:val="30"/>
        </w:rPr>
        <w:t xml:space="preserve"> 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C418B0" w:rsidRPr="00C418B0">
        <w:rPr>
          <w:rFonts w:ascii="Angsana New" w:hAnsi="Angsana New" w:cs="Angsana New"/>
          <w:sz w:val="30"/>
          <w:szCs w:val="30"/>
        </w:rPr>
        <w:t>2568</w:t>
      </w:r>
    </w:p>
    <w:p w14:paraId="24415D23" w14:textId="47808F8D" w:rsidR="00B206DA" w:rsidRDefault="00B206DA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2A0FDEC7" w14:textId="3DE247DE" w:rsidR="00CB47AE" w:rsidRDefault="00CB47AE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2CEBE5BE" w14:textId="70D9788C" w:rsidR="00CB47AE" w:rsidRDefault="00CB47AE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61F27A7C" w14:textId="2E51C8FB" w:rsidR="00CB47AE" w:rsidRDefault="00CB47AE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1298082C" w14:textId="6D7E424B" w:rsidR="00CB47AE" w:rsidRDefault="00CB47AE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1FC22DEF" w14:textId="77777777" w:rsidR="00CB47AE" w:rsidRPr="00CF1517" w:rsidRDefault="00CB47AE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7293C881" w14:textId="6266C4CA" w:rsidR="005B0A9C" w:rsidRPr="00CF1517" w:rsidRDefault="005B0A9C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สัญญาให้เช่าที่ดิน</w:t>
      </w:r>
    </w:p>
    <w:p w14:paraId="2A7FF1FA" w14:textId="77777777" w:rsidR="005B0A9C" w:rsidRPr="008C721D" w:rsidRDefault="005B0A9C" w:rsidP="005B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F3761AA" w14:textId="643DCC7A" w:rsidR="00DA2F06" w:rsidRDefault="005B0A9C" w:rsidP="00C7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บริษัทมีสัญญาให้เช่าที่ดินกับบริษัทย่อย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</w:t>
      </w:r>
      <w:r w:rsidR="00DC4770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F1517">
        <w:rPr>
          <w:rFonts w:ascii="Angsana New" w:hAnsi="Angsana New" w:cs="Angsana New"/>
          <w:sz w:val="30"/>
          <w:szCs w:val="30"/>
          <w:cs/>
        </w:rPr>
        <w:t>ในประเทศ</w:t>
      </w:r>
      <w:r w:rsidR="00BD52FB">
        <w:rPr>
          <w:rFonts w:ascii="Angsana New" w:hAnsi="Angsana New" w:cs="Angsana New" w:hint="cs"/>
          <w:sz w:val="30"/>
          <w:szCs w:val="30"/>
          <w:cs/>
        </w:rPr>
        <w:t>บาง</w:t>
      </w:r>
      <w:r w:rsidRPr="00CF1517">
        <w:rPr>
          <w:rFonts w:ascii="Angsana New" w:hAnsi="Angsana New" w:cs="Angsana New"/>
          <w:sz w:val="30"/>
          <w:szCs w:val="30"/>
          <w:cs/>
        </w:rPr>
        <w:t>แห่ง ภายใต้เงื่อนไขของสัญญา บริษัทตกลงให้เช่าที่ดินเพื่อปลูกสร้างอาคารเพื่อใช้เป็นที่ผลิตสินค้า ขายสินค้า หรือกระทำการอื่นใดอันเป็นไปตามวัตถุประสงค์ของ</w:t>
      </w:r>
      <w:r w:rsidR="00BD52FB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C4770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="00BD52F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ใน</w:t>
      </w:r>
      <w:r w:rsidRPr="00D61CB9">
        <w:rPr>
          <w:rFonts w:ascii="Angsana New" w:hAnsi="Angsana New" w:cs="Angsana New"/>
          <w:sz w:val="30"/>
          <w:szCs w:val="30"/>
          <w:cs/>
        </w:rPr>
        <w:t>การนี้</w:t>
      </w:r>
      <w:r w:rsidR="00BD52FB" w:rsidRPr="00D61CB9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C4770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="00BD52FB" w:rsidRPr="00D61CB9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61CB9">
        <w:rPr>
          <w:rFonts w:ascii="Angsana New" w:hAnsi="Angsana New" w:cs="Angsana New"/>
          <w:sz w:val="30"/>
          <w:szCs w:val="30"/>
          <w:cs/>
        </w:rPr>
        <w:t>ตกลงจ่ายค่าเช่าให้กับบริษัทตามอัตราที่ระบุไว้ในสัญญา สัญญานี้มีผลบังคับใช้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C418B0" w:rsidRPr="00C418B0">
        <w:rPr>
          <w:rFonts w:ascii="Angsana New" w:hAnsi="Angsana New" w:cs="Angsana New"/>
          <w:sz w:val="30"/>
          <w:szCs w:val="30"/>
        </w:rPr>
        <w:t>8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ปี ถึง </w:t>
      </w:r>
      <w:r w:rsidR="00C418B0" w:rsidRPr="00C418B0">
        <w:rPr>
          <w:rFonts w:ascii="Angsana New" w:hAnsi="Angsana New" w:cs="Angsana New"/>
          <w:sz w:val="30"/>
          <w:szCs w:val="30"/>
        </w:rPr>
        <w:t>10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860BE8">
        <w:rPr>
          <w:rFonts w:ascii="Angsana New" w:hAnsi="Angsana New" w:cs="Angsana New" w:hint="cs"/>
          <w:sz w:val="30"/>
          <w:szCs w:val="30"/>
          <w:cs/>
        </w:rPr>
        <w:t>ซึ่งจะ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สิ้นสุดในระหว่างปี </w:t>
      </w:r>
      <w:r w:rsidR="00C418B0" w:rsidRPr="00C418B0">
        <w:rPr>
          <w:rFonts w:ascii="Angsana New" w:hAnsi="Angsana New" w:cs="Angsana New"/>
          <w:sz w:val="30"/>
          <w:szCs w:val="30"/>
        </w:rPr>
        <w:t>2568</w:t>
      </w:r>
      <w:r w:rsidR="00DE10A0" w:rsidRPr="00D61CB9">
        <w:rPr>
          <w:rFonts w:ascii="Angsana New" w:hAnsi="Angsana New" w:cs="Angsana New"/>
          <w:sz w:val="30"/>
          <w:szCs w:val="30"/>
        </w:rPr>
        <w:t xml:space="preserve"> 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>ถึง</w:t>
      </w:r>
      <w:r w:rsidR="00860BE8">
        <w:rPr>
          <w:rFonts w:ascii="Angsana New" w:hAnsi="Angsana New" w:cs="Angsana New" w:hint="cs"/>
          <w:sz w:val="30"/>
          <w:szCs w:val="30"/>
          <w:cs/>
        </w:rPr>
        <w:t>ปี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2573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เมื่อครบกำหนดระยะเวลาเช่า คู่สัญญาจะตกลงต่ออายุสัญญาการเช่าออกไปตามข้อกำหนดและเงื่อนไขที่เห็นชอบร่วมกัน</w:t>
      </w:r>
    </w:p>
    <w:p w14:paraId="1120750E" w14:textId="77777777" w:rsidR="00CB47AE" w:rsidRDefault="00CB47AE" w:rsidP="00C7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F8D80D1" w14:textId="3156CD6C" w:rsidR="008B44EA" w:rsidRPr="00CF1517" w:rsidRDefault="007F0DFF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</w:t>
      </w:r>
      <w:r w:rsidR="008B44EA" w:rsidRPr="00CF1517">
        <w:rPr>
          <w:rFonts w:ascii="Angsana New" w:hAnsi="Angsana New" w:cs="Angsana New"/>
          <w:i/>
          <w:iCs/>
          <w:sz w:val="30"/>
          <w:szCs w:val="30"/>
          <w:cs/>
        </w:rPr>
        <w:t>ไก่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เนื้อ</w:t>
      </w:r>
    </w:p>
    <w:p w14:paraId="42938E2B" w14:textId="77777777" w:rsidR="008B44EA" w:rsidRPr="008C721D" w:rsidRDefault="008B44EA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31C1E2F6" w14:textId="1E36098F" w:rsidR="000F6279" w:rsidRDefault="008B44EA" w:rsidP="007825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ั</w:t>
      </w:r>
      <w:r w:rsidRPr="00CF1517">
        <w:rPr>
          <w:rFonts w:ascii="Angsana New" w:hAnsi="Angsana New" w:cs="Angsana New"/>
          <w:sz w:val="30"/>
          <w:szCs w:val="30"/>
          <w:cs/>
        </w:rPr>
        <w:t>ทมีสัญญาซื้อขายไก่เนื้อกับบริษัทย่อย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แห่งหนึ่ง 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(</w:t>
      </w:r>
      <w:r w:rsidRPr="00CF1517">
        <w:rPr>
          <w:rFonts w:ascii="Angsana New" w:hAnsi="Angsana New" w:cs="Angsana New"/>
          <w:sz w:val="30"/>
          <w:szCs w:val="30"/>
          <w:cs/>
        </w:rPr>
        <w:t>บริษัท ไทย ฟู้ดส์ คอนแทรค ฟาร์มมิ่ง จำกัด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</w:rPr>
        <w:t>(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“</w:t>
      </w:r>
      <w:r w:rsidR="00025F58" w:rsidRPr="00CF1517">
        <w:rPr>
          <w:rFonts w:ascii="Angsana New" w:hAnsi="Angsana New" w:cs="Angsana New"/>
          <w:sz w:val="30"/>
          <w:szCs w:val="30"/>
        </w:rPr>
        <w:t>TFCF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”</w:t>
      </w:r>
      <w:r w:rsidR="00025F58" w:rsidRPr="00CF1517">
        <w:rPr>
          <w:rFonts w:ascii="Angsana New" w:hAnsi="Angsana New" w:cs="Angsana New"/>
          <w:sz w:val="30"/>
          <w:szCs w:val="30"/>
        </w:rPr>
        <w:t>)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)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ทั้งนี้ปริมาณขายและราคาสินค้าเป็นไปตามที่ 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TFCF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กำหนด โดยจะแจ้งการปรับเปลี่ยนราคาให้บริษัททราบล่วงหน้า สัญญานี้มีผลบังคับใช้ตั้งแต่วันที่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C418B0" w:rsidRPr="00C418B0">
        <w:rPr>
          <w:rFonts w:ascii="Angsana New" w:hAnsi="Angsana New" w:cs="Angsana New"/>
          <w:sz w:val="30"/>
          <w:szCs w:val="30"/>
        </w:rPr>
        <w:t>2558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และหากบริษัท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มีความประสงค์ที่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จะ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ขอ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เลิกสัญญา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ฉบับนี้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บริษัทจะ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ต้อง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ทำหนังสือแจ้งให้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CF1517">
        <w:rPr>
          <w:rFonts w:ascii="Angsana New" w:hAnsi="Angsana New" w:cs="Angsana New"/>
          <w:sz w:val="30"/>
          <w:szCs w:val="30"/>
        </w:rPr>
        <w:t xml:space="preserve">TFCF 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>ทราบ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ล่วงหน้าเป็นเวลา</w:t>
      </w:r>
      <w:r w:rsidR="00673B4C">
        <w:rPr>
          <w:rFonts w:ascii="Angsana New" w:hAnsi="Angsana New" w:cs="Angsana New" w:hint="cs"/>
          <w:sz w:val="30"/>
          <w:szCs w:val="30"/>
          <w:cs/>
        </w:rPr>
        <w:t>ไม่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น้อยกว่า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30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วัน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>และชำระหนี้สินค้างชำระ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>จนเสร็จสิ</w:t>
      </w:r>
      <w:r w:rsidR="000F6279" w:rsidRPr="00CF1517">
        <w:rPr>
          <w:rFonts w:ascii="Angsana New" w:hAnsi="Angsana New" w:cs="Angsana New"/>
          <w:sz w:val="30"/>
          <w:szCs w:val="30"/>
          <w:cs/>
        </w:rPr>
        <w:t>้น</w:t>
      </w:r>
    </w:p>
    <w:p w14:paraId="7E0CE235" w14:textId="77777777" w:rsidR="00DA2F06" w:rsidRPr="00CF1517" w:rsidRDefault="00DA2F06" w:rsidP="007825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3758FE" w14:textId="5484E7DF" w:rsidR="009F4D2D" w:rsidRDefault="009F4D2D" w:rsidP="007F4E7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13A8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09C03626" w14:textId="77777777" w:rsidR="001413A8" w:rsidRPr="001413A8" w:rsidRDefault="001413A8" w:rsidP="00F7645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1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7F1ECB" w14:textId="1ABD66C6" w:rsidR="00F666FE" w:rsidRPr="00974C56" w:rsidRDefault="00F666FE" w:rsidP="00F7645D">
      <w:pPr>
        <w:tabs>
          <w:tab w:val="clear" w:pos="6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026D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</w:t>
      </w:r>
      <w:r w:rsidR="009F4D2D" w:rsidRPr="000C026D">
        <w:rPr>
          <w:rFonts w:ascii="Angsana New" w:hAnsi="Angsana New" w:cs="Angsana New" w:hint="cs"/>
          <w:sz w:val="30"/>
          <w:szCs w:val="30"/>
          <w:cs/>
        </w:rPr>
        <w:t>บริษัทย่อยบางแห่ง</w:t>
      </w:r>
      <w:r w:rsidRPr="000C026D">
        <w:rPr>
          <w:rFonts w:ascii="Angsana New" w:hAnsi="Angsana New" w:cs="Angsana New" w:hint="cs"/>
          <w:sz w:val="30"/>
          <w:szCs w:val="30"/>
          <w:cs/>
        </w:rPr>
        <w:t>ซึ่งได้รับจากธนาคารเป็น</w:t>
      </w:r>
      <w:r w:rsidRPr="000037F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E011F">
        <w:rPr>
          <w:rFonts w:ascii="Angsana New" w:hAnsi="Angsana New" w:cs="Angsana New" w:hint="cs"/>
          <w:sz w:val="30"/>
          <w:szCs w:val="30"/>
          <w:cs/>
        </w:rPr>
        <w:t>เงิน</w:t>
      </w:r>
      <w:r w:rsidR="000037F1" w:rsidRPr="00EE011F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17</w:t>
      </w:r>
      <w:r w:rsidR="000037F1" w:rsidRPr="00EE011F">
        <w:rPr>
          <w:rFonts w:ascii="Angsana New" w:hAnsi="Angsana New" w:cs="Angsana New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z w:val="30"/>
          <w:szCs w:val="30"/>
        </w:rPr>
        <w:t>513</w:t>
      </w:r>
      <w:r w:rsidRPr="00EE011F">
        <w:rPr>
          <w:rFonts w:ascii="Angsana New" w:hAnsi="Angsana New" w:cs="Angsana New"/>
          <w:sz w:val="30"/>
          <w:szCs w:val="30"/>
        </w:rPr>
        <w:t xml:space="preserve"> </w:t>
      </w:r>
      <w:r w:rsidRPr="00EE011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037F1">
        <w:rPr>
          <w:rFonts w:ascii="Angsana New" w:hAnsi="Angsana New" w:cs="Angsana New" w:hint="cs"/>
          <w:sz w:val="30"/>
          <w:szCs w:val="30"/>
          <w:cs/>
        </w:rPr>
        <w:t>บา</w:t>
      </w:r>
      <w:r w:rsidRPr="00B02B62">
        <w:rPr>
          <w:rFonts w:ascii="Angsana New" w:hAnsi="Angsana New" w:cs="Angsana New" w:hint="cs"/>
          <w:sz w:val="30"/>
          <w:szCs w:val="30"/>
          <w:cs/>
        </w:rPr>
        <w:t>ท</w:t>
      </w:r>
      <w:r w:rsidR="00DA2F06">
        <w:rPr>
          <w:rFonts w:ascii="Angsana New" w:hAnsi="Angsana New" w:cs="Angsana New"/>
          <w:sz w:val="30"/>
          <w:szCs w:val="30"/>
          <w:cs/>
        </w:rPr>
        <w:br/>
      </w:r>
      <w:r w:rsidR="00F764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B62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4</w:t>
      </w:r>
      <w:r w:rsidRPr="00B02B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17</w:t>
      </w:r>
      <w:r w:rsidR="00345ACC">
        <w:rPr>
          <w:rFonts w:ascii="Angsana New" w:hAnsi="Angsana New" w:cs="Angsana New"/>
          <w:i/>
          <w:iCs/>
          <w:sz w:val="30"/>
          <w:szCs w:val="30"/>
        </w:rPr>
        <w:t>,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513</w:t>
      </w:r>
      <w:r w:rsidRPr="000C02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C02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0C026D">
        <w:rPr>
          <w:rFonts w:ascii="Angsana New" w:hAnsi="Angsana New" w:cs="Angsana New"/>
          <w:i/>
          <w:iCs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F9DC264" w14:textId="404FC5C3" w:rsidR="00623E70" w:rsidRDefault="00623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A2B400F" w14:textId="4AC5C184" w:rsidR="00DF5663" w:rsidRPr="00CF1517" w:rsidRDefault="00DF5663" w:rsidP="009515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8456FEB" w14:textId="77777777" w:rsidR="00EA47B0" w:rsidRPr="008C721D" w:rsidRDefault="00EA47B0" w:rsidP="00EA47B0">
      <w:pPr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1"/>
        <w:gridCol w:w="992"/>
        <w:gridCol w:w="271"/>
        <w:gridCol w:w="988"/>
        <w:gridCol w:w="271"/>
        <w:gridCol w:w="1077"/>
      </w:tblGrid>
      <w:tr w:rsidR="00D008F8" w:rsidRPr="00CF1517" w14:paraId="1616A400" w14:textId="77777777" w:rsidTr="00C45079">
        <w:tc>
          <w:tcPr>
            <w:tcW w:w="2433" w:type="pct"/>
          </w:tcPr>
          <w:p w14:paraId="2AE35680" w14:textId="77777777" w:rsidR="001B04F7" w:rsidRPr="00CF1517" w:rsidRDefault="001B04F7" w:rsidP="00345AC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pct"/>
            <w:gridSpan w:val="3"/>
          </w:tcPr>
          <w:p w14:paraId="6E7A34F4" w14:textId="77777777" w:rsidR="001B04F7" w:rsidRPr="00CF1517" w:rsidRDefault="001B04F7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14E6747" w14:textId="77777777" w:rsidR="001B04F7" w:rsidRPr="00CF1517" w:rsidRDefault="001B04F7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7DD0BB4" w14:textId="77777777" w:rsidR="001B04F7" w:rsidRPr="00CF1517" w:rsidRDefault="001B04F7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ACC" w:rsidRPr="00CF1517" w14:paraId="6F221206" w14:textId="77777777" w:rsidTr="005941F5">
        <w:tc>
          <w:tcPr>
            <w:tcW w:w="2433" w:type="pct"/>
          </w:tcPr>
          <w:p w14:paraId="7D9E62E5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044F5A9" w14:textId="1372247F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309121A6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AC49B32" w14:textId="13A1E90D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7382A859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768160B4" w14:textId="6754E802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C67DBB1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763EA59" w14:textId="4BAD8047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5ACC" w:rsidRPr="00CF1517" w14:paraId="1C6F0F59" w14:textId="77777777" w:rsidTr="00C45079">
        <w:trPr>
          <w:trHeight w:val="207"/>
        </w:trPr>
        <w:tc>
          <w:tcPr>
            <w:tcW w:w="2433" w:type="pct"/>
          </w:tcPr>
          <w:p w14:paraId="091A6B24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558CFA66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CF1517" w14:paraId="088954A0" w14:textId="77777777" w:rsidTr="005941F5">
        <w:tc>
          <w:tcPr>
            <w:tcW w:w="2433" w:type="pct"/>
          </w:tcPr>
          <w:p w14:paraId="6BAC7935" w14:textId="77777777" w:rsidR="00345ACC" w:rsidRPr="00CF1517" w:rsidRDefault="00345ACC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2B2E914" w14:textId="464EE52D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3" w:type="pct"/>
            <w:vAlign w:val="bottom"/>
          </w:tcPr>
          <w:p w14:paraId="34A483CD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66119A7" w14:textId="256F2303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143" w:type="pct"/>
            <w:vAlign w:val="bottom"/>
          </w:tcPr>
          <w:p w14:paraId="7621EEC3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ED1998B" w14:textId="09863978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143" w:type="pct"/>
            <w:vAlign w:val="bottom"/>
          </w:tcPr>
          <w:p w14:paraId="19FC0FC9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5F664E3" w14:textId="728F7F5C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</w:tr>
      <w:tr w:rsidR="00345ACC" w:rsidRPr="00CF1517" w14:paraId="53B93C80" w14:textId="77777777" w:rsidTr="005941F5">
        <w:trPr>
          <w:trHeight w:val="202"/>
        </w:trPr>
        <w:tc>
          <w:tcPr>
            <w:tcW w:w="2433" w:type="pct"/>
          </w:tcPr>
          <w:p w14:paraId="178030DB" w14:textId="12C2B1F4" w:rsidR="00345ACC" w:rsidRPr="00CF1517" w:rsidRDefault="00345ACC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BDEF3E9" w14:textId="43B989F0" w:rsidR="00345ACC" w:rsidRPr="007C3AAD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400DE2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B616194" w14:textId="7CE1C598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399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143" w:type="pct"/>
            <w:vAlign w:val="bottom"/>
          </w:tcPr>
          <w:p w14:paraId="11E959BD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0245B96" w14:textId="7C442599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7218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143" w:type="pct"/>
            <w:vAlign w:val="bottom"/>
          </w:tcPr>
          <w:p w14:paraId="4DDA5E9C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D6C6DB3" w14:textId="46EAA5C5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</w:tr>
      <w:tr w:rsidR="00345ACC" w:rsidRPr="00CF1517" w14:paraId="19F071CB" w14:textId="77777777" w:rsidTr="006328FE">
        <w:tc>
          <w:tcPr>
            <w:tcW w:w="2433" w:type="pct"/>
          </w:tcPr>
          <w:p w14:paraId="0757B160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A3C6646" w14:textId="41F08ED4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818</w:t>
            </w:r>
            <w:r w:rsidR="00DB05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A2C6054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82246" w14:textId="68CC1B67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143" w:type="pct"/>
          </w:tcPr>
          <w:p w14:paraId="12C7B445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125B7091" w14:textId="48AD7C3F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721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43" w:type="pct"/>
          </w:tcPr>
          <w:p w14:paraId="58FA38AD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D2210" w14:textId="6AAAB85D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288</w:t>
            </w:r>
          </w:p>
        </w:tc>
      </w:tr>
    </w:tbl>
    <w:p w14:paraId="4F20A144" w14:textId="6BDEBC67" w:rsidR="006469AB" w:rsidRPr="00DA2F06" w:rsidRDefault="00DA2F06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22080E" w14:textId="2D490F8D" w:rsidR="008342AF" w:rsidRDefault="008342AF" w:rsidP="00DE13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</w:t>
      </w:r>
      <w:r w:rsidRPr="008342A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กหนี้การค้า</w:t>
      </w:r>
    </w:p>
    <w:p w14:paraId="20F7D96A" w14:textId="77777777" w:rsidR="008342AF" w:rsidRPr="00CC7A6B" w:rsidRDefault="008342AF" w:rsidP="008342A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8342AF" w:rsidRPr="008342AF" w14:paraId="35F16D6E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F7F9517" w14:textId="77777777" w:rsidR="008342AF" w:rsidRPr="008342AF" w:rsidRDefault="008342AF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C873DD7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5B5C3A92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C3FC83B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ACC" w:rsidRPr="008342AF" w14:paraId="607057BD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9FFE151" w14:textId="4A0B9688" w:rsidR="00345ACC" w:rsidRPr="00E05319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053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14:paraId="3873976D" w14:textId="7381AFAC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584F083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0BA91C" w14:textId="3A97FBD2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6" w:type="pct"/>
          </w:tcPr>
          <w:p w14:paraId="126350A5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71989A2" w14:textId="09D236F7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9C1CE76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1A7111" w14:textId="0ED6E853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5ACC" w:rsidRPr="008342AF" w14:paraId="5E0490DF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0E2E133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AE63ED1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8342AF" w14:paraId="42631BF0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EF21263" w14:textId="3F0A9410" w:rsidR="00345ACC" w:rsidRPr="00E964C8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07B83F5A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5ACC" w:rsidRPr="008342AF" w14:paraId="3B059FE4" w14:textId="77777777" w:rsidTr="00041128">
        <w:trPr>
          <w:trHeight w:hRule="exact" w:val="393"/>
        </w:trPr>
        <w:tc>
          <w:tcPr>
            <w:tcW w:w="2073" w:type="pct"/>
          </w:tcPr>
          <w:p w14:paraId="703696A5" w14:textId="50C29B98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793E3DC3" w14:textId="1A2BA6BE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B05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  <w:r w:rsidR="00DB05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46" w:type="pct"/>
            <w:vAlign w:val="bottom"/>
          </w:tcPr>
          <w:p w14:paraId="63D44B90" w14:textId="77777777" w:rsidR="00345ACC" w:rsidRPr="008342AF" w:rsidRDefault="00345ACC" w:rsidP="0004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263B88A" w14:textId="04669173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96" w:type="pct"/>
            <w:vAlign w:val="bottom"/>
          </w:tcPr>
          <w:p w14:paraId="26AB6F2F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9D52AE1" w14:textId="0F1DF217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52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="00A52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vAlign w:val="bottom"/>
          </w:tcPr>
          <w:p w14:paraId="21DAB42F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E3F3CA0" w14:textId="5E2DEA9E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805</w:t>
            </w:r>
          </w:p>
        </w:tc>
      </w:tr>
      <w:tr w:rsidR="00345ACC" w:rsidRPr="008342AF" w14:paraId="0ADC2BAE" w14:textId="77777777" w:rsidTr="00041128">
        <w:trPr>
          <w:trHeight w:hRule="exact" w:val="393"/>
        </w:trPr>
        <w:tc>
          <w:tcPr>
            <w:tcW w:w="2073" w:type="pct"/>
          </w:tcPr>
          <w:p w14:paraId="61D3B888" w14:textId="56EBCE31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  <w:vAlign w:val="bottom"/>
          </w:tcPr>
          <w:p w14:paraId="125B16EB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8B0339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F0770FC" w14:textId="4A01A770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4B862DC4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5969736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33D8BF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0EE10B" w14:textId="1867324E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5ACC" w:rsidRPr="008342AF" w14:paraId="0FDB304D" w14:textId="77777777" w:rsidTr="00041128">
        <w:trPr>
          <w:trHeight w:hRule="exact" w:val="393"/>
        </w:trPr>
        <w:tc>
          <w:tcPr>
            <w:tcW w:w="2073" w:type="pct"/>
          </w:tcPr>
          <w:p w14:paraId="3B846D08" w14:textId="1936E1A1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C418B0" w:rsidRPr="00C418B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  <w:vAlign w:val="bottom"/>
          </w:tcPr>
          <w:p w14:paraId="625795EF" w14:textId="4C10787F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6" w:type="pct"/>
            <w:vAlign w:val="bottom"/>
          </w:tcPr>
          <w:p w14:paraId="551FDD58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27B6BE9" w14:textId="5CBC8E5E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96" w:type="pct"/>
            <w:vAlign w:val="bottom"/>
          </w:tcPr>
          <w:p w14:paraId="13E7958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660F5C6" w14:textId="53F11B47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A52A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7" w:type="pct"/>
            <w:vAlign w:val="bottom"/>
          </w:tcPr>
          <w:p w14:paraId="40C18592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2E074E" w14:textId="4D8F56C8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</w:tr>
      <w:tr w:rsidR="00345ACC" w:rsidRPr="008342AF" w14:paraId="052887C0" w14:textId="77777777" w:rsidTr="00041128">
        <w:trPr>
          <w:trHeight w:hRule="exact" w:val="393"/>
        </w:trPr>
        <w:tc>
          <w:tcPr>
            <w:tcW w:w="2073" w:type="pct"/>
          </w:tcPr>
          <w:p w14:paraId="66D8C234" w14:textId="3CCB16B4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418B0" w:rsidRPr="00C418B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C418B0" w:rsidRPr="00C418B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249F22A1" w14:textId="3701255D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46" w:type="pct"/>
            <w:vAlign w:val="bottom"/>
          </w:tcPr>
          <w:p w14:paraId="080036E2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B463F04" w14:textId="102C4677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96" w:type="pct"/>
            <w:vAlign w:val="bottom"/>
          </w:tcPr>
          <w:p w14:paraId="20EC37CC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125618E" w14:textId="46882FE5" w:rsidR="00345ACC" w:rsidRPr="003B2DD6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47" w:type="pct"/>
            <w:vAlign w:val="bottom"/>
          </w:tcPr>
          <w:p w14:paraId="321C5343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B3008B" w14:textId="7C310343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</w:p>
        </w:tc>
      </w:tr>
      <w:tr w:rsidR="00345ACC" w:rsidRPr="008342AF" w14:paraId="5C976326" w14:textId="77777777" w:rsidTr="00041128">
        <w:trPr>
          <w:trHeight w:hRule="exact" w:val="393"/>
        </w:trPr>
        <w:tc>
          <w:tcPr>
            <w:tcW w:w="2073" w:type="pct"/>
          </w:tcPr>
          <w:p w14:paraId="70E74EEA" w14:textId="35664DAA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418B0" w:rsidRPr="00C418B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C418B0" w:rsidRPr="00C418B0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74CB64CF" w14:textId="79DED74E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46" w:type="pct"/>
            <w:vAlign w:val="bottom"/>
          </w:tcPr>
          <w:p w14:paraId="39E75881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B3B17B7" w14:textId="7CA7CD6E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96" w:type="pct"/>
            <w:vAlign w:val="bottom"/>
          </w:tcPr>
          <w:p w14:paraId="2509B2EE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0221A39" w14:textId="0BDC8BE7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47" w:type="pct"/>
            <w:vAlign w:val="bottom"/>
          </w:tcPr>
          <w:p w14:paraId="3754B44E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95E5A2" w14:textId="488CA437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345ACC" w:rsidRPr="008342AF" w14:paraId="3A8F3A37" w14:textId="77777777" w:rsidTr="00041128">
        <w:trPr>
          <w:trHeight w:hRule="exact" w:val="393"/>
        </w:trPr>
        <w:tc>
          <w:tcPr>
            <w:tcW w:w="2073" w:type="pct"/>
          </w:tcPr>
          <w:p w14:paraId="486727E5" w14:textId="7606844E" w:rsidR="00345ACC" w:rsidRPr="00CF1517" w:rsidRDefault="00345ACC" w:rsidP="00345A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C418B0" w:rsidRPr="00C418B0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387251FC" w14:textId="59DB1BB2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46" w:type="pct"/>
            <w:vAlign w:val="bottom"/>
          </w:tcPr>
          <w:p w14:paraId="14C00991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63BAB10" w14:textId="4FE33328" w:rsidR="00345ACC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96" w:type="pct"/>
            <w:vAlign w:val="bottom"/>
          </w:tcPr>
          <w:p w14:paraId="5A1E3ECE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55C554D" w14:textId="03872D28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52A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7" w:type="pct"/>
            <w:vAlign w:val="bottom"/>
          </w:tcPr>
          <w:p w14:paraId="52415D76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0AB66B0" w14:textId="4E0793B9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</w:tr>
      <w:tr w:rsidR="00345ACC" w:rsidRPr="008342AF" w14:paraId="11ADAC25" w14:textId="77777777" w:rsidTr="00041128">
        <w:trPr>
          <w:trHeight w:hRule="exact" w:val="393"/>
        </w:trPr>
        <w:tc>
          <w:tcPr>
            <w:tcW w:w="2073" w:type="pct"/>
          </w:tcPr>
          <w:p w14:paraId="7EEC8D83" w14:textId="6CC84E58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3FDE6B4" w14:textId="1185B28B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  <w:r w:rsidR="00DB05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6" w:type="pct"/>
            <w:vAlign w:val="bottom"/>
          </w:tcPr>
          <w:p w14:paraId="4E887B01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4E3B99E" w14:textId="0E311AB0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96" w:type="pct"/>
            <w:vAlign w:val="bottom"/>
          </w:tcPr>
          <w:p w14:paraId="0F54BD97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0F9FF81" w14:textId="0EDD50D3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A52A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47" w:type="pct"/>
            <w:vAlign w:val="bottom"/>
          </w:tcPr>
          <w:p w14:paraId="51CBD3C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3893472" w14:textId="08B55D69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</w:t>
            </w:r>
          </w:p>
        </w:tc>
      </w:tr>
      <w:tr w:rsidR="00345ACC" w:rsidRPr="008342AF" w14:paraId="6B69FA9E" w14:textId="77777777" w:rsidTr="00041128">
        <w:trPr>
          <w:trHeight w:hRule="exact" w:val="393"/>
        </w:trPr>
        <w:tc>
          <w:tcPr>
            <w:tcW w:w="2073" w:type="pct"/>
          </w:tcPr>
          <w:p w14:paraId="4EB1B9CB" w14:textId="356936BA" w:rsidR="00345ACC" w:rsidRPr="008342AF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13317CFC" w14:textId="349091D9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56B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829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46" w:type="pct"/>
            <w:vAlign w:val="bottom"/>
          </w:tcPr>
          <w:p w14:paraId="6C949A06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BE5C727" w14:textId="2AC3E4A5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668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196" w:type="pct"/>
            <w:vAlign w:val="bottom"/>
          </w:tcPr>
          <w:p w14:paraId="5915D718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5E988D7" w14:textId="61CC2934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52A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="00A52A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47" w:type="pct"/>
            <w:vAlign w:val="bottom"/>
          </w:tcPr>
          <w:p w14:paraId="5B3360C4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14360A" w14:textId="1FCA977E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897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</w:tr>
      <w:tr w:rsidR="00345ACC" w:rsidRPr="008342AF" w14:paraId="6BBB7CB4" w14:textId="77777777" w:rsidTr="00041128">
        <w:trPr>
          <w:trHeight w:hRule="exact" w:val="393"/>
        </w:trPr>
        <w:tc>
          <w:tcPr>
            <w:tcW w:w="2073" w:type="pct"/>
          </w:tcPr>
          <w:p w14:paraId="0F3CE52B" w14:textId="57C27555" w:rsidR="00345ACC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30574C" w14:textId="77777777" w:rsidR="00345ACC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309DA65D" w14:textId="0F91CCB0" w:rsidR="00345ACC" w:rsidRPr="008342AF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041AC6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783E15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96998E7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631BDA3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E904DF9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0C0DF1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67FB125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5ACC" w:rsidRPr="008342AF" w14:paraId="1AE17E6E" w14:textId="77777777" w:rsidTr="00041128">
        <w:trPr>
          <w:trHeight w:hRule="exact" w:val="393"/>
        </w:trPr>
        <w:tc>
          <w:tcPr>
            <w:tcW w:w="2073" w:type="pct"/>
          </w:tcPr>
          <w:p w14:paraId="5A1C1E03" w14:textId="6AF2609A" w:rsidR="00345ACC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5BC06932" w14:textId="7290F09A" w:rsidR="00345ACC" w:rsidRPr="008342AF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14:paraId="7F908F48" w14:textId="414A431E" w:rsidR="00345ACC" w:rsidRPr="008342AF" w:rsidRDefault="00DB051E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67D5C17A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E6C5D22" w14:textId="35EE4EA9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6E3DA5D5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E0FDD54" w14:textId="6B68D8D8" w:rsidR="00345ACC" w:rsidRPr="008342AF" w:rsidRDefault="00A52A33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  <w:vAlign w:val="bottom"/>
          </w:tcPr>
          <w:p w14:paraId="51AAD095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110C1A4" w14:textId="495D7A4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45ACC" w:rsidRPr="008342AF" w14:paraId="64E7A6DB" w14:textId="77777777" w:rsidTr="00041128">
        <w:trPr>
          <w:trHeight w:hRule="exact" w:val="393"/>
        </w:trPr>
        <w:tc>
          <w:tcPr>
            <w:tcW w:w="2073" w:type="pct"/>
          </w:tcPr>
          <w:p w14:paraId="57BC113C" w14:textId="77777777" w:rsidR="00345ACC" w:rsidRPr="008342AF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E0B61" w14:textId="0A0C8197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B05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46" w:type="pct"/>
            <w:vAlign w:val="bottom"/>
          </w:tcPr>
          <w:p w14:paraId="1B376740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0C204" w14:textId="139AB9DF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318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196" w:type="pct"/>
            <w:vAlign w:val="bottom"/>
          </w:tcPr>
          <w:p w14:paraId="619FDD08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F63FB" w14:textId="7BEF4729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52A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</w:t>
            </w:r>
            <w:r w:rsidR="00A52A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16DB797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07A10" w14:textId="39A70B6A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869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842</w:t>
            </w:r>
          </w:p>
        </w:tc>
      </w:tr>
      <w:tr w:rsidR="00345ACC" w:rsidRPr="008342AF" w14:paraId="74CD715A" w14:textId="77777777" w:rsidTr="00CC7A6B">
        <w:trPr>
          <w:trHeight w:hRule="exact" w:val="239"/>
        </w:trPr>
        <w:tc>
          <w:tcPr>
            <w:tcW w:w="2073" w:type="pct"/>
          </w:tcPr>
          <w:p w14:paraId="25F900E4" w14:textId="77777777" w:rsidR="00345ACC" w:rsidRPr="008342AF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CA402CB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B0C0907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37C31EDF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538415DF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D47E315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9DF52A8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772A916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45ACC" w:rsidRPr="008342AF" w14:paraId="62E269C7" w14:textId="77777777" w:rsidTr="00041128">
        <w:trPr>
          <w:trHeight w:hRule="exact" w:val="393"/>
        </w:trPr>
        <w:tc>
          <w:tcPr>
            <w:tcW w:w="2073" w:type="pct"/>
          </w:tcPr>
          <w:p w14:paraId="6A6CFA4E" w14:textId="7EEC1805" w:rsidR="00345ACC" w:rsidRPr="00E964C8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  <w:vAlign w:val="bottom"/>
          </w:tcPr>
          <w:p w14:paraId="71CB6BFB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3FA80BC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C296C36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3C292B22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2689730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517CCC20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AFD09A" w14:textId="77777777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45ACC" w:rsidRPr="008342AF" w14:paraId="47DFADA4" w14:textId="77777777" w:rsidTr="00041128">
        <w:trPr>
          <w:trHeight w:hRule="exact" w:val="393"/>
        </w:trPr>
        <w:tc>
          <w:tcPr>
            <w:tcW w:w="2073" w:type="pct"/>
          </w:tcPr>
          <w:p w14:paraId="6B67D64A" w14:textId="0E000862" w:rsidR="00345ACC" w:rsidRPr="00C92B28" w:rsidRDefault="00345ACC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0994C85A" w14:textId="3B7DFA9B" w:rsidR="00345ACC" w:rsidRPr="00C92B28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DB05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46" w:type="pct"/>
            <w:vAlign w:val="bottom"/>
          </w:tcPr>
          <w:p w14:paraId="2BD6D4BA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BABA79A" w14:textId="063D258C" w:rsidR="00345ACC" w:rsidRPr="00C92B28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="00345ACC" w:rsidRPr="00C92B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96" w:type="pct"/>
            <w:vAlign w:val="bottom"/>
          </w:tcPr>
          <w:p w14:paraId="3349BC74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CF6B35" w14:textId="66D0C18A" w:rsidR="00345ACC" w:rsidRPr="00FC0A10" w:rsidRDefault="00A52A33" w:rsidP="00FF1D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650AB84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FD0C9EF" w14:textId="6E018735" w:rsidR="00345ACC" w:rsidRPr="00C92B28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45ACC" w:rsidRPr="008342AF" w14:paraId="4BBB780F" w14:textId="77777777" w:rsidTr="00041128">
        <w:trPr>
          <w:trHeight w:hRule="exact" w:val="393"/>
        </w:trPr>
        <w:tc>
          <w:tcPr>
            <w:tcW w:w="2073" w:type="pct"/>
          </w:tcPr>
          <w:p w14:paraId="7FA20035" w14:textId="77777777" w:rsidR="00345ACC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4EEDEBA" w14:textId="77777777" w:rsidR="00345ACC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4E158BE5" w14:textId="5AE34795" w:rsidR="00345ACC" w:rsidRDefault="00345ACC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A4A623" w14:textId="77777777" w:rsidR="00345ACC" w:rsidRPr="00C92B28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6864D4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95072D7" w14:textId="77777777" w:rsidR="00345ACC" w:rsidRPr="00C92B28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2E528337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80980B" w14:textId="77777777" w:rsidR="00345ACC" w:rsidRPr="00FC0A10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655A747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EFF1AFE" w14:textId="77777777" w:rsidR="00345ACC" w:rsidRPr="00C92B28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45ACC" w:rsidRPr="008342AF" w14:paraId="63B46BBE" w14:textId="77777777" w:rsidTr="00041128">
        <w:trPr>
          <w:trHeight w:hRule="exact" w:val="393"/>
        </w:trPr>
        <w:tc>
          <w:tcPr>
            <w:tcW w:w="2073" w:type="pct"/>
          </w:tcPr>
          <w:p w14:paraId="5C3DF9F1" w14:textId="77777777" w:rsidR="00345ACC" w:rsidRDefault="00345ACC" w:rsidP="00345AC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46F8768F" w14:textId="77777777" w:rsidR="00345ACC" w:rsidRDefault="00345ACC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4E926FD" w14:textId="1C955C5E" w:rsidR="00345ACC" w:rsidRPr="00C92B28" w:rsidRDefault="00DB051E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F8985FC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9E5F8BB" w14:textId="1E48B7B7" w:rsidR="00345ACC" w:rsidRPr="00C92B28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2683CBCB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92DE484" w14:textId="512DD853" w:rsidR="00345ACC" w:rsidRPr="00FC0A10" w:rsidRDefault="00A52A33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0A47784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089DB72" w14:textId="41B21C0D" w:rsidR="00345ACC" w:rsidRPr="00C92B28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45ACC" w:rsidRPr="008342AF" w14:paraId="76D96A73" w14:textId="77777777" w:rsidTr="00041128">
        <w:trPr>
          <w:trHeight w:hRule="exact" w:val="393"/>
        </w:trPr>
        <w:tc>
          <w:tcPr>
            <w:tcW w:w="2073" w:type="pct"/>
          </w:tcPr>
          <w:p w14:paraId="1FCBFB37" w14:textId="14B241DF" w:rsidR="00345ACC" w:rsidRPr="00C92B28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2D91" w14:textId="1E8BD734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DB05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46" w:type="pct"/>
            <w:vAlign w:val="bottom"/>
          </w:tcPr>
          <w:p w14:paraId="63EE038B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ACCAE" w14:textId="47855132" w:rsidR="00345ACC" w:rsidRPr="008342AF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96" w:type="pct"/>
            <w:vAlign w:val="bottom"/>
          </w:tcPr>
          <w:p w14:paraId="625AF93D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84AE" w14:textId="719DBFB8" w:rsidR="00345ACC" w:rsidRPr="008342AF" w:rsidRDefault="00A52A33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2A6FA26" w14:textId="77777777" w:rsidR="00345ACC" w:rsidRPr="008342A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7612" w14:textId="187CA76E" w:rsidR="00345ACC" w:rsidRPr="008342A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037F1" w:rsidRPr="008342AF" w14:paraId="135953AC" w14:textId="77777777" w:rsidTr="00041128">
        <w:trPr>
          <w:trHeight w:hRule="exact" w:val="393"/>
        </w:trPr>
        <w:tc>
          <w:tcPr>
            <w:tcW w:w="2073" w:type="pct"/>
          </w:tcPr>
          <w:p w14:paraId="53F784EC" w14:textId="30C16BB7" w:rsidR="000037F1" w:rsidRDefault="000037F1" w:rsidP="000037F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3ADC" w14:textId="77E9A0D4" w:rsidR="000037F1" w:rsidRDefault="00C418B0" w:rsidP="000037F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561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146" w:type="pct"/>
            <w:vAlign w:val="bottom"/>
          </w:tcPr>
          <w:p w14:paraId="4BE5DDB1" w14:textId="77777777" w:rsidR="000037F1" w:rsidRPr="008342AF" w:rsidRDefault="000037F1" w:rsidP="00003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6ABFD" w14:textId="6AEB9AE3" w:rsidR="000037F1" w:rsidRDefault="00C418B0" w:rsidP="000037F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196" w:type="pct"/>
            <w:vAlign w:val="bottom"/>
          </w:tcPr>
          <w:p w14:paraId="7FB0D6D5" w14:textId="77777777" w:rsidR="000037F1" w:rsidRPr="008342AF" w:rsidRDefault="000037F1" w:rsidP="00003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A5FC" w14:textId="7DD1839A" w:rsidR="000037F1" w:rsidRDefault="00C418B0" w:rsidP="00FF1D4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47" w:type="pct"/>
            <w:vAlign w:val="bottom"/>
          </w:tcPr>
          <w:p w14:paraId="1EA29116" w14:textId="77777777" w:rsidR="000037F1" w:rsidRPr="008342AF" w:rsidRDefault="000037F1" w:rsidP="00003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4B8FB" w14:textId="0318281D" w:rsidR="000037F1" w:rsidRDefault="00C418B0" w:rsidP="000037F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869</w:t>
            </w:r>
            <w:r w:rsidR="000037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842</w:t>
            </w:r>
          </w:p>
        </w:tc>
      </w:tr>
    </w:tbl>
    <w:p w14:paraId="6B266870" w14:textId="43106217" w:rsidR="00CA3259" w:rsidRPr="00CC7A6B" w:rsidRDefault="00CA3259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05319" w:rsidRPr="008342AF" w14:paraId="0176AC1B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5A5A84FB" w14:textId="77777777" w:rsidR="00E05319" w:rsidRPr="008342AF" w:rsidRDefault="00E05319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5DAC803A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DC01241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0C8911A5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ACC" w:rsidRPr="008342AF" w14:paraId="2779E109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40B52E06" w14:textId="78125B2A" w:rsidR="00345ACC" w:rsidRPr="00E05319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01B36816" w14:textId="52B768E9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AACD301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27C45A" w14:textId="06E3E57F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6" w:type="pct"/>
          </w:tcPr>
          <w:p w14:paraId="17A48C43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A59878" w14:textId="2DC3A7D9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1D6FAED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652CF1" w14:textId="2FDDE466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5ACC" w:rsidRPr="008342AF" w14:paraId="05185AE1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09BAD4B0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5F7E232D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8342AF" w14:paraId="2BFC0DCE" w14:textId="77777777" w:rsidTr="00F37F96">
        <w:trPr>
          <w:trHeight w:hRule="exact" w:val="393"/>
        </w:trPr>
        <w:tc>
          <w:tcPr>
            <w:tcW w:w="2073" w:type="pct"/>
          </w:tcPr>
          <w:p w14:paraId="126321F0" w14:textId="4ECD8520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9" w:type="pct"/>
          </w:tcPr>
          <w:p w14:paraId="0019B082" w14:textId="36D312E1" w:rsidR="00345ACC" w:rsidRPr="00630A00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  <w:r w:rsidR="000037F1" w:rsidRPr="000037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46" w:type="pct"/>
          </w:tcPr>
          <w:p w14:paraId="7495272B" w14:textId="77777777" w:rsidR="00345ACC" w:rsidRPr="00630A00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190C8274" w14:textId="3E3BFE8F" w:rsidR="00345ACC" w:rsidRPr="00385077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  <w:r w:rsidR="00345ACC" w:rsidRPr="00744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96" w:type="pct"/>
          </w:tcPr>
          <w:p w14:paraId="0FF55790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2CE45C" w14:textId="1E7CB9B6" w:rsidR="00345ACC" w:rsidRPr="008342AF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A87304" w:rsidRPr="00A873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147" w:type="pct"/>
          </w:tcPr>
          <w:p w14:paraId="1F418E57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FE6F2E" w14:textId="7E7C9D56" w:rsidR="00345ACC" w:rsidRPr="008342AF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077</w:t>
            </w:r>
          </w:p>
        </w:tc>
      </w:tr>
      <w:tr w:rsidR="00345ACC" w:rsidRPr="008342AF" w14:paraId="1C946F0F" w14:textId="77777777" w:rsidTr="00F37F96">
        <w:trPr>
          <w:trHeight w:hRule="exact" w:val="393"/>
        </w:trPr>
        <w:tc>
          <w:tcPr>
            <w:tcW w:w="2073" w:type="pct"/>
          </w:tcPr>
          <w:p w14:paraId="7FAA665B" w14:textId="672A6A11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9" w:type="pct"/>
          </w:tcPr>
          <w:p w14:paraId="4725BF0C" w14:textId="009E7067" w:rsidR="00345ACC" w:rsidRPr="008342AF" w:rsidRDefault="000037F1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1F114B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58E72D3B" w14:textId="3B0C44C9" w:rsidR="00345ACC" w:rsidRPr="00385077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196" w:type="pct"/>
          </w:tcPr>
          <w:p w14:paraId="37BF191C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33177F" w14:textId="479A511F" w:rsidR="00345ACC" w:rsidRPr="008342AF" w:rsidRDefault="00B6628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19322F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A7271D" w14:textId="741FA477" w:rsidR="00345ACC" w:rsidRPr="008342AF" w:rsidRDefault="00345ACC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5ACC" w:rsidRPr="008342AF" w14:paraId="09F0C1E9" w14:textId="77777777" w:rsidTr="00F37F96">
        <w:trPr>
          <w:trHeight w:hRule="exact" w:val="393"/>
        </w:trPr>
        <w:tc>
          <w:tcPr>
            <w:tcW w:w="2073" w:type="pct"/>
          </w:tcPr>
          <w:p w14:paraId="664F0A53" w14:textId="4A9F7E0E" w:rsidR="00345ACC" w:rsidRPr="00E05319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99" w:type="pct"/>
          </w:tcPr>
          <w:p w14:paraId="014C0300" w14:textId="64BBE8C1" w:rsidR="00345ACC" w:rsidRDefault="000037F1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C1BB93E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E59BD" w14:textId="53DD8A23" w:rsidR="00345ACC" w:rsidRPr="00385077" w:rsidRDefault="00345ACC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0BE58147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9D3D8E" w14:textId="31764578" w:rsidR="00345ACC" w:rsidRPr="008342AF" w:rsidRDefault="00B6628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2131">
              <w:rPr>
                <w:rFonts w:ascii="Angsana New" w:hAnsi="Angsana New" w:cs="Angsana New"/>
                <w:sz w:val="30"/>
                <w:szCs w:val="30"/>
              </w:rPr>
              <w:t>746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14F7CB3" w14:textId="77777777" w:rsidR="00345ACC" w:rsidRPr="008342A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6FD2A5" w14:textId="4A825C8A" w:rsidR="00345ACC" w:rsidRPr="008342AF" w:rsidRDefault="00345ACC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2131" w:rsidRPr="008342AF" w14:paraId="45C3FC6C" w14:textId="77777777" w:rsidTr="00F37F96">
        <w:trPr>
          <w:trHeight w:hRule="exact" w:val="393"/>
        </w:trPr>
        <w:tc>
          <w:tcPr>
            <w:tcW w:w="2073" w:type="pct"/>
          </w:tcPr>
          <w:p w14:paraId="4621BD27" w14:textId="00060E07" w:rsidR="00FE2131" w:rsidRDefault="00FE2131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99" w:type="pct"/>
          </w:tcPr>
          <w:p w14:paraId="176266D9" w14:textId="4E202FC2" w:rsidR="00FE2131" w:rsidRDefault="00FE2131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(95)</w:t>
            </w:r>
          </w:p>
        </w:tc>
        <w:tc>
          <w:tcPr>
            <w:tcW w:w="146" w:type="pct"/>
          </w:tcPr>
          <w:p w14:paraId="351058F7" w14:textId="77777777" w:rsidR="00FE2131" w:rsidRPr="008342AF" w:rsidRDefault="00FE2131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4F31D62B" w14:textId="2153D474" w:rsidR="00FE2131" w:rsidRDefault="00FE2131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45F212AD" w14:textId="77777777" w:rsidR="00FE2131" w:rsidRPr="008342AF" w:rsidRDefault="00FE2131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C355A1" w14:textId="7475A4FF" w:rsidR="00FE2131" w:rsidRPr="00FE2131" w:rsidRDefault="00FE2131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(95)</w:t>
            </w:r>
          </w:p>
        </w:tc>
        <w:tc>
          <w:tcPr>
            <w:tcW w:w="147" w:type="pct"/>
          </w:tcPr>
          <w:p w14:paraId="4AB8F913" w14:textId="77777777" w:rsidR="00FE2131" w:rsidRPr="008342AF" w:rsidRDefault="00FE2131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53823D9" w14:textId="6D141114" w:rsidR="00FE2131" w:rsidRDefault="00FE2131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07102" w:rsidRPr="008342AF" w14:paraId="34EF3716" w14:textId="77777777" w:rsidTr="00FD32D8">
        <w:trPr>
          <w:trHeight w:hRule="exact" w:val="393"/>
        </w:trPr>
        <w:tc>
          <w:tcPr>
            <w:tcW w:w="2073" w:type="pct"/>
          </w:tcPr>
          <w:p w14:paraId="0C2E4F59" w14:textId="1F29E1DE" w:rsidR="00907102" w:rsidRDefault="00907102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7A6D382" w14:textId="245870C1" w:rsidR="00907102" w:rsidRPr="00DA2F06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</w:t>
            </w:r>
            <w:r w:rsidR="00907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46" w:type="pct"/>
          </w:tcPr>
          <w:p w14:paraId="060D1BB0" w14:textId="77777777" w:rsidR="00907102" w:rsidRPr="00DA2F06" w:rsidRDefault="00907102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FEBF346" w14:textId="103D6902" w:rsidR="00907102" w:rsidRPr="00DA2F06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highlight w:val="cyan"/>
                <w:lang w:val="en-US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</w:t>
            </w:r>
            <w:r w:rsidR="00907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96" w:type="pct"/>
          </w:tcPr>
          <w:p w14:paraId="59E09114" w14:textId="77777777" w:rsidR="00907102" w:rsidRPr="00DA2F06" w:rsidRDefault="00907102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2AA581" w14:textId="48EC202F" w:rsidR="00907102" w:rsidRPr="00DA2F06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071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7" w:type="pct"/>
          </w:tcPr>
          <w:p w14:paraId="5A1BF54B" w14:textId="77777777" w:rsidR="00907102" w:rsidRPr="00DA2F06" w:rsidRDefault="00907102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9E1742" w14:textId="1CE5443E" w:rsidR="00907102" w:rsidRPr="00DA2F06" w:rsidRDefault="00C418B0" w:rsidP="00345A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9071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</w:tr>
    </w:tbl>
    <w:p w14:paraId="78B07AFD" w14:textId="77777777" w:rsidR="00CC7A6B" w:rsidRPr="00CC7A6B" w:rsidRDefault="00CC7A6B" w:rsidP="00CC7A6B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16"/>
          <w:szCs w:val="16"/>
          <w:lang w:val="th-TH"/>
        </w:rPr>
      </w:pPr>
    </w:p>
    <w:p w14:paraId="72172CC9" w14:textId="2502D4F5" w:rsidR="00CC7A6B" w:rsidRDefault="00CC7A6B" w:rsidP="00CC7A6B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30"/>
          <w:szCs w:val="30"/>
        </w:rPr>
      </w:pP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ผยในหมายเหตุ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 </w:t>
      </w:r>
      <w:r w:rsidRPr="00C418B0">
        <w:rPr>
          <w:rFonts w:asciiTheme="majorBidi" w:hAnsiTheme="majorBidi" w:cs="Angsana New"/>
          <w:sz w:val="30"/>
          <w:szCs w:val="30"/>
        </w:rPr>
        <w:t>24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(ข</w:t>
      </w:r>
      <w:r>
        <w:rPr>
          <w:rFonts w:asciiTheme="majorBidi" w:hAnsiTheme="majorBidi" w:cs="Angsana New"/>
          <w:sz w:val="30"/>
          <w:szCs w:val="30"/>
        </w:rPr>
        <w:t>.</w:t>
      </w:r>
      <w:r w:rsidRPr="00C418B0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)</w:t>
      </w:r>
    </w:p>
    <w:p w14:paraId="5627EEB6" w14:textId="37FFD2EE" w:rsidR="00DF5663" w:rsidRPr="008342AF" w:rsidRDefault="00DF5663" w:rsidP="00DE13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342AF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4FDA637" w14:textId="77777777" w:rsidR="00FF098E" w:rsidRPr="00CF1517" w:rsidRDefault="00FF098E" w:rsidP="00FF098E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9"/>
        <w:gridCol w:w="265"/>
        <w:gridCol w:w="7"/>
        <w:gridCol w:w="1170"/>
        <w:gridCol w:w="366"/>
        <w:gridCol w:w="1135"/>
        <w:gridCol w:w="274"/>
        <w:gridCol w:w="1127"/>
      </w:tblGrid>
      <w:tr w:rsidR="00DE13C7" w:rsidRPr="00CF1517" w14:paraId="46774B7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1DE6D9D" w14:textId="77777777" w:rsidR="003C1EF7" w:rsidRPr="00CF1517" w:rsidRDefault="003C1EF7" w:rsidP="003C1EF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14:paraId="6D1FED82" w14:textId="77777777" w:rsidR="003C1EF7" w:rsidRPr="00CF1517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7CE78D62" w14:textId="77777777" w:rsidR="003C1EF7" w:rsidRPr="00CF1517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5A27DDDD" w14:textId="77777777" w:rsidR="003C1EF7" w:rsidRPr="00CF1517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ACC" w:rsidRPr="00CF1517" w14:paraId="7DE05AE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6996E873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D6063E9" w14:textId="3937967B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gridSpan w:val="2"/>
          </w:tcPr>
          <w:p w14:paraId="55E5BD35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872BE" w14:textId="776BF88F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6" w:type="pct"/>
          </w:tcPr>
          <w:p w14:paraId="1876D0B9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131F9B0" w14:textId="15281385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5449C6C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43199A7" w14:textId="30636326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5ACC" w:rsidRPr="00CF1517" w14:paraId="06B2BF08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30C5BD0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8"/>
          </w:tcPr>
          <w:p w14:paraId="2C2AF2D6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0DB" w:rsidRPr="00CF1517" w14:paraId="69DDDE4A" w14:textId="77777777" w:rsidTr="00041128">
        <w:trPr>
          <w:trHeight w:hRule="exact" w:val="393"/>
        </w:trPr>
        <w:tc>
          <w:tcPr>
            <w:tcW w:w="2073" w:type="pct"/>
          </w:tcPr>
          <w:p w14:paraId="464204D5" w14:textId="69A34FBD" w:rsidR="005C50DB" w:rsidRPr="00CF1517" w:rsidRDefault="005C50DB" w:rsidP="005C50D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6DC04594" w14:textId="64F1B2CD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F7E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629</w:t>
            </w:r>
            <w:r w:rsidR="00DF7E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46" w:type="pct"/>
            <w:gridSpan w:val="2"/>
            <w:vAlign w:val="bottom"/>
          </w:tcPr>
          <w:p w14:paraId="043A35AE" w14:textId="77777777" w:rsidR="005C50DB" w:rsidRPr="00CF1517" w:rsidRDefault="005C50DB" w:rsidP="0004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82A11E0" w14:textId="76B861D4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C5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  <w:r w:rsidR="005C5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196" w:type="pct"/>
            <w:vAlign w:val="bottom"/>
          </w:tcPr>
          <w:p w14:paraId="10FCAB06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839C731" w14:textId="7C50549E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5C5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47" w:type="pct"/>
            <w:vAlign w:val="bottom"/>
          </w:tcPr>
          <w:p w14:paraId="6B9B7D9D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2ECF92" w14:textId="0EA9D728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C5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5C50DB" w:rsidRPr="00CF1517" w14:paraId="6E0E62CD" w14:textId="77777777" w:rsidTr="00041128">
        <w:trPr>
          <w:trHeight w:hRule="exact" w:val="393"/>
        </w:trPr>
        <w:tc>
          <w:tcPr>
            <w:tcW w:w="2073" w:type="pct"/>
          </w:tcPr>
          <w:p w14:paraId="309044AA" w14:textId="112C73D4" w:rsidR="005C50DB" w:rsidRPr="00CF1517" w:rsidRDefault="005C50DB" w:rsidP="005C50D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9" w:type="pct"/>
            <w:vAlign w:val="bottom"/>
          </w:tcPr>
          <w:p w14:paraId="29A70ABF" w14:textId="7DF5B5CB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F7E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46" w:type="pct"/>
            <w:gridSpan w:val="2"/>
            <w:vAlign w:val="bottom"/>
          </w:tcPr>
          <w:p w14:paraId="085404D3" w14:textId="77777777" w:rsidR="005C50DB" w:rsidRPr="00CF1517" w:rsidRDefault="005C50DB" w:rsidP="0004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A49D86A" w14:textId="18C56266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96" w:type="pct"/>
            <w:vAlign w:val="bottom"/>
          </w:tcPr>
          <w:p w14:paraId="1E00121B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3C3671C" w14:textId="2D913A32" w:rsidR="005C50DB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A5753B7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339CAE" w14:textId="37726E0D" w:rsidR="005C50DB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50DB" w:rsidRPr="00CF1517" w14:paraId="1CB78735" w14:textId="77777777" w:rsidTr="00041128">
        <w:trPr>
          <w:trHeight w:hRule="exact" w:val="393"/>
        </w:trPr>
        <w:tc>
          <w:tcPr>
            <w:tcW w:w="2073" w:type="pct"/>
          </w:tcPr>
          <w:p w14:paraId="6663C378" w14:textId="4894A883" w:rsidR="005C50DB" w:rsidRPr="00CF1517" w:rsidRDefault="005C50DB" w:rsidP="005C50D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9" w:type="pct"/>
            <w:vAlign w:val="bottom"/>
          </w:tcPr>
          <w:p w14:paraId="1C4EB487" w14:textId="535FC274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F7E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</w:t>
            </w:r>
            <w:r w:rsidR="00DF7E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6" w:type="pct"/>
            <w:gridSpan w:val="2"/>
            <w:vAlign w:val="bottom"/>
          </w:tcPr>
          <w:p w14:paraId="12706208" w14:textId="77777777" w:rsidR="005C50DB" w:rsidRPr="00CF1517" w:rsidRDefault="005C50DB" w:rsidP="0004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C6D8F37" w14:textId="41F268C8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065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96" w:type="pct"/>
            <w:vAlign w:val="bottom"/>
          </w:tcPr>
          <w:p w14:paraId="121C27AC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D2A9A2B" w14:textId="1AACF39F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030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47" w:type="pct"/>
            <w:vAlign w:val="bottom"/>
          </w:tcPr>
          <w:p w14:paraId="466955A9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2081FC4" w14:textId="6F628374" w:rsidR="005C50DB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</w:p>
        </w:tc>
      </w:tr>
      <w:tr w:rsidR="005C50DB" w:rsidRPr="00CF1517" w14:paraId="78707670" w14:textId="77777777" w:rsidTr="00041128">
        <w:trPr>
          <w:trHeight w:hRule="exact" w:val="393"/>
        </w:trPr>
        <w:tc>
          <w:tcPr>
            <w:tcW w:w="2073" w:type="pct"/>
          </w:tcPr>
          <w:p w14:paraId="71772ED3" w14:textId="77777777" w:rsidR="005C50DB" w:rsidRPr="00CF1517" w:rsidRDefault="005C50DB" w:rsidP="005C50D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ภาชนะบรรจุและวัสดุสิ้นเปลือง</w:t>
            </w:r>
          </w:p>
        </w:tc>
        <w:tc>
          <w:tcPr>
            <w:tcW w:w="599" w:type="pct"/>
            <w:vAlign w:val="bottom"/>
          </w:tcPr>
          <w:p w14:paraId="044C566F" w14:textId="5AC8F3CA" w:rsidR="005C50DB" w:rsidRPr="00195CAE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F7E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033</w:t>
            </w:r>
            <w:r w:rsidR="00DF7E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46" w:type="pct"/>
            <w:gridSpan w:val="2"/>
            <w:vAlign w:val="bottom"/>
          </w:tcPr>
          <w:p w14:paraId="7F9C8483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2948B87" w14:textId="2C295DF9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96" w:type="pct"/>
            <w:vAlign w:val="bottom"/>
          </w:tcPr>
          <w:p w14:paraId="07B9904A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4E11CFA" w14:textId="04C7FDC8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vAlign w:val="bottom"/>
          </w:tcPr>
          <w:p w14:paraId="7B21A890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54CA55B" w14:textId="790A5A9B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804</w:t>
            </w:r>
          </w:p>
        </w:tc>
      </w:tr>
      <w:tr w:rsidR="005C50DB" w:rsidRPr="00CF1517" w14:paraId="225421FE" w14:textId="77777777" w:rsidTr="00041128">
        <w:trPr>
          <w:trHeight w:hRule="exact" w:val="393"/>
        </w:trPr>
        <w:tc>
          <w:tcPr>
            <w:tcW w:w="2073" w:type="pct"/>
          </w:tcPr>
          <w:p w14:paraId="0D7C937D" w14:textId="77777777" w:rsidR="005C50DB" w:rsidRPr="00CF1517" w:rsidRDefault="005C50DB" w:rsidP="005C50D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7F32CBFE" w14:textId="546CDD80" w:rsidR="005C50DB" w:rsidRPr="00195CAE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  <w:r w:rsidR="00DF7E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46" w:type="pct"/>
            <w:gridSpan w:val="2"/>
            <w:vAlign w:val="bottom"/>
          </w:tcPr>
          <w:p w14:paraId="5AC8C835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3B579AF" w14:textId="3905054E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96" w:type="pct"/>
            <w:vAlign w:val="bottom"/>
          </w:tcPr>
          <w:p w14:paraId="440A2603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4610918" w14:textId="1233A0FF" w:rsidR="005C50DB" w:rsidRPr="00CF1517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9A6CCEA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F0FF5C2" w14:textId="7F766258" w:rsidR="005C50DB" w:rsidRPr="00CF1517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50DB" w:rsidRPr="00CF1517" w14:paraId="278C9B0A" w14:textId="77777777" w:rsidTr="00041128">
        <w:trPr>
          <w:trHeight w:hRule="exact" w:val="393"/>
        </w:trPr>
        <w:tc>
          <w:tcPr>
            <w:tcW w:w="2073" w:type="pct"/>
          </w:tcPr>
          <w:p w14:paraId="10A8D356" w14:textId="77777777" w:rsidR="005C50DB" w:rsidRPr="00CF1517" w:rsidRDefault="005C50DB" w:rsidP="005C50D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7C0375A" w14:textId="46A87913" w:rsidR="005C50DB" w:rsidRPr="00195CAE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F7E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022</w:t>
            </w:r>
            <w:r w:rsidR="00DF7E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46" w:type="pct"/>
            <w:gridSpan w:val="2"/>
            <w:vAlign w:val="bottom"/>
          </w:tcPr>
          <w:p w14:paraId="64183882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03CB1A4" w14:textId="48D444C8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874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96" w:type="pct"/>
            <w:vAlign w:val="bottom"/>
          </w:tcPr>
          <w:p w14:paraId="03778EF6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CB4378E" w14:textId="65A3042E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47" w:type="pct"/>
            <w:vAlign w:val="bottom"/>
          </w:tcPr>
          <w:p w14:paraId="48C4014D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272C216" w14:textId="77C2B045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757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781</w:t>
            </w:r>
          </w:p>
        </w:tc>
      </w:tr>
      <w:tr w:rsidR="005C50DB" w:rsidRPr="00CF1517" w14:paraId="07BD118F" w14:textId="77777777" w:rsidTr="00041128">
        <w:trPr>
          <w:trHeight w:hRule="exact" w:val="393"/>
        </w:trPr>
        <w:tc>
          <w:tcPr>
            <w:tcW w:w="2073" w:type="pct"/>
          </w:tcPr>
          <w:p w14:paraId="06A28371" w14:textId="05A29137" w:rsidR="005C50DB" w:rsidRPr="00CF1517" w:rsidRDefault="005C50DB" w:rsidP="005C50D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599" w:type="pct"/>
            <w:vAlign w:val="bottom"/>
          </w:tcPr>
          <w:p w14:paraId="23992FB7" w14:textId="26528263" w:rsidR="005C50DB" w:rsidRPr="00195CAE" w:rsidRDefault="00DF7E78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46C832A8" w14:textId="77777777" w:rsidR="005C50DB" w:rsidRPr="00195CAE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94C3332" w14:textId="0B0506EE" w:rsidR="005C50DB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4B54C8AD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EA36194" w14:textId="3F2EA52B" w:rsidR="005C50DB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  <w:vAlign w:val="bottom"/>
          </w:tcPr>
          <w:p w14:paraId="2CE31E3E" w14:textId="77777777" w:rsidR="005C50DB" w:rsidRPr="00D35B09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00C0233" w14:textId="014098BB" w:rsidR="005C50DB" w:rsidRDefault="005C50DB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C50DB" w:rsidRPr="00CF1517" w14:paraId="642D71C8" w14:textId="77777777" w:rsidTr="00041128">
        <w:trPr>
          <w:trHeight w:hRule="exact" w:val="393"/>
        </w:trPr>
        <w:tc>
          <w:tcPr>
            <w:tcW w:w="2073" w:type="pct"/>
          </w:tcPr>
          <w:p w14:paraId="6DA9C7CE" w14:textId="77777777" w:rsidR="005C50DB" w:rsidRPr="00CF1517" w:rsidRDefault="005C50DB" w:rsidP="005C50D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317D5" w14:textId="1AB71F04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F7E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963</w:t>
            </w:r>
            <w:r w:rsidR="00DF7E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46" w:type="pct"/>
            <w:gridSpan w:val="2"/>
            <w:vAlign w:val="bottom"/>
          </w:tcPr>
          <w:p w14:paraId="659612BB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96D4B" w14:textId="7390F999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862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196" w:type="pct"/>
            <w:vAlign w:val="bottom"/>
          </w:tcPr>
          <w:p w14:paraId="06C2BC87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3831" w14:textId="5EBFB478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47" w:type="pct"/>
            <w:vAlign w:val="bottom"/>
          </w:tcPr>
          <w:p w14:paraId="30C3B600" w14:textId="77777777" w:rsidR="005C50DB" w:rsidRPr="00CF1517" w:rsidRDefault="005C50DB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9DDC3" w14:textId="36129265" w:rsidR="005C50DB" w:rsidRPr="00CF1517" w:rsidRDefault="00C418B0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755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</w:tr>
      <w:tr w:rsidR="005C50DB" w:rsidRPr="00CF1517" w14:paraId="2A2E02CE" w14:textId="77777777" w:rsidTr="00345ACC">
        <w:trPr>
          <w:trHeight w:hRule="exact" w:val="393"/>
        </w:trPr>
        <w:tc>
          <w:tcPr>
            <w:tcW w:w="2073" w:type="pct"/>
          </w:tcPr>
          <w:p w14:paraId="0075843A" w14:textId="77777777" w:rsidR="005C50DB" w:rsidRPr="00CF1517" w:rsidRDefault="005C50DB" w:rsidP="005C50D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75E4D9B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7D4176A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E931639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BC864F2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D56264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22C854C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028ED4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C50DB" w:rsidRPr="00CF1517" w14:paraId="328861AB" w14:textId="77777777" w:rsidTr="00345ACC">
        <w:trPr>
          <w:trHeight w:hRule="exact" w:val="819"/>
        </w:trPr>
        <w:tc>
          <w:tcPr>
            <w:tcW w:w="2073" w:type="pct"/>
          </w:tcPr>
          <w:p w14:paraId="12BD6687" w14:textId="5C9FA3E0" w:rsidR="005C50DB" w:rsidRPr="00CF1517" w:rsidRDefault="005C50DB" w:rsidP="005C50DB">
            <w:pPr>
              <w:tabs>
                <w:tab w:val="clear" w:pos="227"/>
              </w:tabs>
              <w:ind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  <w:r w:rsidRPr="00CF151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CF151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รวม</w:t>
            </w:r>
          </w:p>
          <w:p w14:paraId="07131579" w14:textId="31D6B178" w:rsidR="005C50DB" w:rsidRPr="00CF1517" w:rsidRDefault="005C50DB" w:rsidP="005C50DB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CF151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ในบัญชีต้นทุนขาย </w:t>
            </w:r>
          </w:p>
        </w:tc>
        <w:tc>
          <w:tcPr>
            <w:tcW w:w="599" w:type="pct"/>
          </w:tcPr>
          <w:p w14:paraId="022B80ED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FDBFE4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6B765B8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4C63728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64910C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1D56CB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9796FD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30F1626B" w14:textId="77777777" w:rsidTr="00E23C5F">
        <w:trPr>
          <w:trHeight w:hRule="exact" w:val="398"/>
        </w:trPr>
        <w:tc>
          <w:tcPr>
            <w:tcW w:w="2073" w:type="pct"/>
          </w:tcPr>
          <w:p w14:paraId="3517BD54" w14:textId="77777777" w:rsidR="005C50DB" w:rsidRPr="00CF1517" w:rsidRDefault="005C50DB" w:rsidP="005C50DB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9" w:type="pct"/>
            <w:vAlign w:val="bottom"/>
          </w:tcPr>
          <w:p w14:paraId="6AC7220B" w14:textId="34A9652E" w:rsidR="005C50DB" w:rsidRPr="009172FD" w:rsidRDefault="00B77D5F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42,213,274</w:t>
            </w:r>
          </w:p>
        </w:tc>
        <w:tc>
          <w:tcPr>
            <w:tcW w:w="142" w:type="pct"/>
            <w:vAlign w:val="bottom"/>
          </w:tcPr>
          <w:p w14:paraId="7471FABA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53AC9FCA" w14:textId="537AF8F7" w:rsidR="005C50DB" w:rsidRPr="00723DA7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C50DB" w:rsidRPr="00917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77D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606,590</w:t>
            </w:r>
          </w:p>
        </w:tc>
        <w:tc>
          <w:tcPr>
            <w:tcW w:w="196" w:type="pct"/>
            <w:vAlign w:val="bottom"/>
          </w:tcPr>
          <w:p w14:paraId="207AE9B8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85C9DB3" w14:textId="0572C95F" w:rsidR="005C50DB" w:rsidRPr="007C3AAD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7" w:type="pct"/>
            <w:vAlign w:val="bottom"/>
          </w:tcPr>
          <w:p w14:paraId="641A82FD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8200F21" w14:textId="5268928A" w:rsidR="005C50DB" w:rsidRPr="00CF1517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5C50DB" w:rsidRPr="00CF1517" w14:paraId="5D180FE7" w14:textId="77777777" w:rsidTr="00E23C5F">
        <w:trPr>
          <w:trHeight w:hRule="exact" w:val="398"/>
        </w:trPr>
        <w:tc>
          <w:tcPr>
            <w:tcW w:w="2073" w:type="pct"/>
          </w:tcPr>
          <w:p w14:paraId="7CACCBCB" w14:textId="07A90EA7" w:rsidR="005C50DB" w:rsidRPr="00CF1517" w:rsidRDefault="005C50DB" w:rsidP="005C50DB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599" w:type="pct"/>
            <w:vAlign w:val="bottom"/>
          </w:tcPr>
          <w:p w14:paraId="0C1338A8" w14:textId="77777777" w:rsidR="005C50DB" w:rsidRPr="009172FD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58712A6B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08753D37" w14:textId="77777777" w:rsidR="005C50DB" w:rsidRPr="009172FD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  <w:vAlign w:val="bottom"/>
          </w:tcPr>
          <w:p w14:paraId="14BA2181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3A40005" w14:textId="77777777" w:rsidR="005C50DB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A19577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2EF9AF3" w14:textId="77777777" w:rsidR="005C50DB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280312D5" w14:textId="77777777" w:rsidTr="00E23C5F">
        <w:trPr>
          <w:trHeight w:hRule="exact" w:val="398"/>
        </w:trPr>
        <w:tc>
          <w:tcPr>
            <w:tcW w:w="2073" w:type="pct"/>
          </w:tcPr>
          <w:p w14:paraId="090783C2" w14:textId="59145E8A" w:rsidR="005C50DB" w:rsidRDefault="005C50DB" w:rsidP="005C50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99" w:type="pct"/>
            <w:vAlign w:val="bottom"/>
          </w:tcPr>
          <w:p w14:paraId="00565BE8" w14:textId="27B32ABF" w:rsidR="005C50DB" w:rsidRPr="009172FD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E23C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142" w:type="pct"/>
            <w:vAlign w:val="bottom"/>
          </w:tcPr>
          <w:p w14:paraId="0C109020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7275E1FB" w14:textId="63B6FCD3" w:rsidR="005C50DB" w:rsidRPr="009172FD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  <w:vAlign w:val="bottom"/>
          </w:tcPr>
          <w:p w14:paraId="2F6B57E8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418220B" w14:textId="6F4DE757" w:rsidR="005C50DB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47" w:type="pct"/>
            <w:vAlign w:val="bottom"/>
          </w:tcPr>
          <w:p w14:paraId="6CDED3C3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6EE2E4" w14:textId="2D1EFA2E" w:rsidR="005C50DB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50DB" w:rsidRPr="00CF1517" w14:paraId="60F37D6D" w14:textId="77777777" w:rsidTr="00E23C5F">
        <w:trPr>
          <w:trHeight w:hRule="exact" w:val="393"/>
        </w:trPr>
        <w:tc>
          <w:tcPr>
            <w:tcW w:w="2073" w:type="pct"/>
          </w:tcPr>
          <w:p w14:paraId="7F7711BB" w14:textId="74C77403" w:rsidR="005C50DB" w:rsidRPr="00CF1517" w:rsidRDefault="005C50DB" w:rsidP="005C50DB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ปรับลดมูลค่าเป็นมูลค่าสุทธิ</w:t>
            </w:r>
          </w:p>
        </w:tc>
        <w:tc>
          <w:tcPr>
            <w:tcW w:w="599" w:type="pct"/>
            <w:vAlign w:val="bottom"/>
          </w:tcPr>
          <w:p w14:paraId="15F02803" w14:textId="0D2A6AC0" w:rsidR="005C50DB" w:rsidRPr="009172FD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 w:hanging="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93BBAB4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43766D66" w14:textId="133B7F02" w:rsidR="005C50DB" w:rsidRPr="00723DA7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pct"/>
            <w:vAlign w:val="bottom"/>
          </w:tcPr>
          <w:p w14:paraId="314FAC03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886AD47" w14:textId="6B47E74A" w:rsidR="005C50DB" w:rsidRPr="007C3AAD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B273DB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6136415" w14:textId="69750006" w:rsidR="005C50DB" w:rsidRPr="00CF1517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01732F12" w14:textId="77777777" w:rsidTr="00E23C5F">
        <w:trPr>
          <w:trHeight w:hRule="exact" w:val="393"/>
        </w:trPr>
        <w:tc>
          <w:tcPr>
            <w:tcW w:w="2073" w:type="pct"/>
          </w:tcPr>
          <w:p w14:paraId="4E942E73" w14:textId="22BA91D3" w:rsidR="005C50DB" w:rsidRPr="00CF1517" w:rsidRDefault="005C50DB" w:rsidP="005C50D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99" w:type="pct"/>
            <w:vAlign w:val="bottom"/>
          </w:tcPr>
          <w:p w14:paraId="25C6DE6D" w14:textId="31044DD3" w:rsidR="005C50DB" w:rsidRPr="009172FD" w:rsidRDefault="00E23C5F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94FBD9C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6329E47C" w14:textId="47544ABB" w:rsidR="005C50DB" w:rsidRPr="00723DA7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72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9172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  <w:r w:rsidRPr="009172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592F4894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6004650" w14:textId="1723B942" w:rsidR="005C50DB" w:rsidRPr="007C3AAD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39617CB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01BB172" w14:textId="13BCAF59" w:rsidR="005C50DB" w:rsidRPr="00CF1517" w:rsidRDefault="005C50DB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C50DB" w:rsidRPr="00CF1517" w14:paraId="2E614984" w14:textId="77777777" w:rsidTr="00E23C5F">
        <w:trPr>
          <w:trHeight w:hRule="exact" w:val="390"/>
        </w:trPr>
        <w:tc>
          <w:tcPr>
            <w:tcW w:w="2073" w:type="pct"/>
          </w:tcPr>
          <w:p w14:paraId="781FABEA" w14:textId="77777777" w:rsidR="005C50DB" w:rsidRPr="00CF1517" w:rsidRDefault="005C50DB" w:rsidP="005C50D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330BB" w14:textId="102EB024" w:rsidR="005C50DB" w:rsidRPr="009172FD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B77D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,260,910</w:t>
            </w:r>
          </w:p>
        </w:tc>
        <w:tc>
          <w:tcPr>
            <w:tcW w:w="142" w:type="pct"/>
            <w:vAlign w:val="bottom"/>
          </w:tcPr>
          <w:p w14:paraId="65417888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9EA53" w14:textId="566994E6" w:rsidR="005C50DB" w:rsidRPr="00723DA7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5C50DB" w:rsidRPr="009172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77D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574,191</w:t>
            </w:r>
          </w:p>
        </w:tc>
        <w:tc>
          <w:tcPr>
            <w:tcW w:w="196" w:type="pct"/>
            <w:vAlign w:val="bottom"/>
          </w:tcPr>
          <w:p w14:paraId="465F41BA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52AA" w14:textId="140F5D45" w:rsidR="005C50DB" w:rsidRPr="00CF1517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47" w:type="pct"/>
            <w:vAlign w:val="bottom"/>
          </w:tcPr>
          <w:p w14:paraId="16951249" w14:textId="77777777" w:rsidR="005C50DB" w:rsidRPr="00CF1517" w:rsidRDefault="005C50DB" w:rsidP="00E2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B3BC8" w14:textId="5AAC5689" w:rsidR="005C50DB" w:rsidRPr="00CF1517" w:rsidRDefault="00C418B0" w:rsidP="00E23C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390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</w:tr>
      <w:tr w:rsidR="005C50DB" w:rsidRPr="00CF1517" w14:paraId="1D5CBAA1" w14:textId="77777777" w:rsidTr="00345ACC">
        <w:trPr>
          <w:trHeight w:hRule="exact" w:val="393"/>
        </w:trPr>
        <w:tc>
          <w:tcPr>
            <w:tcW w:w="2073" w:type="pct"/>
          </w:tcPr>
          <w:p w14:paraId="1290EB6C" w14:textId="77777777" w:rsidR="005C50DB" w:rsidRPr="00CF1517" w:rsidRDefault="005C50DB" w:rsidP="005C50D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5CA4478E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5A01B5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9003E8B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696C2067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423FB50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6D1B7C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BC41B6C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CB5A289" w14:textId="77777777" w:rsidR="00DF5663" w:rsidRPr="005828F9" w:rsidRDefault="00BF4C7B" w:rsidP="005828F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204918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สินทรัพย์ชีวภาพ</w:t>
      </w:r>
    </w:p>
    <w:p w14:paraId="0F29589C" w14:textId="77777777" w:rsidR="00DF5663" w:rsidRPr="005828F9" w:rsidRDefault="009A38A5" w:rsidP="0058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5828F9"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270"/>
        <w:gridCol w:w="1530"/>
        <w:gridCol w:w="270"/>
        <w:gridCol w:w="1530"/>
        <w:gridCol w:w="236"/>
        <w:gridCol w:w="1474"/>
      </w:tblGrid>
      <w:tr w:rsidR="003913AE" w:rsidRPr="00340BC8" w14:paraId="107F9C12" w14:textId="77777777" w:rsidTr="004A1047">
        <w:trPr>
          <w:trHeight w:hRule="exact" w:val="317"/>
        </w:trPr>
        <w:tc>
          <w:tcPr>
            <w:tcW w:w="3852" w:type="dxa"/>
          </w:tcPr>
          <w:p w14:paraId="230B57E7" w14:textId="77777777" w:rsidR="003913AE" w:rsidRPr="00340BC8" w:rsidRDefault="003913AE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7F145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4E2F87F5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13AE" w:rsidRPr="00340BC8" w14:paraId="1F9718E3" w14:textId="77777777" w:rsidTr="004A1047">
        <w:trPr>
          <w:trHeight w:hRule="exact" w:val="403"/>
        </w:trPr>
        <w:tc>
          <w:tcPr>
            <w:tcW w:w="3852" w:type="dxa"/>
          </w:tcPr>
          <w:p w14:paraId="0A931EC2" w14:textId="77777777" w:rsidR="003913AE" w:rsidRPr="00340BC8" w:rsidRDefault="003913AE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F9F24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58F76D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2B18F826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F4A4D7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7F64C08A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3B78D3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913AE" w:rsidRPr="00340BC8" w14:paraId="3769C7E5" w14:textId="77777777" w:rsidTr="004A1047">
        <w:trPr>
          <w:trHeight w:hRule="exact" w:val="326"/>
        </w:trPr>
        <w:tc>
          <w:tcPr>
            <w:tcW w:w="3852" w:type="dxa"/>
          </w:tcPr>
          <w:p w14:paraId="02A274F7" w14:textId="77777777" w:rsidR="003913AE" w:rsidRPr="00340BC8" w:rsidRDefault="003913AE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DD98F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A4014C5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186" w:rsidRPr="00340BC8" w14:paraId="293B7060" w14:textId="77777777" w:rsidTr="004A1047">
        <w:trPr>
          <w:trHeight w:hRule="exact" w:val="403"/>
        </w:trPr>
        <w:tc>
          <w:tcPr>
            <w:tcW w:w="3852" w:type="dxa"/>
          </w:tcPr>
          <w:p w14:paraId="70267F78" w14:textId="3C085926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FF51249" w14:textId="77777777" w:rsidR="00101186" w:rsidRPr="00340BC8" w:rsidRDefault="00101186" w:rsidP="00DB7A6E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7CB3F61" w14:textId="6416F3A8" w:rsidR="00101186" w:rsidRPr="00340BC8" w:rsidRDefault="00101186" w:rsidP="00DB7A6E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B434E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61E3B8" w14:textId="6B24211B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6A089F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D9A27E" w14:textId="149D21BE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04918" w:rsidRPr="00340BC8" w14:paraId="6393D31F" w14:textId="77777777" w:rsidTr="007B1F0A">
        <w:trPr>
          <w:trHeight w:hRule="exact" w:val="403"/>
        </w:trPr>
        <w:tc>
          <w:tcPr>
            <w:tcW w:w="3852" w:type="dxa"/>
          </w:tcPr>
          <w:p w14:paraId="6852D9FB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D815A7C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791AE3" w14:textId="702F5C1E" w:rsidR="00204918" w:rsidRPr="00340BC8" w:rsidRDefault="00204918" w:rsidP="007019A0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</w:tcPr>
          <w:p w14:paraId="1F09807C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A92DF00" w14:textId="63EDED92" w:rsidR="00204918" w:rsidRPr="00340BC8" w:rsidRDefault="00204918" w:rsidP="007019A0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36" w:type="dxa"/>
          </w:tcPr>
          <w:p w14:paraId="7F81E78D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59D0349" w14:textId="39BFF1DA" w:rsidR="00204918" w:rsidRPr="00340BC8" w:rsidRDefault="00204918" w:rsidP="007019A0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</w:tr>
      <w:tr w:rsidR="00204918" w:rsidRPr="00340BC8" w14:paraId="2DD02BA9" w14:textId="77777777" w:rsidTr="007B1F0A">
        <w:trPr>
          <w:trHeight w:hRule="exact" w:val="403"/>
        </w:trPr>
        <w:tc>
          <w:tcPr>
            <w:tcW w:w="3852" w:type="dxa"/>
          </w:tcPr>
          <w:p w14:paraId="391730AB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9B2D2E2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50FBDE" w14:textId="618E627D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B76B2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657F06" w14:textId="62C603D8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70CD5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A440066" w14:textId="5E2594B0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04918" w:rsidRPr="00340BC8" w14:paraId="5A73F4CA" w14:textId="77777777" w:rsidTr="007B1F0A">
        <w:trPr>
          <w:trHeight w:hRule="exact" w:val="403"/>
        </w:trPr>
        <w:tc>
          <w:tcPr>
            <w:tcW w:w="3852" w:type="dxa"/>
          </w:tcPr>
          <w:p w14:paraId="2627CDBC" w14:textId="4CC48B8A" w:rsidR="00204918" w:rsidRPr="00340BC8" w:rsidRDefault="00204918" w:rsidP="00204918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600C68E1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079CC" w14:textId="13ADFCAF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D5CD5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40F0311" w14:textId="14C379CD" w:rsidR="00204918" w:rsidRPr="00340BC8" w:rsidRDefault="00204918" w:rsidP="00237333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EF552AF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471BD32" w14:textId="2A24781A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815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4918" w:rsidRPr="00340BC8" w14:paraId="0F86305A" w14:textId="77777777" w:rsidTr="007B1F0A">
        <w:trPr>
          <w:trHeight w:hRule="exact" w:val="403"/>
        </w:trPr>
        <w:tc>
          <w:tcPr>
            <w:tcW w:w="3852" w:type="dxa"/>
          </w:tcPr>
          <w:p w14:paraId="0EE1E556" w14:textId="1850A420" w:rsidR="00204918" w:rsidRPr="00DB7A6E" w:rsidRDefault="00204918" w:rsidP="00204918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B27BBA8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56E457" w14:textId="77777777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829BF2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BA5718C" w14:textId="77777777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01F183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69AE669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4918" w:rsidRPr="00340BC8" w14:paraId="05519CB6" w14:textId="77777777" w:rsidTr="007B1F0A">
        <w:trPr>
          <w:trHeight w:hRule="exact" w:val="403"/>
        </w:trPr>
        <w:tc>
          <w:tcPr>
            <w:tcW w:w="3852" w:type="dxa"/>
          </w:tcPr>
          <w:p w14:paraId="4976FAD7" w14:textId="68B51A5E" w:rsidR="00204918" w:rsidRPr="00DB7A6E" w:rsidRDefault="00204918" w:rsidP="00204918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7481E571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4C0A00" w14:textId="542053FD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2875D9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13DC320" w14:textId="7742E2E1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36" w:type="dxa"/>
          </w:tcPr>
          <w:p w14:paraId="09736C6F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C138E94" w14:textId="5C06C700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</w:tr>
      <w:tr w:rsidR="00204918" w:rsidRPr="00340BC8" w14:paraId="6865D252" w14:textId="77777777" w:rsidTr="007B1F0A">
        <w:trPr>
          <w:trHeight w:hRule="exact" w:val="403"/>
        </w:trPr>
        <w:tc>
          <w:tcPr>
            <w:tcW w:w="3852" w:type="dxa"/>
          </w:tcPr>
          <w:p w14:paraId="3A43E685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F455F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2B2C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612C6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AFCF7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74AB3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98CFE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2CF8D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147E9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A0DD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83BB8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7B7DE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59810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78489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947D18" w14:textId="0B0D2F2F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42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7D3D">
              <w:rPr>
                <w:rFonts w:asciiTheme="majorBidi" w:hAnsiTheme="majorBidi" w:cstheme="majorBidi"/>
                <w:sz w:val="30"/>
                <w:szCs w:val="30"/>
              </w:rPr>
              <w:t>2,075,451</w:t>
            </w:r>
          </w:p>
        </w:tc>
        <w:tc>
          <w:tcPr>
            <w:tcW w:w="270" w:type="dxa"/>
          </w:tcPr>
          <w:p w14:paraId="448FEF30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D7ECD0" w14:textId="13D7CBEF" w:rsidR="00204918" w:rsidRPr="00340BC8" w:rsidRDefault="00204918" w:rsidP="00237333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7D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5,298,857</w:t>
            </w:r>
          </w:p>
        </w:tc>
        <w:tc>
          <w:tcPr>
            <w:tcW w:w="236" w:type="dxa"/>
          </w:tcPr>
          <w:p w14:paraId="56A4C260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9C1BC6A" w14:textId="58B74998" w:rsidR="00204918" w:rsidRPr="00340BC8" w:rsidRDefault="00204918" w:rsidP="0023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57D3D">
              <w:rPr>
                <w:rFonts w:asciiTheme="majorBidi" w:hAnsiTheme="majorBidi" w:cstheme="majorBidi"/>
                <w:sz w:val="30"/>
                <w:szCs w:val="30"/>
              </w:rPr>
              <w:t>7,374,308</w:t>
            </w:r>
          </w:p>
        </w:tc>
      </w:tr>
      <w:tr w:rsidR="00204918" w:rsidRPr="00340BC8" w14:paraId="3D8EE82A" w14:textId="77777777" w:rsidTr="004A1047">
        <w:trPr>
          <w:trHeight w:hRule="exact" w:val="403"/>
        </w:trPr>
        <w:tc>
          <w:tcPr>
            <w:tcW w:w="3852" w:type="dxa"/>
          </w:tcPr>
          <w:p w14:paraId="25428D40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319497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1E0B24" w14:textId="56A0A242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50,666,001</w:t>
            </w:r>
          </w:p>
        </w:tc>
        <w:tc>
          <w:tcPr>
            <w:tcW w:w="270" w:type="dxa"/>
          </w:tcPr>
          <w:p w14:paraId="4D9E5D50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6E9BDB" w14:textId="6B7D9C29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20,738,791</w:t>
            </w:r>
          </w:p>
        </w:tc>
        <w:tc>
          <w:tcPr>
            <w:tcW w:w="236" w:type="dxa"/>
          </w:tcPr>
          <w:p w14:paraId="615DF992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D3C4E26" w14:textId="4CDCB719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71,404,792</w:t>
            </w:r>
          </w:p>
        </w:tc>
      </w:tr>
      <w:tr w:rsidR="00204918" w:rsidRPr="00340BC8" w14:paraId="7E585773" w14:textId="77777777" w:rsidTr="004A1047">
        <w:trPr>
          <w:trHeight w:hRule="exact" w:val="403"/>
        </w:trPr>
        <w:tc>
          <w:tcPr>
            <w:tcW w:w="3852" w:type="dxa"/>
          </w:tcPr>
          <w:p w14:paraId="2E6D5D83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34A944A8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CBBA13E" w14:textId="71BBFB96" w:rsidR="00204918" w:rsidRPr="00340BC8" w:rsidRDefault="0065681C" w:rsidP="00237333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(49,942,594)</w:t>
            </w:r>
          </w:p>
        </w:tc>
        <w:tc>
          <w:tcPr>
            <w:tcW w:w="270" w:type="dxa"/>
          </w:tcPr>
          <w:p w14:paraId="2525BAEA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80725C" w14:textId="3AC9A671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(18,058,160)</w:t>
            </w:r>
          </w:p>
        </w:tc>
        <w:tc>
          <w:tcPr>
            <w:tcW w:w="236" w:type="dxa"/>
          </w:tcPr>
          <w:p w14:paraId="61AFF49C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47DF90" w14:textId="0BEB75A6" w:rsidR="00204918" w:rsidRPr="00340BC8" w:rsidRDefault="0065681C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(68,000,754)</w:t>
            </w:r>
          </w:p>
        </w:tc>
      </w:tr>
      <w:tr w:rsidR="00204918" w:rsidRPr="00340BC8" w14:paraId="15F3E6FE" w14:textId="77777777" w:rsidTr="004A1047">
        <w:trPr>
          <w:trHeight w:hRule="exact" w:val="403"/>
        </w:trPr>
        <w:tc>
          <w:tcPr>
            <w:tcW w:w="3852" w:type="dxa"/>
          </w:tcPr>
          <w:p w14:paraId="0AFA7294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0A5D86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B2BBA4" w14:textId="6549C0C1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(560,63</w:t>
            </w:r>
            <w:r w:rsidR="001060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D553E1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FF9549" w14:textId="767C5E37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(497,70</w:t>
            </w:r>
            <w:r w:rsidR="001060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A0EF45A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C0EA93" w14:textId="16FC1CEB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,058,340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04918" w:rsidRPr="00340BC8" w14:paraId="561D8F0B" w14:textId="77777777" w:rsidTr="004A1047">
        <w:trPr>
          <w:trHeight w:hRule="exact" w:val="403"/>
        </w:trPr>
        <w:tc>
          <w:tcPr>
            <w:tcW w:w="3852" w:type="dxa"/>
          </w:tcPr>
          <w:p w14:paraId="48F14CBB" w14:textId="4174000D" w:rsidR="00204918" w:rsidRPr="00340BC8" w:rsidRDefault="00184FAD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204918"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6C196D16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67AC5F4" w14:textId="65809352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08D6EA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129AE78" w14:textId="5804D503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16F4CE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A5A0E" w14:textId="1330F3C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04918" w:rsidRPr="00340BC8" w14:paraId="5C92A8B6" w14:textId="77777777" w:rsidTr="004A1047">
        <w:trPr>
          <w:trHeight w:hRule="exact" w:val="403"/>
        </w:trPr>
        <w:tc>
          <w:tcPr>
            <w:tcW w:w="3852" w:type="dxa"/>
          </w:tcPr>
          <w:p w14:paraId="47058F88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3B603BE2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5E62105" w14:textId="60EE23F5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DA771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5D5FD0" w14:textId="2AE65DE0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(326,840)</w:t>
            </w:r>
          </w:p>
        </w:tc>
        <w:tc>
          <w:tcPr>
            <w:tcW w:w="236" w:type="dxa"/>
          </w:tcPr>
          <w:p w14:paraId="52316629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290431" w14:textId="62AC151E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(326,840)</w:t>
            </w:r>
          </w:p>
        </w:tc>
      </w:tr>
      <w:tr w:rsidR="00204918" w:rsidRPr="00340BC8" w14:paraId="6269B0F5" w14:textId="77777777" w:rsidTr="004A1047">
        <w:trPr>
          <w:trHeight w:hRule="exact" w:val="403"/>
        </w:trPr>
        <w:tc>
          <w:tcPr>
            <w:tcW w:w="3852" w:type="dxa"/>
          </w:tcPr>
          <w:p w14:paraId="6E152530" w14:textId="44E441B4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3C4086D8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281CF3C" w14:textId="77777777" w:rsidR="0020491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7DE35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8144D93" w14:textId="77777777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F0F4B1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E8008B" w14:textId="7777777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04918" w:rsidRPr="00340BC8" w14:paraId="4B08BDE5" w14:textId="77777777" w:rsidTr="004A1047">
        <w:trPr>
          <w:trHeight w:hRule="exact" w:val="403"/>
        </w:trPr>
        <w:tc>
          <w:tcPr>
            <w:tcW w:w="3852" w:type="dxa"/>
          </w:tcPr>
          <w:p w14:paraId="0717CD3F" w14:textId="5F024EB2" w:rsidR="00204918" w:rsidRPr="00340BC8" w:rsidRDefault="00204918" w:rsidP="00204918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3729A109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3A41F" w14:textId="7EB30952" w:rsidR="0020491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C0889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E30505B" w14:textId="35797E6F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(10,171)</w:t>
            </w:r>
          </w:p>
        </w:tc>
        <w:tc>
          <w:tcPr>
            <w:tcW w:w="236" w:type="dxa"/>
          </w:tcPr>
          <w:p w14:paraId="3E876BB4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3BBE84" w14:textId="10F434AE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(10,171)</w:t>
            </w:r>
          </w:p>
        </w:tc>
      </w:tr>
      <w:tr w:rsidR="00204918" w:rsidRPr="00340BC8" w14:paraId="0605D85C" w14:textId="77777777" w:rsidTr="004A1047">
        <w:trPr>
          <w:trHeight w:hRule="exact" w:val="403"/>
        </w:trPr>
        <w:tc>
          <w:tcPr>
            <w:tcW w:w="3852" w:type="dxa"/>
          </w:tcPr>
          <w:p w14:paraId="5B11294D" w14:textId="64C40BBE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6A42E5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950F73" w14:textId="6B4E593E" w:rsidR="00204918" w:rsidRPr="00340BC8" w:rsidRDefault="00204918" w:rsidP="00204918">
            <w:pPr>
              <w:pStyle w:val="block"/>
              <w:tabs>
                <w:tab w:val="decimal" w:pos="977"/>
                <w:tab w:val="decimal" w:pos="1067"/>
              </w:tabs>
              <w:spacing w:after="0" w:line="240" w:lineRule="auto"/>
              <w:ind w:left="324" w:right="158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2,238,22</w:t>
            </w:r>
            <w:r w:rsidR="001060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87E9AD4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0667A5" w14:textId="10F4B450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7,144,77</w:t>
            </w:r>
            <w:r w:rsidR="001060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CC2FA5C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F0B77F5" w14:textId="2D98F1ED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9,382,995</w:t>
            </w:r>
          </w:p>
        </w:tc>
      </w:tr>
      <w:tr w:rsidR="00204918" w:rsidRPr="00340BC8" w14:paraId="06601F82" w14:textId="77777777" w:rsidTr="004A1047">
        <w:trPr>
          <w:trHeight w:hRule="exact" w:val="275"/>
        </w:trPr>
        <w:tc>
          <w:tcPr>
            <w:tcW w:w="3852" w:type="dxa"/>
          </w:tcPr>
          <w:p w14:paraId="2949F98B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72536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55B48AE" w14:textId="77777777" w:rsidR="00204918" w:rsidRPr="00340BC8" w:rsidRDefault="00204918" w:rsidP="00204918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20AA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F1F159" w14:textId="77777777" w:rsidR="00204918" w:rsidRPr="00340BC8" w:rsidRDefault="00204918" w:rsidP="00204918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C4CA22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D8B5C49" w14:textId="7777777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04918" w:rsidRPr="00340BC8" w14:paraId="21B8CBF3" w14:textId="77777777" w:rsidTr="004A1047">
        <w:trPr>
          <w:trHeight w:hRule="exact" w:val="403"/>
        </w:trPr>
        <w:tc>
          <w:tcPr>
            <w:tcW w:w="3852" w:type="dxa"/>
          </w:tcPr>
          <w:p w14:paraId="30A5808A" w14:textId="2AF5369F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40FE74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6E9D8D" w14:textId="77777777" w:rsidR="00204918" w:rsidRPr="00340BC8" w:rsidRDefault="00204918" w:rsidP="00204918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F1C44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90C21B5" w14:textId="77777777" w:rsidR="00204918" w:rsidRPr="00340BC8" w:rsidRDefault="00204918" w:rsidP="00204918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6281E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CEE0169" w14:textId="77777777" w:rsidR="00204918" w:rsidRPr="00340BC8" w:rsidRDefault="00204918" w:rsidP="00204918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918" w:rsidRPr="00340BC8" w14:paraId="18EC883E" w14:textId="77777777" w:rsidTr="004A1047">
        <w:trPr>
          <w:trHeight w:hRule="exact" w:val="403"/>
        </w:trPr>
        <w:tc>
          <w:tcPr>
            <w:tcW w:w="3852" w:type="dxa"/>
          </w:tcPr>
          <w:p w14:paraId="4974E299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2425DFB3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C03A0E1" w14:textId="3BDB3DFF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2,431,938</w:t>
            </w:r>
          </w:p>
        </w:tc>
        <w:tc>
          <w:tcPr>
            <w:tcW w:w="270" w:type="dxa"/>
          </w:tcPr>
          <w:p w14:paraId="123FC330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2FCE0C" w14:textId="64E6416B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7,628,532</w:t>
            </w:r>
          </w:p>
        </w:tc>
        <w:tc>
          <w:tcPr>
            <w:tcW w:w="236" w:type="dxa"/>
          </w:tcPr>
          <w:p w14:paraId="4C007262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830F324" w14:textId="70688148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10,060,470</w:t>
            </w:r>
          </w:p>
        </w:tc>
      </w:tr>
      <w:tr w:rsidR="00204918" w:rsidRPr="00340BC8" w14:paraId="22BC18F4" w14:textId="77777777" w:rsidTr="004A1047">
        <w:trPr>
          <w:trHeight w:hRule="exact" w:val="403"/>
        </w:trPr>
        <w:tc>
          <w:tcPr>
            <w:tcW w:w="3852" w:type="dxa"/>
          </w:tcPr>
          <w:p w14:paraId="45337609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24403FF" w14:textId="77777777" w:rsidR="00204918" w:rsidRPr="00340BC8" w:rsidRDefault="00204918" w:rsidP="00204918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65A2779" w14:textId="4DE8E358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944FE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C89DAA" w14:textId="77777777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5550FD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2109F4D" w14:textId="7777777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04918" w:rsidRPr="00340BC8" w14:paraId="1A4C9CA4" w14:textId="77777777" w:rsidTr="004A1047">
        <w:trPr>
          <w:trHeight w:hRule="exact" w:val="403"/>
        </w:trPr>
        <w:tc>
          <w:tcPr>
            <w:tcW w:w="3852" w:type="dxa"/>
          </w:tcPr>
          <w:p w14:paraId="25160329" w14:textId="401332BA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5884106A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768826" w14:textId="74349812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(193,716)</w:t>
            </w:r>
          </w:p>
        </w:tc>
        <w:tc>
          <w:tcPr>
            <w:tcW w:w="270" w:type="dxa"/>
          </w:tcPr>
          <w:p w14:paraId="27520B3F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8649E1" w14:textId="20BAE08E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(473,588)</w:t>
            </w:r>
          </w:p>
        </w:tc>
        <w:tc>
          <w:tcPr>
            <w:tcW w:w="236" w:type="dxa"/>
          </w:tcPr>
          <w:p w14:paraId="67CCF5FB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595B2" w14:textId="3C455E5C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(667,304)</w:t>
            </w:r>
          </w:p>
        </w:tc>
      </w:tr>
      <w:tr w:rsidR="00204918" w:rsidRPr="00340BC8" w14:paraId="1D554781" w14:textId="77777777" w:rsidTr="004A1047">
        <w:trPr>
          <w:trHeight w:hRule="exact" w:val="403"/>
        </w:trPr>
        <w:tc>
          <w:tcPr>
            <w:tcW w:w="3852" w:type="dxa"/>
          </w:tcPr>
          <w:p w14:paraId="75597EEF" w14:textId="7ED2FEAF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5679D2D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056EAF" w14:textId="77777777" w:rsidR="0020491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41747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AADC142" w14:textId="77777777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DBB8DF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50302F" w14:textId="7777777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04918" w:rsidRPr="00340BC8" w14:paraId="3115C157" w14:textId="77777777" w:rsidTr="004A1047">
        <w:trPr>
          <w:trHeight w:hRule="exact" w:val="403"/>
        </w:trPr>
        <w:tc>
          <w:tcPr>
            <w:tcW w:w="3852" w:type="dxa"/>
          </w:tcPr>
          <w:p w14:paraId="7B223A38" w14:textId="7F81689F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6B206B14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5B8DE78" w14:textId="4C41C0CB" w:rsidR="0020491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B7358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C4B0F6" w14:textId="118E0FA1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(10,171)</w:t>
            </w:r>
          </w:p>
        </w:tc>
        <w:tc>
          <w:tcPr>
            <w:tcW w:w="236" w:type="dxa"/>
          </w:tcPr>
          <w:p w14:paraId="5BC5BDD5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1086F2" w14:textId="11FA4BD6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(10,171)</w:t>
            </w:r>
          </w:p>
        </w:tc>
      </w:tr>
      <w:tr w:rsidR="00204918" w:rsidRPr="00340BC8" w14:paraId="28AED62A" w14:textId="77777777" w:rsidTr="004A1047">
        <w:trPr>
          <w:trHeight w:hRule="exact" w:val="403"/>
        </w:trPr>
        <w:tc>
          <w:tcPr>
            <w:tcW w:w="3852" w:type="dxa"/>
          </w:tcPr>
          <w:p w14:paraId="0822044B" w14:textId="77777777" w:rsidR="00204918" w:rsidRPr="00340BC8" w:rsidRDefault="00204918" w:rsidP="00204918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0B5404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A2DBB7" w14:textId="4A3C1AFF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77D3F982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17DE26" w14:textId="7EE482B2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20B21D44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197BCA" w14:textId="1F76F39B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9,382,995</w:t>
            </w:r>
          </w:p>
        </w:tc>
      </w:tr>
      <w:tr w:rsidR="00204918" w:rsidRPr="00340BC8" w14:paraId="02F33923" w14:textId="77777777" w:rsidTr="004A1047">
        <w:trPr>
          <w:trHeight w:hRule="exact" w:val="239"/>
        </w:trPr>
        <w:tc>
          <w:tcPr>
            <w:tcW w:w="3852" w:type="dxa"/>
          </w:tcPr>
          <w:p w14:paraId="565AE4BF" w14:textId="77777777" w:rsidR="00204918" w:rsidRPr="00340BC8" w:rsidRDefault="00204918" w:rsidP="00204918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644E8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8E6A19" w14:textId="77777777" w:rsidR="00204918" w:rsidRPr="00340BC8" w:rsidRDefault="00204918" w:rsidP="00204918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917A0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B5C271A" w14:textId="77777777" w:rsidR="00204918" w:rsidRPr="00340BC8" w:rsidRDefault="00204918" w:rsidP="00204918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4B8FB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495949" w14:textId="7777777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04918" w:rsidRPr="00340BC8" w14:paraId="545C493C" w14:textId="77777777" w:rsidTr="004A1047">
        <w:trPr>
          <w:trHeight w:hRule="exact" w:val="360"/>
        </w:trPr>
        <w:tc>
          <w:tcPr>
            <w:tcW w:w="3852" w:type="dxa"/>
          </w:tcPr>
          <w:p w14:paraId="47E3B1AE" w14:textId="0364AEBA" w:rsidR="00204918" w:rsidRPr="00340BC8" w:rsidRDefault="00204918" w:rsidP="00204918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5244260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B12FF0A" w14:textId="0896E225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02CF1C3F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7B48CB" w14:textId="1F6E6A74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3,713,566</w:t>
            </w:r>
          </w:p>
        </w:tc>
        <w:tc>
          <w:tcPr>
            <w:tcW w:w="236" w:type="dxa"/>
          </w:tcPr>
          <w:p w14:paraId="3AA47E86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3969EF0" w14:textId="69F6A2C7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5,951,788</w:t>
            </w:r>
          </w:p>
        </w:tc>
      </w:tr>
      <w:tr w:rsidR="00204918" w:rsidRPr="00340BC8" w14:paraId="2835D836" w14:textId="77777777" w:rsidTr="004A1047">
        <w:trPr>
          <w:trHeight w:hRule="exact" w:val="360"/>
        </w:trPr>
        <w:tc>
          <w:tcPr>
            <w:tcW w:w="3852" w:type="dxa"/>
          </w:tcPr>
          <w:p w14:paraId="076AB477" w14:textId="7F5F0785" w:rsidR="00204918" w:rsidRPr="00340BC8" w:rsidRDefault="00204918" w:rsidP="00204918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399FD58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98D0B7" w14:textId="35CFA6CD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BDBB7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78D026" w14:textId="7A3EDFA2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3,431,207</w:t>
            </w:r>
          </w:p>
        </w:tc>
        <w:tc>
          <w:tcPr>
            <w:tcW w:w="236" w:type="dxa"/>
          </w:tcPr>
          <w:p w14:paraId="47D62562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6509CC" w14:textId="59164FE6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3,431,207</w:t>
            </w:r>
          </w:p>
        </w:tc>
      </w:tr>
      <w:tr w:rsidR="00204918" w:rsidRPr="00CF1517" w14:paraId="09AF1711" w14:textId="77777777" w:rsidTr="004A1047">
        <w:trPr>
          <w:trHeight w:hRule="exact" w:val="403"/>
        </w:trPr>
        <w:tc>
          <w:tcPr>
            <w:tcW w:w="3852" w:type="dxa"/>
          </w:tcPr>
          <w:p w14:paraId="13FED082" w14:textId="7CFEAD3C" w:rsidR="00204918" w:rsidRPr="00340BC8" w:rsidRDefault="00204918" w:rsidP="00204918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91B689" w14:textId="77777777" w:rsidR="00204918" w:rsidRPr="00340BC8" w:rsidRDefault="00204918" w:rsidP="00204918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147F29" w14:textId="480402BF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335F161F" w14:textId="77777777" w:rsidR="00204918" w:rsidRPr="00340BC8" w:rsidRDefault="00204918" w:rsidP="00204918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E06F03" w14:textId="5CEA2B35" w:rsidR="00204918" w:rsidRPr="00340BC8" w:rsidRDefault="00204918" w:rsidP="00204918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7A0FB86D" w14:textId="77777777" w:rsidR="00204918" w:rsidRPr="00340BC8" w:rsidRDefault="00204918" w:rsidP="0020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82334D8" w14:textId="1E887795" w:rsidR="00204918" w:rsidRPr="00340BC8" w:rsidRDefault="00204918" w:rsidP="00204918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9,382,995</w:t>
            </w:r>
          </w:p>
        </w:tc>
      </w:tr>
    </w:tbl>
    <w:p w14:paraId="4357C72A" w14:textId="774CB0ED" w:rsidR="00E73EA6" w:rsidRDefault="00E73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42C6C0F" w14:textId="77777777" w:rsidR="00F142D4" w:rsidRDefault="00F14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C60EF56" w14:textId="4DCA70E9" w:rsidR="00345ACC" w:rsidRDefault="0034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270"/>
        <w:gridCol w:w="1530"/>
        <w:gridCol w:w="270"/>
        <w:gridCol w:w="1530"/>
        <w:gridCol w:w="236"/>
        <w:gridCol w:w="1474"/>
      </w:tblGrid>
      <w:tr w:rsidR="00345ACC" w:rsidRPr="00340BC8" w14:paraId="6EDFC9E9" w14:textId="77777777" w:rsidTr="00337676">
        <w:trPr>
          <w:trHeight w:hRule="exact" w:val="317"/>
        </w:trPr>
        <w:tc>
          <w:tcPr>
            <w:tcW w:w="3852" w:type="dxa"/>
          </w:tcPr>
          <w:p w14:paraId="7CFF1FA8" w14:textId="23BD0623" w:rsidR="00345ACC" w:rsidRPr="00340BC8" w:rsidRDefault="00345ACC" w:rsidP="003376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28F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270" w:type="dxa"/>
          </w:tcPr>
          <w:p w14:paraId="626E6957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40CC0B71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5ACC" w:rsidRPr="00340BC8" w14:paraId="2094D783" w14:textId="77777777" w:rsidTr="00337676">
        <w:trPr>
          <w:trHeight w:hRule="exact" w:val="403"/>
        </w:trPr>
        <w:tc>
          <w:tcPr>
            <w:tcW w:w="3852" w:type="dxa"/>
          </w:tcPr>
          <w:p w14:paraId="1A51E403" w14:textId="77777777" w:rsidR="00345ACC" w:rsidRPr="00340BC8" w:rsidRDefault="00345ACC" w:rsidP="003376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FE03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B19867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1E305CB2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60D1C2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5D5BE90D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086EF1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5ACC" w:rsidRPr="00340BC8" w14:paraId="5477B197" w14:textId="77777777" w:rsidTr="00337676">
        <w:trPr>
          <w:trHeight w:hRule="exact" w:val="326"/>
        </w:trPr>
        <w:tc>
          <w:tcPr>
            <w:tcW w:w="3852" w:type="dxa"/>
          </w:tcPr>
          <w:p w14:paraId="091C8CC4" w14:textId="77777777" w:rsidR="00345ACC" w:rsidRPr="00340BC8" w:rsidRDefault="00345ACC" w:rsidP="003376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0FC51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8EC835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340BC8" w14:paraId="23C2751B" w14:textId="77777777" w:rsidTr="00337676">
        <w:trPr>
          <w:trHeight w:hRule="exact" w:val="403"/>
        </w:trPr>
        <w:tc>
          <w:tcPr>
            <w:tcW w:w="3852" w:type="dxa"/>
          </w:tcPr>
          <w:p w14:paraId="0EE4D9E8" w14:textId="74F4D6D9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8849E8" w14:textId="77777777" w:rsidR="00345ACC" w:rsidRPr="00340BC8" w:rsidRDefault="00345ACC" w:rsidP="00337676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3884511" w14:textId="77777777" w:rsidR="00345ACC" w:rsidRPr="00340BC8" w:rsidRDefault="00345ACC" w:rsidP="00337676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CE5359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F6063B0" w14:textId="77777777" w:rsidR="00345ACC" w:rsidRPr="00340BC8" w:rsidRDefault="00345ACC" w:rsidP="0033767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DD0F35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E9D4DE6" w14:textId="77777777" w:rsidR="00345ACC" w:rsidRPr="00340BC8" w:rsidRDefault="00345ACC" w:rsidP="0033767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5ACC" w:rsidRPr="00340BC8" w14:paraId="7C051BB3" w14:textId="77777777" w:rsidTr="00E86A29">
        <w:trPr>
          <w:trHeight w:hRule="exact" w:val="403"/>
        </w:trPr>
        <w:tc>
          <w:tcPr>
            <w:tcW w:w="3852" w:type="dxa"/>
          </w:tcPr>
          <w:p w14:paraId="76134CB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5D732CB9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7950B" w14:textId="3C2A28EA" w:rsidR="00345ACC" w:rsidRPr="00340BC8" w:rsidRDefault="00C418B0" w:rsidP="00237333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</w:tcPr>
          <w:p w14:paraId="3A6D86B0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6D4D08D" w14:textId="6608E9D0" w:rsidR="00345ACC" w:rsidRPr="00340BC8" w:rsidRDefault="00C418B0" w:rsidP="007019A0">
            <w:pPr>
              <w:pStyle w:val="block"/>
              <w:tabs>
                <w:tab w:val="decimal" w:pos="1250"/>
              </w:tabs>
              <w:spacing w:after="0" w:line="240" w:lineRule="auto"/>
              <w:ind w:left="0" w:right="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36" w:type="dxa"/>
          </w:tcPr>
          <w:p w14:paraId="7D51770D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513904" w14:textId="451C1BCB" w:rsidR="00345ACC" w:rsidRPr="00340BC8" w:rsidRDefault="00C418B0" w:rsidP="007019A0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</w:tr>
      <w:tr w:rsidR="00345ACC" w:rsidRPr="00340BC8" w14:paraId="1FF458D9" w14:textId="77777777" w:rsidTr="00E86A29">
        <w:trPr>
          <w:trHeight w:hRule="exact" w:val="403"/>
        </w:trPr>
        <w:tc>
          <w:tcPr>
            <w:tcW w:w="3852" w:type="dxa"/>
          </w:tcPr>
          <w:p w14:paraId="6B04ACA4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2D601148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83BAD1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A2BE97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7767874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F7CC8F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B6F82A9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45ACC" w:rsidRPr="00340BC8" w14:paraId="6875FA9F" w14:textId="77777777" w:rsidTr="00E86A29">
        <w:trPr>
          <w:trHeight w:hRule="exact" w:val="403"/>
        </w:trPr>
        <w:tc>
          <w:tcPr>
            <w:tcW w:w="3852" w:type="dxa"/>
          </w:tcPr>
          <w:p w14:paraId="7C01534C" w14:textId="77777777" w:rsidR="00345ACC" w:rsidRPr="00340BC8" w:rsidRDefault="00345ACC" w:rsidP="00337676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59E57BFA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D1F8EA" w14:textId="63F1065D" w:rsidR="00345ACC" w:rsidRPr="00340BC8" w:rsidRDefault="00345ACC" w:rsidP="00A83074">
            <w:pPr>
              <w:pStyle w:val="block"/>
              <w:tabs>
                <w:tab w:val="decimal" w:pos="1152"/>
              </w:tabs>
              <w:spacing w:after="0" w:line="240" w:lineRule="auto"/>
              <w:ind w:left="0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4713B5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6CBD367" w14:textId="52307D7C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47A0FA8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B74F9C" w14:textId="38BEA053" w:rsidR="00345ACC" w:rsidRPr="00340BC8" w:rsidRDefault="00345ACC" w:rsidP="0070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5ACC" w:rsidRPr="00340BC8" w14:paraId="35AD082F" w14:textId="77777777" w:rsidTr="00E86A29">
        <w:trPr>
          <w:trHeight w:hRule="exact" w:val="403"/>
        </w:trPr>
        <w:tc>
          <w:tcPr>
            <w:tcW w:w="3852" w:type="dxa"/>
          </w:tcPr>
          <w:p w14:paraId="111C95A2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A52299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D0AA5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E2539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E6C7E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0512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F4BB2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A7C26F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DADCD7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56E6A5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DB06CE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0F5E4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05D243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605B83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A37E25" w14:textId="5E268564" w:rsidR="00345ACC" w:rsidRPr="00340BC8" w:rsidRDefault="00C418B0" w:rsidP="00E8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42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5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 w:rsidR="00345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5F2B04D7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659D2D" w14:textId="586643B0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36" w:type="dxa"/>
          </w:tcPr>
          <w:p w14:paraId="254B7E7F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C409BFC" w14:textId="028EC8CE" w:rsidR="00345ACC" w:rsidRPr="00340BC8" w:rsidRDefault="00C418B0" w:rsidP="00E8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45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345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</w:tr>
      <w:tr w:rsidR="00345ACC" w:rsidRPr="00340BC8" w14:paraId="114AFDC2" w14:textId="77777777" w:rsidTr="00E86A29">
        <w:trPr>
          <w:trHeight w:hRule="exact" w:val="403"/>
        </w:trPr>
        <w:tc>
          <w:tcPr>
            <w:tcW w:w="3852" w:type="dxa"/>
          </w:tcPr>
          <w:p w14:paraId="4A1FD3A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4207B30A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6C6CC3" w14:textId="64ECC903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26953E6C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68876F2" w14:textId="73E01AA5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36" w:type="dxa"/>
          </w:tcPr>
          <w:p w14:paraId="7C480737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249B8FF" w14:textId="0F98E401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</w:tr>
      <w:tr w:rsidR="00345ACC" w:rsidRPr="00340BC8" w14:paraId="5B1CEE8C" w14:textId="77777777" w:rsidTr="00E86A29">
        <w:trPr>
          <w:trHeight w:hRule="exact" w:val="403"/>
        </w:trPr>
        <w:tc>
          <w:tcPr>
            <w:tcW w:w="3852" w:type="dxa"/>
          </w:tcPr>
          <w:p w14:paraId="04F5BD5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626D7F7B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DC07976" w14:textId="14164FA4" w:rsidR="00345ACC" w:rsidRPr="00340BC8" w:rsidRDefault="00345ACC" w:rsidP="00143F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006D4B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76DD6C0" w14:textId="2F84B68D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BD44B03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A4E5B99" w14:textId="44D849FF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45ACC" w:rsidRPr="00340BC8" w14:paraId="2384E386" w14:textId="77777777" w:rsidTr="00E86A29">
        <w:trPr>
          <w:trHeight w:hRule="exact" w:val="403"/>
        </w:trPr>
        <w:tc>
          <w:tcPr>
            <w:tcW w:w="3852" w:type="dxa"/>
          </w:tcPr>
          <w:p w14:paraId="7FF85542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4EBD476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642AD14" w14:textId="1443179C" w:rsidR="00345ACC" w:rsidRPr="00340BC8" w:rsidRDefault="00345ACC" w:rsidP="00143F96">
            <w:pPr>
              <w:pStyle w:val="block"/>
              <w:tabs>
                <w:tab w:val="decimal" w:pos="1173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F695A2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D738A1" w14:textId="6D1B4779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7A4249F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F1DC114" w14:textId="58922EAE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45ACC" w:rsidRPr="00340BC8" w14:paraId="2EB4B58B" w14:textId="77777777" w:rsidTr="00E86A29">
        <w:trPr>
          <w:trHeight w:hRule="exact" w:val="403"/>
        </w:trPr>
        <w:tc>
          <w:tcPr>
            <w:tcW w:w="3852" w:type="dxa"/>
          </w:tcPr>
          <w:p w14:paraId="3C195B8E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กำไรจากการเปลี่ยนแปลงมูลค่า</w:t>
            </w:r>
          </w:p>
        </w:tc>
        <w:tc>
          <w:tcPr>
            <w:tcW w:w="270" w:type="dxa"/>
          </w:tcPr>
          <w:p w14:paraId="33DA2231" w14:textId="77777777" w:rsidR="00345ACC" w:rsidRPr="00340BC8" w:rsidRDefault="00345ACC" w:rsidP="00337676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25E6FD7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F5743C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8CF34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B1DA94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51B2DB0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45ACC" w:rsidRPr="00340BC8" w14:paraId="3D122AB1" w14:textId="77777777" w:rsidTr="00E86A29">
        <w:trPr>
          <w:trHeight w:hRule="exact" w:val="403"/>
        </w:trPr>
        <w:tc>
          <w:tcPr>
            <w:tcW w:w="3852" w:type="dxa"/>
          </w:tcPr>
          <w:p w14:paraId="65A5720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17148343" w14:textId="77777777" w:rsidR="00345ACC" w:rsidRPr="00340BC8" w:rsidRDefault="00345ACC" w:rsidP="0033767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8FC5977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00DF94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08E1731" w14:textId="55B4D4DA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6" w:type="dxa"/>
          </w:tcPr>
          <w:p w14:paraId="261C9841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209CD35" w14:textId="35609E18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</w:tr>
      <w:tr w:rsidR="00345ACC" w:rsidRPr="00340BC8" w14:paraId="221C0FDF" w14:textId="77777777" w:rsidTr="00E86A29">
        <w:trPr>
          <w:trHeight w:hRule="exact" w:val="403"/>
        </w:trPr>
        <w:tc>
          <w:tcPr>
            <w:tcW w:w="3852" w:type="dxa"/>
          </w:tcPr>
          <w:p w14:paraId="7CFCAA3B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41B82C9" w14:textId="77777777" w:rsidR="00345ACC" w:rsidRPr="00340BC8" w:rsidRDefault="00345ACC" w:rsidP="0033767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751B7B" w14:textId="77777777" w:rsidR="00345ACC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AC1BF1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B8D9B9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855AA3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AF2DD2F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45ACC" w:rsidRPr="00340BC8" w14:paraId="3FDB4E0F" w14:textId="77777777" w:rsidTr="00E86A29">
        <w:trPr>
          <w:trHeight w:hRule="exact" w:val="403"/>
        </w:trPr>
        <w:tc>
          <w:tcPr>
            <w:tcW w:w="3852" w:type="dxa"/>
          </w:tcPr>
          <w:p w14:paraId="29998F8B" w14:textId="77777777" w:rsidR="00345ACC" w:rsidRPr="00340BC8" w:rsidRDefault="00345ACC" w:rsidP="00337676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03247D73" w14:textId="77777777" w:rsidR="00345ACC" w:rsidRPr="00340BC8" w:rsidRDefault="00345ACC" w:rsidP="0033767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9ED4FDD" w14:textId="77777777" w:rsidR="00345ACC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1D95C6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A079828" w14:textId="017B2CC3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36" w:type="dxa"/>
          </w:tcPr>
          <w:p w14:paraId="70651E74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24E45DE" w14:textId="1F597F6E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</w:tr>
      <w:tr w:rsidR="00345ACC" w:rsidRPr="00340BC8" w14:paraId="09F900E9" w14:textId="77777777" w:rsidTr="00E86A29">
        <w:trPr>
          <w:trHeight w:hRule="exact" w:val="403"/>
        </w:trPr>
        <w:tc>
          <w:tcPr>
            <w:tcW w:w="3852" w:type="dxa"/>
          </w:tcPr>
          <w:p w14:paraId="5B4E6B64" w14:textId="65B49112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7AC247" w14:textId="77777777" w:rsidR="00345ACC" w:rsidRPr="00340BC8" w:rsidRDefault="00345ACC" w:rsidP="0033767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C0DAA" w14:textId="3C01159E" w:rsidR="00345ACC" w:rsidRPr="00340BC8" w:rsidRDefault="00C418B0" w:rsidP="00237333">
            <w:pPr>
              <w:pStyle w:val="block"/>
              <w:spacing w:after="0" w:line="240" w:lineRule="auto"/>
              <w:ind w:left="324" w:right="6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075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</w:tcPr>
          <w:p w14:paraId="6C24ED80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830ED" w14:textId="07D51EA2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36" w:type="dxa"/>
          </w:tcPr>
          <w:p w14:paraId="3839D462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576BD" w14:textId="40ED4C27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  <w:tr w:rsidR="00345ACC" w:rsidRPr="00340BC8" w14:paraId="4C9658AC" w14:textId="77777777" w:rsidTr="00E86A29">
        <w:trPr>
          <w:trHeight w:hRule="exact" w:val="275"/>
        </w:trPr>
        <w:tc>
          <w:tcPr>
            <w:tcW w:w="3852" w:type="dxa"/>
          </w:tcPr>
          <w:p w14:paraId="30A4B2BA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9595F" w14:textId="77777777" w:rsidR="00345ACC" w:rsidRPr="00340BC8" w:rsidRDefault="00345ACC" w:rsidP="0033767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9965626" w14:textId="77777777" w:rsidR="00345ACC" w:rsidRPr="00340BC8" w:rsidRDefault="00345ACC" w:rsidP="00E86A29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73B1F8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C7F397A" w14:textId="77777777" w:rsidR="00345ACC" w:rsidRPr="00340BC8" w:rsidRDefault="00345ACC" w:rsidP="00E86A29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CCFAF9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DC513D3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5ACC" w:rsidRPr="00340BC8" w14:paraId="4B984A6F" w14:textId="77777777" w:rsidTr="00E86A29">
        <w:trPr>
          <w:trHeight w:hRule="exact" w:val="403"/>
        </w:trPr>
        <w:tc>
          <w:tcPr>
            <w:tcW w:w="3852" w:type="dxa"/>
          </w:tcPr>
          <w:p w14:paraId="3ED4A237" w14:textId="18D49EF9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5FE8C0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071069C" w14:textId="77777777" w:rsidR="00345ACC" w:rsidRPr="00340BC8" w:rsidRDefault="00345ACC" w:rsidP="00E86A29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176810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BFFFC09" w14:textId="77777777" w:rsidR="00345ACC" w:rsidRPr="00340BC8" w:rsidRDefault="00345ACC" w:rsidP="00E86A29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74D764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B77BCF1" w14:textId="77777777" w:rsidR="00345ACC" w:rsidRPr="00340BC8" w:rsidRDefault="00345ACC" w:rsidP="00E86A29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ACC" w:rsidRPr="00340BC8" w14:paraId="6D8CC72E" w14:textId="77777777" w:rsidTr="00E86A29">
        <w:trPr>
          <w:trHeight w:hRule="exact" w:val="403"/>
        </w:trPr>
        <w:tc>
          <w:tcPr>
            <w:tcW w:w="3852" w:type="dxa"/>
          </w:tcPr>
          <w:p w14:paraId="2C6C58D8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53992C1C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63E1F9D" w14:textId="41E82D0F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</w:tcPr>
          <w:p w14:paraId="084FA407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5459C9" w14:textId="031FDAE1" w:rsidR="00345ACC" w:rsidRPr="00340BC8" w:rsidRDefault="00C418B0" w:rsidP="00237333">
            <w:pPr>
              <w:pStyle w:val="block"/>
              <w:tabs>
                <w:tab w:val="decimal" w:pos="1248"/>
              </w:tabs>
              <w:spacing w:after="0" w:line="240" w:lineRule="auto"/>
              <w:ind w:left="0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36" w:type="dxa"/>
          </w:tcPr>
          <w:p w14:paraId="29056B88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FFB0F74" w14:textId="14187247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</w:tr>
      <w:tr w:rsidR="00345ACC" w:rsidRPr="00340BC8" w14:paraId="79B64921" w14:textId="77777777" w:rsidTr="00E86A29">
        <w:trPr>
          <w:trHeight w:hRule="exact" w:val="403"/>
        </w:trPr>
        <w:tc>
          <w:tcPr>
            <w:tcW w:w="3852" w:type="dxa"/>
          </w:tcPr>
          <w:p w14:paraId="4CC21B15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D95D9B5" w14:textId="77777777" w:rsidR="00345ACC" w:rsidRPr="00340BC8" w:rsidRDefault="00345ACC" w:rsidP="00337676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8CDCFDF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AC4CB1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F07025C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AF25803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E276E10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45ACC" w:rsidRPr="00340BC8" w14:paraId="1B743AF8" w14:textId="77777777" w:rsidTr="00E86A29">
        <w:trPr>
          <w:trHeight w:hRule="exact" w:val="403"/>
        </w:trPr>
        <w:tc>
          <w:tcPr>
            <w:tcW w:w="3852" w:type="dxa"/>
          </w:tcPr>
          <w:p w14:paraId="612077CA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35A06384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5167E57" w14:textId="52419DA8" w:rsidR="00345ACC" w:rsidRPr="00340BC8" w:rsidRDefault="00345ACC" w:rsidP="00143F9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AF9C312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ABD5FDB" w14:textId="45473B95" w:rsidR="00345ACC" w:rsidRPr="00340BC8" w:rsidRDefault="00345ACC" w:rsidP="00237333">
            <w:pPr>
              <w:pStyle w:val="block"/>
              <w:tabs>
                <w:tab w:val="decimal" w:pos="1248"/>
              </w:tabs>
              <w:spacing w:after="0" w:line="240" w:lineRule="auto"/>
              <w:ind w:left="0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1337FD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257C02D" w14:textId="2F65F04D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45ACC" w:rsidRPr="00340BC8" w14:paraId="37C8A59C" w14:textId="77777777" w:rsidTr="00E86A29">
        <w:trPr>
          <w:trHeight w:hRule="exact" w:val="403"/>
        </w:trPr>
        <w:tc>
          <w:tcPr>
            <w:tcW w:w="3852" w:type="dxa"/>
          </w:tcPr>
          <w:p w14:paraId="5506ED8C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5D3E935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DA64576" w14:textId="77777777" w:rsidR="00345ACC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C383FA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DAAEBEF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129E8B1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FD0C955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45ACC" w:rsidRPr="00340BC8" w14:paraId="0C861D62" w14:textId="77777777" w:rsidTr="00E86A29">
        <w:trPr>
          <w:trHeight w:hRule="exact" w:val="403"/>
        </w:trPr>
        <w:tc>
          <w:tcPr>
            <w:tcW w:w="3852" w:type="dxa"/>
          </w:tcPr>
          <w:p w14:paraId="27862285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5FE721C7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107CADA" w14:textId="77777777" w:rsidR="00345ACC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FDD4D3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EDA955E" w14:textId="4420637E" w:rsidR="00345ACC" w:rsidRPr="00340BC8" w:rsidRDefault="00C418B0" w:rsidP="00237333">
            <w:pPr>
              <w:pStyle w:val="block"/>
              <w:tabs>
                <w:tab w:val="decimal" w:pos="1248"/>
              </w:tabs>
              <w:spacing w:after="0" w:line="240" w:lineRule="auto"/>
              <w:ind w:left="0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36" w:type="dxa"/>
          </w:tcPr>
          <w:p w14:paraId="62A11482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89CA581" w14:textId="703F73B4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</w:tr>
      <w:tr w:rsidR="00345ACC" w:rsidRPr="00340BC8" w14:paraId="11BC47F5" w14:textId="77777777" w:rsidTr="00E86A29">
        <w:trPr>
          <w:trHeight w:hRule="exact" w:val="403"/>
        </w:trPr>
        <w:tc>
          <w:tcPr>
            <w:tcW w:w="3852" w:type="dxa"/>
          </w:tcPr>
          <w:p w14:paraId="1021F213" w14:textId="77777777" w:rsidR="00345ACC" w:rsidRPr="00340BC8" w:rsidRDefault="00345ACC" w:rsidP="0033767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1508298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EC3D5" w14:textId="2B9FB844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075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</w:tcPr>
          <w:p w14:paraId="339B8837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5700B" w14:textId="1B665F10" w:rsidR="00345ACC" w:rsidRPr="00340BC8" w:rsidRDefault="00C418B0" w:rsidP="00237333">
            <w:pPr>
              <w:pStyle w:val="block"/>
              <w:tabs>
                <w:tab w:val="decimal" w:pos="1248"/>
              </w:tabs>
              <w:spacing w:after="0" w:line="240" w:lineRule="auto"/>
              <w:ind w:left="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36" w:type="dxa"/>
          </w:tcPr>
          <w:p w14:paraId="6168582F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BE0CE" w14:textId="1B35ED9E" w:rsidR="00345ACC" w:rsidRPr="00E86A29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345ACC" w:rsidRPr="00E86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  <w:r w:rsidR="00345ACC" w:rsidRPr="00E86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  <w:tr w:rsidR="00345ACC" w:rsidRPr="00340BC8" w14:paraId="05338B51" w14:textId="77777777" w:rsidTr="00E86A29">
        <w:trPr>
          <w:trHeight w:hRule="exact" w:val="239"/>
        </w:trPr>
        <w:tc>
          <w:tcPr>
            <w:tcW w:w="3852" w:type="dxa"/>
          </w:tcPr>
          <w:p w14:paraId="7F214510" w14:textId="77777777" w:rsidR="00345ACC" w:rsidRPr="00340BC8" w:rsidRDefault="00345ACC" w:rsidP="0033767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636675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25E62DC" w14:textId="77777777" w:rsidR="00345ACC" w:rsidRPr="00340BC8" w:rsidRDefault="00345ACC" w:rsidP="00E86A29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0348EB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B1145A5" w14:textId="77777777" w:rsidR="00345ACC" w:rsidRPr="00340BC8" w:rsidRDefault="00345ACC" w:rsidP="00E86A29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A9C8D2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C8A001F" w14:textId="77777777" w:rsidR="00345ACC" w:rsidRPr="00340BC8" w:rsidRDefault="00345ACC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5ACC" w:rsidRPr="00340BC8" w14:paraId="1C9C260A" w14:textId="77777777" w:rsidTr="00E86A29">
        <w:trPr>
          <w:trHeight w:hRule="exact" w:val="360"/>
        </w:trPr>
        <w:tc>
          <w:tcPr>
            <w:tcW w:w="3852" w:type="dxa"/>
          </w:tcPr>
          <w:p w14:paraId="25746530" w14:textId="77777777" w:rsidR="00345ACC" w:rsidRPr="00340BC8" w:rsidRDefault="00345ACC" w:rsidP="0033767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7D5AB634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C0CEBF1" w14:textId="2F2239A5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</w:tcPr>
          <w:p w14:paraId="36C44A8D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6CE06F" w14:textId="7E24A13A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36" w:type="dxa"/>
          </w:tcPr>
          <w:p w14:paraId="22EADAAB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6D38B85" w14:textId="56666B8C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</w:tr>
      <w:tr w:rsidR="00345ACC" w:rsidRPr="00340BC8" w14:paraId="4CE081F1" w14:textId="77777777" w:rsidTr="00E86A29">
        <w:trPr>
          <w:trHeight w:hRule="exact" w:val="360"/>
        </w:trPr>
        <w:tc>
          <w:tcPr>
            <w:tcW w:w="3852" w:type="dxa"/>
          </w:tcPr>
          <w:p w14:paraId="2D6C145E" w14:textId="77777777" w:rsidR="00345ACC" w:rsidRPr="00340BC8" w:rsidRDefault="00345ACC" w:rsidP="0033767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6561F9C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10765C2" w14:textId="77777777" w:rsidR="00345ACC" w:rsidRPr="00340BC8" w:rsidRDefault="00345ACC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D7A543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EBB064" w14:textId="5E990847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36" w:type="dxa"/>
          </w:tcPr>
          <w:p w14:paraId="46DAB6E2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FA6CBAD" w14:textId="2C97B7FE" w:rsidR="00345ACC" w:rsidRPr="00340BC8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345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</w:tr>
      <w:tr w:rsidR="00345ACC" w:rsidRPr="00CF1517" w14:paraId="40167638" w14:textId="77777777" w:rsidTr="00E86A29">
        <w:trPr>
          <w:trHeight w:hRule="exact" w:val="403"/>
        </w:trPr>
        <w:tc>
          <w:tcPr>
            <w:tcW w:w="3852" w:type="dxa"/>
          </w:tcPr>
          <w:p w14:paraId="5BE5C913" w14:textId="77777777" w:rsidR="00345ACC" w:rsidRPr="00340BC8" w:rsidRDefault="00345ACC" w:rsidP="0033767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95FC588" w14:textId="77777777" w:rsidR="00345ACC" w:rsidRPr="00340BC8" w:rsidRDefault="00345ACC" w:rsidP="0033767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9ADE7" w14:textId="415005AE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075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</w:tcPr>
          <w:p w14:paraId="7C0132EF" w14:textId="77777777" w:rsidR="00345ACC" w:rsidRPr="00340BC8" w:rsidRDefault="00345ACC" w:rsidP="0033767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BE79E" w14:textId="18A2C56D" w:rsidR="00345ACC" w:rsidRPr="00340BC8" w:rsidRDefault="00C418B0" w:rsidP="00E86A2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</w:t>
            </w:r>
            <w:r w:rsidR="00345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36" w:type="dxa"/>
          </w:tcPr>
          <w:p w14:paraId="44C18EB6" w14:textId="77777777" w:rsidR="00345ACC" w:rsidRPr="00340BC8" w:rsidRDefault="00345ACC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CAEB0" w14:textId="5150B961" w:rsidR="00345ACC" w:rsidRPr="00E86A29" w:rsidRDefault="00C418B0" w:rsidP="00E86A2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345ACC" w:rsidRPr="00E86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  <w:r w:rsidR="00345ACC" w:rsidRPr="00E86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</w:tbl>
    <w:p w14:paraId="0E4D3BDE" w14:textId="77777777" w:rsidR="00DB7A6E" w:rsidRPr="00CF1517" w:rsidRDefault="00DB7A6E" w:rsidP="00DB7A6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7"/>
          <w:sz w:val="30"/>
          <w:szCs w:val="30"/>
          <w:lang w:val="en-US" w:bidi="th-TH"/>
        </w:rPr>
      </w:pPr>
    </w:p>
    <w:p w14:paraId="32EF375E" w14:textId="77777777" w:rsidR="00345ACC" w:rsidRDefault="0034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pacing w:val="7"/>
          <w:sz w:val="30"/>
          <w:szCs w:val="30"/>
          <w:cs/>
        </w:rPr>
      </w:pPr>
      <w:r>
        <w:rPr>
          <w:rFonts w:ascii="Angsana New" w:hAnsi="Angsana New" w:cs="Angsana New"/>
          <w:spacing w:val="7"/>
          <w:sz w:val="30"/>
          <w:szCs w:val="30"/>
          <w:cs/>
        </w:rPr>
        <w:br w:type="page"/>
      </w:r>
    </w:p>
    <w:p w14:paraId="008FB7E2" w14:textId="32E8E1AF" w:rsidR="007B305A" w:rsidRDefault="007B305A" w:rsidP="008A77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สินทรัพย์</w:t>
      </w:r>
      <w:r w:rsidRPr="00CF1517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ชีวภาพ ได้แก่ สุกร</w:t>
      </w:r>
      <w:r w:rsidR="0052434D" w:rsidRPr="00CF1517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พันธุ์</w:t>
      </w:r>
      <w:r w:rsidR="0052434D" w:rsidRPr="00CF1517">
        <w:rPr>
          <w:rFonts w:ascii="Angsana New" w:hAnsi="Angsana New" w:cs="Angsana New"/>
          <w:spacing w:val="7"/>
          <w:sz w:val="30"/>
          <w:szCs w:val="30"/>
          <w:lang w:val="en-US" w:bidi="th-TH"/>
        </w:rPr>
        <w:t xml:space="preserve"> </w:t>
      </w:r>
      <w:r w:rsidR="0052434D"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สุกรขุน</w:t>
      </w:r>
      <w:r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 xml:space="preserve"> ไก่</w:t>
      </w:r>
      <w:r w:rsidR="0052434D"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พันธุ์ ไก่เนื้อ</w:t>
      </w:r>
      <w:r w:rsidR="003A2380" w:rsidRPr="00CF1517">
        <w:rPr>
          <w:rFonts w:ascii="Angsana New" w:hAnsi="Angsana New" w:cs="Angsana New"/>
          <w:spacing w:val="7"/>
          <w:sz w:val="30"/>
          <w:szCs w:val="30"/>
          <w:lang w:val="en-US" w:bidi="th-TH"/>
        </w:rPr>
        <w:t xml:space="preserve"> </w:t>
      </w:r>
      <w:r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เป็นต้น สินทรัพย์ชีวภาพดังกล่าวแสดงด้วยราคา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ทุนหักค่าเสื่อมราคาสะสมและค่าเผื่อการด้อยค่าสะสม (ยกเว้นสุกรขุนแสดงด้วยมูลค่ายุติธรรมหักต้นท</w:t>
      </w:r>
      <w:r w:rsidR="0051701D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ุนในการ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ขาย</w:t>
      </w:r>
      <w:r w:rsidR="008A7763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CF1517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ซึ่งมูลค่ายุติธรรมกำหนดโดยใช้ราคาที่อ้างอิงราคาตลาด ณ วันที่ในรายงาน) </w:t>
      </w:r>
      <w:r w:rsidR="00F8563B" w:rsidRPr="00CF1517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เนื่องจาก</w:t>
      </w:r>
      <w:r w:rsidR="00481588" w:rsidRPr="00CF1517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สินทรัพย์ชีวภาพเหล่านี้</w:t>
      </w:r>
      <w:r w:rsidR="00FE43EB" w:rsidRPr="00CF151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มีวงจรเลี้ยงสั้น</w:t>
      </w:r>
      <w:r w:rsidR="00FE43EB" w:rsidRPr="00CF1517">
        <w:rPr>
          <w:rFonts w:ascii="Angsana New" w:hAnsi="Angsana New" w:cs="Angsana New"/>
          <w:b w:val="0"/>
          <w:i/>
          <w:iCs/>
          <w:sz w:val="30"/>
          <w:szCs w:val="30"/>
          <w:lang w:val="en-US" w:bidi="th-TH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กรณีสินทรัพย์ชีวภาพที่เป็นพันธุ์สัตว์ไม่สามารถหาราคาตลาดหรือมูลค่าเพื่อกำหนดมูลค่ายุติธรรมในสภาพปัจจุบันสำหรับสินทรัพย์ชีวภาพดังกล่าวได้</w:t>
      </w:r>
      <w:r w:rsidR="00FE43EB" w:rsidRPr="00CF151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เนื่องจากมีความไม่แน่นอนหลายปัจจัย</w:t>
      </w:r>
    </w:p>
    <w:p w14:paraId="2B26D4FC" w14:textId="77777777" w:rsidR="00345ACC" w:rsidRPr="00CF1517" w:rsidRDefault="00345ACC" w:rsidP="008A77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A9363C5" w14:textId="77777777" w:rsidR="005C4778" w:rsidRPr="00CF1517" w:rsidRDefault="007B305A" w:rsidP="0014476D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ต้นทุนของสินทรัพย์ชีวภาพประกอบด้วยต้นทุนทั้งหมดที่เกิดขึ้นตั้งแต่ได้มาซึ่งสินทรัพ</w:t>
      </w:r>
      <w:r w:rsidR="00C0138C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ย์ชีวภาพและในช่วงการเจริญเติบโต เช่น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ต้นทุนลูก</w:t>
      </w:r>
      <w:r w:rsidR="00C0138C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สัตว์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ค่าอาหา</w:t>
      </w:r>
      <w:r w:rsidR="00C0138C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รสัตว์ และต้นทุนการเลี้ยงอื่น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เป็นต้น</w:t>
      </w:r>
    </w:p>
    <w:p w14:paraId="03676E93" w14:textId="77777777" w:rsidR="007B305A" w:rsidRPr="00CF1517" w:rsidRDefault="007B305A" w:rsidP="007B305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3209ABC9" w14:textId="38B0B432" w:rsidR="007B305A" w:rsidRPr="00CF1517" w:rsidRDefault="007B305A" w:rsidP="0014476D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</w:rPr>
      </w:pPr>
      <w:r w:rsidRPr="00CF1517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="00C418B0" w:rsidRPr="00C418B0">
        <w:rPr>
          <w:rFonts w:ascii="Angsana New" w:eastAsia="Cordia New" w:hAnsi="Angsana New" w:cs="Angsana New"/>
          <w:lang w:val="en-US"/>
        </w:rPr>
        <w:t>31</w:t>
      </w:r>
      <w:r w:rsidRPr="00CF1517">
        <w:rPr>
          <w:rFonts w:ascii="Angsana New" w:eastAsia="Cordia New" w:hAnsi="Angsana New" w:cs="Angsana New"/>
          <w:lang w:val="en-US"/>
        </w:rPr>
        <w:t xml:space="preserve"> </w:t>
      </w:r>
      <w:r w:rsidRPr="00CF1517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="00C418B0" w:rsidRPr="00C418B0">
        <w:rPr>
          <w:rFonts w:ascii="Angsana New" w:eastAsia="Cordia New" w:hAnsi="Angsana New" w:cs="Angsana New"/>
          <w:lang w:val="en-US"/>
        </w:rPr>
        <w:t>2565</w:t>
      </w:r>
      <w:r w:rsidR="00E91A05" w:rsidRPr="00CF1517">
        <w:rPr>
          <w:rFonts w:ascii="Angsana New" w:eastAsia="Cordia New" w:hAnsi="Angsana New" w:cs="Angsana New"/>
          <w:lang w:val="en-US"/>
        </w:rPr>
        <w:t xml:space="preserve"> </w:t>
      </w:r>
      <w:r w:rsidR="00E91A05" w:rsidRPr="00CF1517">
        <w:rPr>
          <w:rFonts w:ascii="Angsana New" w:eastAsia="Cordia New" w:hAnsi="Angsana New" w:cs="Angsana New"/>
          <w:cs/>
          <w:lang w:val="en-US"/>
        </w:rPr>
        <w:t xml:space="preserve">และ </w:t>
      </w:r>
      <w:r w:rsidR="00C418B0" w:rsidRPr="00C418B0">
        <w:rPr>
          <w:rFonts w:ascii="Angsana New" w:eastAsia="Cordia New" w:hAnsi="Angsana New" w:cs="Angsana New"/>
          <w:lang w:val="en-US"/>
        </w:rPr>
        <w:t>2564</w:t>
      </w:r>
      <w:r w:rsidR="00791837" w:rsidRPr="00CF1517">
        <w:rPr>
          <w:rFonts w:ascii="Angsana New" w:eastAsia="Cordia New" w:hAnsi="Angsana New" w:cs="Angsana New"/>
          <w:lang w:val="en-US"/>
        </w:rPr>
        <w:t xml:space="preserve"> </w:t>
      </w:r>
      <w:r w:rsidRPr="00CF1517">
        <w:rPr>
          <w:rFonts w:ascii="Angsana New" w:eastAsia="Cordia New" w:hAnsi="Angsana New" w:cs="Angsana New"/>
          <w:cs/>
        </w:rPr>
        <w:t>มีดังนี้</w:t>
      </w:r>
    </w:p>
    <w:p w14:paraId="38100235" w14:textId="77777777" w:rsidR="00B94BA5" w:rsidRPr="00CF1517" w:rsidRDefault="00B94BA5" w:rsidP="007B305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24"/>
          <w:szCs w:val="24"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9"/>
        <w:gridCol w:w="236"/>
        <w:gridCol w:w="1467"/>
        <w:gridCol w:w="236"/>
        <w:gridCol w:w="1407"/>
      </w:tblGrid>
      <w:tr w:rsidR="00B94BA5" w:rsidRPr="00CF1517" w14:paraId="6CFE2BAA" w14:textId="77777777" w:rsidTr="0014476D">
        <w:trPr>
          <w:trHeight w:hRule="exact" w:val="317"/>
        </w:trPr>
        <w:tc>
          <w:tcPr>
            <w:tcW w:w="3165" w:type="pct"/>
          </w:tcPr>
          <w:p w14:paraId="593169F8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BB2A35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424F084C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BA5" w:rsidRPr="00CF1517" w14:paraId="47BEFEC2" w14:textId="77777777" w:rsidTr="00345ACC">
        <w:trPr>
          <w:trHeight w:hRule="exact" w:val="317"/>
        </w:trPr>
        <w:tc>
          <w:tcPr>
            <w:tcW w:w="3165" w:type="pct"/>
            <w:vAlign w:val="bottom"/>
          </w:tcPr>
          <w:p w14:paraId="6DDE13B6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A7302A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57EFAF9F" w14:textId="3BD73061" w:rsidR="00B94BA5" w:rsidRPr="00CF1517" w:rsidRDefault="00C418B0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2131440D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7A0C5FAA" w14:textId="2D2B0E2F" w:rsidR="00B94BA5" w:rsidRPr="00CF1517" w:rsidRDefault="00C418B0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94BA5" w:rsidRPr="00CF1517" w14:paraId="57284E97" w14:textId="77777777" w:rsidTr="0014476D">
        <w:trPr>
          <w:trHeight w:hRule="exact" w:val="317"/>
        </w:trPr>
        <w:tc>
          <w:tcPr>
            <w:tcW w:w="3165" w:type="pct"/>
            <w:vAlign w:val="bottom"/>
          </w:tcPr>
          <w:p w14:paraId="05403804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B19546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36B84B2A" w14:textId="77777777" w:rsidR="00B94BA5" w:rsidRPr="00CF1517" w:rsidRDefault="00E7786D" w:rsidP="003E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E43EB"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ตัว</w:t>
            </w:r>
            <w:r w:rsidR="00564350"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5ACC" w:rsidRPr="00CF1517" w14:paraId="70D2B25C" w14:textId="77777777" w:rsidTr="00345ACC">
        <w:trPr>
          <w:trHeight w:hRule="exact" w:val="374"/>
        </w:trPr>
        <w:tc>
          <w:tcPr>
            <w:tcW w:w="3165" w:type="pct"/>
          </w:tcPr>
          <w:p w14:paraId="405BE9DF" w14:textId="77777777" w:rsidR="00345ACC" w:rsidRPr="00CF1517" w:rsidRDefault="00345ACC" w:rsidP="00345A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129" w:type="pct"/>
          </w:tcPr>
          <w:p w14:paraId="2127E2E2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1237CDE6" w14:textId="4244279A" w:rsidR="00345ACC" w:rsidRPr="00CF1517" w:rsidRDefault="0010121B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/>
              <w:ind w:left="-108" w:right="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19,404</w:t>
            </w:r>
          </w:p>
        </w:tc>
        <w:tc>
          <w:tcPr>
            <w:tcW w:w="129" w:type="pct"/>
          </w:tcPr>
          <w:p w14:paraId="01E2A336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6E9BFA00" w14:textId="7BD092C3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08"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45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736</w:t>
            </w:r>
          </w:p>
        </w:tc>
      </w:tr>
      <w:tr w:rsidR="00345ACC" w:rsidRPr="00CF1517" w14:paraId="6C6E243B" w14:textId="77777777" w:rsidTr="00345ACC">
        <w:trPr>
          <w:trHeight w:hRule="exact" w:val="374"/>
        </w:trPr>
        <w:tc>
          <w:tcPr>
            <w:tcW w:w="3165" w:type="pct"/>
          </w:tcPr>
          <w:p w14:paraId="5E11549A" w14:textId="77777777" w:rsidR="00345ACC" w:rsidRPr="00CF1517" w:rsidRDefault="00345ACC" w:rsidP="00345A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หมู</w:t>
            </w:r>
          </w:p>
        </w:tc>
        <w:tc>
          <w:tcPr>
            <w:tcW w:w="129" w:type="pct"/>
          </w:tcPr>
          <w:p w14:paraId="59E78869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226916A3" w14:textId="36D3FFDC" w:rsidR="00345ACC" w:rsidRPr="00CF1517" w:rsidRDefault="0010121B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1,051</w:t>
            </w:r>
          </w:p>
        </w:tc>
        <w:tc>
          <w:tcPr>
            <w:tcW w:w="129" w:type="pct"/>
          </w:tcPr>
          <w:p w14:paraId="349633AC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14919C4" w14:textId="12C7178D" w:rsidR="00345ACC" w:rsidRPr="00CF1517" w:rsidRDefault="00C418B0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</w:tr>
      <w:tr w:rsidR="00345ACC" w:rsidRPr="00CF1517" w14:paraId="673F4FF5" w14:textId="77777777" w:rsidTr="00345ACC">
        <w:trPr>
          <w:trHeight w:hRule="exact" w:val="374"/>
        </w:trPr>
        <w:tc>
          <w:tcPr>
            <w:tcW w:w="3165" w:type="pct"/>
          </w:tcPr>
          <w:p w14:paraId="5870D5D5" w14:textId="77777777" w:rsidR="00345ACC" w:rsidRPr="00CF1517" w:rsidRDefault="00345ACC" w:rsidP="00345AC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7BC82F0E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49C234C1" w14:textId="4817DED4" w:rsidR="00345ACC" w:rsidRPr="00CF1517" w:rsidRDefault="0010121B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20,455</w:t>
            </w:r>
          </w:p>
        </w:tc>
        <w:tc>
          <w:tcPr>
            <w:tcW w:w="129" w:type="pct"/>
          </w:tcPr>
          <w:p w14:paraId="3A6EB5F1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</w:tcPr>
          <w:p w14:paraId="4446B29F" w14:textId="44EA1D26" w:rsidR="00345ACC" w:rsidRPr="00CF1517" w:rsidRDefault="00C418B0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345A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</w:tr>
    </w:tbl>
    <w:p w14:paraId="02EB4DD0" w14:textId="77777777" w:rsidR="006239A7" w:rsidRPr="00CF1517" w:rsidRDefault="006239A7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814D5F1" w14:textId="77777777" w:rsidR="005C4778" w:rsidRPr="00CF1517" w:rsidRDefault="007B305A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b/>
          <w:sz w:val="30"/>
          <w:szCs w:val="30"/>
          <w:cs/>
        </w:rPr>
        <w:t>ปริมาณทางกายภาพของสินทรัพย์ชีวภาพประมาณ</w:t>
      </w:r>
      <w:r w:rsidR="00FE43EB" w:rsidRPr="00CF1517">
        <w:rPr>
          <w:rFonts w:ascii="Angsana New" w:hAnsi="Angsana New" w:cs="Angsana New"/>
          <w:b/>
          <w:sz w:val="30"/>
          <w:szCs w:val="30"/>
          <w:cs/>
        </w:rPr>
        <w:t>โดยอาศัยประสบการณ์และข้อมูลในอดีต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BC1D8CA" w14:textId="77777777" w:rsidR="00DC4432" w:rsidRDefault="00DC4432" w:rsidP="0014476D">
      <w:pPr>
        <w:ind w:left="540" w:right="38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7D463C0" w14:textId="77777777" w:rsidR="00345ACC" w:rsidRDefault="0034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04CED" w14:textId="20F8E776" w:rsidR="007B305A" w:rsidRPr="00CF1517" w:rsidRDefault="007B305A" w:rsidP="007B305A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7410C9" w14:textId="77777777" w:rsidR="007B305A" w:rsidRPr="00CF1517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6B4F66A" w14:textId="77777777" w:rsidR="007B305A" w:rsidRPr="00CF1517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CF151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275E230A" w14:textId="77777777" w:rsidR="007B305A" w:rsidRPr="00CF1517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B305A" w:rsidRPr="00CF1517" w14:paraId="71433729" w14:textId="77777777" w:rsidTr="0014476D">
        <w:trPr>
          <w:cantSplit/>
          <w:trHeight w:hRule="exact" w:val="374"/>
          <w:tblHeader/>
        </w:trPr>
        <w:tc>
          <w:tcPr>
            <w:tcW w:w="3327" w:type="dxa"/>
            <w:vAlign w:val="bottom"/>
            <w:hideMark/>
          </w:tcPr>
          <w:p w14:paraId="61730B00" w14:textId="77777777" w:rsidR="007B305A" w:rsidRPr="00CF1517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579ED13" w14:textId="77777777" w:rsidR="007B305A" w:rsidRPr="00CF1517" w:rsidRDefault="007B305A" w:rsidP="00345AC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1889EDD" w14:textId="77777777" w:rsidR="007B305A" w:rsidRPr="00CF1517" w:rsidRDefault="007B305A" w:rsidP="00345AC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05A" w:rsidRPr="00CF1517" w14:paraId="37C9F082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3AA8068C" w14:textId="77777777" w:rsidR="007B305A" w:rsidRPr="00CF1517" w:rsidRDefault="007B305A" w:rsidP="00345AC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5B100864" w14:textId="77777777" w:rsidR="007B305A" w:rsidRPr="00CF1517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11ED4E0" w14:textId="77777777" w:rsidR="007B305A" w:rsidRPr="00CF1517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9421B" w14:textId="77777777" w:rsidR="007B305A" w:rsidRPr="00CF1517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05A" w:rsidRPr="00CF1517" w14:paraId="316FD0BB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591C77E1" w14:textId="77777777" w:rsidR="007B305A" w:rsidRPr="00CF1517" w:rsidRDefault="007B305A" w:rsidP="00345AC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2FC59C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BCC777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3CF940" w14:textId="6FE967BC" w:rsidR="007B305A" w:rsidRPr="00CF1517" w:rsidRDefault="007B305A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E32B7A3" w14:textId="77777777" w:rsidR="007B305A" w:rsidRPr="00CF1517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BA236" w14:textId="2ACD5D15" w:rsidR="007B305A" w:rsidRPr="00CF1517" w:rsidRDefault="007B305A" w:rsidP="00345AC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ABBB9" w14:textId="77777777" w:rsidR="007B305A" w:rsidRPr="00CF1517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107456" w14:textId="6ADA8634" w:rsidR="007B305A" w:rsidRPr="00CF1517" w:rsidRDefault="007B305A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BCFB3" w14:textId="77777777" w:rsidR="007B305A" w:rsidRPr="00CF1517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6BD24E" w14:textId="77777777" w:rsidR="007B305A" w:rsidRPr="00CF1517" w:rsidRDefault="007B305A" w:rsidP="00345AC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A75" w:rsidRPr="00CF1517" w14:paraId="0AE3E8C8" w14:textId="77777777" w:rsidTr="0014476D">
        <w:trPr>
          <w:cantSplit/>
          <w:trHeight w:hRule="exact" w:val="374"/>
          <w:tblHeader/>
        </w:trPr>
        <w:tc>
          <w:tcPr>
            <w:tcW w:w="3327" w:type="dxa"/>
          </w:tcPr>
          <w:p w14:paraId="29A759F8" w14:textId="77777777" w:rsidR="000F4A75" w:rsidRPr="00CF1517" w:rsidRDefault="000F4A75" w:rsidP="00345AC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33563D" w14:textId="77777777" w:rsidR="000F4A75" w:rsidRPr="00CF1517" w:rsidRDefault="000F4A75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801F28" w14:textId="77777777" w:rsidR="000F4A75" w:rsidRPr="00CF1517" w:rsidRDefault="000F4A75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1E37EF77" w14:textId="77777777" w:rsidR="000F4A75" w:rsidRPr="00CF1517" w:rsidRDefault="000F4A75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2EA68F7" w14:textId="77777777" w:rsidR="000F4A75" w:rsidRPr="00CF1517" w:rsidRDefault="000F4A75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</w:tcPr>
          <w:p w14:paraId="55C9C989" w14:textId="77777777" w:rsidR="000F4A75" w:rsidRPr="00CF1517" w:rsidRDefault="000F4A75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94565A3" w14:textId="77777777" w:rsidR="000F4A75" w:rsidRPr="00CF1517" w:rsidRDefault="000F4A75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658E207" w14:textId="77777777" w:rsidR="000F4A75" w:rsidRPr="00CF1517" w:rsidRDefault="000F4A75" w:rsidP="00345AC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B305A" w:rsidRPr="00CF1517" w14:paraId="5733E750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64660A02" w14:textId="390F7B59" w:rsidR="007B305A" w:rsidRPr="00CF1517" w:rsidRDefault="00C418B0" w:rsidP="00345ACC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B305A"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1" w:type="dxa"/>
          </w:tcPr>
          <w:p w14:paraId="399AE843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6CD1DA6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5F70B7A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FF433" w14:textId="77777777" w:rsidR="007B305A" w:rsidRPr="00CF1517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84129" w14:textId="77777777" w:rsidR="007B305A" w:rsidRPr="00CF1517" w:rsidRDefault="007B305A" w:rsidP="00345A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8ACD2" w14:textId="77777777" w:rsidR="007B305A" w:rsidRPr="00CF1517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AAF7C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AEE8E" w14:textId="77777777" w:rsidR="007B305A" w:rsidRPr="00CF1517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31E9480" w14:textId="77777777" w:rsidR="007B305A" w:rsidRPr="00CF1517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876F8" w:rsidRPr="00CF1517" w14:paraId="23CBA0F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7D3DC8B7" w14:textId="77777777" w:rsidR="001876F8" w:rsidRPr="00CF1517" w:rsidRDefault="001876F8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464A20D2" w14:textId="45AAF871" w:rsidR="001876F8" w:rsidRPr="00CF1517" w:rsidRDefault="00204918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753,630</w:t>
            </w:r>
          </w:p>
        </w:tc>
        <w:tc>
          <w:tcPr>
            <w:tcW w:w="182" w:type="dxa"/>
          </w:tcPr>
          <w:p w14:paraId="24D9FA5F" w14:textId="77777777" w:rsidR="001876F8" w:rsidRPr="00CF1517" w:rsidRDefault="001876F8" w:rsidP="00345A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966DF6F" w14:textId="5B03F93A" w:rsidR="001876F8" w:rsidRPr="00CF1517" w:rsidRDefault="00204918" w:rsidP="002049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9685C1" w14:textId="77777777" w:rsidR="001876F8" w:rsidRPr="00CF1517" w:rsidRDefault="001876F8" w:rsidP="00345A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6348C" w14:textId="72CF3486" w:rsidR="001876F8" w:rsidRPr="00CF1517" w:rsidRDefault="00204918" w:rsidP="00204918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753,630</w:t>
            </w:r>
          </w:p>
        </w:tc>
        <w:tc>
          <w:tcPr>
            <w:tcW w:w="180" w:type="dxa"/>
          </w:tcPr>
          <w:p w14:paraId="2C6ACD3B" w14:textId="77777777" w:rsidR="001876F8" w:rsidRPr="00CF1517" w:rsidRDefault="001876F8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01944" w14:textId="3ED8EAC0" w:rsidR="001876F8" w:rsidRPr="00CF1517" w:rsidRDefault="00204918" w:rsidP="0020491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E60E75" w14:textId="77777777" w:rsidR="001876F8" w:rsidRPr="00CF1517" w:rsidRDefault="001876F8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C586A8" w14:textId="1B3B52A9" w:rsidR="001876F8" w:rsidRPr="00CF1517" w:rsidRDefault="00204918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753,630</w:t>
            </w:r>
          </w:p>
        </w:tc>
      </w:tr>
      <w:tr w:rsidR="00FC7B7E" w:rsidRPr="00CF1517" w14:paraId="37CCBDC3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5EA0315" w14:textId="77777777" w:rsidR="00FC7B7E" w:rsidRPr="00CF1517" w:rsidRDefault="00FC7B7E" w:rsidP="00345ACC">
            <w:pPr>
              <w:spacing w:line="240" w:lineRule="auto"/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D852C0D" w14:textId="0769F4F2" w:rsidR="00FC7B7E" w:rsidRPr="00CF1517" w:rsidRDefault="00FC7B7E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8F7A605" w14:textId="77777777" w:rsidR="00FC7B7E" w:rsidRPr="00CF1517" w:rsidRDefault="00FC7B7E" w:rsidP="00345A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FA8E99A" w14:textId="715FE891" w:rsidR="00FC7B7E" w:rsidRPr="00CF1517" w:rsidRDefault="00FC7B7E" w:rsidP="00345A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6A657" w14:textId="77777777" w:rsidR="00FC7B7E" w:rsidRPr="00CF1517" w:rsidRDefault="00FC7B7E" w:rsidP="00345A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838EF" w14:textId="50F21015" w:rsidR="00FC7B7E" w:rsidRPr="00CF1517" w:rsidRDefault="00FC7B7E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AD273A" w14:textId="77777777" w:rsidR="00FC7B7E" w:rsidRPr="00CF1517" w:rsidRDefault="00FC7B7E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6C664" w14:textId="376C4DD1" w:rsidR="00FC7B7E" w:rsidRPr="00CF1517" w:rsidRDefault="00FC7B7E" w:rsidP="00345A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B5E0DD" w14:textId="77777777" w:rsidR="00FC7B7E" w:rsidRPr="00CF1517" w:rsidRDefault="00FC7B7E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B8065C2" w14:textId="77ACB36D" w:rsidR="00FC7B7E" w:rsidRPr="00CF1517" w:rsidRDefault="00FC7B7E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498A619" w14:textId="75F83357" w:rsidR="007B305A" w:rsidRPr="00CF1517" w:rsidRDefault="007B305A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345ACC" w:rsidRPr="00CF1517" w14:paraId="0D79822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2F28F921" w14:textId="56994D8F" w:rsidR="00345ACC" w:rsidRPr="00CF1517" w:rsidRDefault="00C418B0" w:rsidP="00345ACC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345ACC"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1" w:type="dxa"/>
          </w:tcPr>
          <w:p w14:paraId="51EA3DFB" w14:textId="77777777" w:rsidR="00345ACC" w:rsidRPr="00CF1517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589B9B" w14:textId="77777777" w:rsidR="00345ACC" w:rsidRPr="00CF1517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563F7B" w14:textId="77777777" w:rsidR="00345ACC" w:rsidRPr="00CF1517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E3809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88FC1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FBAD3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F1714" w14:textId="77777777" w:rsidR="00345ACC" w:rsidRPr="00CF1517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53FB9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0FA4D70" w14:textId="77777777" w:rsidR="00345ACC" w:rsidRPr="00CF1517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45ACC" w:rsidRPr="00CF1517" w14:paraId="5357744F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0981E78F" w14:textId="15613EFB" w:rsidR="00345ACC" w:rsidRPr="00CF1517" w:rsidRDefault="00345ACC" w:rsidP="00345A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9D1BEF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1458880" w14:textId="77777777" w:rsidR="00345ACC" w:rsidRPr="00CF1517" w:rsidRDefault="00345ACC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39266D3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7F7BB4" w14:textId="77777777" w:rsidR="00345ACC" w:rsidRPr="00CF1517" w:rsidRDefault="00345ACC" w:rsidP="00345AC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97412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69B8B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2EDD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D4A86E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24E5D20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5ACC" w:rsidRPr="00CF1517" w14:paraId="15A9764D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D15D2D0" w14:textId="4DD6BBC0" w:rsidR="00345ACC" w:rsidRPr="00CF1517" w:rsidRDefault="00345ACC" w:rsidP="00345ACC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294566C8" w14:textId="4714373E" w:rsidR="00345ACC" w:rsidRPr="00CF1517" w:rsidRDefault="00C418B0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2" w:type="dxa"/>
          </w:tcPr>
          <w:p w14:paraId="6684CBBD" w14:textId="77777777" w:rsidR="00345ACC" w:rsidRPr="00CF1517" w:rsidRDefault="00345ACC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F88FDA3" w14:textId="02593F06" w:rsidR="00345ACC" w:rsidRPr="00CF1517" w:rsidRDefault="00345ACC" w:rsidP="00345A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FFE1" w14:textId="77777777" w:rsidR="00345ACC" w:rsidRPr="00CF1517" w:rsidRDefault="00345ACC" w:rsidP="00345AC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430DEB" w14:textId="01D80EDD" w:rsidR="00345ACC" w:rsidRPr="00CF1517" w:rsidRDefault="00C418B0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</w:tcPr>
          <w:p w14:paraId="5479A62B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8A97E" w14:textId="67C8C604" w:rsidR="00345ACC" w:rsidRPr="00CF1517" w:rsidRDefault="00345ACC" w:rsidP="00345AC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BB39DD" w14:textId="77777777" w:rsidR="00345ACC" w:rsidRPr="00CF1517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A7AD20" w14:textId="2F18B227" w:rsidR="00345ACC" w:rsidRPr="00CF1517" w:rsidRDefault="00C418B0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  <w:r w:rsidR="00345A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</w:tr>
    </w:tbl>
    <w:p w14:paraId="212C1B00" w14:textId="77777777" w:rsidR="007D6E3E" w:rsidRPr="00CF1517" w:rsidRDefault="007D6E3E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4149D3A" w14:textId="70A85E08" w:rsidR="00DA2F06" w:rsidRDefault="007B305A" w:rsidP="00144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="00C418B0" w:rsidRPr="00C418B0">
        <w:rPr>
          <w:rFonts w:ascii="Angsana New" w:hAnsi="Angsana New" w:cs="Angsana New"/>
          <w:sz w:val="30"/>
          <w:szCs w:val="30"/>
        </w:rPr>
        <w:t>2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คือวิธีเปรียบเทียบข้อมูลตลาด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67EFD62C" w14:textId="2320E8A7" w:rsidR="007B305A" w:rsidRPr="00CF1517" w:rsidRDefault="00DA2F06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7ABBA1" w14:textId="6F003A5B" w:rsidR="00396FE7" w:rsidRPr="00CF1517" w:rsidRDefault="00396FE7" w:rsidP="0014476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CF1517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876"/>
        <w:gridCol w:w="1107"/>
        <w:gridCol w:w="269"/>
        <w:gridCol w:w="1081"/>
        <w:gridCol w:w="269"/>
        <w:gridCol w:w="940"/>
        <w:gridCol w:w="267"/>
        <w:gridCol w:w="1057"/>
      </w:tblGrid>
      <w:tr w:rsidR="009D0F98" w:rsidRPr="00CF1517" w14:paraId="6BDC9FF7" w14:textId="77777777" w:rsidTr="0001026B">
        <w:trPr>
          <w:trHeight w:hRule="exact" w:val="403"/>
          <w:tblHeader/>
        </w:trPr>
        <w:tc>
          <w:tcPr>
            <w:tcW w:w="1841" w:type="pct"/>
          </w:tcPr>
          <w:p w14:paraId="201E4108" w14:textId="77777777" w:rsidR="009D0F98" w:rsidRPr="00CF1517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43B1A58D" w14:textId="77777777" w:rsidR="009D0F98" w:rsidRPr="00CF1517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128DD4E" w14:textId="77777777" w:rsidR="009D0F98" w:rsidRPr="00CF1517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BEACF6" w14:textId="77777777" w:rsidR="009D0F98" w:rsidRPr="00CF1517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pct"/>
            <w:gridSpan w:val="3"/>
          </w:tcPr>
          <w:p w14:paraId="18FE38FA" w14:textId="77777777" w:rsidR="009D0F98" w:rsidRPr="00CF1517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45ACC" w:rsidRPr="00CF1517" w14:paraId="6F0A5A09" w14:textId="77777777" w:rsidTr="0001026B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09F1BC12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19C8C367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5FCF71F" w14:textId="260B7C72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bottom"/>
          </w:tcPr>
          <w:p w14:paraId="14A13CA7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8A084B9" w14:textId="42C48C83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bottom"/>
          </w:tcPr>
          <w:p w14:paraId="11106D93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3E485501" w14:textId="42BA7591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bottom"/>
          </w:tcPr>
          <w:p w14:paraId="77F1CE78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28AB9E6" w14:textId="6EE28C78" w:rsidR="00345ACC" w:rsidRPr="00CF1517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5ACC" w:rsidRPr="00CF1517" w14:paraId="03BC535E" w14:textId="77777777" w:rsidTr="0001026B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7B2CEEEC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05D6C40E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1B2C0B5B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CF1517" w14:paraId="6A3924BE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6AD6DE31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2" w:type="pct"/>
            <w:vAlign w:val="bottom"/>
          </w:tcPr>
          <w:p w14:paraId="5016DB9C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7F3D966" w14:textId="77777777" w:rsidR="00345ACC" w:rsidRPr="00CF1517" w:rsidRDefault="00345ACC" w:rsidP="0038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0E7DCD9" w14:textId="77777777" w:rsidR="00345ACC" w:rsidRPr="00CF1517" w:rsidRDefault="00345ACC" w:rsidP="0038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102C8C" w14:textId="77777777" w:rsidR="00345ACC" w:rsidRPr="00CF1517" w:rsidRDefault="00345ACC" w:rsidP="0038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989EE26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7B81ED56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7AEBA9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0AF9022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7304" w:rsidRPr="00CF1517" w14:paraId="76CC75AC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2D43764D" w14:textId="77777777" w:rsidR="00A87304" w:rsidRPr="00CF1517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101E2EC8" w14:textId="77777777" w:rsidR="00A87304" w:rsidRPr="00CF1517" w:rsidRDefault="00A87304" w:rsidP="00A8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0F57B15" w14:textId="59B88277" w:rsidR="00A87304" w:rsidRPr="00CF1517" w:rsidRDefault="00C418B0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  <w:r w:rsidR="009D00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45" w:type="pct"/>
            <w:vAlign w:val="bottom"/>
          </w:tcPr>
          <w:p w14:paraId="147FB8F6" w14:textId="77777777" w:rsidR="00A87304" w:rsidRPr="00CF1517" w:rsidRDefault="00A87304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2E7713D" w14:textId="51257018" w:rsidR="00A87304" w:rsidRPr="00E86A29" w:rsidRDefault="00C418B0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A87304" w:rsidRPr="00E86A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145" w:type="pct"/>
            <w:vAlign w:val="bottom"/>
          </w:tcPr>
          <w:p w14:paraId="03EFE9A9" w14:textId="77777777" w:rsidR="00A87304" w:rsidRPr="00CF1517" w:rsidRDefault="00A87304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06" w:type="pct"/>
            <w:vAlign w:val="bottom"/>
          </w:tcPr>
          <w:p w14:paraId="25E3AA3A" w14:textId="39A62E05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A063586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B4024B1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87304" w:rsidRPr="00CF1517" w14:paraId="5852F839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40B7312A" w14:textId="7A322849" w:rsidR="00A87304" w:rsidRPr="00CF1517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4EE5FD30" w14:textId="77777777" w:rsidR="00A87304" w:rsidRPr="00CF1517" w:rsidRDefault="00A87304" w:rsidP="00A8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82EE79D" w14:textId="77777777" w:rsidR="00A87304" w:rsidRPr="00CF1517" w:rsidRDefault="00A87304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6A784F52" w14:textId="77777777" w:rsidR="00A87304" w:rsidRPr="00CF1517" w:rsidRDefault="00A87304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487DC1A" w14:textId="77777777" w:rsidR="00A87304" w:rsidRDefault="00A87304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0B1386B9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0724204E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FF8138D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B12B914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7304" w:rsidRPr="00CF1517" w14:paraId="2373F648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41EACF69" w14:textId="284CC75D" w:rsidR="00A87304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B236B19" w14:textId="43C6EFD0" w:rsidR="00A87304" w:rsidRPr="00CF1517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08D079F3" w14:textId="77777777" w:rsidR="00A87304" w:rsidRPr="00CF1517" w:rsidRDefault="00A87304" w:rsidP="00A8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0E306EA" w14:textId="4697D2D0" w:rsidR="00A87304" w:rsidRPr="00CF1517" w:rsidRDefault="00041128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D00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  <w:r w:rsidR="009D00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608D1C38" w14:textId="77777777" w:rsidR="00A87304" w:rsidRPr="00E86A29" w:rsidRDefault="00A87304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208068B0" w14:textId="39E3B7FA" w:rsidR="00A87304" w:rsidRPr="00E86A29" w:rsidRDefault="00E86A29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E86A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A87304" w:rsidRPr="00E86A2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87304" w:rsidRPr="00E86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985</w:t>
            </w:r>
            <w:r w:rsidR="00A87304" w:rsidRPr="00E86A2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793CE154" w14:textId="77777777" w:rsidR="00A87304" w:rsidRPr="00CF1517" w:rsidRDefault="00A87304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2F9D58F7" w14:textId="37404252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26AC28A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B5F490" w14:textId="0EC36654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7304" w:rsidRPr="00CF1517" w14:paraId="2BCBD3FE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1CCB4810" w14:textId="77777777" w:rsidR="00A87304" w:rsidRPr="00CF1517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3D985BF7" w14:textId="77777777" w:rsidR="00A87304" w:rsidRPr="00CF1517" w:rsidRDefault="00A87304" w:rsidP="00A8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10BCB25A" w:rsidR="00A87304" w:rsidRPr="00CF1517" w:rsidRDefault="00C418B0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  <w:r w:rsidR="009D0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45" w:type="pct"/>
            <w:vAlign w:val="bottom"/>
          </w:tcPr>
          <w:p w14:paraId="1CB4B30E" w14:textId="77777777" w:rsidR="00A87304" w:rsidRPr="00CF1517" w:rsidRDefault="00A87304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11F7EBC5" w:rsidR="00A87304" w:rsidRPr="00CF1517" w:rsidRDefault="00C418B0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140</w:t>
            </w:r>
            <w:r w:rsidR="00A87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45" w:type="pct"/>
            <w:vAlign w:val="bottom"/>
          </w:tcPr>
          <w:p w14:paraId="21D1E17A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373D08B9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ABF75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A87304" w:rsidRPr="00CF1517" w:rsidRDefault="00A87304" w:rsidP="0004112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45ACC" w:rsidRPr="00CF1517" w14:paraId="4E339800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45907F0E" w14:textId="77777777" w:rsidR="00345ACC" w:rsidRPr="00CF1517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53671660" w14:textId="77777777" w:rsidR="00345ACC" w:rsidRPr="00CF1517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4D235FF" w14:textId="77777777" w:rsidR="00345ACC" w:rsidRPr="00CF1517" w:rsidRDefault="00345ACC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6E384C" w14:textId="77777777" w:rsidR="00345ACC" w:rsidRPr="00CF1517" w:rsidRDefault="00345ACC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272B272" w14:textId="77777777" w:rsidR="00345ACC" w:rsidRPr="00CF1517" w:rsidRDefault="00345ACC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5349C8D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0E669E99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1DF111A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359FCACB" w14:textId="77777777" w:rsidR="00345ACC" w:rsidRPr="00CF1517" w:rsidRDefault="00345ACC" w:rsidP="00345ACC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4787F403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3D1EE3A2" w14:textId="6D2B7B9D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2" w:type="pct"/>
            <w:vAlign w:val="bottom"/>
          </w:tcPr>
          <w:p w14:paraId="650FA314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3F01F51" w14:textId="77777777" w:rsidR="005C50DB" w:rsidRPr="00CF1517" w:rsidRDefault="005C50DB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DEE333A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63018E1" w14:textId="77777777" w:rsidR="005C50DB" w:rsidRPr="00CF1517" w:rsidRDefault="005C50DB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E373D4A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683719A5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4DFC003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6D5EA3D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4C96ADA8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07FB5BE1" w14:textId="38322288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510082D4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A7F2C8" w14:textId="3F0F248F" w:rsidR="005C50DB" w:rsidRPr="00CF1517" w:rsidRDefault="00C418B0" w:rsidP="000A72D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106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45" w:type="pct"/>
            <w:vAlign w:val="bottom"/>
          </w:tcPr>
          <w:p w14:paraId="1519AE7D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5479DFF" w14:textId="57D275C8" w:rsidR="005C50DB" w:rsidRPr="00CF1517" w:rsidRDefault="00C418B0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  <w:r w:rsidR="005C50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45" w:type="pct"/>
            <w:vAlign w:val="bottom"/>
          </w:tcPr>
          <w:p w14:paraId="7784F608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2DF8C2A" w14:textId="56688D9D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10F975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73EBAF2" w14:textId="040D9F33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50DB" w:rsidRPr="00CF1517" w14:paraId="38FB79AD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7649FA03" w14:textId="19A10EDE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0F09382F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FBD168C" w14:textId="77777777" w:rsidR="005C50DB" w:rsidRPr="00CF1517" w:rsidRDefault="005C50DB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16F0E5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F245ABB" w14:textId="77777777" w:rsidR="005C50DB" w:rsidRPr="00CF1517" w:rsidRDefault="005C50DB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B99418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1A734698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3680205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8225A9F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5F83AC91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52C41BFC" w14:textId="77777777" w:rsidR="005C50DB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E44DFC9" w14:textId="48727B5F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2349DC77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39B8EC8" w14:textId="50938CD0" w:rsidR="005C50DB" w:rsidRPr="00CF1517" w:rsidRDefault="005C50DB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1C1686B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3CFC1F0" w14:textId="19DB098E" w:rsidR="005C50DB" w:rsidRPr="00CF1517" w:rsidRDefault="005C50DB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44FF1B2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69F82DE0" w14:textId="324E5A2A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4E002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312B3AC" w14:textId="02E5C232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50DB" w:rsidRPr="00CF1517" w14:paraId="68ACAF88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536F3007" w14:textId="4357AFD6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6B925CAC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3468" w14:textId="262D4D9A" w:rsidR="005C50DB" w:rsidRPr="00CF1517" w:rsidRDefault="00C418B0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45" w:type="pct"/>
            <w:vAlign w:val="bottom"/>
          </w:tcPr>
          <w:p w14:paraId="61B978C8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8C4A" w14:textId="3AFDBAD9" w:rsidR="005C50DB" w:rsidRPr="00CF1517" w:rsidRDefault="00C418B0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45" w:type="pct"/>
            <w:vAlign w:val="bottom"/>
          </w:tcPr>
          <w:p w14:paraId="0A21C17C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87A47" w14:textId="094BB975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C47D386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C4CC" w14:textId="391684B0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C50DB" w:rsidRPr="00CF1517" w14:paraId="13F3796A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76469B16" w14:textId="77777777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0DB89AC0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7E155FAF" w14:textId="77777777" w:rsidR="005C50DB" w:rsidRPr="00CF1517" w:rsidRDefault="005C50DB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504B5A9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0B9DC40" w14:textId="77777777" w:rsidR="005C50DB" w:rsidRPr="00CF1517" w:rsidRDefault="005C50DB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5436482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2573A060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DC51D9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23CDCE8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0DB" w:rsidRPr="00CF1517" w14:paraId="31E1C6E4" w14:textId="77777777" w:rsidTr="0001026B">
        <w:trPr>
          <w:trHeight w:hRule="exact" w:val="403"/>
        </w:trPr>
        <w:tc>
          <w:tcPr>
            <w:tcW w:w="1841" w:type="pct"/>
            <w:vAlign w:val="bottom"/>
          </w:tcPr>
          <w:p w14:paraId="4DE70E8F" w14:textId="2FED1CD8" w:rsidR="005C50DB" w:rsidRPr="00CF1517" w:rsidRDefault="005C50DB" w:rsidP="005C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vAlign w:val="bottom"/>
          </w:tcPr>
          <w:p w14:paraId="3426686E" w14:textId="77777777" w:rsidR="005C50DB" w:rsidRPr="00CF1517" w:rsidRDefault="005C50DB" w:rsidP="005C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08124B2" w14:textId="2655924B" w:rsidR="005C50DB" w:rsidRPr="00CF1517" w:rsidRDefault="00C418B0" w:rsidP="00F8743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411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145" w:type="pct"/>
            <w:vAlign w:val="bottom"/>
          </w:tcPr>
          <w:p w14:paraId="3569873F" w14:textId="77777777" w:rsidR="005C50DB" w:rsidRPr="00CF1517" w:rsidRDefault="005C50DB" w:rsidP="00E86A2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C7659C6" w14:textId="1EDCEDA5" w:rsidR="005C50DB" w:rsidRPr="00CF1517" w:rsidRDefault="00C418B0" w:rsidP="00F874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386</w:t>
            </w:r>
            <w:r w:rsidR="005C5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45" w:type="pct"/>
            <w:vAlign w:val="bottom"/>
          </w:tcPr>
          <w:p w14:paraId="535ECB42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76A88401" w14:textId="3738CAAA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9DD232F" w14:textId="77777777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39B8F9F" w14:textId="18C39DC6" w:rsidR="005C50DB" w:rsidRPr="00CF1517" w:rsidRDefault="005C50DB" w:rsidP="005C50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382C525E" w:rsidR="007D6E3E" w:rsidRDefault="007D6E3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079"/>
        <w:gridCol w:w="236"/>
        <w:gridCol w:w="36"/>
        <w:gridCol w:w="1081"/>
        <w:gridCol w:w="272"/>
        <w:gridCol w:w="991"/>
        <w:gridCol w:w="272"/>
        <w:gridCol w:w="1083"/>
      </w:tblGrid>
      <w:tr w:rsidR="003752C9" w:rsidRPr="008342AF" w14:paraId="36C2CFAD" w14:textId="77777777" w:rsidTr="00E07825">
        <w:trPr>
          <w:trHeight w:hRule="exact" w:val="393"/>
          <w:tblHeader/>
        </w:trPr>
        <w:tc>
          <w:tcPr>
            <w:tcW w:w="2305" w:type="pct"/>
          </w:tcPr>
          <w:p w14:paraId="4E0B4B38" w14:textId="77777777" w:rsidR="004D7939" w:rsidRPr="008342AF" w:rsidRDefault="004D7939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225186DA" w14:textId="25A57E54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CAF1511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53C7E5AC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7825" w:rsidRPr="008342AF" w14:paraId="0B41C5A3" w14:textId="77777777" w:rsidTr="00E07825">
        <w:trPr>
          <w:trHeight w:hRule="exact" w:val="393"/>
          <w:tblHeader/>
        </w:trPr>
        <w:tc>
          <w:tcPr>
            <w:tcW w:w="2305" w:type="pct"/>
          </w:tcPr>
          <w:p w14:paraId="6AA5F1AB" w14:textId="77777777" w:rsidR="00345ACC" w:rsidRPr="00E05319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  <w:vAlign w:val="bottom"/>
          </w:tcPr>
          <w:p w14:paraId="7B351472" w14:textId="4966B120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vAlign w:val="bottom"/>
          </w:tcPr>
          <w:p w14:paraId="3E5E45C3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1A7167E" w14:textId="104AF14B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bottom"/>
          </w:tcPr>
          <w:p w14:paraId="4216B2A5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BD039BB" w14:textId="7007FF50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bottom"/>
          </w:tcPr>
          <w:p w14:paraId="7E43BA4F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74F60D0" w14:textId="46BC0874" w:rsidR="00345ACC" w:rsidRPr="008342A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5ACC" w:rsidRPr="008342AF" w14:paraId="7B2F58B6" w14:textId="77777777" w:rsidTr="00E07825">
        <w:trPr>
          <w:trHeight w:hRule="exact" w:val="393"/>
          <w:tblHeader/>
        </w:trPr>
        <w:tc>
          <w:tcPr>
            <w:tcW w:w="2305" w:type="pct"/>
          </w:tcPr>
          <w:p w14:paraId="7547A8EC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5" w:type="pct"/>
            <w:gridSpan w:val="8"/>
          </w:tcPr>
          <w:p w14:paraId="5928541A" w14:textId="77777777" w:rsidR="00345ACC" w:rsidRPr="008342A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825" w:rsidRPr="008342AF" w14:paraId="4E07F3B9" w14:textId="77777777" w:rsidTr="00E07825">
        <w:trPr>
          <w:trHeight w:hRule="exact" w:val="393"/>
        </w:trPr>
        <w:tc>
          <w:tcPr>
            <w:tcW w:w="2305" w:type="pct"/>
          </w:tcPr>
          <w:p w14:paraId="626B3434" w14:textId="2A23D957" w:rsidR="00A87304" w:rsidRPr="00E05319" w:rsidRDefault="00A87304" w:rsidP="00A8730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  <w:vAlign w:val="bottom"/>
          </w:tcPr>
          <w:p w14:paraId="45BE92EB" w14:textId="42CA9E93" w:rsidR="00A87304" w:rsidRPr="00385077" w:rsidRDefault="00C418B0" w:rsidP="00F874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  <w:r w:rsidR="009D00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26" w:type="pct"/>
            <w:vAlign w:val="bottom"/>
          </w:tcPr>
          <w:p w14:paraId="3B172E05" w14:textId="77777777" w:rsidR="00A87304" w:rsidRPr="00385077" w:rsidRDefault="00A87304" w:rsidP="006D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034D37D5" w14:textId="77B3E1CE" w:rsidR="00A87304" w:rsidRPr="00385077" w:rsidRDefault="00C418B0" w:rsidP="00F8743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="00A87304" w:rsidRPr="003850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45" w:type="pct"/>
          </w:tcPr>
          <w:p w14:paraId="44639AD4" w14:textId="77777777" w:rsidR="00A87304" w:rsidRPr="008342AF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37968D" w14:textId="5C298123" w:rsidR="00A87304" w:rsidRPr="008342AF" w:rsidRDefault="00A87304" w:rsidP="00A8730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B978068" w14:textId="77777777" w:rsidR="00A87304" w:rsidRPr="008342AF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25DFD0" w14:textId="216A9A20" w:rsidR="00A87304" w:rsidRPr="008342AF" w:rsidRDefault="00A87304" w:rsidP="00A8730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7825" w:rsidRPr="008342AF" w14:paraId="7CBC23C1" w14:textId="77777777" w:rsidTr="00E07825">
        <w:trPr>
          <w:trHeight w:hRule="exact" w:val="393"/>
        </w:trPr>
        <w:tc>
          <w:tcPr>
            <w:tcW w:w="2305" w:type="pct"/>
          </w:tcPr>
          <w:p w14:paraId="221DCCC9" w14:textId="77777777" w:rsidR="00A87304" w:rsidRPr="00E05319" w:rsidRDefault="00A87304" w:rsidP="00A873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  <w:vAlign w:val="bottom"/>
          </w:tcPr>
          <w:p w14:paraId="6C4606EB" w14:textId="23BC110A" w:rsidR="00A87304" w:rsidRPr="00385077" w:rsidRDefault="00C418B0" w:rsidP="00F874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26" w:type="pct"/>
            <w:vAlign w:val="bottom"/>
          </w:tcPr>
          <w:p w14:paraId="558465A6" w14:textId="77777777" w:rsidR="00A87304" w:rsidRPr="00385077" w:rsidRDefault="00A87304" w:rsidP="006D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533C69F2" w14:textId="33D334AF" w:rsidR="00A87304" w:rsidRPr="00385077" w:rsidRDefault="00C418B0" w:rsidP="00F8743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A87304" w:rsidRPr="003850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45" w:type="pct"/>
          </w:tcPr>
          <w:p w14:paraId="4FB93E2F" w14:textId="77777777" w:rsidR="00A87304" w:rsidRPr="008342AF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0935FAD" w14:textId="3F4C1147" w:rsidR="00A87304" w:rsidRPr="008342AF" w:rsidRDefault="00A87304" w:rsidP="00A8730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CA3815" w14:textId="77777777" w:rsidR="00A87304" w:rsidRPr="008342AF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D63500" w14:textId="798FEC56" w:rsidR="00A87304" w:rsidRPr="008342AF" w:rsidRDefault="00A87304" w:rsidP="00A8730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825" w:rsidRPr="008342AF" w14:paraId="07F9332A" w14:textId="77777777" w:rsidTr="00E07825">
        <w:trPr>
          <w:trHeight w:hRule="exact" w:val="393"/>
        </w:trPr>
        <w:tc>
          <w:tcPr>
            <w:tcW w:w="2305" w:type="pct"/>
          </w:tcPr>
          <w:p w14:paraId="691D8608" w14:textId="0AC3D988" w:rsidR="00A87304" w:rsidRPr="008342AF" w:rsidRDefault="00A87304" w:rsidP="00A8730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BD7E5" w14:textId="2AD9D282" w:rsidR="00A87304" w:rsidRPr="00385077" w:rsidRDefault="00C418B0" w:rsidP="00F874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</w:t>
            </w:r>
            <w:r w:rsidR="009D0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26" w:type="pct"/>
            <w:vAlign w:val="bottom"/>
          </w:tcPr>
          <w:p w14:paraId="578630C0" w14:textId="77777777" w:rsidR="00A87304" w:rsidRPr="00385077" w:rsidRDefault="00A87304" w:rsidP="006D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174E" w14:textId="2AAD33C9" w:rsidR="00A87304" w:rsidRPr="00385077" w:rsidRDefault="00C418B0" w:rsidP="00F8743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185</w:t>
            </w:r>
            <w:r w:rsidR="00A87304" w:rsidRPr="003850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45" w:type="pct"/>
          </w:tcPr>
          <w:p w14:paraId="41CFF835" w14:textId="77777777" w:rsidR="00A87304" w:rsidRPr="008342AF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71E02B" w14:textId="643FAA68" w:rsidR="00A87304" w:rsidRPr="008342AF" w:rsidRDefault="00A87304" w:rsidP="00A8730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14:paraId="45B1C66F" w14:textId="77777777" w:rsidR="00A87304" w:rsidRPr="008342AF" w:rsidRDefault="00A87304" w:rsidP="00A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01670FB" w14:textId="3F2A42D2" w:rsidR="00A87304" w:rsidRPr="008342AF" w:rsidRDefault="00A87304" w:rsidP="00A8730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E2C8DE6" w14:textId="77777777" w:rsidR="004D7939" w:rsidRDefault="004D7939" w:rsidP="004D793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E4CA0E0" w14:textId="5126A601" w:rsidR="00DA2F06" w:rsidRDefault="004D7939" w:rsidP="003B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860BE8"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ผยใน</w:t>
      </w:r>
      <w:r w:rsidRPr="00F82EB9">
        <w:rPr>
          <w:rFonts w:asciiTheme="majorBidi" w:hAnsiTheme="majorBidi" w:cs="Angsana New" w:hint="cs"/>
          <w:sz w:val="30"/>
          <w:szCs w:val="30"/>
          <w:cs/>
          <w:lang w:val="th-TH"/>
        </w:rPr>
        <w:t>หมายเหตุ</w:t>
      </w:r>
      <w:r w:rsidR="00F8743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 </w:t>
      </w:r>
      <w:r w:rsidR="00C418B0" w:rsidRPr="00C418B0">
        <w:rPr>
          <w:rFonts w:asciiTheme="majorBidi" w:hAnsiTheme="majorBidi" w:cs="Angsana New"/>
          <w:sz w:val="30"/>
          <w:szCs w:val="30"/>
        </w:rPr>
        <w:t>24</w:t>
      </w:r>
      <w:r w:rsidR="00F8743E">
        <w:rPr>
          <w:rFonts w:asciiTheme="majorBidi" w:hAnsiTheme="majorBidi" w:cs="Angsana New"/>
          <w:sz w:val="30"/>
          <w:szCs w:val="30"/>
        </w:rPr>
        <w:t xml:space="preserve"> </w:t>
      </w:r>
      <w:r w:rsidR="00F8743E">
        <w:rPr>
          <w:rFonts w:asciiTheme="majorBidi" w:hAnsiTheme="majorBidi" w:cs="Angsana New" w:hint="cs"/>
          <w:sz w:val="30"/>
          <w:szCs w:val="30"/>
          <w:cs/>
        </w:rPr>
        <w:t>(ข</w:t>
      </w:r>
      <w:r w:rsidR="00F8743E">
        <w:rPr>
          <w:rFonts w:asciiTheme="majorBidi" w:hAnsiTheme="majorBidi" w:cs="Angsana New"/>
          <w:sz w:val="30"/>
          <w:szCs w:val="30"/>
        </w:rPr>
        <w:t>.</w:t>
      </w:r>
      <w:r w:rsidR="00C418B0" w:rsidRPr="00C418B0">
        <w:rPr>
          <w:rFonts w:asciiTheme="majorBidi" w:hAnsiTheme="majorBidi" w:cs="Angsana New"/>
          <w:sz w:val="30"/>
          <w:szCs w:val="30"/>
        </w:rPr>
        <w:t>1</w:t>
      </w:r>
      <w:r w:rsidR="00F8743E">
        <w:rPr>
          <w:rFonts w:asciiTheme="majorBidi" w:hAnsiTheme="majorBidi" w:cs="Angsana New"/>
          <w:sz w:val="30"/>
          <w:szCs w:val="30"/>
        </w:rPr>
        <w:t>)</w:t>
      </w:r>
    </w:p>
    <w:p w14:paraId="0B78207C" w14:textId="13EE72D6" w:rsidR="004D7939" w:rsidRPr="00DA2F06" w:rsidRDefault="00DA2F06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3E497872" w14:textId="5F193F42" w:rsidR="00345ACC" w:rsidRDefault="00346AE0" w:rsidP="005C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CF1517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ร้อย</w:t>
      </w:r>
      <w:r w:rsidR="00F8743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ละ </w:t>
      </w:r>
      <w:r w:rsidR="00342597" w:rsidRPr="00C415C9">
        <w:rPr>
          <w:rFonts w:ascii="Angsana New" w:hAnsi="Angsana New" w:cs="Angsana New"/>
          <w:sz w:val="30"/>
          <w:szCs w:val="30"/>
        </w:rPr>
        <w:t>5</w:t>
      </w:r>
      <w:r w:rsidR="00F8743E" w:rsidRPr="00C415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C415C9">
        <w:rPr>
          <w:rFonts w:ascii="Angsana New" w:hAnsi="Angsana New" w:cs="Angsana New" w:hint="cs"/>
          <w:sz w:val="30"/>
          <w:szCs w:val="30"/>
          <w:cs/>
        </w:rPr>
        <w:t>ถึ</w:t>
      </w:r>
      <w:r w:rsidR="00D2160A" w:rsidRPr="009D0045">
        <w:rPr>
          <w:rFonts w:ascii="Angsana New" w:hAnsi="Angsana New" w:cs="Angsana New" w:hint="cs"/>
          <w:sz w:val="30"/>
          <w:szCs w:val="30"/>
          <w:cs/>
        </w:rPr>
        <w:t xml:space="preserve">งร้อยละ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15</w:t>
      </w:r>
      <w:r w:rsidR="00F8743E">
        <w:rPr>
          <w:rFonts w:ascii="Angsana New" w:hAnsi="Angsana New" w:cs="Angsana New"/>
          <w:sz w:val="30"/>
          <w:szCs w:val="30"/>
        </w:rPr>
        <w:t xml:space="preserve"> </w:t>
      </w:r>
      <w:r w:rsidRPr="009D0045">
        <w:rPr>
          <w:rFonts w:ascii="Angsana New" w:hAnsi="Angsana New" w:cs="Angsana New"/>
          <w:sz w:val="30"/>
          <w:szCs w:val="30"/>
          <w:cs/>
          <w:lang w:val="th-TH"/>
        </w:rPr>
        <w:t>ต่อ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ปี 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2564</w:t>
      </w:r>
      <w:r w:rsidR="00102418"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14476D" w:rsidRPr="0014476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5</w:t>
      </w:r>
      <w:r w:rsidR="00F8743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144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11</w:t>
      </w:r>
      <w:r w:rsidR="00F8743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14476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CF1517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CF1517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CF1517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2109BDF5" w14:textId="77777777" w:rsidR="005C50DB" w:rsidRPr="005C50DB" w:rsidRDefault="005C50DB" w:rsidP="005C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7723110" w14:textId="4FEC7B78" w:rsidR="004D7939" w:rsidRDefault="00F37F96" w:rsidP="008253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สินทรัพย์ทางการเงินที่อยู่ในความต้องการของตลาด</w:t>
      </w:r>
    </w:p>
    <w:p w14:paraId="6E5C328D" w14:textId="0B6AB449" w:rsidR="00F37F96" w:rsidRPr="00F37F96" w:rsidRDefault="00F37F96" w:rsidP="00F37F9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Style w:val="TableGrid"/>
        <w:tblW w:w="9563" w:type="dxa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9"/>
        <w:gridCol w:w="965"/>
        <w:gridCol w:w="239"/>
        <w:gridCol w:w="979"/>
        <w:gridCol w:w="236"/>
        <w:gridCol w:w="1009"/>
        <w:gridCol w:w="236"/>
        <w:gridCol w:w="1045"/>
        <w:gridCol w:w="236"/>
        <w:gridCol w:w="1089"/>
      </w:tblGrid>
      <w:tr w:rsidR="00F37F96" w:rsidRPr="00F37F96" w14:paraId="2DB865DB" w14:textId="77777777" w:rsidTr="008253A0">
        <w:trPr>
          <w:trHeight w:val="399"/>
          <w:tblHeader/>
        </w:trPr>
        <w:tc>
          <w:tcPr>
            <w:tcW w:w="3529" w:type="dxa"/>
          </w:tcPr>
          <w:p w14:paraId="620C2EE0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4" w:type="dxa"/>
            <w:gridSpan w:val="9"/>
            <w:hideMark/>
          </w:tcPr>
          <w:p w14:paraId="086F37B2" w14:textId="17931004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F37F96" w:rsidRPr="00F37F96" w14:paraId="20596499" w14:textId="77777777" w:rsidTr="008253A0">
        <w:trPr>
          <w:trHeight w:val="1199"/>
          <w:tblHeader/>
        </w:trPr>
        <w:tc>
          <w:tcPr>
            <w:tcW w:w="3529" w:type="dxa"/>
            <w:vAlign w:val="bottom"/>
            <w:hideMark/>
          </w:tcPr>
          <w:p w14:paraId="16285342" w14:textId="5FA3A041" w:rsidR="00F37F96" w:rsidRPr="00F37F96" w:rsidRDefault="009E6B6A" w:rsidP="00F37F9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</w:t>
            </w:r>
            <w:r w:rsidR="00BF5F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  <w:r w:rsidR="00F37F96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="008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</w:t>
            </w:r>
            <w:r w:rsidR="00F37F96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และตราสารทุนที่อยู่ใน</w:t>
            </w:r>
            <w:r w:rsidR="008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</w:t>
            </w:r>
            <w:r w:rsidR="00F37F96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965" w:type="dxa"/>
            <w:vAlign w:val="bottom"/>
            <w:hideMark/>
          </w:tcPr>
          <w:p w14:paraId="240ED682" w14:textId="77777777" w:rsidR="00F37F96" w:rsidRPr="00F37F96" w:rsidRDefault="00F37F96" w:rsidP="00F37F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DBCB3" w14:textId="1E8BFD80" w:rsidR="00FD7E5D" w:rsidRDefault="00C418B0" w:rsidP="00F37F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7F96"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847F04C" w14:textId="2ACFDFE9" w:rsidR="00F37F96" w:rsidRPr="00F37F96" w:rsidRDefault="00F37F96" w:rsidP="00F8743E">
            <w:pPr>
              <w:tabs>
                <w:tab w:val="clear" w:pos="68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  <w:vAlign w:val="bottom"/>
          </w:tcPr>
          <w:p w14:paraId="2ADA80DB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1B8E24F5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372C84D9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41F15B5D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34AD327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5" w:type="dxa"/>
            <w:vAlign w:val="bottom"/>
            <w:hideMark/>
          </w:tcPr>
          <w:p w14:paraId="48936D3D" w14:textId="77777777" w:rsidR="00F37F96" w:rsidRPr="00F37F96" w:rsidRDefault="00F37F96" w:rsidP="00F37F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AD2907B" w14:textId="77777777" w:rsidR="00F37F96" w:rsidRPr="00F37F96" w:rsidRDefault="00F37F96" w:rsidP="00F37F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FD97EC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9" w:type="dxa"/>
            <w:vAlign w:val="bottom"/>
            <w:hideMark/>
          </w:tcPr>
          <w:p w14:paraId="4DBA1F63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52ECF5" w14:textId="770BC6FD" w:rsidR="00F37F96" w:rsidRPr="00F37F96" w:rsidRDefault="00C418B0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37F96"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7F96"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37F96" w:rsidRPr="00F37F96" w14:paraId="477BCC19" w14:textId="77777777" w:rsidTr="008253A0">
        <w:trPr>
          <w:trHeight w:val="389"/>
          <w:tblHeader/>
        </w:trPr>
        <w:tc>
          <w:tcPr>
            <w:tcW w:w="3529" w:type="dxa"/>
          </w:tcPr>
          <w:p w14:paraId="2075032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034" w:type="dxa"/>
            <w:gridSpan w:val="9"/>
            <w:vAlign w:val="bottom"/>
            <w:hideMark/>
          </w:tcPr>
          <w:p w14:paraId="440679CF" w14:textId="4426E4A9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7F96" w:rsidRPr="00F37F96" w14:paraId="4904EAED" w14:textId="77777777" w:rsidTr="008253A0">
        <w:trPr>
          <w:trHeight w:val="399"/>
        </w:trPr>
        <w:tc>
          <w:tcPr>
            <w:tcW w:w="3529" w:type="dxa"/>
            <w:hideMark/>
          </w:tcPr>
          <w:p w14:paraId="7351A303" w14:textId="6503939C" w:rsidR="00F37F96" w:rsidRPr="00F37F96" w:rsidRDefault="00C418B0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65" w:type="dxa"/>
          </w:tcPr>
          <w:p w14:paraId="1DE79251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E4FA60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666239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71501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199D0D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AAE5B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7D3CAB1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DC345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B8DD0C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F37F96" w14:paraId="158DB28F" w14:textId="77777777" w:rsidTr="008253A0">
        <w:trPr>
          <w:trHeight w:val="410"/>
        </w:trPr>
        <w:tc>
          <w:tcPr>
            <w:tcW w:w="3529" w:type="dxa"/>
            <w:hideMark/>
          </w:tcPr>
          <w:p w14:paraId="5CB57092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65" w:type="dxa"/>
            <w:vAlign w:val="bottom"/>
          </w:tcPr>
          <w:p w14:paraId="37AC6F26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vAlign w:val="bottom"/>
          </w:tcPr>
          <w:p w14:paraId="6D30E409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7A9284E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7BF5B3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8DCB2A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B7DCE7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73A2712B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DC6400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6F524B2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F37F96" w14:paraId="3C00AD6F" w14:textId="77777777" w:rsidTr="008253A0">
        <w:trPr>
          <w:trHeight w:val="379"/>
        </w:trPr>
        <w:tc>
          <w:tcPr>
            <w:tcW w:w="3529" w:type="dxa"/>
          </w:tcPr>
          <w:p w14:paraId="7807CF05" w14:textId="44477E93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65" w:type="dxa"/>
            <w:vAlign w:val="bottom"/>
          </w:tcPr>
          <w:p w14:paraId="5E9DE00F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vAlign w:val="bottom"/>
          </w:tcPr>
          <w:p w14:paraId="69A9995B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A6D2634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5F732E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0D280D4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A52C0A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69977278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0F4294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E7A1190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4F3" w:rsidRPr="00F37F96" w14:paraId="675AE756" w14:textId="77777777" w:rsidTr="004406F7">
        <w:trPr>
          <w:trHeight w:val="389"/>
        </w:trPr>
        <w:tc>
          <w:tcPr>
            <w:tcW w:w="3529" w:type="dxa"/>
            <w:hideMark/>
          </w:tcPr>
          <w:p w14:paraId="010A594A" w14:textId="55969FBD" w:rsidR="00A804F3" w:rsidRPr="00630A00" w:rsidRDefault="00A804F3" w:rsidP="00A804F3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Pr="00480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65" w:type="dxa"/>
            <w:vAlign w:val="bottom"/>
          </w:tcPr>
          <w:p w14:paraId="051016D2" w14:textId="23DEE2DE" w:rsidR="00A804F3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04F3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A804F3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39" w:type="dxa"/>
            <w:vAlign w:val="bottom"/>
          </w:tcPr>
          <w:p w14:paraId="55482CD6" w14:textId="77777777" w:rsidR="00A804F3" w:rsidRPr="00A804F3" w:rsidRDefault="00A804F3" w:rsidP="004406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CECFC12" w14:textId="42BD1759" w:rsidR="00A804F3" w:rsidRPr="004406F7" w:rsidRDefault="004406F7" w:rsidP="004406F7">
            <w:pPr>
              <w:tabs>
                <w:tab w:val="clear" w:pos="907"/>
              </w:tabs>
              <w:spacing w:line="240" w:lineRule="auto"/>
              <w:ind w:left="-699" w:right="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440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  <w:vAlign w:val="bottom"/>
          </w:tcPr>
          <w:p w14:paraId="3A8F0F76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D51024D" w14:textId="0014C991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7D2150B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617E355D" w14:textId="327C9AD3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1D21FFB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521A8F1" w14:textId="05701552" w:rsidR="00A804F3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04F3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A804F3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A804F3" w:rsidRPr="00F37F96" w14:paraId="23268907" w14:textId="77777777" w:rsidTr="004406F7">
        <w:trPr>
          <w:trHeight w:val="389"/>
        </w:trPr>
        <w:tc>
          <w:tcPr>
            <w:tcW w:w="3529" w:type="dxa"/>
            <w:hideMark/>
          </w:tcPr>
          <w:p w14:paraId="345B5B48" w14:textId="77777777" w:rsidR="00A804F3" w:rsidRPr="00F37F96" w:rsidRDefault="00A804F3" w:rsidP="00A804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9A74F" w14:textId="25DAEB5B" w:rsidR="00A804F3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04F3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 w:rsidR="00A804F3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39" w:type="dxa"/>
            <w:vAlign w:val="bottom"/>
          </w:tcPr>
          <w:p w14:paraId="6624467B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0D326" w14:textId="3E95C122" w:rsidR="00A804F3" w:rsidRPr="00A804F3" w:rsidRDefault="004406F7" w:rsidP="004406F7">
            <w:pPr>
              <w:tabs>
                <w:tab w:val="clear" w:pos="680"/>
                <w:tab w:val="clear" w:pos="907"/>
                <w:tab w:val="left" w:pos="741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  <w:r w:rsidR="00A804F3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36" w:type="dxa"/>
            <w:vAlign w:val="bottom"/>
          </w:tcPr>
          <w:p w14:paraId="52A112F3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60CC52" w14:textId="4EC72341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48B29AE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9B0D" w14:textId="0EE3DA7F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AB2D52" w14:textId="77777777" w:rsidR="00A804F3" w:rsidRPr="00A804F3" w:rsidRDefault="00A804F3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67655" w14:textId="375A15D3" w:rsidR="00A804F3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04F3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063</w:t>
            </w:r>
            <w:r w:rsidR="00A804F3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  <w:tr w:rsidR="00F37F96" w:rsidRPr="00F37F96" w14:paraId="5DA8CB06" w14:textId="77777777" w:rsidTr="008253A0">
        <w:trPr>
          <w:trHeight w:val="399"/>
        </w:trPr>
        <w:tc>
          <w:tcPr>
            <w:tcW w:w="3529" w:type="dxa"/>
            <w:hideMark/>
          </w:tcPr>
          <w:p w14:paraId="7EB4E018" w14:textId="4A5F932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7C05F7B8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BFD498E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EFB7BDE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CBBEBA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360BF90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A1B08F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22FF2F19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EA10F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6358128" w14:textId="77777777" w:rsidR="00F37F96" w:rsidRPr="00F37F96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D177B" w:rsidRPr="00F37F96" w14:paraId="11087AF6" w14:textId="77777777" w:rsidTr="008253A0">
        <w:trPr>
          <w:trHeight w:val="399"/>
        </w:trPr>
        <w:tc>
          <w:tcPr>
            <w:tcW w:w="3529" w:type="dxa"/>
          </w:tcPr>
          <w:p w14:paraId="3DDAB280" w14:textId="33FCE359" w:rsidR="00DD177B" w:rsidRPr="00F37F96" w:rsidRDefault="00C418B0" w:rsidP="00DD177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65" w:type="dxa"/>
            <w:vAlign w:val="bottom"/>
          </w:tcPr>
          <w:p w14:paraId="09FE9FFC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84C44F7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0FE76F8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26ED9F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976CB66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5CB6B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53986A9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EFE379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FF6903E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D177B" w:rsidRPr="00F37F96" w14:paraId="0A1802AB" w14:textId="77777777" w:rsidTr="008253A0">
        <w:trPr>
          <w:trHeight w:val="410"/>
        </w:trPr>
        <w:tc>
          <w:tcPr>
            <w:tcW w:w="3529" w:type="dxa"/>
          </w:tcPr>
          <w:p w14:paraId="6E028170" w14:textId="63BB7DE5" w:rsidR="00DD177B" w:rsidRPr="00F37F96" w:rsidRDefault="00DD177B" w:rsidP="00DD177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65" w:type="dxa"/>
            <w:vAlign w:val="bottom"/>
          </w:tcPr>
          <w:p w14:paraId="712C88F7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48F5F7E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B4F570B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CAF48C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E14777F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93EC4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1929DA52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A92BAA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5FD1B94" w14:textId="77777777" w:rsidR="00DD177B" w:rsidRPr="00F37F96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D177B" w:rsidRPr="00F37F96" w14:paraId="4F2C33C5" w14:textId="77777777" w:rsidTr="004406F7">
        <w:trPr>
          <w:trHeight w:val="768"/>
        </w:trPr>
        <w:tc>
          <w:tcPr>
            <w:tcW w:w="3529" w:type="dxa"/>
          </w:tcPr>
          <w:p w14:paraId="7B4F8333" w14:textId="77777777" w:rsidR="00DD177B" w:rsidRDefault="00DD177B" w:rsidP="00DD17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หน่วยลงทุนใน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ตราสารหนี้ที่วัดมูลค่าด้วย      </w:t>
            </w:r>
          </w:p>
          <w:p w14:paraId="2F8189CF" w14:textId="3469398F" w:rsidR="00DD177B" w:rsidRPr="00F37F96" w:rsidRDefault="00DD177B" w:rsidP="00DD177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965" w:type="dxa"/>
            <w:vAlign w:val="bottom"/>
          </w:tcPr>
          <w:p w14:paraId="43D1EA81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1790A1DE" w14:textId="15F5E8DB" w:rsidR="00DD177B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D177B" w:rsidRPr="00A804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229E890F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EEE3C28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CBBE6" w14:textId="64868A12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C129EB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86BAF94" w14:textId="77777777" w:rsidR="00DD177B" w:rsidRPr="00A804F3" w:rsidRDefault="00DD177B" w:rsidP="004406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1DB29" w14:textId="2185035A" w:rsidR="00DD177B" w:rsidRPr="00A804F3" w:rsidRDefault="00DD177B" w:rsidP="004406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BF195FA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65E3B248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368BE" w14:textId="6B3B6ED0" w:rsidR="00DD177B" w:rsidRPr="00A804F3" w:rsidRDefault="00DD177B" w:rsidP="0082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A62176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21708A9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5E5694" w14:textId="28B43933" w:rsidR="00DD177B" w:rsidRPr="00A804F3" w:rsidRDefault="00DD177B" w:rsidP="0082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177B" w:rsidRPr="00F37F96" w14:paraId="2EDE9A78" w14:textId="77777777" w:rsidTr="008253A0">
        <w:trPr>
          <w:trHeight w:val="379"/>
        </w:trPr>
        <w:tc>
          <w:tcPr>
            <w:tcW w:w="3529" w:type="dxa"/>
            <w:hideMark/>
          </w:tcPr>
          <w:p w14:paraId="6DCAFBC2" w14:textId="786F9C7F" w:rsidR="00DD177B" w:rsidRPr="005C50DB" w:rsidRDefault="00DD177B" w:rsidP="005C50DB">
            <w:pPr>
              <w:tabs>
                <w:tab w:val="clear" w:pos="454"/>
                <w:tab w:val="clear" w:pos="680"/>
                <w:tab w:val="left" w:pos="0"/>
                <w:tab w:val="left" w:pos="5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</w:t>
            </w:r>
            <w:r w:rsidRPr="005C50DB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สารทุนที่วัดมูลค่าด้วย</w:t>
            </w:r>
            <w:r w:rsidRPr="005C50D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65" w:type="dxa"/>
            <w:vAlign w:val="bottom"/>
          </w:tcPr>
          <w:p w14:paraId="1F293099" w14:textId="51D2E719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A3A1F73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2D5254A" w14:textId="22F899CD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046FA8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33C6FE7" w14:textId="363120A5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DABBC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BD23BB1" w14:textId="15BE253F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48BA75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0260D71" w14:textId="3AA7AA6B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77B" w:rsidRPr="00F37F96" w14:paraId="51EC0346" w14:textId="77777777" w:rsidTr="004406F7">
        <w:trPr>
          <w:trHeight w:val="389"/>
        </w:trPr>
        <w:tc>
          <w:tcPr>
            <w:tcW w:w="3529" w:type="dxa"/>
            <w:hideMark/>
          </w:tcPr>
          <w:p w14:paraId="6CC6B1AE" w14:textId="748FD3AA" w:rsidR="00DD177B" w:rsidRPr="00F37F96" w:rsidRDefault="005C50DB" w:rsidP="00DD177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B6224" w14:textId="48EA1150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D10B15A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0C554" w14:textId="5D77F81F" w:rsidR="00DD177B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177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DD177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36" w:type="dxa"/>
            <w:vAlign w:val="bottom"/>
          </w:tcPr>
          <w:p w14:paraId="654EF643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A64DF" w14:textId="25C3691B" w:rsidR="00DD177B" w:rsidRPr="00E86A29" w:rsidRDefault="00DD177B" w:rsidP="00E8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0C9481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A9FC5F" w14:textId="350500E3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438462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A5C19" w14:textId="0D561239" w:rsidR="00DD177B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177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DD177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DD177B" w:rsidRPr="00F37F96" w14:paraId="5BF4A1AC" w14:textId="77777777" w:rsidTr="008253A0">
        <w:trPr>
          <w:trHeight w:val="389"/>
        </w:trPr>
        <w:tc>
          <w:tcPr>
            <w:tcW w:w="3529" w:type="dxa"/>
          </w:tcPr>
          <w:p w14:paraId="270A3539" w14:textId="52EB3599" w:rsidR="00DD177B" w:rsidRPr="00F37F96" w:rsidRDefault="00DD177B" w:rsidP="00DD177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89151" w14:textId="677E3EC2" w:rsidR="00DD177B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DD177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56DBA073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73551" w14:textId="3D95984F" w:rsidR="00DD177B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D177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="00DD177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36" w:type="dxa"/>
            <w:vAlign w:val="bottom"/>
          </w:tcPr>
          <w:p w14:paraId="23B54097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BA45D" w14:textId="72EA11F2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15D76E0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64938" w14:textId="406DBA1D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5394A7" w14:textId="77777777" w:rsidR="00DD177B" w:rsidRPr="00A804F3" w:rsidRDefault="00DD177B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7AA40E" w14:textId="0E333E57" w:rsidR="00DD177B" w:rsidRPr="00A804F3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D177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 w:rsidR="00DD177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</w:tr>
    </w:tbl>
    <w:p w14:paraId="54733C86" w14:textId="0E7B023C" w:rsidR="008A2C17" w:rsidRDefault="008A2C17">
      <w:pPr>
        <w:rPr>
          <w:rFonts w:asciiTheme="majorBidi" w:hAnsiTheme="majorBidi" w:cstheme="majorBidi"/>
          <w:sz w:val="30"/>
          <w:szCs w:val="30"/>
        </w:rPr>
      </w:pPr>
    </w:p>
    <w:p w14:paraId="183E0F97" w14:textId="77777777" w:rsidR="00DD177B" w:rsidRDefault="00DD177B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FD7E5D" w:rsidRPr="00F37F96" w14:paraId="0FE2D1B8" w14:textId="77777777" w:rsidTr="00F8743E">
        <w:trPr>
          <w:trHeight w:val="314"/>
        </w:trPr>
        <w:tc>
          <w:tcPr>
            <w:tcW w:w="3510" w:type="dxa"/>
          </w:tcPr>
          <w:p w14:paraId="43F2811B" w14:textId="3B99D99C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14:paraId="2AAED309" w14:textId="6896B790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CB47AE" w:rsidRPr="00F37F96" w14:paraId="6580649C" w14:textId="77777777" w:rsidTr="009A65E5">
        <w:trPr>
          <w:trHeight w:val="960"/>
        </w:trPr>
        <w:tc>
          <w:tcPr>
            <w:tcW w:w="3510" w:type="dxa"/>
          </w:tcPr>
          <w:p w14:paraId="76734997" w14:textId="77777777" w:rsidR="00FD7E5D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7029BDD" w14:textId="6ADBB4E7" w:rsidR="00FD7E5D" w:rsidRPr="00F37F96" w:rsidRDefault="00FD7E5D" w:rsidP="00F8743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  <w:r w:rsidR="009A6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990" w:type="dxa"/>
            <w:vAlign w:val="bottom"/>
          </w:tcPr>
          <w:p w14:paraId="5936DA0B" w14:textId="77777777" w:rsidR="0036729B" w:rsidRDefault="00FD7E5D" w:rsidP="003672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F328D9" w14:textId="078D6308" w:rsidR="00FD7E5D" w:rsidRDefault="00C418B0" w:rsidP="003672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7E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A223969" w14:textId="2A1392CA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E015FF6" w14:textId="77777777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D22F7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E8D78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CB5302" w14:textId="686312A1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43C4A45" w14:textId="7777777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A10927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7391C9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A0B0A" w14:textId="38E8D657" w:rsidR="00FD7E5D" w:rsidRPr="00F37F96" w:rsidRDefault="00FD7E5D" w:rsidP="00E078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E864D89" w14:textId="7777777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5A1A27" w14:textId="77777777" w:rsidR="00FD7E5D" w:rsidRPr="00F37F96" w:rsidRDefault="00FD7E5D" w:rsidP="00FD7E5D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1593E82" w14:textId="38AA1060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7BFF4D7" w14:textId="7777777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5EF79A" w14:textId="73FF1360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A20C05C" w14:textId="4817867E" w:rsidR="00FD7E5D" w:rsidRPr="00F37F96" w:rsidRDefault="00C418B0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7E5D"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7E5D"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E5D" w:rsidRPr="00F37F96" w14:paraId="70D65BAA" w14:textId="77777777" w:rsidTr="00F8743E">
        <w:trPr>
          <w:trHeight w:val="314"/>
        </w:trPr>
        <w:tc>
          <w:tcPr>
            <w:tcW w:w="3510" w:type="dxa"/>
          </w:tcPr>
          <w:p w14:paraId="0A19928F" w14:textId="77777777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9"/>
          </w:tcPr>
          <w:p w14:paraId="30A62496" w14:textId="4D88747F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66FE" w:rsidRPr="00F37F96" w14:paraId="6DC04E7C" w14:textId="77777777" w:rsidTr="00F8743E">
        <w:trPr>
          <w:trHeight w:val="314"/>
        </w:trPr>
        <w:tc>
          <w:tcPr>
            <w:tcW w:w="3510" w:type="dxa"/>
          </w:tcPr>
          <w:p w14:paraId="58B30450" w14:textId="5C67A6BC" w:rsidR="00F666FE" w:rsidRPr="00F37F96" w:rsidRDefault="00C418B0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940" w:type="dxa"/>
            <w:gridSpan w:val="9"/>
          </w:tcPr>
          <w:p w14:paraId="66B94CB3" w14:textId="77777777" w:rsidR="00F666FE" w:rsidRPr="00F37F96" w:rsidRDefault="00F666FE" w:rsidP="00FD7E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47AE" w:rsidRPr="00F37F96" w14:paraId="7AA589B1" w14:textId="77777777" w:rsidTr="00F8743E">
        <w:trPr>
          <w:trHeight w:val="321"/>
        </w:trPr>
        <w:tc>
          <w:tcPr>
            <w:tcW w:w="3510" w:type="dxa"/>
            <w:hideMark/>
          </w:tcPr>
          <w:p w14:paraId="6C84AF68" w14:textId="420A2323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394A2982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3C7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76BB6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BEDDF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E16C2A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F4D52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5EFE6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10B5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EDF38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7AE" w:rsidRPr="00F37F96" w14:paraId="62AB9041" w14:textId="77777777" w:rsidTr="00F8743E">
        <w:trPr>
          <w:trHeight w:val="299"/>
        </w:trPr>
        <w:tc>
          <w:tcPr>
            <w:tcW w:w="3510" w:type="dxa"/>
          </w:tcPr>
          <w:p w14:paraId="44221644" w14:textId="1B4FD2BB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6ABD15F4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01704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7FEB70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8129B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6ECC3A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DBA17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8E935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782D3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2BA22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7AE" w:rsidRPr="00F37F96" w14:paraId="0ED5A1D0" w14:textId="77777777" w:rsidTr="00F8743E">
        <w:trPr>
          <w:trHeight w:val="339"/>
        </w:trPr>
        <w:tc>
          <w:tcPr>
            <w:tcW w:w="3510" w:type="dxa"/>
          </w:tcPr>
          <w:p w14:paraId="08C0F981" w14:textId="5C12B541" w:rsidR="00F666FE" w:rsidRPr="009E6B6A" w:rsidRDefault="00F666FE" w:rsidP="00F666FE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="009E6B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308188" w14:textId="02F4E8BE" w:rsidR="00F666FE" w:rsidRPr="008253A0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0239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1B0239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  <w:vAlign w:val="bottom"/>
          </w:tcPr>
          <w:p w14:paraId="55E63D09" w14:textId="77777777" w:rsidR="00F666FE" w:rsidRPr="008253A0" w:rsidRDefault="00F666FE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C05B35" w14:textId="426671C7" w:rsidR="00F666FE" w:rsidRPr="008253A0" w:rsidRDefault="00C418B0" w:rsidP="008253A0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1B0239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70" w:type="dxa"/>
            <w:vAlign w:val="bottom"/>
          </w:tcPr>
          <w:p w14:paraId="7A77F164" w14:textId="77777777" w:rsidR="00F666FE" w:rsidRPr="008253A0" w:rsidRDefault="00F666FE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749451" w14:textId="644EE3FE" w:rsidR="00F666FE" w:rsidRPr="008253A0" w:rsidRDefault="001B0239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825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8253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6AE588" w14:textId="77777777" w:rsidR="00F666FE" w:rsidRPr="008253A0" w:rsidRDefault="00F666FE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F460C9" w14:textId="0CD8D823" w:rsidR="00F666FE" w:rsidRPr="008253A0" w:rsidRDefault="001B0239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5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8253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631B258" w14:textId="77777777" w:rsidR="00F666FE" w:rsidRPr="008253A0" w:rsidRDefault="00F666FE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93C412" w14:textId="33F4EAA5" w:rsidR="00F666FE" w:rsidRPr="008253A0" w:rsidRDefault="00C418B0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04F3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A804F3"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CB47AE" w:rsidRPr="00F37F96" w14:paraId="6B4FE1EF" w14:textId="77777777" w:rsidTr="00F8743E">
        <w:trPr>
          <w:trHeight w:val="361"/>
        </w:trPr>
        <w:tc>
          <w:tcPr>
            <w:tcW w:w="3510" w:type="dxa"/>
          </w:tcPr>
          <w:p w14:paraId="6D8702D4" w14:textId="3E85CC10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47E9E" w14:textId="514E6BBB" w:rsidR="00F37F96" w:rsidRPr="008253A0" w:rsidRDefault="00C418B0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B0239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 w:rsidR="001B0239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0" w:type="dxa"/>
            <w:vAlign w:val="bottom"/>
          </w:tcPr>
          <w:p w14:paraId="48FA5A20" w14:textId="77777777" w:rsidR="00F37F96" w:rsidRPr="008253A0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058AA" w14:textId="06FC4135" w:rsidR="00F37F96" w:rsidRPr="008253A0" w:rsidRDefault="00C418B0" w:rsidP="008253A0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  <w:r w:rsidR="001B0239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70" w:type="dxa"/>
            <w:vAlign w:val="bottom"/>
          </w:tcPr>
          <w:p w14:paraId="56363FD5" w14:textId="77777777" w:rsidR="00F37F96" w:rsidRPr="008253A0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BB28E" w14:textId="3BCCB4EC" w:rsidR="00F37F96" w:rsidRPr="008253A0" w:rsidRDefault="001B0239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</w:t>
            </w: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F3DEC2B" w14:textId="77777777" w:rsidR="00F37F96" w:rsidRPr="008253A0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A0DC1" w14:textId="52B4B23F" w:rsidR="00E2545F" w:rsidRPr="008253A0" w:rsidRDefault="001B0239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0E80AD" w14:textId="77777777" w:rsidR="00F37F96" w:rsidRPr="008253A0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B4556" w14:textId="6EC23D93" w:rsidR="00F37F96" w:rsidRPr="008253A0" w:rsidRDefault="00C418B0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B0239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063</w:t>
            </w:r>
            <w:r w:rsidR="001B0239"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  <w:tr w:rsidR="00CB47AE" w:rsidRPr="00F37F96" w14:paraId="27A80964" w14:textId="77777777" w:rsidTr="00F8743E">
        <w:trPr>
          <w:trHeight w:val="361"/>
        </w:trPr>
        <w:tc>
          <w:tcPr>
            <w:tcW w:w="3510" w:type="dxa"/>
          </w:tcPr>
          <w:p w14:paraId="57A4D6A2" w14:textId="77777777" w:rsidR="0036729B" w:rsidRPr="00F37F96" w:rsidRDefault="0036729B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9CAF445" w14:textId="77777777" w:rsidR="0036729B" w:rsidRPr="008253A0" w:rsidRDefault="0036729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09D8BA" w14:textId="77777777" w:rsidR="0036729B" w:rsidRPr="008253A0" w:rsidRDefault="0036729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6CC335B" w14:textId="77777777" w:rsidR="0036729B" w:rsidRPr="008253A0" w:rsidRDefault="0036729B" w:rsidP="008253A0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DB1773" w14:textId="77777777" w:rsidR="0036729B" w:rsidRPr="008253A0" w:rsidRDefault="0036729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A1F9E79" w14:textId="77777777" w:rsidR="0036729B" w:rsidRPr="008253A0" w:rsidRDefault="0036729B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0F6000" w14:textId="77777777" w:rsidR="0036729B" w:rsidRPr="008253A0" w:rsidRDefault="0036729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AE2A3E3" w14:textId="77777777" w:rsidR="0036729B" w:rsidRPr="008253A0" w:rsidRDefault="0036729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B604AC" w14:textId="77777777" w:rsidR="0036729B" w:rsidRPr="008253A0" w:rsidRDefault="0036729B" w:rsidP="008253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8DDFFB7" w14:textId="77777777" w:rsidR="0036729B" w:rsidRPr="008253A0" w:rsidRDefault="0036729B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47AE" w:rsidRPr="00F37F96" w14:paraId="6B5D998A" w14:textId="77777777" w:rsidTr="00F8743E">
        <w:trPr>
          <w:trHeight w:val="361"/>
        </w:trPr>
        <w:tc>
          <w:tcPr>
            <w:tcW w:w="3510" w:type="dxa"/>
          </w:tcPr>
          <w:p w14:paraId="4CB562FB" w14:textId="06A407D3" w:rsidR="0036729B" w:rsidRPr="00F37F96" w:rsidRDefault="00C418B0" w:rsidP="003672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65A32194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4C2845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B1C26D" w14:textId="77777777" w:rsidR="0036729B" w:rsidRPr="008253A0" w:rsidRDefault="0036729B" w:rsidP="0036729B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7C7D87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E88B25" w14:textId="77777777" w:rsidR="0036729B" w:rsidRPr="008253A0" w:rsidRDefault="0036729B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2EE1E2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9C73F7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19B4E7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3DEA98" w14:textId="77777777" w:rsidR="0036729B" w:rsidRPr="008253A0" w:rsidRDefault="0036729B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47AE" w:rsidRPr="00F37F96" w14:paraId="3BC9BD9C" w14:textId="77777777" w:rsidTr="00F8743E">
        <w:trPr>
          <w:trHeight w:val="361"/>
        </w:trPr>
        <w:tc>
          <w:tcPr>
            <w:tcW w:w="3510" w:type="dxa"/>
          </w:tcPr>
          <w:p w14:paraId="18B3EDD3" w14:textId="53EE93F3" w:rsidR="0036729B" w:rsidRPr="00F37F96" w:rsidRDefault="0036729B" w:rsidP="003672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49B77C70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DA4CA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179387" w14:textId="77777777" w:rsidR="0036729B" w:rsidRPr="008253A0" w:rsidRDefault="0036729B" w:rsidP="0036729B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37A15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EF61E1" w14:textId="77777777" w:rsidR="0036729B" w:rsidRPr="008253A0" w:rsidRDefault="0036729B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8ABDF1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5B225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B02F5A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15577A" w14:textId="77777777" w:rsidR="0036729B" w:rsidRPr="008253A0" w:rsidRDefault="0036729B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47AE" w:rsidRPr="00F37F96" w14:paraId="565098F8" w14:textId="77777777" w:rsidTr="00F8743E">
        <w:trPr>
          <w:trHeight w:val="361"/>
        </w:trPr>
        <w:tc>
          <w:tcPr>
            <w:tcW w:w="3510" w:type="dxa"/>
          </w:tcPr>
          <w:p w14:paraId="4C82CD42" w14:textId="02AEB948" w:rsidR="0036729B" w:rsidRPr="00F37F96" w:rsidRDefault="0036729B" w:rsidP="003672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51094D12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E7B2F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E28BD80" w14:textId="77777777" w:rsidR="0036729B" w:rsidRPr="008253A0" w:rsidRDefault="0036729B" w:rsidP="0036729B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AA20D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927C2AA" w14:textId="77777777" w:rsidR="0036729B" w:rsidRPr="008253A0" w:rsidRDefault="0036729B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3A3A3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8980AD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A4C3B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EB560A" w14:textId="77777777" w:rsidR="0036729B" w:rsidRPr="008253A0" w:rsidRDefault="0036729B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47AE" w:rsidRPr="00F37F96" w14:paraId="34D10ED2" w14:textId="77777777" w:rsidTr="00F8743E">
        <w:trPr>
          <w:trHeight w:val="361"/>
        </w:trPr>
        <w:tc>
          <w:tcPr>
            <w:tcW w:w="3510" w:type="dxa"/>
          </w:tcPr>
          <w:p w14:paraId="25D6F80C" w14:textId="3D75CF22" w:rsidR="0036729B" w:rsidRPr="00F37F96" w:rsidRDefault="009A65E5" w:rsidP="003672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6729B"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="0036729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F6B847" w14:textId="10AC3AC5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08666B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4DDC8D" w14:textId="3CDC2B35" w:rsidR="0036729B" w:rsidRPr="008253A0" w:rsidRDefault="00C418B0" w:rsidP="0036729B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729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36729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70" w:type="dxa"/>
            <w:vAlign w:val="bottom"/>
          </w:tcPr>
          <w:p w14:paraId="0D130A95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89A543" w14:textId="42B83141" w:rsidR="0036729B" w:rsidRPr="008253A0" w:rsidRDefault="0036729B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95B87B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D328EB" w14:textId="199F11E4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Pr="00A804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AD577F2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6737B7" w14:textId="1C51D4B6" w:rsidR="0036729B" w:rsidRPr="008253A0" w:rsidRDefault="00C418B0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729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36729B" w:rsidRPr="00A804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36729B" w:rsidRPr="00F37F96" w14:paraId="5FDAD646" w14:textId="77777777" w:rsidTr="00F8743E">
        <w:trPr>
          <w:trHeight w:val="361"/>
        </w:trPr>
        <w:tc>
          <w:tcPr>
            <w:tcW w:w="3510" w:type="dxa"/>
            <w:vAlign w:val="bottom"/>
          </w:tcPr>
          <w:p w14:paraId="3EF55B12" w14:textId="6BF9A3C6" w:rsidR="0036729B" w:rsidRPr="00F37F96" w:rsidRDefault="0036729B" w:rsidP="003672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393A9" w14:textId="630CC0D0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34973B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A8E4C" w14:textId="195353C9" w:rsidR="0036729B" w:rsidRPr="008253A0" w:rsidRDefault="00C418B0" w:rsidP="0036729B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729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="0036729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70" w:type="dxa"/>
            <w:vAlign w:val="bottom"/>
          </w:tcPr>
          <w:p w14:paraId="6D51C79B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88E1" w14:textId="750A6A83" w:rsidR="0036729B" w:rsidRPr="008253A0" w:rsidRDefault="0036729B" w:rsidP="009A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871E72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7B4E3" w14:textId="30D72F38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  <w:r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D32828" w14:textId="77777777" w:rsidR="0036729B" w:rsidRPr="008253A0" w:rsidRDefault="0036729B" w:rsidP="003672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84924" w14:textId="3AD27156" w:rsidR="0036729B" w:rsidRPr="008253A0" w:rsidRDefault="00C418B0" w:rsidP="00F8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729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 w:rsidR="0036729B" w:rsidRPr="00A80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</w:tr>
    </w:tbl>
    <w:p w14:paraId="5A18700F" w14:textId="77777777" w:rsidR="00F37F96" w:rsidRDefault="00F37F96" w:rsidP="00F37F96">
      <w:pPr>
        <w:rPr>
          <w:rFonts w:cstheme="minorBidi"/>
          <w:lang w:val="th-TH"/>
        </w:rPr>
      </w:pPr>
    </w:p>
    <w:p w14:paraId="0945FE3A" w14:textId="77777777" w:rsidR="006D2E71" w:rsidRDefault="006D2E71" w:rsidP="00F37F96">
      <w:pPr>
        <w:rPr>
          <w:rFonts w:cstheme="minorBidi"/>
          <w:lang w:val="th-TH"/>
        </w:rPr>
      </w:pPr>
    </w:p>
    <w:p w14:paraId="45E25770" w14:textId="42CFC8BE" w:rsidR="0036729B" w:rsidRDefault="00367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3854EC7A" w14:textId="77777777" w:rsidR="006D2E71" w:rsidRPr="00F37F96" w:rsidRDefault="006D2E71" w:rsidP="00F37F96">
      <w:pPr>
        <w:rPr>
          <w:rFonts w:cstheme="minorBidi"/>
          <w:cs/>
          <w:lang w:val="th-TH"/>
        </w:rPr>
        <w:sectPr w:rsidR="006D2E71" w:rsidRPr="00F37F96" w:rsidSect="00EE011F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09" w:bottom="720" w:left="1152" w:header="720" w:footer="720" w:gutter="0"/>
          <w:pgNumType w:start="21"/>
          <w:cols w:space="720"/>
          <w:docGrid w:linePitch="360"/>
        </w:sectPr>
      </w:pPr>
    </w:p>
    <w:p w14:paraId="17413D3B" w14:textId="77777777" w:rsidR="008F6745" w:rsidRPr="00CF1517" w:rsidRDefault="008F6745" w:rsidP="009515E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Pr="00CF1517" w:rsidRDefault="008F5F29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1888"/>
        <w:gridCol w:w="748"/>
        <w:gridCol w:w="781"/>
        <w:gridCol w:w="798"/>
        <w:gridCol w:w="178"/>
        <w:gridCol w:w="824"/>
        <w:gridCol w:w="178"/>
        <w:gridCol w:w="8"/>
        <w:gridCol w:w="786"/>
        <w:gridCol w:w="178"/>
        <w:gridCol w:w="806"/>
        <w:gridCol w:w="178"/>
        <w:gridCol w:w="794"/>
        <w:gridCol w:w="178"/>
        <w:gridCol w:w="798"/>
        <w:gridCol w:w="178"/>
        <w:gridCol w:w="794"/>
        <w:gridCol w:w="178"/>
        <w:gridCol w:w="826"/>
        <w:gridCol w:w="19"/>
      </w:tblGrid>
      <w:tr w:rsidR="00F37F96" w:rsidRPr="00CF1517" w14:paraId="31092816" w14:textId="77777777" w:rsidTr="00E772B2">
        <w:trPr>
          <w:gridAfter w:val="1"/>
          <w:wAfter w:w="17" w:type="dxa"/>
          <w:cantSplit/>
          <w:trHeight w:val="354"/>
        </w:trPr>
        <w:tc>
          <w:tcPr>
            <w:tcW w:w="3060" w:type="dxa"/>
          </w:tcPr>
          <w:p w14:paraId="0F1F55B2" w14:textId="77777777" w:rsidR="00F37F96" w:rsidRPr="00CF1517" w:rsidRDefault="00F37F96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0274855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6" w:type="dxa"/>
            <w:gridSpan w:val="18"/>
          </w:tcPr>
          <w:p w14:paraId="0C338F32" w14:textId="5ACB30E5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37F96" w:rsidRPr="00CF1517" w14:paraId="722DE186" w14:textId="77777777" w:rsidTr="00E772B2">
        <w:trPr>
          <w:gridAfter w:val="1"/>
          <w:wAfter w:w="15" w:type="dxa"/>
          <w:cantSplit/>
          <w:trHeight w:val="354"/>
        </w:trPr>
        <w:tc>
          <w:tcPr>
            <w:tcW w:w="3060" w:type="dxa"/>
          </w:tcPr>
          <w:p w14:paraId="5A85D90D" w14:textId="7B554631" w:rsidR="00F37F96" w:rsidRPr="00CF1517" w:rsidRDefault="00F37F96" w:rsidP="00F37F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BE4BE08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715B31D6" w14:textId="21AFC9C1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0ED3F08B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73BFB559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1C9D01A8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E555A47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3B75443D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</w:tcPr>
          <w:p w14:paraId="1CC7A7F6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32834D01" w14:textId="6FDBA57C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F37F96" w:rsidRPr="00CF1517" w14:paraId="47E1B1A6" w14:textId="77777777" w:rsidTr="00E772B2">
        <w:trPr>
          <w:gridAfter w:val="1"/>
          <w:wAfter w:w="15" w:type="dxa"/>
          <w:cantSplit/>
          <w:trHeight w:val="354"/>
        </w:trPr>
        <w:tc>
          <w:tcPr>
            <w:tcW w:w="3060" w:type="dxa"/>
          </w:tcPr>
          <w:p w14:paraId="4753B34D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71126C9B" w14:textId="77777777" w:rsidR="00F37F96" w:rsidRPr="00CF1517" w:rsidRDefault="00F37F96" w:rsidP="0041545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14:paraId="4DEFE7B6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16FB1705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</w:tcPr>
          <w:p w14:paraId="39AEE79E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05F87936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84EB3CE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E54BF99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</w:tcPr>
          <w:p w14:paraId="444741A6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7CAE5AE3" w14:textId="018AD1CE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DD177B" w:rsidRPr="00CF1517" w14:paraId="6954C0DD" w14:textId="77777777" w:rsidTr="00E772B2">
        <w:trPr>
          <w:cantSplit/>
          <w:trHeight w:val="309"/>
        </w:trPr>
        <w:tc>
          <w:tcPr>
            <w:tcW w:w="3060" w:type="dxa"/>
          </w:tcPr>
          <w:p w14:paraId="3868F875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</w:tcPr>
          <w:p w14:paraId="2E108176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16E0DF95" w14:textId="4F285332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781" w:type="dxa"/>
          </w:tcPr>
          <w:p w14:paraId="4BEE2295" w14:textId="4F5A1C12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798" w:type="dxa"/>
          </w:tcPr>
          <w:p w14:paraId="55DC8A52" w14:textId="7614FCFF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08B33CA4" w14:textId="03E1D03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F2A12AD" w14:textId="4BAE2DC1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C1B7267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400C769" w14:textId="4270E9FE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CEEF9DC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6F44A5B" w14:textId="6B314399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4D5724D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B8EEDBB" w14:textId="4FECC2ED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542FF37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645CA7B" w14:textId="77329B61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6" w:type="dxa"/>
          </w:tcPr>
          <w:p w14:paraId="5E75A0EE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1ABB8E7" w14:textId="1EF902E8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3E16C15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9FC2643" w14:textId="2E959F90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</w:tr>
      <w:tr w:rsidR="00DD177B" w:rsidRPr="00CF1517" w14:paraId="13C10688" w14:textId="77777777" w:rsidTr="00E772B2">
        <w:trPr>
          <w:gridAfter w:val="1"/>
          <w:wAfter w:w="17" w:type="dxa"/>
          <w:cantSplit/>
          <w:trHeight w:val="309"/>
        </w:trPr>
        <w:tc>
          <w:tcPr>
            <w:tcW w:w="3060" w:type="dxa"/>
          </w:tcPr>
          <w:p w14:paraId="1483195A" w14:textId="2591D64A" w:rsidR="00DD177B" w:rsidRPr="00CF1517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04704088" w14:textId="34838D63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693188E3" w14:textId="5613372E" w:rsidR="00DD177B" w:rsidRPr="00CF1517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76" w:type="dxa"/>
            <w:gridSpan w:val="16"/>
          </w:tcPr>
          <w:p w14:paraId="1144B42E" w14:textId="629D84F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D177B" w:rsidRPr="00CF1517" w14:paraId="5E37F6B7" w14:textId="77777777" w:rsidTr="00E772B2">
        <w:trPr>
          <w:cantSplit/>
          <w:trHeight w:val="309"/>
        </w:trPr>
        <w:tc>
          <w:tcPr>
            <w:tcW w:w="3060" w:type="dxa"/>
          </w:tcPr>
          <w:p w14:paraId="56E98A45" w14:textId="59E6EA0F" w:rsidR="00DD177B" w:rsidRPr="00CF1517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890" w:type="dxa"/>
          </w:tcPr>
          <w:p w14:paraId="586A6FAD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064B2E4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0D3BC30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4339DC37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C1F4E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34DD5AB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ED468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BB7065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77B80B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805B40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DD8A90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BD8DFE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13B9B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1C8EF9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</w:tcPr>
          <w:p w14:paraId="249D01C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658E091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AABEEE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F8A75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D177B" w:rsidRPr="00CF1517" w14:paraId="1CF50E2F" w14:textId="77777777" w:rsidTr="00E772B2">
        <w:trPr>
          <w:cantSplit/>
          <w:trHeight w:val="344"/>
        </w:trPr>
        <w:tc>
          <w:tcPr>
            <w:tcW w:w="3060" w:type="dxa"/>
          </w:tcPr>
          <w:p w14:paraId="5C4F1379" w14:textId="2FB7A1C1" w:rsidR="00DD177B" w:rsidRPr="00CF1517" w:rsidRDefault="00DD177B" w:rsidP="00DD177B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อาหารสัตว์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60AAE498" w14:textId="6DF53A3D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24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F1517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49" w:type="dxa"/>
          </w:tcPr>
          <w:p w14:paraId="6E3F286B" w14:textId="7CD0C9F8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07FE8E74" w14:textId="7A9785C5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1F69F24C" w14:textId="24B6DDC3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6A6318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E8111D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78975DB1" w14:textId="6D990DBF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1F24CA7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7739E87" w14:textId="5056C2C8" w:rsidR="00DD177B" w:rsidRPr="001F5A31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9955E3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24B134F" w14:textId="050128C6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5307631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33345C" w14:textId="62984D85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8B204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A6C58E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99A9710" w14:textId="2218C1B2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D177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6" w:type="dxa"/>
          </w:tcPr>
          <w:p w14:paraId="6AA22D2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AAB4A65" w14:textId="2C118540" w:rsidR="00DD177B" w:rsidRPr="00CF1517" w:rsidRDefault="001656D7" w:rsidP="001656D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51EFFD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A709AF3" w14:textId="3A335FF7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560</w:t>
            </w:r>
          </w:p>
        </w:tc>
      </w:tr>
      <w:tr w:rsidR="00DD177B" w:rsidRPr="00CF1517" w14:paraId="3DF470BF" w14:textId="77777777" w:rsidTr="00E772B2">
        <w:trPr>
          <w:cantSplit/>
          <w:trHeight w:val="620"/>
        </w:trPr>
        <w:tc>
          <w:tcPr>
            <w:tcW w:w="3060" w:type="dxa"/>
          </w:tcPr>
          <w:p w14:paraId="7917B8B4" w14:textId="63CF638C" w:rsidR="00DD177B" w:rsidRPr="00CF1517" w:rsidRDefault="00DD177B" w:rsidP="00DD177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890" w:type="dxa"/>
          </w:tcPr>
          <w:p w14:paraId="1E15BE1E" w14:textId="52FD856B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ลูกไก่พันธุ์เนื้อ</w:t>
            </w:r>
          </w:p>
        </w:tc>
        <w:tc>
          <w:tcPr>
            <w:tcW w:w="749" w:type="dxa"/>
          </w:tcPr>
          <w:p w14:paraId="6BC290AF" w14:textId="7D444618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23573C0" w14:textId="41BE93E3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36DD4E1" w14:textId="5E02236D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6A6318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  <w:vAlign w:val="bottom"/>
          </w:tcPr>
          <w:p w14:paraId="678CA71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19F3C22E" w14:textId="4CDF69B5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376D0C7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D8516F0" w14:textId="7AFAFA4A" w:rsidR="00DD177B" w:rsidRPr="00CF1517" w:rsidRDefault="00AD5AB2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5CDD4D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46C4733" w14:textId="14E1354F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470D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718</w:t>
            </w:r>
            <w:r w:rsidRPr="00C470D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28F467B7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33B9872" w14:textId="0D987BD9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D5AB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6054136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478FC8F" w14:textId="4B36B17A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482</w:t>
            </w:r>
          </w:p>
        </w:tc>
        <w:tc>
          <w:tcPr>
            <w:tcW w:w="176" w:type="dxa"/>
          </w:tcPr>
          <w:p w14:paraId="007DBEE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310C222" w14:textId="28EF7C4C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-</w:t>
            </w:r>
          </w:p>
        </w:tc>
        <w:tc>
          <w:tcPr>
            <w:tcW w:w="178" w:type="dxa"/>
          </w:tcPr>
          <w:p w14:paraId="64F490F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156AD184" w14:textId="2A090E76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25F4B41E" w14:textId="77777777" w:rsidTr="00E772B2">
        <w:trPr>
          <w:cantSplit/>
          <w:trHeight w:val="281"/>
        </w:trPr>
        <w:tc>
          <w:tcPr>
            <w:tcW w:w="3060" w:type="dxa"/>
          </w:tcPr>
          <w:p w14:paraId="4C6DAB1B" w14:textId="7E28C122" w:rsidR="00DD177B" w:rsidRPr="00CF1517" w:rsidRDefault="00DD177B" w:rsidP="00DD177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คอนแทรค</w:t>
            </w:r>
            <w:r w:rsidRPr="00CF151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 w:rsidRPr="00CF151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2649FC42" w14:textId="2AF0BD1E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ผลิตและจำหน่ายไก่พันธุ์เนื้อ</w:t>
            </w:r>
          </w:p>
        </w:tc>
        <w:tc>
          <w:tcPr>
            <w:tcW w:w="749" w:type="dxa"/>
          </w:tcPr>
          <w:p w14:paraId="026C6D76" w14:textId="32626EDF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14AFEC36" w14:textId="1C4F0886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CA7F571" w14:textId="6EDE7354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  <w:vAlign w:val="bottom"/>
          </w:tcPr>
          <w:p w14:paraId="427FA89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674BAEC" w14:textId="5016FDE7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3733BD7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6F73306" w14:textId="60FD1551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6D5601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5189429F" w14:textId="43D4DCF2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CDBAE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4892F41" w14:textId="2751C858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1DE68E9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0F8A5EC" w14:textId="48370AFC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6" w:type="dxa"/>
          </w:tcPr>
          <w:p w14:paraId="4E0226A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390A470" w14:textId="06804209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F012E2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B53B934" w14:textId="1FE7172B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2B2FE3BD" w14:textId="77777777" w:rsidTr="00E772B2">
        <w:trPr>
          <w:cantSplit/>
          <w:trHeight w:val="620"/>
        </w:trPr>
        <w:tc>
          <w:tcPr>
            <w:tcW w:w="3060" w:type="dxa"/>
          </w:tcPr>
          <w:p w14:paraId="4343EA96" w14:textId="0B3CEF3C" w:rsidR="00DD177B" w:rsidRPr="00CF1517" w:rsidRDefault="00DD177B" w:rsidP="00DD177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รีเสิร์ซ</w:t>
            </w:r>
            <w:r w:rsidRPr="00CF151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890" w:type="dxa"/>
          </w:tcPr>
          <w:p w14:paraId="7AEC287A" w14:textId="77777777" w:rsidR="00DD177B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E4DFA21" w14:textId="36AC26A2" w:rsidR="00DD177B" w:rsidRPr="00CF1517" w:rsidRDefault="00DD177B" w:rsidP="00DD177B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รักษาสัตว์</w:t>
            </w:r>
          </w:p>
        </w:tc>
        <w:tc>
          <w:tcPr>
            <w:tcW w:w="749" w:type="dxa"/>
          </w:tcPr>
          <w:p w14:paraId="191A6DF9" w14:textId="273C6B24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5F9A75A" w14:textId="522DE187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5F6871C" w14:textId="4ACD317E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7DAA166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12AA0CD" w14:textId="70E14CCA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5B678641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D9644C8" w14:textId="6827A95A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8D9717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8E1CC26" w14:textId="51A590C0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61AE6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6BEAF9" w14:textId="0BDB7A21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6E22389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1E19C13" w14:textId="6C1FD0C6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6" w:type="dxa"/>
          </w:tcPr>
          <w:p w14:paraId="372D46C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F009A14" w14:textId="0171FF42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23D90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B4A446D" w14:textId="1E615D8B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0E4AD44E" w14:textId="77777777" w:rsidTr="00E772B2">
        <w:trPr>
          <w:cantSplit/>
          <w:trHeight w:val="353"/>
        </w:trPr>
        <w:tc>
          <w:tcPr>
            <w:tcW w:w="3060" w:type="dxa"/>
          </w:tcPr>
          <w:p w14:paraId="5A4D6D99" w14:textId="5BFD41D0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F1517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เซอร์วิส แอนด์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</w:p>
        </w:tc>
        <w:tc>
          <w:tcPr>
            <w:tcW w:w="1890" w:type="dxa"/>
          </w:tcPr>
          <w:p w14:paraId="21CE3ECE" w14:textId="1231CD4A" w:rsidR="00DD177B" w:rsidRPr="00DC4432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9" w:type="dxa"/>
          </w:tcPr>
          <w:p w14:paraId="0272E50F" w14:textId="5BFF41B6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0CCA1445" w14:textId="3B55BAF9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0C927D7" w14:textId="246A5909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467</w:t>
            </w:r>
          </w:p>
        </w:tc>
        <w:tc>
          <w:tcPr>
            <w:tcW w:w="178" w:type="dxa"/>
          </w:tcPr>
          <w:p w14:paraId="600A36B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2E24C53" w14:textId="080FA4C0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467</w:t>
            </w:r>
          </w:p>
        </w:tc>
        <w:tc>
          <w:tcPr>
            <w:tcW w:w="178" w:type="dxa"/>
          </w:tcPr>
          <w:p w14:paraId="3E96BBF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7B57B80" w14:textId="1B1CE7DE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141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484FB1A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45EE01B" w14:textId="47D6A88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141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36C84B7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D04F8E4" w14:textId="1A097110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326</w:t>
            </w:r>
          </w:p>
        </w:tc>
        <w:tc>
          <w:tcPr>
            <w:tcW w:w="178" w:type="dxa"/>
          </w:tcPr>
          <w:p w14:paraId="02CD0DB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92B7A9" w14:textId="65857D89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326</w:t>
            </w:r>
          </w:p>
        </w:tc>
        <w:tc>
          <w:tcPr>
            <w:tcW w:w="176" w:type="dxa"/>
          </w:tcPr>
          <w:p w14:paraId="0A9C940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3E6D164" w14:textId="19AFB3A2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8FBB9CD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13CA76" w14:textId="12201421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05DCD2E7" w14:textId="77777777" w:rsidTr="00E772B2">
        <w:trPr>
          <w:cantSplit/>
          <w:trHeight w:val="309"/>
        </w:trPr>
        <w:tc>
          <w:tcPr>
            <w:tcW w:w="3060" w:type="dxa"/>
          </w:tcPr>
          <w:p w14:paraId="37BBC8AE" w14:textId="7A0A6FD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CF1517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890" w:type="dxa"/>
          </w:tcPr>
          <w:p w14:paraId="3A0E8C82" w14:textId="6360F9B2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9" w:type="dxa"/>
          </w:tcPr>
          <w:p w14:paraId="09AA058D" w14:textId="257714DD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5AA395BD" w14:textId="4CB750F4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BA6693D" w14:textId="754BE018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D267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</w:p>
        </w:tc>
        <w:tc>
          <w:tcPr>
            <w:tcW w:w="178" w:type="dxa"/>
          </w:tcPr>
          <w:p w14:paraId="4A2024A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E2AC5D3" w14:textId="74FDC28D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59F4217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5B4CF11" w14:textId="199BD3C0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47863D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99A1BF3" w14:textId="29417EDD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82EF6A5" w14:textId="77777777" w:rsidR="00DD177B" w:rsidRPr="00A804F3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highlight w:val="yellow"/>
                <w:lang w:bidi="th-TH"/>
              </w:rPr>
            </w:pPr>
          </w:p>
        </w:tc>
        <w:tc>
          <w:tcPr>
            <w:tcW w:w="794" w:type="dxa"/>
          </w:tcPr>
          <w:p w14:paraId="4CB8E8B7" w14:textId="215EA2A4" w:rsidR="00DD177B" w:rsidRPr="00B24C2A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8B2047" w:rsidRPr="00B24C2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</w:p>
        </w:tc>
        <w:tc>
          <w:tcPr>
            <w:tcW w:w="178" w:type="dxa"/>
          </w:tcPr>
          <w:p w14:paraId="6CC486F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A7AFE22" w14:textId="1499213E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6" w:type="dxa"/>
          </w:tcPr>
          <w:p w14:paraId="6B744BF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7935F54" w14:textId="1E243EA8" w:rsidR="00DD177B" w:rsidRPr="00CF1517" w:rsidRDefault="001656D7" w:rsidP="001656D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BD0BA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7411D4" w14:textId="733DF763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650</w:t>
            </w:r>
          </w:p>
        </w:tc>
      </w:tr>
      <w:tr w:rsidR="00DD177B" w:rsidRPr="00CF1517" w14:paraId="3B536C52" w14:textId="77777777" w:rsidTr="00E772B2">
        <w:trPr>
          <w:cantSplit/>
          <w:trHeight w:val="309"/>
        </w:trPr>
        <w:tc>
          <w:tcPr>
            <w:tcW w:w="3060" w:type="dxa"/>
          </w:tcPr>
          <w:p w14:paraId="4C490DBA" w14:textId="5548C3BA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ค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4F15DECD" w14:textId="58542AC2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ผลิตชิ้นส่วนจากพลาสติกและ</w:t>
            </w:r>
          </w:p>
          <w:p w14:paraId="29A077CE" w14:textId="38BEAB1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749" w:type="dxa"/>
          </w:tcPr>
          <w:p w14:paraId="666AAE71" w14:textId="36062710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5B30E41" w14:textId="23A38BA6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950997B" w14:textId="59491E06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541CF1E7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5790C2C" w14:textId="73E97F27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3FD4EB5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557671" w14:textId="0A171D9B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7ADC75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0C4F280" w14:textId="08CDFF70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98049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F625B9" w14:textId="63DEB476" w:rsidR="00DD177B" w:rsidRPr="00B24C2A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0611FBA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AF02083" w14:textId="23281423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6" w:type="dxa"/>
          </w:tcPr>
          <w:p w14:paraId="691C428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C319932" w14:textId="6F84672E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5CF170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4B3A87C" w14:textId="403E69D2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5C9B76B2" w14:textId="77777777" w:rsidTr="00E772B2">
        <w:trPr>
          <w:cantSplit/>
          <w:trHeight w:val="309"/>
        </w:trPr>
        <w:tc>
          <w:tcPr>
            <w:tcW w:w="3060" w:type="dxa"/>
          </w:tcPr>
          <w:p w14:paraId="6C6AC83D" w14:textId="1AEA1DE6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ที พาราก้อน โฮลดิ้ง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5790B85B" w14:textId="61E0D7E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9" w:type="dxa"/>
          </w:tcPr>
          <w:p w14:paraId="65FD5FFC" w14:textId="1726BA88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44583A16" w14:textId="17CD5B82" w:rsidR="00DD177B" w:rsidRPr="00360B44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7B93B48" w14:textId="00C3BBA7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6A6318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6823F21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0BAB15" w14:textId="5EEDEAEE" w:rsidR="00DD177B" w:rsidRPr="00360B44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726</w:t>
            </w:r>
          </w:p>
        </w:tc>
        <w:tc>
          <w:tcPr>
            <w:tcW w:w="178" w:type="dxa"/>
          </w:tcPr>
          <w:p w14:paraId="48AF241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2084992" w14:textId="33D78745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FB16E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AA1327" w14:textId="14D843F1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8ADA65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D35C61" w14:textId="2FBB5227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8B204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4F8BC9F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0D08CBB" w14:textId="74018817" w:rsidR="00DD177B" w:rsidRPr="00360B44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726</w:t>
            </w:r>
          </w:p>
        </w:tc>
        <w:tc>
          <w:tcPr>
            <w:tcW w:w="176" w:type="dxa"/>
          </w:tcPr>
          <w:p w14:paraId="1BB3C70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AE69934" w14:textId="457739BC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034E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4B94E2" w14:textId="67141EBB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78EFF69F" w14:textId="77777777" w:rsidTr="00E772B2">
        <w:trPr>
          <w:cantSplit/>
          <w:trHeight w:val="309"/>
        </w:trPr>
        <w:tc>
          <w:tcPr>
            <w:tcW w:w="3060" w:type="dxa"/>
          </w:tcPr>
          <w:p w14:paraId="2FD8BA49" w14:textId="6A5A6D99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CF1517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อินเตอร์เนชั่นแนล</w:t>
            </w:r>
            <w:r w:rsidRPr="00CF1517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286F5D09" w14:textId="020026C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9" w:type="dxa"/>
          </w:tcPr>
          <w:p w14:paraId="5350E5EE" w14:textId="5D9236B3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6191B61F" w14:textId="0DA54A8A" w:rsidR="00DD177B" w:rsidRPr="00360B44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E04BB39" w14:textId="5F333EEC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068F4C2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2686056" w14:textId="0DC6F592" w:rsidR="00DD177B" w:rsidRPr="00360B44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78" w:type="dxa"/>
          </w:tcPr>
          <w:p w14:paraId="39448E9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6203943" w14:textId="6E6D323D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D418E7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7033DE1" w14:textId="40E7F123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269A1B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96D3C60" w14:textId="7D19DC4F" w:rsidR="00DD177B" w:rsidRPr="008B204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7EB1FB6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D057D2D" w14:textId="1E91F165" w:rsidR="00DD177B" w:rsidRPr="00360B44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76" w:type="dxa"/>
          </w:tcPr>
          <w:p w14:paraId="269FDF0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E3B9B15" w14:textId="09EEBC0A" w:rsidR="00DD177B" w:rsidRPr="00CF1517" w:rsidRDefault="001656D7" w:rsidP="001656D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FB94D6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72DBE513" w14:textId="158542C2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954</w:t>
            </w:r>
          </w:p>
        </w:tc>
      </w:tr>
      <w:tr w:rsidR="00DD177B" w:rsidRPr="00CF1517" w14:paraId="0EB31F92" w14:textId="77777777" w:rsidTr="00E772B2">
        <w:trPr>
          <w:cantSplit/>
          <w:trHeight w:val="309"/>
        </w:trPr>
        <w:tc>
          <w:tcPr>
            <w:tcW w:w="3060" w:type="dxa"/>
          </w:tcPr>
          <w:p w14:paraId="197EF66B" w14:textId="2A2B88F5" w:rsidR="00DD177B" w:rsidRPr="00CF1517" w:rsidRDefault="00DD177B" w:rsidP="00DD177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 เฟอร์เธอร์ จำกัด</w:t>
            </w:r>
          </w:p>
        </w:tc>
        <w:tc>
          <w:tcPr>
            <w:tcW w:w="1890" w:type="dxa"/>
          </w:tcPr>
          <w:p w14:paraId="36C0273C" w14:textId="792F3050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49" w:type="dxa"/>
          </w:tcPr>
          <w:p w14:paraId="04AE03C4" w14:textId="43E2286D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2D316F3" w14:textId="75CE871B" w:rsidR="00DD177B" w:rsidRPr="00360B44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17242A38" w14:textId="0DE8C59E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617453D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C0A94F" w14:textId="1C3542EE" w:rsidR="00DD177B" w:rsidRPr="00360B44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682C058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BDBFC7A" w14:textId="6E2D35A2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71D3A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6D06BFA" w14:textId="1F4E8CCA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4CB414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493B9AD" w14:textId="62F8375F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7246F1D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6B9D18E" w14:textId="77E73909" w:rsidR="00DD177B" w:rsidRPr="00360B44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6" w:type="dxa"/>
          </w:tcPr>
          <w:p w14:paraId="41A8EA7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8377B5A" w14:textId="26B07DD6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383CDF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2804A68" w14:textId="2A79A9C2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529A6FEF" w14:textId="77777777" w:rsidTr="00E772B2">
        <w:trPr>
          <w:cantSplit/>
          <w:trHeight w:val="309"/>
        </w:trPr>
        <w:tc>
          <w:tcPr>
            <w:tcW w:w="3060" w:type="dxa"/>
          </w:tcPr>
          <w:p w14:paraId="08CEE8D4" w14:textId="07F0435A" w:rsidR="00DD177B" w:rsidRPr="00CF1517" w:rsidRDefault="00DD177B" w:rsidP="00DD177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กรีน เอนเนอร์จี้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90" w:type="dxa"/>
          </w:tcPr>
          <w:p w14:paraId="04C6CDC2" w14:textId="29961ED0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9" w:type="dxa"/>
          </w:tcPr>
          <w:p w14:paraId="59D03C8E" w14:textId="06394C73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4AFEC74" w14:textId="1E020296" w:rsidR="00DD177B" w:rsidRPr="00360B44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C0EE1F4" w14:textId="43942861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FF0FE1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2110F418" w14:textId="4BE10356" w:rsidR="00DD177B" w:rsidRPr="00360B44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710FE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7B6921" w14:textId="35EF7494" w:rsidR="00DD177B" w:rsidRPr="00CF1517" w:rsidRDefault="001F5A31" w:rsidP="003725E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277D05E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257825A" w14:textId="541E128E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7230629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54398B8" w14:textId="3BB1845E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4D46B577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CAC8247" w14:textId="58EBD961" w:rsidR="00DD177B" w:rsidRPr="00360B44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6" w:type="dxa"/>
          </w:tcPr>
          <w:p w14:paraId="710EB4C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3A5870" w14:textId="5BD8490A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55F9D3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1F7A10" w14:textId="75139D2E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2BAF2563" w14:textId="77777777" w:rsidTr="00E772B2">
        <w:trPr>
          <w:cantSplit/>
          <w:trHeight w:val="309"/>
        </w:trPr>
        <w:tc>
          <w:tcPr>
            <w:tcW w:w="3060" w:type="dxa"/>
          </w:tcPr>
          <w:p w14:paraId="28390215" w14:textId="06C746B5" w:rsidR="00DD177B" w:rsidRPr="00CF1517" w:rsidRDefault="00DD177B" w:rsidP="00DD177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โพรเซส ฟู้ดส์ จำกัด</w:t>
            </w:r>
          </w:p>
        </w:tc>
        <w:tc>
          <w:tcPr>
            <w:tcW w:w="1890" w:type="dxa"/>
          </w:tcPr>
          <w:p w14:paraId="2E11B892" w14:textId="5C47127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49" w:type="dxa"/>
          </w:tcPr>
          <w:p w14:paraId="78E283D0" w14:textId="61EA4096" w:rsidR="00DD177B" w:rsidRPr="00CF1517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4E7CD68" w14:textId="04AA9E20" w:rsidR="00DD177B" w:rsidRPr="00360B44" w:rsidRDefault="00C418B0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DD177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BBFD895" w14:textId="71D57D4D" w:rsidR="00DD177B" w:rsidRPr="00CF1517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39E4C91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1904101D" w14:textId="5978AA79" w:rsidR="00DD177B" w:rsidRPr="00360B44" w:rsidRDefault="00C418B0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4BEAF35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85288B" w14:textId="3D328726" w:rsidR="00DD177B" w:rsidRPr="00CF1517" w:rsidRDefault="001F5A31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0271263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9D44EB8" w14:textId="434B7B9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70DCC5E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0A136B0" w14:textId="1463E3A7" w:rsidR="00DD177B" w:rsidRPr="00CF1517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23BBDCE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915362B" w14:textId="3343FDA0" w:rsidR="00DD177B" w:rsidRPr="00360B44" w:rsidRDefault="00C418B0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176" w:type="dxa"/>
          </w:tcPr>
          <w:p w14:paraId="3DCC03A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6B63859" w14:textId="1376FDB8" w:rsidR="00DD177B" w:rsidRPr="00CF1517" w:rsidRDefault="001656D7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79C9E20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6B0BC4" w14:textId="6F0701F6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CF1517" w14:paraId="2FE0FCCC" w14:textId="77777777" w:rsidTr="00E772B2">
        <w:trPr>
          <w:cantSplit/>
          <w:trHeight w:val="309"/>
        </w:trPr>
        <w:tc>
          <w:tcPr>
            <w:tcW w:w="3060" w:type="dxa"/>
          </w:tcPr>
          <w:p w14:paraId="1D053DBA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</w:tcPr>
          <w:p w14:paraId="6D1DBD8B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49" w:type="dxa"/>
          </w:tcPr>
          <w:p w14:paraId="28FD677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C765443" w14:textId="77777777" w:rsidR="00DD177B" w:rsidRPr="00360B44" w:rsidRDefault="00DD177B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028B4BA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4E14FA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2B9B6A7" w14:textId="77777777" w:rsidR="00DD177B" w:rsidRPr="00360B44" w:rsidRDefault="00DD177B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9A0EE3F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DE0CEF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47098A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E9DC824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613D5C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1FC54A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848A16C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56597C3" w14:textId="77777777" w:rsidR="00DD177B" w:rsidRPr="00360B44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" w:type="dxa"/>
          </w:tcPr>
          <w:p w14:paraId="457BD10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A0FEF4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05B9E4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5D3228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D177B" w:rsidRPr="00CF1517" w14:paraId="1A690CCB" w14:textId="77777777" w:rsidTr="00E772B2">
        <w:trPr>
          <w:gridAfter w:val="1"/>
          <w:wAfter w:w="17" w:type="dxa"/>
          <w:cantSplit/>
          <w:trHeight w:val="354"/>
        </w:trPr>
        <w:tc>
          <w:tcPr>
            <w:tcW w:w="3060" w:type="dxa"/>
          </w:tcPr>
          <w:p w14:paraId="3EDBD1BB" w14:textId="77777777" w:rsidR="00DD177B" w:rsidRPr="00CF1517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209D1F2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6" w:type="dxa"/>
            <w:gridSpan w:val="18"/>
          </w:tcPr>
          <w:p w14:paraId="1DC7F0AE" w14:textId="53339548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D177B" w:rsidRPr="00CF1517" w14:paraId="11C9D32B" w14:textId="77777777" w:rsidTr="00E772B2">
        <w:trPr>
          <w:gridAfter w:val="1"/>
          <w:wAfter w:w="15" w:type="dxa"/>
          <w:cantSplit/>
          <w:trHeight w:val="354"/>
        </w:trPr>
        <w:tc>
          <w:tcPr>
            <w:tcW w:w="3060" w:type="dxa"/>
          </w:tcPr>
          <w:p w14:paraId="4B1C8975" w14:textId="77777777" w:rsidR="00DD177B" w:rsidRPr="00CF1517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20D232CF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3AF3F8DB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3C9EB23D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2F28AF58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46DB8CFF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6FBCFE28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406F3779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</w:tcPr>
          <w:p w14:paraId="05AFE903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488AD994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DD177B" w:rsidRPr="00CF1517" w14:paraId="668EA12E" w14:textId="77777777" w:rsidTr="00E772B2">
        <w:trPr>
          <w:gridAfter w:val="1"/>
          <w:wAfter w:w="15" w:type="dxa"/>
          <w:cantSplit/>
          <w:trHeight w:val="354"/>
        </w:trPr>
        <w:tc>
          <w:tcPr>
            <w:tcW w:w="3060" w:type="dxa"/>
          </w:tcPr>
          <w:p w14:paraId="06B6C848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2D2E135A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14:paraId="5BA92914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0399C5C0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</w:tcPr>
          <w:p w14:paraId="3D44164A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7817EFEB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5BFECF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94B2F87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</w:tcPr>
          <w:p w14:paraId="046B3034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1F24EC6C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DD177B" w:rsidRPr="00CF1517" w14:paraId="7CCB599A" w14:textId="77777777" w:rsidTr="00E772B2">
        <w:trPr>
          <w:cantSplit/>
          <w:trHeight w:val="309"/>
        </w:trPr>
        <w:tc>
          <w:tcPr>
            <w:tcW w:w="3060" w:type="dxa"/>
          </w:tcPr>
          <w:p w14:paraId="08CA5986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</w:tcPr>
          <w:p w14:paraId="55D92E2A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07CCDBDA" w14:textId="30A7AE2A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781" w:type="dxa"/>
          </w:tcPr>
          <w:p w14:paraId="591ADE76" w14:textId="19672258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798" w:type="dxa"/>
          </w:tcPr>
          <w:p w14:paraId="76D52B68" w14:textId="40144709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AEF2D1D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4A2A6F2" w14:textId="49146D05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EEB8408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C34F2F5" w14:textId="3D7FDAFF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65988DB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3E409F5" w14:textId="6215AE5F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E5ED205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6ABF7BC" w14:textId="54E6AE5C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E4BD31E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DEF0E59" w14:textId="3265272F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6" w:type="dxa"/>
          </w:tcPr>
          <w:p w14:paraId="67064E1D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7EF89F2" w14:textId="3C75A152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B8BF9D5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3FC3008" w14:textId="1BB728ED" w:rsidR="00DD177B" w:rsidRPr="00CF1517" w:rsidRDefault="00C418B0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</w:tr>
      <w:tr w:rsidR="00DD177B" w:rsidRPr="00CF1517" w14:paraId="7E2072FB" w14:textId="77777777" w:rsidTr="00E772B2">
        <w:trPr>
          <w:gridAfter w:val="1"/>
          <w:wAfter w:w="17" w:type="dxa"/>
          <w:cantSplit/>
          <w:trHeight w:val="309"/>
        </w:trPr>
        <w:tc>
          <w:tcPr>
            <w:tcW w:w="3060" w:type="dxa"/>
          </w:tcPr>
          <w:p w14:paraId="203959B7" w14:textId="77777777" w:rsidR="00DD177B" w:rsidRPr="00CF1517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3338331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7A3CD41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76" w:type="dxa"/>
            <w:gridSpan w:val="16"/>
          </w:tcPr>
          <w:p w14:paraId="0AA1D977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D177B" w:rsidRPr="00CF1517" w14:paraId="19EFBC66" w14:textId="77777777" w:rsidTr="00E772B2">
        <w:trPr>
          <w:cantSplit/>
          <w:trHeight w:val="309"/>
        </w:trPr>
        <w:tc>
          <w:tcPr>
            <w:tcW w:w="3060" w:type="dxa"/>
          </w:tcPr>
          <w:p w14:paraId="3DE815B3" w14:textId="2CBF8902" w:rsidR="00DD177B" w:rsidRPr="00CF1517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  <w:r w:rsidR="005C50DB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="005C50DB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ต่อ</w:t>
            </w:r>
            <w:r w:rsidR="005C50DB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890" w:type="dxa"/>
          </w:tcPr>
          <w:p w14:paraId="0B953A17" w14:textId="77777777" w:rsidR="00DD177B" w:rsidRPr="00CF1517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76E2317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5E90630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64347B7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71F96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B797E1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EE82A5B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BAD9648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D6B555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9B50CB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1B5D83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833B879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338F0A5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A74B8FE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</w:tcPr>
          <w:p w14:paraId="7AE9B3F3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2A95CA6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6543162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F757CA" w14:textId="77777777" w:rsidR="00DD177B" w:rsidRPr="00CF1517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6A6318" w:rsidRPr="00CF1517" w14:paraId="54C28905" w14:textId="77777777" w:rsidTr="00E772B2">
        <w:trPr>
          <w:cantSplit/>
          <w:trHeight w:val="344"/>
        </w:trPr>
        <w:tc>
          <w:tcPr>
            <w:tcW w:w="3060" w:type="dxa"/>
          </w:tcPr>
          <w:p w14:paraId="1D1B4AA2" w14:textId="0BB9A9EE" w:rsidR="006A6318" w:rsidRPr="00795BED" w:rsidRDefault="006A6318" w:rsidP="006A6318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Cs w:val="22"/>
                <w:lang w:val="en-US" w:bidi="th-TH"/>
              </w:rPr>
              <w:t>1988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CF151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14:paraId="3589FE3B" w14:textId="77777777" w:rsidR="006A6318" w:rsidRDefault="006A6318" w:rsidP="006A63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B0AD775" w14:textId="07A2ABF8" w:rsidR="006A6318" w:rsidRPr="00795BED" w:rsidRDefault="006A6318" w:rsidP="006A63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ซอสและเครื่องปรุงรส</w:t>
            </w:r>
          </w:p>
        </w:tc>
        <w:tc>
          <w:tcPr>
            <w:tcW w:w="749" w:type="dxa"/>
          </w:tcPr>
          <w:p w14:paraId="29F87C98" w14:textId="13C4435E" w:rsidR="006A6318" w:rsidRPr="00CF1517" w:rsidRDefault="00C418B0" w:rsidP="006A631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5C50DB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3CD0ABEF" w14:textId="16933E0F" w:rsidR="006A6318" w:rsidRPr="00CF1517" w:rsidRDefault="00C418B0" w:rsidP="006A631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5C50DB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C60CC10" w14:textId="5B334801" w:rsidR="006A6318" w:rsidRPr="00CF1517" w:rsidRDefault="00C418B0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  <w:vAlign w:val="bottom"/>
          </w:tcPr>
          <w:p w14:paraId="18814C4B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358A1DA" w14:textId="0FCB3B71" w:rsidR="006A6318" w:rsidRPr="00CF1517" w:rsidRDefault="00C418B0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6A460268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AD7444C" w14:textId="37C2B240" w:rsidR="006A6318" w:rsidRPr="00CF1517" w:rsidRDefault="001F5A31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F63DC65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0ADECA" w14:textId="5F496329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D11CBE4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EC7C1DF" w14:textId="50144518" w:rsidR="006A6318" w:rsidRPr="00CF1517" w:rsidRDefault="00C418B0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10654BE6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91D7FC3" w14:textId="356C9066" w:rsidR="006A6318" w:rsidRPr="00CF1517" w:rsidRDefault="00C418B0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6" w:type="dxa"/>
          </w:tcPr>
          <w:p w14:paraId="1BBB2113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4F0A972" w14:textId="768C030E" w:rsidR="006A6318" w:rsidRPr="00CF1517" w:rsidRDefault="00C418B0" w:rsidP="006A631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63</w:t>
            </w:r>
          </w:p>
        </w:tc>
        <w:tc>
          <w:tcPr>
            <w:tcW w:w="178" w:type="dxa"/>
          </w:tcPr>
          <w:p w14:paraId="4FA1688F" w14:textId="77777777" w:rsidR="006A6318" w:rsidRPr="00CF1517" w:rsidRDefault="006A6318" w:rsidP="006A631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7E351062" w14:textId="31D53F52" w:rsidR="006A6318" w:rsidRPr="00CF1517" w:rsidRDefault="006A6318" w:rsidP="006A63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BE2E6A" w:rsidRPr="00CF1517" w14:paraId="7742B67D" w14:textId="77777777" w:rsidTr="00E772B2">
        <w:trPr>
          <w:cantSplit/>
          <w:trHeight w:val="326"/>
        </w:trPr>
        <w:tc>
          <w:tcPr>
            <w:tcW w:w="3060" w:type="dxa"/>
          </w:tcPr>
          <w:p w14:paraId="460F63C0" w14:textId="1430E0EA" w:rsidR="00BE2E6A" w:rsidRPr="00CF1517" w:rsidRDefault="00BE2E6A" w:rsidP="00BE2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</w:rPr>
              <w:t>บริษัท มันนี่ ฮับ เซอร์วิส จำกัด</w:t>
            </w:r>
          </w:p>
        </w:tc>
        <w:tc>
          <w:tcPr>
            <w:tcW w:w="1890" w:type="dxa"/>
          </w:tcPr>
          <w:p w14:paraId="57729BE8" w14:textId="38C8B1C3" w:rsidR="00BE2E6A" w:rsidRPr="00795BED" w:rsidRDefault="00BE2E6A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ให้สินเชื่อและค้ำประกัน</w:t>
            </w:r>
          </w:p>
        </w:tc>
        <w:tc>
          <w:tcPr>
            <w:tcW w:w="749" w:type="dxa"/>
          </w:tcPr>
          <w:p w14:paraId="62D40758" w14:textId="7FE66368" w:rsidR="00BE2E6A" w:rsidRPr="00CF1517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88</w:t>
            </w:r>
            <w:r w:rsid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781" w:type="dxa"/>
          </w:tcPr>
          <w:p w14:paraId="7B2AA2AB" w14:textId="2BE0ABFB" w:rsidR="00BE2E6A" w:rsidRPr="00CF1517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88</w:t>
            </w:r>
            <w:r w:rsid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798" w:type="dxa"/>
          </w:tcPr>
          <w:p w14:paraId="2DAF62F2" w14:textId="0745CFFF" w:rsidR="00BE2E6A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8" w:type="dxa"/>
            <w:vAlign w:val="bottom"/>
          </w:tcPr>
          <w:p w14:paraId="3C73BC40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F09B107" w14:textId="4F6EFC72" w:rsidR="00BE2E6A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8" w:type="dxa"/>
          </w:tcPr>
          <w:p w14:paraId="71D921D9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1F46689" w14:textId="433D20A2" w:rsidR="00BE2E6A" w:rsidRPr="00CF151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0E7468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D947D11" w14:textId="2369C611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48ED35D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64F569F" w14:textId="53CC57F6" w:rsidR="00BE2E6A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8" w:type="dxa"/>
          </w:tcPr>
          <w:p w14:paraId="0CBB08AD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E48926F" w14:textId="6CBC39E1" w:rsidR="00BE2E6A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6" w:type="dxa"/>
          </w:tcPr>
          <w:p w14:paraId="4126B85E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57BB45C" w14:textId="255E0636" w:rsidR="00BE2E6A" w:rsidRPr="00CF1517" w:rsidRDefault="001656D7" w:rsidP="00BE2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2E876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515CFC2A" w14:textId="3C22C5ED" w:rsidR="00BE2E6A" w:rsidRPr="00CF1517" w:rsidRDefault="00BE2E6A" w:rsidP="00BE2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E2E6A" w:rsidRPr="00CF1517" w14:paraId="0EECDF66" w14:textId="77777777" w:rsidTr="00E772B2">
        <w:trPr>
          <w:cantSplit/>
          <w:trHeight w:val="326"/>
        </w:trPr>
        <w:tc>
          <w:tcPr>
            <w:tcW w:w="3060" w:type="dxa"/>
          </w:tcPr>
          <w:p w14:paraId="4788CA40" w14:textId="46B088FD" w:rsidR="00BE2E6A" w:rsidRPr="00CF1517" w:rsidRDefault="00BE2E6A" w:rsidP="00BE2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บริษัท โลจิส บอย จำกัด</w:t>
            </w:r>
          </w:p>
        </w:tc>
        <w:tc>
          <w:tcPr>
            <w:tcW w:w="1890" w:type="dxa"/>
          </w:tcPr>
          <w:p w14:paraId="4A6F7883" w14:textId="77777777" w:rsidR="00BE2E6A" w:rsidRDefault="00BE2E6A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ที่ปรึกษาและให้บริการ</w:t>
            </w:r>
          </w:p>
          <w:p w14:paraId="04BEDD88" w14:textId="77777777" w:rsidR="00BE2E6A" w:rsidRDefault="00BE2E6A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ซอฟต์แวร์ที่เกี่ยวข้องกับ</w:t>
            </w:r>
          </w:p>
          <w:p w14:paraId="65C3D389" w14:textId="4F9BA042" w:rsidR="00BE2E6A" w:rsidRPr="00CF1517" w:rsidRDefault="00BE2E6A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โลจิสติกส์</w:t>
            </w:r>
          </w:p>
        </w:tc>
        <w:tc>
          <w:tcPr>
            <w:tcW w:w="749" w:type="dxa"/>
          </w:tcPr>
          <w:p w14:paraId="7BB1C5EE" w14:textId="25D4312E" w:rsidR="00BE2E6A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="00BE2E6A" w:rsidRP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  <w:p w14:paraId="24972A41" w14:textId="2F556FE1" w:rsidR="00BE2E6A" w:rsidRPr="00BE2E6A" w:rsidRDefault="00BE2E6A" w:rsidP="00BE2E6A">
            <w:pPr>
              <w:rPr>
                <w:lang w:val="en-GB"/>
              </w:rPr>
            </w:pPr>
          </w:p>
        </w:tc>
        <w:tc>
          <w:tcPr>
            <w:tcW w:w="781" w:type="dxa"/>
          </w:tcPr>
          <w:p w14:paraId="563CC046" w14:textId="5BCEAE02" w:rsidR="00BE2E6A" w:rsidRPr="00C53C17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="00BE2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73A93443" w14:textId="5E1473FC" w:rsidR="00BE2E6A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D46F1B1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65B2D6CF" w14:textId="43DBDA79" w:rsidR="00BE2E6A" w:rsidRPr="001B3C33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8E7B64B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C490EBA" w14:textId="1B19C976" w:rsidR="00BE2E6A" w:rsidRPr="00CF151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9C6A0E0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416B122" w14:textId="566BC17D" w:rsidR="00BE2E6A" w:rsidRPr="002D6C7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960D36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885C2BC" w14:textId="4C5E5B5C" w:rsidR="00BE2E6A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E8C7259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D0BA82F" w14:textId="6B1DF2D0" w:rsidR="00BE2E6A" w:rsidRPr="001B3C33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6" w:type="dxa"/>
          </w:tcPr>
          <w:p w14:paraId="533FE379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5066EF9" w14:textId="2321151E" w:rsidR="00BE2E6A" w:rsidRPr="00CF1517" w:rsidRDefault="001656D7" w:rsidP="00BE2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2DC3460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4D232A0" w14:textId="0399A98A" w:rsidR="00BE2E6A" w:rsidRPr="00CF1517" w:rsidRDefault="00BE2E6A" w:rsidP="00BE2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CC6AA1" w:rsidRPr="00CF1517" w14:paraId="317934F2" w14:textId="77777777" w:rsidTr="00E772B2">
        <w:trPr>
          <w:cantSplit/>
          <w:trHeight w:val="326"/>
        </w:trPr>
        <w:tc>
          <w:tcPr>
            <w:tcW w:w="3060" w:type="dxa"/>
          </w:tcPr>
          <w:p w14:paraId="501291AC" w14:textId="1327DC65" w:rsidR="00CC6AA1" w:rsidRDefault="00CC6AA1" w:rsidP="00BE2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CC6AA1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ไทย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ฟู้ดส์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เฟรซ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มาร์เก็ต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736B5005" w14:textId="26DE9903" w:rsidR="00CC6AA1" w:rsidRPr="00E75302" w:rsidRDefault="00CC6AA1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C6AA1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จำหน่ายสินค้</w:t>
            </w:r>
            <w:r w:rsidR="00E75302">
              <w:rPr>
                <w:rFonts w:ascii="Angsana New" w:hAnsi="Angsana New" w:cs="Angsana New" w:hint="cs"/>
                <w:szCs w:val="22"/>
                <w:cs/>
                <w:lang w:bidi="th-TH"/>
              </w:rPr>
              <w:t>า</w:t>
            </w:r>
            <w:r w:rsidR="00E7530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ปลีก</w:t>
            </w:r>
          </w:p>
        </w:tc>
        <w:tc>
          <w:tcPr>
            <w:tcW w:w="749" w:type="dxa"/>
          </w:tcPr>
          <w:p w14:paraId="76E9B62A" w14:textId="65A248BD" w:rsidR="00CC6AA1" w:rsidRPr="00BE2E6A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5C50D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7EFE6E41" w14:textId="5B275AF9" w:rsidR="00CC6AA1" w:rsidRPr="00CC6AA1" w:rsidRDefault="00CC6AA1" w:rsidP="000A72D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798" w:type="dxa"/>
          </w:tcPr>
          <w:p w14:paraId="01D89D57" w14:textId="45020C02" w:rsidR="00CC6AA1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E18D178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928D1A5" w14:textId="6D18DD89" w:rsidR="00CC6AA1" w:rsidRDefault="006A6318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DFF8AD2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7D7900" w14:textId="475268D7" w:rsidR="00CC6AA1" w:rsidRPr="00CF151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7BF41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790FAAD" w14:textId="29CB2A0E" w:rsidR="00CC6AA1" w:rsidRPr="002D6C7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FEDA56D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AF013A0" w14:textId="09C5322D" w:rsidR="00CC6AA1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72DB07A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ED7F981" w14:textId="3D60D11E" w:rsidR="00CC6AA1" w:rsidRDefault="008B2047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</w:tcPr>
          <w:p w14:paraId="3E8BCB1D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3FBFE1D" w14:textId="4733EF06" w:rsidR="00CC6AA1" w:rsidRPr="00CF1517" w:rsidRDefault="001656D7" w:rsidP="00BE2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5506B90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93B42AA" w14:textId="710364E7" w:rsidR="00CC6AA1" w:rsidRPr="002D6C77" w:rsidRDefault="001656D7" w:rsidP="00BE2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CC6AA1" w:rsidRPr="00CF1517" w14:paraId="6D8CEDD2" w14:textId="77777777" w:rsidTr="00E772B2">
        <w:trPr>
          <w:cantSplit/>
          <w:trHeight w:val="326"/>
        </w:trPr>
        <w:tc>
          <w:tcPr>
            <w:tcW w:w="3060" w:type="dxa"/>
          </w:tcPr>
          <w:p w14:paraId="7AE7E108" w14:textId="7248E0CC" w:rsidR="00CC6AA1" w:rsidRDefault="00CC6AA1" w:rsidP="00BE2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CC6AA1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มาย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เพ็ท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20EF90BF" w14:textId="77777777" w:rsidR="00D400DD" w:rsidRDefault="00CC6AA1" w:rsidP="00AF1780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CC6AA1">
              <w:rPr>
                <w:rFonts w:ascii="Angsana New" w:hAnsi="Angsana New" w:cs="Angsana New" w:hint="cs"/>
                <w:szCs w:val="22"/>
                <w:cs/>
                <w:lang w:bidi="th-TH"/>
              </w:rPr>
              <w:t>เพาะพันธุ์และจำหน่าย</w:t>
            </w:r>
          </w:p>
          <w:p w14:paraId="2CB0F548" w14:textId="6BAD624E" w:rsidR="00CC6AA1" w:rsidRDefault="0042334A" w:rsidP="00AF1780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</w:t>
            </w:r>
            <w:r w:rsidR="00CC6AA1" w:rsidRPr="00CC6AA1">
              <w:rPr>
                <w:rFonts w:ascii="Angsana New" w:hAnsi="Angsana New" w:cs="Angsana New" w:hint="cs"/>
                <w:szCs w:val="22"/>
                <w:cs/>
                <w:lang w:bidi="th-TH"/>
              </w:rPr>
              <w:t>สัตว์เลี้ยง</w:t>
            </w:r>
          </w:p>
        </w:tc>
        <w:tc>
          <w:tcPr>
            <w:tcW w:w="749" w:type="dxa"/>
          </w:tcPr>
          <w:p w14:paraId="1BBE8AEC" w14:textId="4FA72BE7" w:rsidR="00CC6AA1" w:rsidRPr="00BE2E6A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5C50D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77E44950" w14:textId="0FD9F3AD" w:rsidR="00CC6AA1" w:rsidRDefault="00CC6AA1" w:rsidP="000A72D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798" w:type="dxa"/>
          </w:tcPr>
          <w:p w14:paraId="0BDD6A24" w14:textId="7CBD8812" w:rsidR="00CC6AA1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83DA618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0019B759" w14:textId="529DC5BB" w:rsidR="00CC6AA1" w:rsidRDefault="006A6318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9B6F86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7126F99" w14:textId="3F8CEA0E" w:rsidR="00CC6AA1" w:rsidRPr="00CF151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9503B3D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5FD7A43" w14:textId="46AB0427" w:rsidR="00CC6AA1" w:rsidRPr="002D6C7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4833C9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4F75885" w14:textId="1A63FE11" w:rsidR="00CC6AA1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00BD07E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04A3402" w14:textId="46433986" w:rsidR="00CC6AA1" w:rsidRDefault="008B2047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</w:tcPr>
          <w:p w14:paraId="49BA2072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47B8897" w14:textId="2E658BD4" w:rsidR="00CC6AA1" w:rsidRPr="00CF1517" w:rsidRDefault="001656D7" w:rsidP="00BE2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33ADCC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639F33A3" w14:textId="7569A59D" w:rsidR="00CC6AA1" w:rsidRPr="002D6C77" w:rsidRDefault="001656D7" w:rsidP="00BE2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CC6AA1" w:rsidRPr="00CF1517" w14:paraId="6E985CF2" w14:textId="77777777" w:rsidTr="00E772B2">
        <w:trPr>
          <w:cantSplit/>
          <w:trHeight w:val="326"/>
        </w:trPr>
        <w:tc>
          <w:tcPr>
            <w:tcW w:w="3060" w:type="dxa"/>
          </w:tcPr>
          <w:p w14:paraId="672ED142" w14:textId="2ED7D413" w:rsidR="00CC6AA1" w:rsidRDefault="00CC6AA1" w:rsidP="00BE2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CC6AA1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ไทยฟู้ดส์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รีนิวเอเบิล</w:t>
            </w:r>
            <w:r w:rsidRPr="00CC6AA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C6AA1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0A1EAF51" w14:textId="5F07EF5A" w:rsidR="00CC6AA1" w:rsidRDefault="00CC6AA1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C6AA1">
              <w:rPr>
                <w:rFonts w:ascii="Angsana New" w:hAnsi="Angsana New" w:cs="Angsana New" w:hint="cs"/>
                <w:szCs w:val="22"/>
                <w:cs/>
                <w:lang w:bidi="th-TH"/>
              </w:rPr>
              <w:t>พลังงาน</w:t>
            </w:r>
            <w:r w:rsidR="005C50DB">
              <w:rPr>
                <w:rFonts w:ascii="Angsana New" w:hAnsi="Angsana New" w:cs="Angsana New" w:hint="cs"/>
                <w:szCs w:val="22"/>
                <w:cs/>
                <w:lang w:bidi="th-TH"/>
              </w:rPr>
              <w:t>ทดแทน</w:t>
            </w:r>
          </w:p>
        </w:tc>
        <w:tc>
          <w:tcPr>
            <w:tcW w:w="749" w:type="dxa"/>
          </w:tcPr>
          <w:p w14:paraId="56385DD6" w14:textId="4999AD0E" w:rsidR="00CC6AA1" w:rsidRPr="00BE2E6A" w:rsidRDefault="00C418B0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5C50DB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4B74C969" w14:textId="3765F8EF" w:rsidR="00CC6AA1" w:rsidRDefault="00CC6AA1" w:rsidP="000A72D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5A5FA5D9" w14:textId="6519AFCE" w:rsidR="00CC6AA1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226A5478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43742E1" w14:textId="5C93B76E" w:rsidR="00CC6AA1" w:rsidRDefault="006A6318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70D8FED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1E5736F0" w14:textId="1BFBEEC9" w:rsidR="00CC6AA1" w:rsidRPr="00CF151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E365BD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8C2C141" w14:textId="4CE9F6B9" w:rsidR="00CC6AA1" w:rsidRPr="002D6C77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27C99EE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12A0599" w14:textId="604B76CB" w:rsidR="00CC6AA1" w:rsidRPr="00CF1517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642572A8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BAC7A17" w14:textId="1C02AA6A" w:rsidR="00CC6AA1" w:rsidRDefault="008B2047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</w:tcPr>
          <w:p w14:paraId="72D47CC6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CC3AF84" w14:textId="08B204E8" w:rsidR="00CC6AA1" w:rsidRPr="00CF1517" w:rsidRDefault="001656D7" w:rsidP="00BE2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A3130E5" w14:textId="77777777" w:rsidR="00CC6AA1" w:rsidRPr="00CF1517" w:rsidRDefault="00CC6AA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</w:tcPr>
          <w:p w14:paraId="2C2DA825" w14:textId="3E37955B" w:rsidR="00CC6AA1" w:rsidRPr="002D6C77" w:rsidRDefault="001656D7" w:rsidP="00BE2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E2E6A" w:rsidRPr="00CF1517" w14:paraId="634F38D8" w14:textId="77777777" w:rsidTr="00E772B2">
        <w:trPr>
          <w:cantSplit/>
          <w:trHeight w:val="281"/>
        </w:trPr>
        <w:tc>
          <w:tcPr>
            <w:tcW w:w="3060" w:type="dxa"/>
          </w:tcPr>
          <w:p w14:paraId="555FD471" w14:textId="210C5C90" w:rsidR="00BE2E6A" w:rsidRPr="00CF1517" w:rsidRDefault="00BE2E6A" w:rsidP="00BE2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5865D6C7" w14:textId="000EADFC" w:rsidR="00BE2E6A" w:rsidRPr="00CF1517" w:rsidRDefault="00BE2E6A" w:rsidP="00BE2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55ED876E" w14:textId="77777777" w:rsidR="00BE2E6A" w:rsidRPr="00CF1517" w:rsidRDefault="00BE2E6A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4715976" w14:textId="47BEDC1A" w:rsidR="00BE2E6A" w:rsidRPr="00CF1517" w:rsidRDefault="00BE2E6A" w:rsidP="00BE2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5B81B6D1" w14:textId="717C8614" w:rsidR="00BE2E6A" w:rsidRPr="001B3C33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="001B3C3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602</w:t>
            </w:r>
          </w:p>
        </w:tc>
        <w:tc>
          <w:tcPr>
            <w:tcW w:w="178" w:type="dxa"/>
            <w:vAlign w:val="bottom"/>
          </w:tcPr>
          <w:p w14:paraId="1A4F5D8C" w14:textId="77777777" w:rsidR="00BE2E6A" w:rsidRPr="00E93E3C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71C493BB" w14:textId="546D1B7A" w:rsidR="00BE2E6A" w:rsidRPr="00C470DB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 w:rsidR="00BE2E6A" w:rsidRPr="00E93E3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657</w:t>
            </w:r>
          </w:p>
        </w:tc>
        <w:tc>
          <w:tcPr>
            <w:tcW w:w="178" w:type="dxa"/>
          </w:tcPr>
          <w:p w14:paraId="1D645EE7" w14:textId="77777777" w:rsidR="00BE2E6A" w:rsidRPr="00C470DB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998209" w14:textId="7082A74C" w:rsidR="00BE2E6A" w:rsidRPr="00C470DB" w:rsidRDefault="001F5A31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154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521E5D00" w14:textId="77777777" w:rsidR="00BE2E6A" w:rsidRPr="00C470DB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E298A5" w14:textId="4A9A0AFC" w:rsidR="00BE2E6A" w:rsidRPr="00C470DB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872</w:t>
            </w:r>
            <w:r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1D06F55E" w14:textId="77777777" w:rsidR="00BE2E6A" w:rsidRPr="00E93E3C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EFFE1B4" w14:textId="429F04F2" w:rsidR="00BE2E6A" w:rsidRPr="001B3C33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highlight w:val="yellow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="00050005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448</w:t>
            </w:r>
          </w:p>
        </w:tc>
        <w:tc>
          <w:tcPr>
            <w:tcW w:w="178" w:type="dxa"/>
          </w:tcPr>
          <w:p w14:paraId="298285F7" w14:textId="77777777" w:rsidR="00BE2E6A" w:rsidRPr="00E93E3C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F5A2AD4" w14:textId="789E9974" w:rsidR="00BE2E6A" w:rsidRPr="00E93E3C" w:rsidRDefault="00C418B0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E2E6A" w:rsidRPr="00E93E3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785</w:t>
            </w:r>
          </w:p>
        </w:tc>
        <w:tc>
          <w:tcPr>
            <w:tcW w:w="176" w:type="dxa"/>
          </w:tcPr>
          <w:p w14:paraId="1129AF2E" w14:textId="77777777" w:rsidR="00BE2E6A" w:rsidRPr="00E93E3C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73238FA" w14:textId="1026D50F" w:rsidR="00BE2E6A" w:rsidRPr="00E93E3C" w:rsidRDefault="00C418B0" w:rsidP="00BE2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63</w:t>
            </w:r>
          </w:p>
        </w:tc>
        <w:tc>
          <w:tcPr>
            <w:tcW w:w="178" w:type="dxa"/>
          </w:tcPr>
          <w:p w14:paraId="2CC08A51" w14:textId="77777777" w:rsidR="00BE2E6A" w:rsidRPr="00E93E3C" w:rsidRDefault="00BE2E6A" w:rsidP="00BE2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70171" w14:textId="6CC422B5" w:rsidR="00BE2E6A" w:rsidRPr="00E93E3C" w:rsidRDefault="00C418B0" w:rsidP="00BE2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BE2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164</w:t>
            </w:r>
          </w:p>
        </w:tc>
      </w:tr>
    </w:tbl>
    <w:p w14:paraId="1994DC6F" w14:textId="77777777" w:rsidR="005D2623" w:rsidRDefault="005D2623" w:rsidP="005D2623">
      <w:pPr>
        <w:rPr>
          <w:rFonts w:ascii="Angsana New" w:hAnsi="Angsana New" w:cs="Angsana New"/>
        </w:rPr>
      </w:pPr>
    </w:p>
    <w:p w14:paraId="7DFC3266" w14:textId="77777777" w:rsidR="00795BED" w:rsidRPr="005D2623" w:rsidRDefault="00795BED" w:rsidP="00795BED">
      <w:pPr>
        <w:ind w:firstLine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72E5E2CD" w14:textId="77777777" w:rsidR="00795BED" w:rsidRDefault="00795BED" w:rsidP="00795BED">
      <w:pPr>
        <w:ind w:firstLine="706"/>
        <w:rPr>
          <w:rFonts w:ascii="Angsana New" w:hAnsi="Angsana New" w:cs="Angsana New"/>
        </w:rPr>
      </w:pPr>
    </w:p>
    <w:p w14:paraId="08FB7678" w14:textId="77777777" w:rsidR="00795BED" w:rsidRDefault="00795BED" w:rsidP="00795BED">
      <w:pPr>
        <w:rPr>
          <w:rFonts w:ascii="Angsana New" w:hAnsi="Angsana New" w:cs="Angsana New"/>
        </w:rPr>
      </w:pPr>
    </w:p>
    <w:p w14:paraId="26AF74D7" w14:textId="26223296" w:rsidR="00795BED" w:rsidRPr="00795BED" w:rsidRDefault="00795BED" w:rsidP="00795BED">
      <w:pPr>
        <w:rPr>
          <w:rFonts w:ascii="Angsana New" w:hAnsi="Angsana New" w:cs="Angsana New"/>
          <w:cs/>
        </w:rPr>
        <w:sectPr w:rsidR="00795BED" w:rsidRPr="00795BED" w:rsidSect="00496DEA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0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80"/>
        <w:gridCol w:w="900"/>
        <w:gridCol w:w="178"/>
        <w:gridCol w:w="902"/>
        <w:gridCol w:w="180"/>
        <w:gridCol w:w="1080"/>
      </w:tblGrid>
      <w:tr w:rsidR="00860BE8" w14:paraId="5C927AAB" w14:textId="77777777" w:rsidTr="005C50DB">
        <w:trPr>
          <w:cantSplit/>
          <w:tblHeader/>
        </w:trPr>
        <w:tc>
          <w:tcPr>
            <w:tcW w:w="5580" w:type="dxa"/>
          </w:tcPr>
          <w:p w14:paraId="298E7E16" w14:textId="1BDBC20F" w:rsidR="00860BE8" w:rsidRPr="00D86ED9" w:rsidRDefault="00860BE8" w:rsidP="00EE09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D86ED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gridSpan w:val="2"/>
            <w:vAlign w:val="bottom"/>
          </w:tcPr>
          <w:p w14:paraId="5A87DE7E" w14:textId="2AE4CB26" w:rsidR="00860BE8" w:rsidRPr="00D86ED9" w:rsidRDefault="00860BE8" w:rsidP="00EE09B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96F7313" w14:textId="77777777" w:rsidR="00860BE8" w:rsidRPr="00D86ED9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339E5793" w14:textId="58B07936" w:rsidR="00860BE8" w:rsidRPr="00D86ED9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D86ED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60BE8" w14:paraId="3D8C08F7" w14:textId="77777777" w:rsidTr="005C50DB">
        <w:trPr>
          <w:cantSplit/>
          <w:tblHeader/>
        </w:trPr>
        <w:tc>
          <w:tcPr>
            <w:tcW w:w="5580" w:type="dxa"/>
          </w:tcPr>
          <w:p w14:paraId="7A78CAE8" w14:textId="2173D52A" w:rsidR="00860BE8" w:rsidRPr="00D86ED9" w:rsidRDefault="00860BE8" w:rsidP="00EE09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FF1848E" w14:textId="77777777" w:rsidR="00860BE8" w:rsidRPr="00D86ED9" w:rsidRDefault="00860BE8" w:rsidP="00EE09B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770492" w14:textId="7DCE3100" w:rsidR="00860BE8" w:rsidRPr="00D86ED9" w:rsidRDefault="00860BE8" w:rsidP="00EE09B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3F7055E" w14:textId="77777777" w:rsidR="00860BE8" w:rsidRPr="00D86ED9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695C70F" w14:textId="5CCE3BC8" w:rsidR="00860BE8" w:rsidRPr="00D86ED9" w:rsidRDefault="00C418B0" w:rsidP="00EE09B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B02511C" w14:textId="77777777" w:rsidR="00860BE8" w:rsidRPr="00D86ED9" w:rsidRDefault="00860BE8" w:rsidP="00EE09B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E5DA9" w14:textId="7D186B7B" w:rsidR="00860BE8" w:rsidRPr="00D86ED9" w:rsidRDefault="00C418B0" w:rsidP="00EE09B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C418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860BE8" w14:paraId="19CB8343" w14:textId="77777777" w:rsidTr="005C50DB">
        <w:trPr>
          <w:cantSplit/>
        </w:trPr>
        <w:tc>
          <w:tcPr>
            <w:tcW w:w="5580" w:type="dxa"/>
          </w:tcPr>
          <w:p w14:paraId="4040CD36" w14:textId="77777777" w:rsidR="00860BE8" w:rsidRPr="00D86ED9" w:rsidRDefault="00860BE8" w:rsidP="00EE0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88A75B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91C23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4092887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1E64BDA1" w14:textId="5D030496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6E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50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6E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255B" w14:paraId="13D78582" w14:textId="77777777" w:rsidTr="005E42BD">
        <w:trPr>
          <w:cantSplit/>
        </w:trPr>
        <w:tc>
          <w:tcPr>
            <w:tcW w:w="5580" w:type="dxa"/>
          </w:tcPr>
          <w:p w14:paraId="398ABD41" w14:textId="76030160" w:rsidR="004E255B" w:rsidRPr="00791C75" w:rsidRDefault="004E255B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180" w:type="dxa"/>
          </w:tcPr>
          <w:p w14:paraId="6CFA9F60" w14:textId="77777777" w:rsidR="004E255B" w:rsidRPr="00791C75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126AD" w14:textId="77777777" w:rsidR="004E255B" w:rsidRPr="00791C75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F59DFA" w14:textId="77777777" w:rsidR="004E255B" w:rsidRPr="00791C75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FF5E824" w14:textId="2063B854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0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574,500</w:t>
            </w:r>
          </w:p>
        </w:tc>
        <w:tc>
          <w:tcPr>
            <w:tcW w:w="180" w:type="dxa"/>
          </w:tcPr>
          <w:p w14:paraId="57D7765B" w14:textId="77777777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2BA6593" w14:textId="0E1EA81D" w:rsidR="004E255B" w:rsidRPr="0036729B" w:rsidRDefault="004E255B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5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397,000</w:t>
            </w:r>
          </w:p>
        </w:tc>
      </w:tr>
      <w:tr w:rsidR="004E255B" w14:paraId="2DECAF4E" w14:textId="77777777" w:rsidTr="00064C07">
        <w:trPr>
          <w:cantSplit/>
        </w:trPr>
        <w:tc>
          <w:tcPr>
            <w:tcW w:w="5580" w:type="dxa"/>
          </w:tcPr>
          <w:p w14:paraId="3803B3FB" w14:textId="74FBF60B" w:rsidR="004E255B" w:rsidRPr="00791C75" w:rsidRDefault="004E255B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ไทยฟู้ดส์ สไวน อินเตอร์</w:t>
            </w:r>
            <w:r w:rsidR="00F95EE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3B7D907A" w14:textId="77777777" w:rsidR="004E255B" w:rsidRPr="00791C75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1C5D54" w14:textId="77777777" w:rsidR="004E255B" w:rsidRPr="00791C75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354FFB" w14:textId="77777777" w:rsidR="004E255B" w:rsidRPr="00791C75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45C7A66" w14:textId="6A8C9ABB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AD078C9" w14:textId="77777777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4A42AD" w14:textId="67FD7609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2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           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255B" w14:paraId="7D9640C9" w14:textId="77777777" w:rsidTr="00557403">
        <w:trPr>
          <w:cantSplit/>
        </w:trPr>
        <w:tc>
          <w:tcPr>
            <w:tcW w:w="5580" w:type="dxa"/>
          </w:tcPr>
          <w:p w14:paraId="2F77568A" w14:textId="3D62E66F" w:rsidR="004E255B" w:rsidRPr="00D86ED9" w:rsidRDefault="004E255B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791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ไทยฟู้ดส์ สไวน ฟาร์ม จำกัด</w:t>
            </w:r>
          </w:p>
        </w:tc>
        <w:tc>
          <w:tcPr>
            <w:tcW w:w="180" w:type="dxa"/>
          </w:tcPr>
          <w:p w14:paraId="7966F574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E36058" w14:textId="0AFC70A4" w:rsidR="004E255B" w:rsidRPr="00D86ED9" w:rsidRDefault="004E255B" w:rsidP="004E255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6F3FDE4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95FD94A" w14:textId="24D10880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1FADF8" w14:textId="77777777" w:rsidR="004E255B" w:rsidRPr="0036729B" w:rsidRDefault="004E255B" w:rsidP="004E25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61E4E1" w14:textId="65F1F69E" w:rsidR="004E255B" w:rsidRPr="0036729B" w:rsidRDefault="004E255B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2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255B" w:rsidRPr="004E255B" w14:paraId="1218492E" w14:textId="77777777" w:rsidTr="00B24C2A">
        <w:trPr>
          <w:cantSplit/>
        </w:trPr>
        <w:tc>
          <w:tcPr>
            <w:tcW w:w="5580" w:type="dxa"/>
          </w:tcPr>
          <w:p w14:paraId="6E22A903" w14:textId="51512264" w:rsidR="004E255B" w:rsidRPr="00D86ED9" w:rsidRDefault="004E255B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ไทยฟู้ดส์ รีนิวเอเบิล จำกัด</w:t>
            </w:r>
          </w:p>
        </w:tc>
        <w:tc>
          <w:tcPr>
            <w:tcW w:w="180" w:type="dxa"/>
          </w:tcPr>
          <w:p w14:paraId="42BACFE6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C6957B" w14:textId="77777777" w:rsidR="004E255B" w:rsidRPr="00D86ED9" w:rsidRDefault="004E255B" w:rsidP="004E255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4614AE1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382603E" w14:textId="30F5C7FC" w:rsidR="004E255B" w:rsidRPr="0036729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BB327CE" w14:textId="77777777" w:rsidR="004E255B" w:rsidRPr="0036729B" w:rsidRDefault="004E255B" w:rsidP="004E25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AD849" w14:textId="2233D551" w:rsidR="004E255B" w:rsidRPr="0036729B" w:rsidRDefault="004E255B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2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         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255B" w:rsidRPr="004E255B" w14:paraId="20463AB1" w14:textId="77777777" w:rsidTr="004F6EE4">
        <w:trPr>
          <w:cantSplit/>
        </w:trPr>
        <w:tc>
          <w:tcPr>
            <w:tcW w:w="5580" w:type="dxa"/>
          </w:tcPr>
          <w:p w14:paraId="7F568227" w14:textId="673D9CA5" w:rsidR="004E255B" w:rsidRPr="00E405EB" w:rsidRDefault="004E255B" w:rsidP="004E25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ไทย</w:t>
            </w:r>
            <w:r w:rsidR="00D73A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ฟู้ดส์ เฟร</w:t>
            </w:r>
            <w:r w:rsidR="00D73AC1">
              <w:rPr>
                <w:rFonts w:asciiTheme="majorBidi" w:hAnsiTheme="majorBidi" w:cstheme="majorBidi" w:hint="cs"/>
                <w:sz w:val="30"/>
                <w:szCs w:val="30"/>
                <w:cs/>
              </w:rPr>
              <w:t>ซ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มาร์เก็ต จำกัด</w:t>
            </w:r>
          </w:p>
        </w:tc>
        <w:tc>
          <w:tcPr>
            <w:tcW w:w="180" w:type="dxa"/>
          </w:tcPr>
          <w:p w14:paraId="34CC0CAD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30F2217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69B8CA5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86F69EF" w14:textId="032DA1BE" w:rsidR="004E255B" w:rsidRPr="00E405E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67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53FE76A" w14:textId="77777777" w:rsidR="004E255B" w:rsidRPr="00E405EB" w:rsidRDefault="004E255B" w:rsidP="004E255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F9DB56F" w14:textId="628FADB5" w:rsidR="004E255B" w:rsidRPr="004E255B" w:rsidRDefault="004E255B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2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            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255B" w14:paraId="662C6400" w14:textId="77777777" w:rsidTr="00C04847">
        <w:trPr>
          <w:cantSplit/>
        </w:trPr>
        <w:tc>
          <w:tcPr>
            <w:tcW w:w="5580" w:type="dxa"/>
          </w:tcPr>
          <w:p w14:paraId="52C4FB9D" w14:textId="160B14A9" w:rsidR="004E255B" w:rsidRPr="00793CD1" w:rsidRDefault="004E255B" w:rsidP="004E25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มาย เพ็ท จำกัด</w:t>
            </w:r>
          </w:p>
        </w:tc>
        <w:tc>
          <w:tcPr>
            <w:tcW w:w="180" w:type="dxa"/>
          </w:tcPr>
          <w:p w14:paraId="69F587A1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B612447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8B963C7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B3594AB" w14:textId="422465B2" w:rsidR="004E255B" w:rsidRPr="00E405EB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19559FD" w14:textId="77777777" w:rsidR="004E255B" w:rsidRPr="00E405EB" w:rsidRDefault="004E255B" w:rsidP="004E255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A9E7BF" w14:textId="095E3063" w:rsidR="004E255B" w:rsidRPr="00E405EB" w:rsidRDefault="004E255B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72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           </w:t>
            </w:r>
            <w:r w:rsidRPr="00367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255B" w14:paraId="272C45A2" w14:textId="77777777" w:rsidTr="00C04847">
        <w:trPr>
          <w:cantSplit/>
        </w:trPr>
        <w:tc>
          <w:tcPr>
            <w:tcW w:w="5580" w:type="dxa"/>
          </w:tcPr>
          <w:p w14:paraId="677D93A2" w14:textId="5BD11ACD" w:rsidR="004E255B" w:rsidRDefault="00BC2E63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ไทยฟู้ดส์ เซอร์วิส แอนด์ ซัพพลาย จำกัด</w:t>
            </w:r>
          </w:p>
        </w:tc>
        <w:tc>
          <w:tcPr>
            <w:tcW w:w="180" w:type="dxa"/>
          </w:tcPr>
          <w:p w14:paraId="5795AD27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420A250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2FF952E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720ACF70" w14:textId="69850BA8" w:rsidR="004E255B" w:rsidRPr="00C418B0" w:rsidRDefault="00BC2E63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4F1B4" w14:textId="77777777" w:rsidR="004E255B" w:rsidRPr="00E405EB" w:rsidRDefault="004E255B" w:rsidP="004E255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793D2A" w14:textId="096940A0" w:rsidR="004E255B" w:rsidRPr="0036729B" w:rsidRDefault="00BC2E63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287,000</w:t>
            </w:r>
          </w:p>
        </w:tc>
      </w:tr>
      <w:tr w:rsidR="004E255B" w14:paraId="16723AB0" w14:textId="77777777" w:rsidTr="00C04847">
        <w:trPr>
          <w:cantSplit/>
        </w:trPr>
        <w:tc>
          <w:tcPr>
            <w:tcW w:w="5580" w:type="dxa"/>
          </w:tcPr>
          <w:p w14:paraId="6AEEB5CC" w14:textId="71E03152" w:rsidR="004E255B" w:rsidRPr="00BC2E63" w:rsidRDefault="00BC2E63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โลจิส บอย จำกัด</w:t>
            </w:r>
          </w:p>
        </w:tc>
        <w:tc>
          <w:tcPr>
            <w:tcW w:w="180" w:type="dxa"/>
          </w:tcPr>
          <w:p w14:paraId="62C13A6F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9EBA0BF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F8292DB" w14:textId="77777777" w:rsidR="004E255B" w:rsidRPr="00E405EB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F48C2BC" w14:textId="0A6F43B4" w:rsidR="004E255B" w:rsidRPr="00C418B0" w:rsidRDefault="00BC2E63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6384B6" w14:textId="77777777" w:rsidR="004E255B" w:rsidRPr="00E405EB" w:rsidRDefault="004E255B" w:rsidP="004E255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E6E87F" w14:textId="1A2042AD" w:rsidR="004E255B" w:rsidRPr="0036729B" w:rsidRDefault="00BC2E63" w:rsidP="004E25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</w:tr>
      <w:tr w:rsidR="004E255B" w14:paraId="48E0411D" w14:textId="77777777" w:rsidTr="005C50DB">
        <w:trPr>
          <w:cantSplit/>
        </w:trPr>
        <w:tc>
          <w:tcPr>
            <w:tcW w:w="5580" w:type="dxa"/>
          </w:tcPr>
          <w:p w14:paraId="18C58C06" w14:textId="0CEFBEBB" w:rsidR="004E255B" w:rsidRPr="00D86ED9" w:rsidRDefault="004E255B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D86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0" w:type="dxa"/>
          </w:tcPr>
          <w:p w14:paraId="3401372B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AE4291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13C7544" w14:textId="77777777" w:rsidR="004E255B" w:rsidRPr="00D86ED9" w:rsidRDefault="004E255B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76B7B35" w14:textId="3EAC27AA" w:rsidR="004E255B" w:rsidRPr="004262D2" w:rsidRDefault="004E255B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6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718,024</w:t>
            </w:r>
          </w:p>
        </w:tc>
        <w:tc>
          <w:tcPr>
            <w:tcW w:w="180" w:type="dxa"/>
          </w:tcPr>
          <w:p w14:paraId="5162815C" w14:textId="77777777" w:rsidR="004E255B" w:rsidRPr="0036729B" w:rsidRDefault="004E255B" w:rsidP="004E25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98FD8" w14:textId="75E30A1C" w:rsidR="004E255B" w:rsidRPr="0088120C" w:rsidRDefault="0088120C" w:rsidP="0088120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1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120C" w14:paraId="7DC5F14F" w14:textId="77777777" w:rsidTr="005C50DB">
        <w:trPr>
          <w:cantSplit/>
        </w:trPr>
        <w:tc>
          <w:tcPr>
            <w:tcW w:w="5580" w:type="dxa"/>
          </w:tcPr>
          <w:p w14:paraId="620EB0E9" w14:textId="0A7A75C8" w:rsidR="0088120C" w:rsidRDefault="0088120C" w:rsidP="004E25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0" w:type="dxa"/>
          </w:tcPr>
          <w:p w14:paraId="68A5B8D4" w14:textId="77777777" w:rsidR="0088120C" w:rsidRPr="00D86ED9" w:rsidRDefault="0088120C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B08338" w14:textId="77777777" w:rsidR="0088120C" w:rsidRPr="00D86ED9" w:rsidRDefault="0088120C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A6CBE4" w14:textId="77777777" w:rsidR="0088120C" w:rsidRPr="00D86ED9" w:rsidRDefault="0088120C" w:rsidP="004E25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7E8CDC9" w14:textId="6BDDAEF7" w:rsidR="0088120C" w:rsidRPr="0088120C" w:rsidRDefault="0088120C" w:rsidP="004E255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2B5756" w14:textId="77777777" w:rsidR="0088120C" w:rsidRPr="0036729B" w:rsidRDefault="0088120C" w:rsidP="004E25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2445F" w14:textId="00FD5354" w:rsidR="0088120C" w:rsidRPr="0036729B" w:rsidRDefault="0088120C" w:rsidP="004E255B">
            <w:pPr>
              <w:pStyle w:val="acctfourfigures"/>
              <w:tabs>
                <w:tab w:val="clear" w:pos="765"/>
                <w:tab w:val="decimal" w:pos="97"/>
                <w:tab w:val="left" w:pos="187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0,731</w:t>
            </w:r>
            <w:r w:rsidRPr="003672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AEDA2E2" w14:textId="77777777" w:rsidR="00D86ED9" w:rsidRDefault="00D86ED9" w:rsidP="00CA1532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DDFED9" w14:textId="77777777" w:rsidR="00BE4DD6" w:rsidRPr="00204C77" w:rsidRDefault="00BE4DD6" w:rsidP="00415D76">
      <w:pPr>
        <w:pStyle w:val="ListParagraph"/>
        <w:tabs>
          <w:tab w:val="clear" w:pos="454"/>
          <w:tab w:val="clear" w:pos="680"/>
        </w:tabs>
        <w:ind w:hanging="27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04C77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การเพิ่มทุนในบริษัทย่อย</w:t>
      </w:r>
    </w:p>
    <w:p w14:paraId="0C868415" w14:textId="77777777" w:rsidR="00BE4DD6" w:rsidRPr="00204C77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1F85C46A" w14:textId="3CC4EEA4" w:rsidR="00BE4DD6" w:rsidRPr="00C611DE" w:rsidRDefault="00BE4DD6" w:rsidP="00415D7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>บริษัทลงทุนในบริษัทย่อยในประเทศแห่งหนึ่ง (บริษัท ที พาราก้อน โฮลดิ้ง จำกัด) เพิ่มขึ้นเป็นจำนวนเงิน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="00C418B0" w:rsidRPr="00C418B0">
        <w:rPr>
          <w:rFonts w:ascii="Angsana New" w:hAnsi="Angsana New" w:hint="cs"/>
          <w:spacing w:val="-6"/>
          <w:sz w:val="30"/>
          <w:szCs w:val="30"/>
        </w:rPr>
        <w:t>574</w:t>
      </w:r>
      <w:r w:rsidR="00EF3D6A" w:rsidRPr="00C611DE">
        <w:rPr>
          <w:rFonts w:ascii="Angsana New" w:hAnsi="Angsana New" w:hint="cs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/>
          <w:spacing w:val="-6"/>
          <w:sz w:val="30"/>
          <w:szCs w:val="30"/>
        </w:rPr>
        <w:t>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="00FE5ED7" w:rsidRPr="00C611D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>โดยมีรายละเอียดดังนี้</w:t>
      </w:r>
    </w:p>
    <w:p w14:paraId="69CCE57B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48C8AC1" w14:textId="68A660E1" w:rsidR="00BE4DD6" w:rsidRPr="00C611DE" w:rsidRDefault="00BE4DD6" w:rsidP="00415D7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630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</w:t>
      </w:r>
      <w:r w:rsidRPr="00EF4A5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>ท สำหรับหุ้นสามัญจำนวน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>รว</w:t>
      </w:r>
      <w:r w:rsidR="009A65E5">
        <w:rPr>
          <w:rFonts w:ascii="Angsana New" w:hAnsi="Angsana New" w:hint="cs"/>
          <w:spacing w:val="-6"/>
          <w:sz w:val="30"/>
          <w:szCs w:val="30"/>
          <w:cs/>
        </w:rPr>
        <w:t xml:space="preserve">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50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4EB3FD9B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A1507EF" w14:textId="0656D272" w:rsidR="00BE4DD6" w:rsidRPr="00C611DE" w:rsidRDefault="00BE4DD6" w:rsidP="00415D76">
      <w:pPr>
        <w:pStyle w:val="ListParagraph"/>
        <w:tabs>
          <w:tab w:val="clear" w:pos="454"/>
          <w:tab w:val="clear" w:pos="680"/>
        </w:tabs>
        <w:ind w:left="630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>-  เรียกชำระค่าหุ้นส่วนที่เหลือในราคาหุ้นละ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50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FE5ED7" w:rsidRPr="00C611D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EF3D6A" w:rsidRPr="00C611DE">
        <w:rPr>
          <w:rFonts w:ascii="Angsana New" w:hAnsi="Angsana New" w:hint="cs"/>
          <w:spacing w:val="-6"/>
          <w:sz w:val="30"/>
          <w:szCs w:val="30"/>
        </w:rPr>
        <w:br/>
      </w:r>
      <w:r w:rsidR="00FE5ED7" w:rsidRPr="00C611D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43DE59DB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29EDF7" w14:textId="40819F0F" w:rsidR="00BE4DD6" w:rsidRPr="00C611DE" w:rsidRDefault="00BE4DD6" w:rsidP="00415D76">
      <w:pPr>
        <w:pStyle w:val="ListParagraph"/>
        <w:tabs>
          <w:tab w:val="clear" w:pos="454"/>
          <w:tab w:val="clear" w:pos="680"/>
        </w:tabs>
        <w:ind w:hanging="27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9</w:t>
      </w:r>
      <w:r w:rsidR="009A65E5">
        <w:rPr>
          <w:rFonts w:ascii="Angsana New" w:hAnsi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/>
          <w:spacing w:val="-6"/>
          <w:sz w:val="30"/>
          <w:szCs w:val="30"/>
        </w:rPr>
        <w:t>8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500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24</w:t>
      </w:r>
      <w:r w:rsidR="009A65E5">
        <w:rPr>
          <w:rFonts w:ascii="Angsana New" w:hAnsi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/>
          <w:spacing w:val="-6"/>
          <w:sz w:val="30"/>
          <w:szCs w:val="30"/>
        </w:rPr>
        <w:t>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179AFA8B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F8A69DC" w14:textId="28D71903" w:rsidR="00BE4DD6" w:rsidRPr="00C611DE" w:rsidRDefault="00BE4DD6" w:rsidP="0036729B">
      <w:pPr>
        <w:pStyle w:val="ListParagraph"/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เพิ่มทุนจดทะเบียนจาก </w:t>
      </w:r>
      <w:r w:rsidR="00C418B0" w:rsidRPr="00C418B0">
        <w:rPr>
          <w:rFonts w:ascii="Angsana New" w:hAnsi="Angsana New"/>
          <w:spacing w:val="-6"/>
          <w:sz w:val="30"/>
          <w:szCs w:val="30"/>
        </w:rPr>
        <w:t>900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คิดเป็น</w:t>
      </w:r>
      <w:r w:rsidR="00EF3D6A" w:rsidRPr="00C611DE">
        <w:rPr>
          <w:rFonts w:ascii="Angsana New" w:hAnsi="Angsana New" w:hint="cs"/>
          <w:spacing w:val="-6"/>
          <w:sz w:val="30"/>
          <w:szCs w:val="30"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จำนวนเงิน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</w:t>
      </w:r>
      <w:r w:rsidR="00EF4A5F">
        <w:rPr>
          <w:rFonts w:ascii="Angsana New" w:hAnsi="Angsana New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C418B0" w:rsidRPr="00C418B0">
        <w:rPr>
          <w:rFonts w:ascii="Angsana New" w:hAnsi="Angsana New"/>
          <w:spacing w:val="-6"/>
          <w:sz w:val="30"/>
          <w:szCs w:val="30"/>
        </w:rPr>
        <w:t>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เมษายน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2565</w:t>
      </w:r>
    </w:p>
    <w:p w14:paraId="6C0BDBB6" w14:textId="77777777" w:rsidR="00BE4DD6" w:rsidRPr="00204C77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DF8B733" w14:textId="0C9B6BA2" w:rsidR="00BE4DD6" w:rsidRPr="00C611DE" w:rsidRDefault="00BE4DD6" w:rsidP="00415D7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50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50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1D8BCD70" w14:textId="77777777" w:rsidR="00FE5ED7" w:rsidRPr="00C611DE" w:rsidRDefault="00FE5ED7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B502C15" w14:textId="5C8AC474" w:rsidR="00BE4DD6" w:rsidRPr="00C611DE" w:rsidRDefault="00BE4DD6" w:rsidP="00415D7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3DB7EE95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4489282" w14:textId="1A769F75" w:rsidR="00BE4DD6" w:rsidRPr="0036729B" w:rsidRDefault="00BE4DD6" w:rsidP="0036729B">
      <w:pPr>
        <w:pStyle w:val="ListParagraph"/>
        <w:tabs>
          <w:tab w:val="clear" w:pos="454"/>
          <w:tab w:val="clear" w:pos="680"/>
        </w:tabs>
        <w:ind w:left="706" w:hanging="166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เพิ่มทุนจดทะเบียนจาก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300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คิดเป็น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36729B">
        <w:rPr>
          <w:rFonts w:ascii="Angsana New" w:hAnsi="Angsana New" w:hint="cs"/>
          <w:spacing w:val="-6"/>
          <w:sz w:val="30"/>
          <w:szCs w:val="30"/>
          <w:cs/>
        </w:rPr>
        <w:t xml:space="preserve">จำนวนเงิน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75</w:t>
      </w:r>
      <w:r w:rsidRPr="0036729B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การดำเนินการจดทะเบียนเพิ่มทุนดังกล่าวกับกระทรวงพาณิชย์ได้แล้วเสร็จ</w:t>
      </w:r>
      <w:r w:rsidR="00EF3D6A" w:rsidRPr="0036729B">
        <w:rPr>
          <w:rFonts w:ascii="Angsana New" w:hAnsi="Angsana New" w:hint="cs"/>
          <w:spacing w:val="-6"/>
          <w:sz w:val="30"/>
          <w:szCs w:val="30"/>
          <w:cs/>
        </w:rPr>
        <w:br/>
      </w:r>
      <w:r w:rsidRPr="0036729B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7</w:t>
      </w:r>
      <w:r w:rsidRPr="0036729B">
        <w:rPr>
          <w:rFonts w:ascii="Angsana New" w:hAnsi="Angsana New" w:hint="cs"/>
          <w:spacing w:val="-6"/>
          <w:sz w:val="30"/>
          <w:szCs w:val="30"/>
          <w:cs/>
        </w:rPr>
        <w:t xml:space="preserve"> กรกฏาคม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2565</w:t>
      </w:r>
    </w:p>
    <w:p w14:paraId="7F2970E5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3DD0211" w14:textId="6883143C" w:rsidR="00BE4DD6" w:rsidRPr="00C611DE" w:rsidRDefault="00BE4DD6" w:rsidP="00415D7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30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3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90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00A53034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C36EF44" w14:textId="2C35951B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6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3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18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4285DC45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4601CD5" w14:textId="5FF87B64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27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3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81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163EE216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5741D25" w14:textId="73F8A343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12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3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36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528EBBEE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8CC68BC" w14:textId="2C3CA1DB" w:rsidR="00BE4DD6" w:rsidRPr="00C611DE" w:rsidRDefault="00BE4DD6" w:rsidP="00415D76">
      <w:pPr>
        <w:tabs>
          <w:tab w:val="clear" w:pos="227"/>
          <w:tab w:val="clear" w:pos="454"/>
          <w:tab w:val="clear" w:pos="680"/>
          <w:tab w:val="left" w:pos="450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="009A65E5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บริษัท ไทยฟู้ดส์ สไวน อินเตอร์ จำกัด</w:t>
      </w:r>
      <w:r w:rsidR="009A65E5">
        <w:rPr>
          <w:rFonts w:ascii="Angsana New" w:hAnsi="Angsana New" w:cs="Angsana New" w:hint="cs"/>
          <w:spacing w:val="-6"/>
          <w:sz w:val="30"/>
          <w:szCs w:val="30"/>
          <w:cs/>
        </w:rPr>
        <w:t>)</w:t>
      </w: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เพิ่มขึ้นเป็นจำนวนเงิน</w:t>
      </w:r>
      <w:r w:rsidR="00EF3D6A" w:rsidRPr="00C611DE">
        <w:rPr>
          <w:rFonts w:ascii="Angsana New" w:hAnsi="Angsana New" w:cs="Angsana New" w:hint="cs"/>
          <w:spacing w:val="-6"/>
          <w:sz w:val="30"/>
          <w:szCs w:val="38"/>
          <w:cs/>
        </w:rPr>
        <w:br/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280</w:t>
      </w:r>
      <w:r w:rsidR="002A28EF" w:rsidRPr="00C611DE">
        <w:rPr>
          <w:rFonts w:ascii="Angsana New" w:hAnsi="Angsana New" w:cs="Angsana New" w:hint="cs"/>
          <w:spacing w:val="-6"/>
          <w:sz w:val="30"/>
          <w:szCs w:val="38"/>
        </w:rPr>
        <w:t xml:space="preserve"> </w:t>
      </w: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โดยมีรายละเอียดดังนี้</w:t>
      </w:r>
    </w:p>
    <w:p w14:paraId="64DAD4E1" w14:textId="77777777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A259ABF" w14:textId="59A0BF53" w:rsidR="00BE4DD6" w:rsidRPr="00C611DE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เพิ่มทุนจดทะเบียนจาก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180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460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100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คิดเป็น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จำนวนเงิน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280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การดำเนินการจดทะเบียนเพิ่มทุนดังกล่าวกับกระทรวงพาณิชย์ได้แล้วเสร็จ</w:t>
      </w:r>
      <w:r w:rsidR="009F3ED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พฤษภาคม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2565</w:t>
      </w:r>
    </w:p>
    <w:p w14:paraId="2DED5BAE" w14:textId="3CEB338D" w:rsidR="00753326" w:rsidRDefault="00753326" w:rsidP="00D400DD">
      <w:pPr>
        <w:tabs>
          <w:tab w:val="clear" w:pos="227"/>
          <w:tab w:val="clear" w:pos="454"/>
          <w:tab w:val="clear" w:pos="680"/>
          <w:tab w:val="left" w:pos="630"/>
        </w:tabs>
        <w:ind w:left="540"/>
        <w:rPr>
          <w:rFonts w:ascii="Angsana New" w:hAnsi="Angsana New" w:cs="Angsana New"/>
          <w:spacing w:val="-6"/>
          <w:sz w:val="30"/>
          <w:szCs w:val="30"/>
        </w:rPr>
      </w:pPr>
    </w:p>
    <w:p w14:paraId="26256EA8" w14:textId="0512F2FC" w:rsidR="00143F96" w:rsidRDefault="00143F96" w:rsidP="00D400DD">
      <w:pPr>
        <w:tabs>
          <w:tab w:val="clear" w:pos="227"/>
          <w:tab w:val="clear" w:pos="454"/>
          <w:tab w:val="clear" w:pos="680"/>
          <w:tab w:val="left" w:pos="630"/>
        </w:tabs>
        <w:ind w:left="540"/>
        <w:rPr>
          <w:rFonts w:ascii="Angsana New" w:hAnsi="Angsana New" w:cs="Angsana New"/>
          <w:spacing w:val="-6"/>
          <w:sz w:val="30"/>
          <w:szCs w:val="30"/>
        </w:rPr>
      </w:pPr>
    </w:p>
    <w:p w14:paraId="430059C1" w14:textId="7F802165" w:rsidR="00143F96" w:rsidRDefault="00143F96" w:rsidP="00D400DD">
      <w:pPr>
        <w:tabs>
          <w:tab w:val="clear" w:pos="227"/>
          <w:tab w:val="clear" w:pos="454"/>
          <w:tab w:val="clear" w:pos="680"/>
          <w:tab w:val="left" w:pos="630"/>
        </w:tabs>
        <w:ind w:left="540"/>
        <w:rPr>
          <w:rFonts w:ascii="Angsana New" w:hAnsi="Angsana New" w:cs="Angsana New"/>
          <w:spacing w:val="-6"/>
          <w:sz w:val="30"/>
          <w:szCs w:val="30"/>
        </w:rPr>
      </w:pPr>
    </w:p>
    <w:p w14:paraId="2B7B53E1" w14:textId="6E55F295" w:rsidR="00143F96" w:rsidRDefault="00143F96" w:rsidP="00D400DD">
      <w:pPr>
        <w:tabs>
          <w:tab w:val="clear" w:pos="227"/>
          <w:tab w:val="clear" w:pos="454"/>
          <w:tab w:val="clear" w:pos="680"/>
          <w:tab w:val="left" w:pos="630"/>
        </w:tabs>
        <w:ind w:left="540"/>
        <w:rPr>
          <w:rFonts w:ascii="Angsana New" w:hAnsi="Angsana New" w:cs="Angsana New"/>
          <w:spacing w:val="-6"/>
          <w:sz w:val="30"/>
          <w:szCs w:val="30"/>
        </w:rPr>
      </w:pPr>
    </w:p>
    <w:p w14:paraId="33A41984" w14:textId="3973A662" w:rsidR="00F92CF5" w:rsidRPr="00C611DE" w:rsidRDefault="00F92CF5" w:rsidP="00F92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br w:type="page"/>
      </w:r>
    </w:p>
    <w:p w14:paraId="0D9284B4" w14:textId="2AC01457" w:rsidR="00753326" w:rsidRPr="00C611DE" w:rsidRDefault="00753326" w:rsidP="00415D76">
      <w:pPr>
        <w:tabs>
          <w:tab w:val="clear" w:pos="227"/>
          <w:tab w:val="clear" w:pos="454"/>
          <w:tab w:val="clear" w:pos="680"/>
          <w:tab w:val="left" w:pos="630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="009A65E5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Pr="00C611DE">
        <w:rPr>
          <w:rFonts w:ascii="Angsana New" w:hAnsi="Angsana New" w:cs="Angsana New" w:hint="cs"/>
          <w:sz w:val="30"/>
          <w:szCs w:val="30"/>
          <w:cs/>
        </w:rPr>
        <w:t>บริษัท ไทยฟู้ดส์ สไวน ฟาร์ม จำกัด</w:t>
      </w:r>
      <w:r w:rsidR="009A65E5">
        <w:rPr>
          <w:rFonts w:ascii="Angsana New" w:hAnsi="Angsana New" w:cs="Angsana New" w:hint="cs"/>
          <w:spacing w:val="-6"/>
          <w:sz w:val="30"/>
          <w:szCs w:val="30"/>
          <w:cs/>
        </w:rPr>
        <w:t>)</w:t>
      </w: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เพิ่มขึ้นเป็นจำนวนเงิน</w:t>
      </w:r>
      <w:r w:rsidR="009F3EDA" w:rsidRPr="00C611DE">
        <w:rPr>
          <w:rFonts w:ascii="Angsana New" w:hAnsi="Angsana New" w:cs="Angsana New" w:hint="cs"/>
          <w:spacing w:val="-6"/>
          <w:sz w:val="30"/>
          <w:szCs w:val="30"/>
          <w:cs/>
        </w:rPr>
        <w:br/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60</w:t>
      </w:r>
      <w:r w:rsidRPr="00143F96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143F96">
        <w:rPr>
          <w:rFonts w:ascii="Angsana New" w:hAnsi="Angsana New" w:cs="Angsana New" w:hint="cs"/>
          <w:spacing w:val="-6"/>
          <w:sz w:val="30"/>
          <w:szCs w:val="30"/>
          <w:cs/>
        </w:rPr>
        <w:t>ล้</w:t>
      </w: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า</w:t>
      </w:r>
      <w:r w:rsidR="00C012C9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น</w:t>
      </w:r>
      <w:r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บาท โดยมีรายละเอียดดังนี้</w:t>
      </w:r>
    </w:p>
    <w:p w14:paraId="3DD77764" w14:textId="77777777" w:rsidR="00C35267" w:rsidRDefault="00C35267" w:rsidP="00C012C9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E112277" w14:textId="2278EBD8" w:rsidR="00753326" w:rsidRPr="00C611DE" w:rsidRDefault="00C35267" w:rsidP="00E13D44">
      <w:pPr>
        <w:pStyle w:val="ListParagraph"/>
        <w:tabs>
          <w:tab w:val="clear" w:pos="454"/>
          <w:tab w:val="clear" w:pos="680"/>
        </w:tabs>
        <w:ind w:left="630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-  เพิ่มทุนจดทะเบียนจาก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414127" w:rsidRPr="00C611DE">
        <w:rPr>
          <w:rFonts w:ascii="Angsana New" w:hAnsi="Angsana New" w:hint="cs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 w:hint="cs"/>
          <w:spacing w:val="-6"/>
          <w:sz w:val="30"/>
          <w:szCs w:val="30"/>
        </w:rPr>
        <w:t>000</w:t>
      </w:r>
      <w:r w:rsidR="00414127" w:rsidRPr="00C611D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เป็น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</w:t>
      </w:r>
      <w:r w:rsidR="009A65E5">
        <w:rPr>
          <w:rFonts w:ascii="Angsana New" w:hAnsi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/>
          <w:spacing w:val="-6"/>
          <w:sz w:val="30"/>
          <w:szCs w:val="30"/>
        </w:rPr>
        <w:t>060</w:t>
      </w:r>
      <w:r w:rsidRPr="00C611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ล้านบาทและให้เรียกชำระค่าหุ้นในอัตราร้อยละ </w:t>
      </w:r>
      <w:r w:rsidR="00C418B0" w:rsidRPr="00C418B0">
        <w:rPr>
          <w:rFonts w:ascii="Angsana New" w:hAnsi="Angsana New"/>
          <w:spacing w:val="-6"/>
          <w:sz w:val="30"/>
          <w:szCs w:val="30"/>
        </w:rPr>
        <w:t>100</w:t>
      </w:r>
      <w:r w:rsidR="009A65E5">
        <w:rPr>
          <w:rFonts w:ascii="Angsana New" w:hAnsi="Angsana New"/>
          <w:spacing w:val="-6"/>
          <w:sz w:val="30"/>
          <w:szCs w:val="30"/>
        </w:rPr>
        <w:t xml:space="preserve"> 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คิดเป็นจำนวนเงิน </w:t>
      </w:r>
      <w:r w:rsidR="00C418B0" w:rsidRPr="00C418B0">
        <w:rPr>
          <w:rFonts w:ascii="Angsana New" w:hAnsi="Angsana New"/>
          <w:spacing w:val="-6"/>
          <w:sz w:val="30"/>
          <w:szCs w:val="30"/>
        </w:rPr>
        <w:t>60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</w:t>
      </w:r>
      <w:r w:rsidR="00C012C9" w:rsidRPr="00C611DE">
        <w:rPr>
          <w:rFonts w:ascii="Angsana New" w:hAnsi="Angsana New" w:hint="cs"/>
          <w:spacing w:val="-6"/>
          <w:sz w:val="30"/>
          <w:szCs w:val="30"/>
          <w:cs/>
        </w:rPr>
        <w:t>จ</w:t>
      </w:r>
      <w:r w:rsidR="00EF3D6A" w:rsidRPr="00C611DE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0674BB">
        <w:rPr>
          <w:rFonts w:ascii="Angsana New" w:hAnsi="Angsana New"/>
          <w:spacing w:val="-6"/>
          <w:sz w:val="30"/>
          <w:szCs w:val="30"/>
        </w:rPr>
        <w:t>4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พฤ</w:t>
      </w:r>
      <w:r w:rsidR="00CE52CF" w:rsidRPr="00C611DE">
        <w:rPr>
          <w:rFonts w:ascii="Angsana New" w:hAnsi="Angsana New" w:hint="cs"/>
          <w:spacing w:val="-6"/>
          <w:sz w:val="30"/>
          <w:szCs w:val="30"/>
          <w:cs/>
        </w:rPr>
        <w:t>ศจิกายน</w:t>
      </w:r>
      <w:r w:rsidRPr="00C611D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/>
          <w:spacing w:val="-6"/>
          <w:sz w:val="30"/>
          <w:szCs w:val="30"/>
        </w:rPr>
        <w:t>2565</w:t>
      </w:r>
    </w:p>
    <w:p w14:paraId="4FAE7783" w14:textId="77777777" w:rsidR="00BE4DD6" w:rsidRPr="009A65E5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E31969C" w14:textId="12BC1C94" w:rsidR="00C611DE" w:rsidRPr="00E86A29" w:rsidRDefault="00C611DE" w:rsidP="00E13D44">
      <w:pPr>
        <w:tabs>
          <w:tab w:val="clear" w:pos="454"/>
          <w:tab w:val="clear" w:pos="680"/>
        </w:tabs>
        <w:ind w:left="45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</w:pPr>
      <w:r w:rsidRPr="00E86A29">
        <w:rPr>
          <w:rFonts w:asciiTheme="majorBidi" w:hAnsiTheme="majorBidi" w:cs="Angsana New" w:hint="cs"/>
          <w:b/>
          <w:bCs/>
          <w:i/>
          <w:iCs/>
          <w:spacing w:val="-6"/>
          <w:sz w:val="30"/>
          <w:szCs w:val="30"/>
          <w:cs/>
        </w:rPr>
        <w:t>การซื้อเงินลงทุนในบริษัท</w:t>
      </w:r>
      <w:r>
        <w:rPr>
          <w:rFonts w:asciiTheme="majorBidi" w:hAnsiTheme="majorBidi" w:cs="Angsana New" w:hint="cs"/>
          <w:b/>
          <w:bCs/>
          <w:i/>
          <w:iCs/>
          <w:spacing w:val="-6"/>
          <w:sz w:val="30"/>
          <w:szCs w:val="30"/>
          <w:cs/>
        </w:rPr>
        <w:t>ย่อย</w:t>
      </w:r>
    </w:p>
    <w:p w14:paraId="5A2D8F61" w14:textId="77777777" w:rsidR="009F3EDA" w:rsidRDefault="009F3EDA" w:rsidP="00E13D44">
      <w:pPr>
        <w:tabs>
          <w:tab w:val="clear" w:pos="454"/>
          <w:tab w:val="clear" w:pos="680"/>
        </w:tabs>
        <w:ind w:left="45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5E0C050F" w14:textId="16DA1F5D" w:rsidR="00BE4DD6" w:rsidRPr="009F3EDA" w:rsidRDefault="00C611DE" w:rsidP="00E13D44">
      <w:pPr>
        <w:tabs>
          <w:tab w:val="clear" w:pos="227"/>
          <w:tab w:val="clear" w:pos="454"/>
          <w:tab w:val="clear" w:pos="680"/>
          <w:tab w:val="left" w:pos="630"/>
        </w:tabs>
        <w:ind w:left="450" w:hanging="27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tab/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>บริษัทจัดตั้งบริษัทย่อยในประเทศแห่งหนึ่ง (บริษัท มาย เพ็ท จำกัด) โดยมีทุนจดทะเบียนเริ่มแรกเป็นจำนวนเงิน</w:t>
      </w:r>
      <w:r w:rsidR="00B24D4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</w:t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</w:t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คิดเป็นจำนวนเงิน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0</w:t>
      </w:r>
      <w:r w:rsidR="009A65E5">
        <w:rPr>
          <w:rFonts w:ascii="Angsana New" w:hAnsi="Angsana New" w:cs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5</w:t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 บริษัทมีสัดส่วนการลงทุนบริษัทย่อยดังกล่าวคิดเป็นอัตราร้อยละ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99</w:t>
      </w:r>
      <w:r w:rsidR="00561DB5" w:rsidRPr="009F3EDA">
        <w:rPr>
          <w:rFonts w:ascii="Angsana New" w:hAnsi="Angsana New" w:cs="Angsana New" w:hint="cs"/>
          <w:spacing w:val="-6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99</w:t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ของหุ้นที่ชำระแล้ว คิดเป็นจำนวนเงิน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0</w:t>
      </w:r>
      <w:r w:rsidR="009A65E5">
        <w:rPr>
          <w:rFonts w:ascii="Angsana New" w:hAnsi="Angsana New" w:cs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5</w:t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 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10</w:t>
      </w:r>
      <w:r w:rsidR="00BE4DD6" w:rsidRPr="009F3ED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มีนาคม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2565</w:t>
      </w:r>
    </w:p>
    <w:p w14:paraId="0E2B0783" w14:textId="77777777" w:rsidR="00BE4DD6" w:rsidRPr="00DC614F" w:rsidRDefault="00BE4DD6" w:rsidP="00E13D44">
      <w:pPr>
        <w:pStyle w:val="ListParagraph"/>
        <w:tabs>
          <w:tab w:val="clear" w:pos="454"/>
          <w:tab w:val="clear" w:pos="680"/>
        </w:tabs>
        <w:ind w:left="450" w:hanging="90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3CBF81F" w14:textId="4790F0FD" w:rsidR="00BE4DD6" w:rsidRPr="00C611DE" w:rsidRDefault="00C611DE" w:rsidP="00E13D44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450" w:hanging="27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tab/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บริษัทจัดตั้งบริษัทย่อยในประเทศแห่งหนึ่ง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ไทยฟู้ดส์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รีนิวเอเบิล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)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โดยมีทุนจดทะเบียนเริ่มแรกเป็นจำนวนเงิน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100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และให้เรียกชำระค่าหุ้นในอัตราร้อยละ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คิดเป็นจำนวนเงิน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บริษัทมีสัดส่วนการลงทุนบริษัทย่อยดังกล่าวคิดเป็นอัตราร้อยละ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99</w:t>
      </w:r>
      <w:r w:rsidR="009A65E5">
        <w:rPr>
          <w:rFonts w:ascii="Angsana New" w:hAnsi="Angsana New" w:cs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99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ของหุ้นที่ชำระแล้ว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คิดเป็นจำนวนเงิน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2565</w:t>
      </w:r>
    </w:p>
    <w:p w14:paraId="549C814E" w14:textId="77777777" w:rsidR="00C611DE" w:rsidRDefault="00C611DE" w:rsidP="00E13D44">
      <w:pPr>
        <w:tabs>
          <w:tab w:val="clear" w:pos="227"/>
          <w:tab w:val="clear" w:pos="454"/>
          <w:tab w:val="clear" w:pos="680"/>
          <w:tab w:val="left" w:pos="450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4E2D0406" w14:textId="18AD46A5" w:rsidR="00753326" w:rsidRPr="00C611DE" w:rsidRDefault="00C611DE" w:rsidP="00E13D44">
      <w:pPr>
        <w:tabs>
          <w:tab w:val="clear" w:pos="227"/>
          <w:tab w:val="clear" w:pos="454"/>
          <w:tab w:val="clear" w:pos="680"/>
          <w:tab w:val="left" w:pos="630"/>
        </w:tabs>
        <w:ind w:left="450" w:hanging="27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tab/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บริษัทซื้อเงินลงทุนในบริษัท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ไทย</w:t>
      </w:r>
      <w:r w:rsidR="004C3CA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ฟู้ดส์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เฟร</w:t>
      </w:r>
      <w:r w:rsidR="004C3CA1">
        <w:rPr>
          <w:rFonts w:ascii="Angsana New" w:hAnsi="Angsana New" w:cs="Angsana New" w:hint="cs"/>
          <w:spacing w:val="-6"/>
          <w:sz w:val="30"/>
          <w:szCs w:val="30"/>
          <w:cs/>
        </w:rPr>
        <w:t>ซ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มาร์เก็ต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โดยการซื้อหุ้นสามัญจากบริษัทย่อยในประเทศแห่งหนึ่งในวันที่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16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2565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จำนวน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199</w:t>
      </w:r>
      <w:r w:rsidR="009A65E5">
        <w:rPr>
          <w:rFonts w:ascii="Angsana New" w:hAnsi="Angsana New" w:cs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997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หุ้น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ในราคาหุ้นละ</w:t>
      </w:r>
      <w:r w:rsidR="009A65E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เป็นจำนวนเงินรวม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5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ซึ่งคิดเป็นสัดส่วนการถือหุ้นร้อยละ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99</w:t>
      </w:r>
      <w:r w:rsidR="009A65E5">
        <w:rPr>
          <w:rFonts w:ascii="Angsana New" w:hAnsi="Angsana New" w:cs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99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และบริษัทได้รับโอนหุ้นแล้วเสร็จเมื่อวันที่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18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E4DD6" w:rsidRPr="00C611DE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BE4DD6" w:rsidRPr="00C611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2565</w:t>
      </w:r>
    </w:p>
    <w:p w14:paraId="4E26847E" w14:textId="403AAE59" w:rsidR="00816BFC" w:rsidRPr="00C52324" w:rsidRDefault="00753326" w:rsidP="00E13D44">
      <w:pPr>
        <w:pStyle w:val="ListParagraph"/>
        <w:tabs>
          <w:tab w:val="clear" w:pos="454"/>
          <w:tab w:val="clear" w:pos="680"/>
        </w:tabs>
        <w:ind w:left="45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</w:rPr>
        <w:tab/>
      </w:r>
    </w:p>
    <w:p w14:paraId="4220DF8C" w14:textId="65E92824" w:rsidR="00713F85" w:rsidRPr="00CF1517" w:rsidRDefault="00713F85" w:rsidP="00E1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022CC319" w14:textId="77777777" w:rsidR="00713F85" w:rsidRPr="007F4EB7" w:rsidRDefault="00713F85" w:rsidP="00E13D44">
      <w:pPr>
        <w:tabs>
          <w:tab w:val="clear" w:pos="680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A454344" w14:textId="4699B97D" w:rsidR="00713F85" w:rsidRPr="00B24C2A" w:rsidRDefault="00C611DE" w:rsidP="00E13D44">
      <w:pPr>
        <w:tabs>
          <w:tab w:val="clear" w:pos="227"/>
          <w:tab w:val="clear" w:pos="454"/>
          <w:tab w:val="clear" w:pos="680"/>
          <w:tab w:val="left" w:pos="450"/>
        </w:tabs>
        <w:ind w:left="45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713F85" w:rsidRPr="00B24C2A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="00713F85" w:rsidRPr="00B24C2A">
        <w:rPr>
          <w:rFonts w:ascii="Angsana New" w:hAnsi="Angsana New" w:cs="Angsana New"/>
          <w:sz w:val="30"/>
          <w:szCs w:val="30"/>
        </w:rPr>
        <w:t xml:space="preserve"> </w:t>
      </w:r>
      <w:r w:rsidR="00713F85" w:rsidRPr="00B24C2A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5</w:t>
      </w:r>
      <w:r w:rsidR="00713F85" w:rsidRPr="00B24C2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3F85" w:rsidRPr="00B24C2A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="00713F85" w:rsidRPr="00B24C2A">
        <w:rPr>
          <w:rFonts w:ascii="Angsana New" w:hAnsi="Angsana New" w:cs="Angsana New"/>
          <w:sz w:val="30"/>
          <w:szCs w:val="30"/>
          <w:cs/>
        </w:rPr>
        <w:t xml:space="preserve">สด </w:t>
      </w:r>
      <w:r w:rsidR="00713F85" w:rsidRPr="00B24C2A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 w:rsidR="00713F85" w:rsidRPr="00B24C2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3F85" w:rsidRPr="00B24C2A">
        <w:rPr>
          <w:rFonts w:ascii="Angsana New" w:hAnsi="Angsana New" w:cs="Angsana New"/>
          <w:spacing w:val="-2"/>
          <w:sz w:val="30"/>
          <w:szCs w:val="30"/>
          <w:cs/>
        </w:rPr>
        <w:t>ซึ่งได้มาจากประมาณการรายได้ในอนาคต</w:t>
      </w:r>
      <w:r w:rsidR="00713F85" w:rsidRPr="00B24C2A">
        <w:rPr>
          <w:rFonts w:ascii="Angsana New" w:hAnsi="Angsana New" w:cs="Angsana New"/>
          <w:sz w:val="30"/>
          <w:szCs w:val="30"/>
          <w:cs/>
        </w:rPr>
        <w:t xml:space="preserve"> โดยอาศัยประสบการณ์ในอดีตปรับปรุงด้วยรายได้ที่คาดว่าจะได้รับ</w:t>
      </w:r>
      <w:r w:rsidR="00713F85" w:rsidRPr="00B24C2A">
        <w:rPr>
          <w:rFonts w:ascii="Angsana New" w:hAnsi="Angsana New" w:cs="Angsana New"/>
          <w:sz w:val="30"/>
          <w:szCs w:val="30"/>
        </w:rPr>
        <w:t xml:space="preserve"> </w:t>
      </w:r>
      <w:r w:rsidR="00713F85" w:rsidRPr="00B24C2A">
        <w:rPr>
          <w:rFonts w:ascii="Angsana New" w:hAnsi="Angsana New" w:cs="Angsana New"/>
          <w:sz w:val="30"/>
          <w:szCs w:val="30"/>
          <w:cs/>
        </w:rPr>
        <w:t>และอัตราคิดลดซึ่งคำ</w:t>
      </w:r>
      <w:r w:rsidR="00713F85" w:rsidRPr="00B24C2A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="00713F85" w:rsidRPr="00B24C2A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="00713F85" w:rsidRPr="00B24C2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3F85" w:rsidRPr="00B24C2A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1E324F7D" w14:textId="354DB595" w:rsidR="00713F85" w:rsidRDefault="00713F85" w:rsidP="00E13D44">
      <w:pPr>
        <w:tabs>
          <w:tab w:val="clear" w:pos="680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13BDC9D" w14:textId="77777777" w:rsidR="00143F96" w:rsidRPr="00B24C2A" w:rsidRDefault="00143F96" w:rsidP="00E13D44">
      <w:pPr>
        <w:tabs>
          <w:tab w:val="clear" w:pos="680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B203955" w14:textId="6EA98CEF" w:rsidR="00713F85" w:rsidRPr="00CF1517" w:rsidRDefault="00713F85" w:rsidP="007055EF">
      <w:pPr>
        <w:tabs>
          <w:tab w:val="clear" w:pos="227"/>
          <w:tab w:val="clear" w:pos="454"/>
          <w:tab w:val="clear" w:pos="680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24C2A">
        <w:rPr>
          <w:rFonts w:ascii="Angsana New" w:hAnsi="Angsana New" w:cs="Angsana New"/>
          <w:sz w:val="30"/>
          <w:szCs w:val="30"/>
          <w:cs/>
        </w:rPr>
        <w:t>ทั้งนี้จากการทดสอบการด้อยค่าพบว่าประมาณการมูลค่าที่คาดว่าจะได้รับคืนมีมูลค่า</w:t>
      </w:r>
      <w:r w:rsidR="00AF0B3B">
        <w:rPr>
          <w:rFonts w:ascii="Angsana New" w:hAnsi="Angsana New" w:cs="Angsana New" w:hint="cs"/>
          <w:sz w:val="30"/>
          <w:szCs w:val="30"/>
          <w:cs/>
        </w:rPr>
        <w:t>สูง</w:t>
      </w:r>
      <w:r w:rsidRPr="00B24C2A">
        <w:rPr>
          <w:rFonts w:ascii="Angsana New" w:hAnsi="Angsana New" w:cs="Angsana New"/>
          <w:sz w:val="30"/>
          <w:szCs w:val="30"/>
          <w:cs/>
        </w:rPr>
        <w:t>กว่ามูลค่าตามบัญชีของ</w:t>
      </w:r>
      <w:r w:rsidR="00CB75DF" w:rsidRPr="00B24C2A">
        <w:rPr>
          <w:rFonts w:ascii="Angsana New" w:hAnsi="Angsana New" w:cs="Angsana New"/>
          <w:sz w:val="30"/>
          <w:szCs w:val="30"/>
        </w:rPr>
        <w:br/>
      </w:r>
      <w:r w:rsidRPr="00B24C2A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เงินลงทุนในบริษัทย่อยแห่ง</w:t>
      </w:r>
      <w:r w:rsidR="00D34DCC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 ดังนั้นผู้บริหารจึงได้พิจารณา</w:t>
      </w:r>
      <w:r w:rsidR="00FE5ED7" w:rsidRPr="00B24C2A">
        <w:rPr>
          <w:rFonts w:ascii="Angsana New" w:hAnsi="Angsana New" w:cs="Angsana New" w:hint="cs"/>
          <w:sz w:val="30"/>
          <w:szCs w:val="30"/>
          <w:cs/>
        </w:rPr>
        <w:t>กลับรายการ</w:t>
      </w:r>
      <w:r w:rsidRPr="00B24C2A">
        <w:rPr>
          <w:rFonts w:ascii="Angsana New" w:hAnsi="Angsana New" w:cs="Angsana New"/>
          <w:sz w:val="30"/>
          <w:szCs w:val="30"/>
          <w:cs/>
        </w:rPr>
        <w:t>สำรองผลขาดทุนจากการด้อยค่า</w:t>
      </w:r>
      <w:r w:rsidR="00C611DE">
        <w:rPr>
          <w:rFonts w:ascii="Angsana New" w:hAnsi="Angsana New" w:cs="Angsana New"/>
          <w:sz w:val="30"/>
          <w:szCs w:val="30"/>
          <w:cs/>
        </w:rPr>
        <w:br/>
      </w:r>
      <w:r w:rsidRPr="00B24C2A">
        <w:rPr>
          <w:rFonts w:ascii="Angsana New" w:hAnsi="Angsana New" w:cs="Angsana New"/>
          <w:sz w:val="30"/>
          <w:szCs w:val="30"/>
          <w:cs/>
        </w:rPr>
        <w:t xml:space="preserve">ของเงินลงทุนในบริษัทย่อยเป็นจำนวนเงิน </w:t>
      </w:r>
      <w:r w:rsidR="00C418B0" w:rsidRPr="00C418B0">
        <w:rPr>
          <w:rFonts w:ascii="Angsana New" w:hAnsi="Angsana New" w:cs="Angsana New"/>
          <w:sz w:val="30"/>
          <w:szCs w:val="30"/>
        </w:rPr>
        <w:t>718</w:t>
      </w:r>
      <w:r w:rsidR="00E13D44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0</w:t>
      </w:r>
      <w:r w:rsidR="00E13D44">
        <w:rPr>
          <w:rFonts w:ascii="Angsana New" w:hAnsi="Angsana New" w:cs="Angsana New"/>
          <w:sz w:val="30"/>
          <w:szCs w:val="30"/>
        </w:rPr>
        <w:t xml:space="preserve"> </w:t>
      </w:r>
      <w:r w:rsidR="00E13D4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B24C2A">
        <w:rPr>
          <w:rFonts w:ascii="Angsana New" w:hAnsi="Angsana New" w:cs="Angsana New"/>
          <w:sz w:val="30"/>
          <w:szCs w:val="30"/>
          <w:cs/>
        </w:rPr>
        <w:t>บาท</w:t>
      </w:r>
      <w:r w:rsidRPr="00B24C2A">
        <w:rPr>
          <w:rFonts w:ascii="Angsana New" w:hAnsi="Angsana New" w:cs="Angsana New"/>
          <w:sz w:val="30"/>
          <w:szCs w:val="30"/>
        </w:rPr>
        <w:t xml:space="preserve"> 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B24C2A">
        <w:rPr>
          <w:rFonts w:ascii="Angsana New" w:hAnsi="Angsana New" w:cs="Angsana New"/>
          <w:sz w:val="30"/>
          <w:szCs w:val="30"/>
        </w:rPr>
        <w:t xml:space="preserve"> 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C611DE">
        <w:rPr>
          <w:rFonts w:ascii="Angsana New" w:hAnsi="Angsana New" w:cs="Angsana New"/>
          <w:sz w:val="30"/>
          <w:szCs w:val="30"/>
          <w:cs/>
        </w:rPr>
        <w:br/>
      </w:r>
      <w:r w:rsidRPr="00B24C2A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B24C2A">
        <w:rPr>
          <w:rFonts w:ascii="Angsana New" w:hAnsi="Angsana New" w:cs="Angsana New"/>
          <w:i/>
          <w:iCs/>
          <w:sz w:val="30"/>
          <w:szCs w:val="30"/>
        </w:rPr>
        <w:t>:</w:t>
      </w:r>
      <w:r w:rsidR="00E13D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97BED">
        <w:rPr>
          <w:rFonts w:ascii="Angsana New" w:hAnsi="Angsana New" w:cs="Angsana New" w:hint="cs"/>
          <w:i/>
          <w:iCs/>
          <w:sz w:val="30"/>
          <w:szCs w:val="30"/>
          <w:cs/>
        </w:rPr>
        <w:t>ตั้งสำรองผลขาดทุนจากการด้อยค่า</w:t>
      </w:r>
      <w:r w:rsidRPr="00B24C2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72</w:t>
      </w:r>
      <w:r w:rsidR="006E483B">
        <w:rPr>
          <w:rFonts w:ascii="Angsana New" w:hAnsi="Angsana New" w:cs="Angsana New"/>
          <w:i/>
          <w:iCs/>
          <w:sz w:val="30"/>
          <w:szCs w:val="30"/>
        </w:rPr>
        <w:t>0.7</w:t>
      </w:r>
      <w:r w:rsidR="00E13D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13D44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Pr="00B24C2A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</w:p>
    <w:p w14:paraId="7B0E68DC" w14:textId="263F558A" w:rsidR="00CB75DF" w:rsidRDefault="00CB7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FE84F67" w14:textId="51D7DC87" w:rsidR="00CB75DF" w:rsidRPr="00B24C2A" w:rsidRDefault="00CB75DF" w:rsidP="0070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B24C2A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รายละเอียดบริษัทย่อยทางอ้อมของบริษัท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24C2A">
        <w:rPr>
          <w:rFonts w:ascii="Angsana New" w:hAnsi="Angsana New" w:cs="Angsana New" w:hint="cs"/>
          <w:sz w:val="30"/>
          <w:szCs w:val="30"/>
          <w:cs/>
        </w:rPr>
        <w:t>ณ</w:t>
      </w:r>
      <w:r w:rsidRPr="00B24C2A">
        <w:rPr>
          <w:rFonts w:ascii="Angsana New" w:hAnsi="Angsana New" w:cs="Angsana New"/>
          <w:sz w:val="30"/>
          <w:szCs w:val="30"/>
        </w:rPr>
        <w:t xml:space="preserve"> </w:t>
      </w:r>
      <w:r w:rsidRPr="00B24C2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B24C2A">
        <w:rPr>
          <w:rFonts w:ascii="Angsana New" w:hAnsi="Angsana New" w:cs="Angsana New"/>
          <w:sz w:val="30"/>
          <w:szCs w:val="30"/>
        </w:rPr>
        <w:t xml:space="preserve"> </w:t>
      </w:r>
      <w:r w:rsidRPr="00B24C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Pr="00B24C2A">
        <w:rPr>
          <w:rFonts w:ascii="Angsana New" w:hAnsi="Angsana New" w:cs="Angsana New"/>
          <w:sz w:val="30"/>
          <w:szCs w:val="30"/>
        </w:rPr>
        <w:t xml:space="preserve"> </w:t>
      </w:r>
      <w:r w:rsidRPr="00B24C2A">
        <w:rPr>
          <w:rFonts w:ascii="Angsana New" w:hAnsi="Angsana New" w:cs="Angsana New" w:hint="cs"/>
          <w:sz w:val="30"/>
          <w:szCs w:val="30"/>
          <w:cs/>
        </w:rPr>
        <w:t>และ</w:t>
      </w:r>
      <w:r w:rsidRPr="00B24C2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2564</w:t>
      </w:r>
      <w:r w:rsidRPr="00B24C2A">
        <w:rPr>
          <w:rFonts w:ascii="Angsana New" w:hAnsi="Angsana New" w:cs="Angsana New"/>
          <w:sz w:val="30"/>
          <w:szCs w:val="30"/>
        </w:rPr>
        <w:t xml:space="preserve"> </w:t>
      </w:r>
      <w:r w:rsidRPr="00B24C2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3659172" w14:textId="77777777" w:rsidR="00CB75DF" w:rsidRPr="00B24C2A" w:rsidRDefault="00CB75DF" w:rsidP="0059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0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2"/>
        <w:gridCol w:w="1954"/>
        <w:gridCol w:w="1243"/>
        <w:gridCol w:w="1065"/>
        <w:gridCol w:w="989"/>
      </w:tblGrid>
      <w:tr w:rsidR="00A327E2" w:rsidRPr="00B24C2A" w14:paraId="4FBBBB9D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62EFF4F4" w14:textId="60B4FF64" w:rsidR="00A327E2" w:rsidRPr="00B24C2A" w:rsidRDefault="00A327E2" w:rsidP="002A51FD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4" w:type="dxa"/>
          </w:tcPr>
          <w:p w14:paraId="2A951440" w14:textId="1761353C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436AC66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54" w:type="dxa"/>
            <w:gridSpan w:val="2"/>
          </w:tcPr>
          <w:p w14:paraId="30809408" w14:textId="77777777" w:rsidR="00A327E2" w:rsidRPr="00B24C2A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24C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B24C2A" w14:paraId="29FB3041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70196587" w14:textId="037D5BAB" w:rsidR="00A327E2" w:rsidRPr="00B24C2A" w:rsidRDefault="002A51FD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24C2A">
              <w:rPr>
                <w:rFonts w:ascii="Angsana New" w:hAnsi="Angsana New" w:cs="Angsana New" w:hint="cs"/>
                <w:cs/>
              </w:rPr>
              <w:t>ชื่อ</w:t>
            </w:r>
            <w:r w:rsidRPr="00B24C2A">
              <w:rPr>
                <w:rFonts w:ascii="Angsana New" w:hAnsi="Angsana New" w:cs="Angsana New"/>
                <w:cs/>
                <w:lang w:val="en-US"/>
              </w:rPr>
              <w:t>กิจการ</w:t>
            </w:r>
          </w:p>
        </w:tc>
        <w:tc>
          <w:tcPr>
            <w:tcW w:w="1954" w:type="dxa"/>
          </w:tcPr>
          <w:p w14:paraId="1958D0AD" w14:textId="09266E96" w:rsidR="00A327E2" w:rsidRPr="00B24C2A" w:rsidRDefault="002A51FD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C2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43" w:type="dxa"/>
          </w:tcPr>
          <w:p w14:paraId="7F4A2E39" w14:textId="77777777" w:rsidR="00A327E2" w:rsidRPr="00B24C2A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54" w:type="dxa"/>
            <w:gridSpan w:val="2"/>
          </w:tcPr>
          <w:p w14:paraId="5BDC3572" w14:textId="77777777" w:rsidR="00A327E2" w:rsidRPr="00B24C2A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4C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B24C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A327E2" w:rsidRPr="00B24C2A" w14:paraId="3A548E98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2476FF4A" w14:textId="77777777" w:rsidR="00A327E2" w:rsidRPr="00B24C2A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4" w:type="dxa"/>
          </w:tcPr>
          <w:p w14:paraId="042C6CEA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75AF4DF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770DAC4" w14:textId="244921CF" w:rsidR="00A327E2" w:rsidRPr="00B24C2A" w:rsidRDefault="00C418B0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89" w:type="dxa"/>
          </w:tcPr>
          <w:p w14:paraId="7F855D2D" w14:textId="1359A5EB" w:rsidR="00A327E2" w:rsidRPr="00B24C2A" w:rsidRDefault="00C418B0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2564</w:t>
            </w:r>
          </w:p>
        </w:tc>
      </w:tr>
      <w:tr w:rsidR="00A327E2" w:rsidRPr="00B24C2A" w14:paraId="7C2F470E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58EF31D0" w14:textId="77777777" w:rsidR="00A327E2" w:rsidRPr="00B24C2A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4" w:type="dxa"/>
          </w:tcPr>
          <w:p w14:paraId="6B56D52C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D3CE64D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4" w:type="dxa"/>
            <w:gridSpan w:val="2"/>
          </w:tcPr>
          <w:p w14:paraId="245C18C7" w14:textId="77777777" w:rsidR="00A327E2" w:rsidRPr="00B24C2A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24C2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B24C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24C2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B24C2A" w14:paraId="79C451D7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3CC5F034" w14:textId="77777777" w:rsidR="00A327E2" w:rsidRPr="00B24C2A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24C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B24C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109CC825" w14:textId="77777777" w:rsidR="00A327E2" w:rsidRPr="00B24C2A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4" w:type="dxa"/>
          </w:tcPr>
          <w:p w14:paraId="69B6F154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2A552511" w14:textId="77777777" w:rsidR="00A327E2" w:rsidRPr="00B24C2A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F7BD931" w14:textId="77777777" w:rsidR="00A327E2" w:rsidRPr="00B24C2A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D47E25F" w14:textId="77777777" w:rsidR="00A327E2" w:rsidRPr="00B24C2A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6657D" w:rsidRPr="00B24C2A" w14:paraId="51FC1376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7B84A4B4" w14:textId="42F10387" w:rsidR="0026657D" w:rsidRPr="00B24C2A" w:rsidRDefault="0026657D" w:rsidP="0026657D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B24C2A">
              <w:rPr>
                <w:rFonts w:ascii="Angsana New" w:hAnsi="Angsana New" w:cs="Angsana New"/>
                <w:lang w:val="en-US"/>
              </w:rPr>
              <w:t>Thai Viet Corporation Joint Stock Company</w:t>
            </w:r>
          </w:p>
        </w:tc>
        <w:tc>
          <w:tcPr>
            <w:tcW w:w="1954" w:type="dxa"/>
          </w:tcPr>
          <w:p w14:paraId="2AAF9A7B" w14:textId="77777777" w:rsidR="0026657D" w:rsidRPr="00B24C2A" w:rsidRDefault="0026657D" w:rsidP="0026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43" w:type="dxa"/>
          </w:tcPr>
          <w:p w14:paraId="2DC63BB9" w14:textId="77777777" w:rsidR="0026657D" w:rsidRPr="00B24C2A" w:rsidRDefault="0026657D" w:rsidP="0026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24C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65" w:type="dxa"/>
          </w:tcPr>
          <w:p w14:paraId="28EDF649" w14:textId="535B2DEE" w:rsidR="0026657D" w:rsidRPr="00B24C2A" w:rsidRDefault="00C418B0" w:rsidP="002665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26657D" w:rsidRPr="00B24C2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89" w:type="dxa"/>
          </w:tcPr>
          <w:p w14:paraId="4C0E0C56" w14:textId="10FEA3DC" w:rsidR="0026657D" w:rsidRPr="00B24C2A" w:rsidRDefault="00C418B0" w:rsidP="002665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26657D" w:rsidRPr="00B24C2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  <w:tr w:rsidR="0026657D" w:rsidRPr="00B24C2A" w14:paraId="28C7EB70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203A7E0E" w14:textId="77777777" w:rsidR="0026657D" w:rsidRPr="00B24C2A" w:rsidRDefault="0026657D" w:rsidP="0026657D">
            <w:pPr>
              <w:pStyle w:val="a0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954" w:type="dxa"/>
          </w:tcPr>
          <w:p w14:paraId="7F02A344" w14:textId="77777777" w:rsidR="0026657D" w:rsidRPr="00B24C2A" w:rsidRDefault="0026657D" w:rsidP="0026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233E7326" w14:textId="77777777" w:rsidR="0026657D" w:rsidRPr="00B24C2A" w:rsidRDefault="0026657D" w:rsidP="0026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2DD42DA1" w14:textId="77777777" w:rsidR="0026657D" w:rsidRPr="00B24C2A" w:rsidRDefault="0026657D" w:rsidP="002665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3FE75580" w14:textId="77777777" w:rsidR="0026657D" w:rsidRPr="00B24C2A" w:rsidRDefault="0026657D" w:rsidP="002665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6657D" w:rsidRPr="00B24C2A" w14:paraId="6989CC80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49440DE5" w14:textId="77777777" w:rsidR="0026657D" w:rsidRPr="00B24C2A" w:rsidRDefault="0026657D" w:rsidP="0026657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24C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B24C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14:paraId="52D5EFCB" w14:textId="77777777" w:rsidR="0026657D" w:rsidRPr="00B24C2A" w:rsidRDefault="0026657D" w:rsidP="0026657D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4" w:type="dxa"/>
          </w:tcPr>
          <w:p w14:paraId="745D2445" w14:textId="77777777" w:rsidR="0026657D" w:rsidRPr="00B24C2A" w:rsidRDefault="0026657D" w:rsidP="0026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4456FFE" w14:textId="77777777" w:rsidR="0026657D" w:rsidRPr="00B24C2A" w:rsidRDefault="0026657D" w:rsidP="0026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66E61FBD" w14:textId="77777777" w:rsidR="0026657D" w:rsidRPr="00B24C2A" w:rsidRDefault="0026657D" w:rsidP="002665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55C85E8" w14:textId="77777777" w:rsidR="0026657D" w:rsidRPr="00B24C2A" w:rsidRDefault="0026657D" w:rsidP="002665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97BED" w:rsidRPr="00B24C2A" w14:paraId="5C3CCAEA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667745AE" w14:textId="77777777" w:rsidR="00697BED" w:rsidRPr="00B24C2A" w:rsidRDefault="00697BED" w:rsidP="00697BED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B24C2A"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1954" w:type="dxa"/>
          </w:tcPr>
          <w:p w14:paraId="08B915BB" w14:textId="06C0E457" w:rsidR="00697BED" w:rsidRPr="00B24C2A" w:rsidRDefault="00697BED" w:rsidP="0069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จำหน่ายเครื่องปรุงเครื่องปรุงละเครื่องดื่ม</w:t>
            </w:r>
          </w:p>
        </w:tc>
        <w:tc>
          <w:tcPr>
            <w:tcW w:w="1243" w:type="dxa"/>
          </w:tcPr>
          <w:p w14:paraId="3F836187" w14:textId="0B92F8F7" w:rsidR="00697BED" w:rsidRPr="00B24C2A" w:rsidRDefault="00697BED" w:rsidP="0069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2E415388" w14:textId="47596EE5" w:rsidR="00697BED" w:rsidRPr="00B24C2A" w:rsidRDefault="00C418B0" w:rsidP="00697BE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="00697BED" w:rsidRPr="00B24C2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1B2E59EE" w14:textId="1B222902" w:rsidR="00697BED" w:rsidRPr="00B24C2A" w:rsidRDefault="00C418B0" w:rsidP="00697BE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="00697BED" w:rsidRPr="00B24C2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  <w:tr w:rsidR="00697BED" w:rsidRPr="00B24C2A" w14:paraId="30FD347C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12C19E93" w14:textId="77777777" w:rsidR="00697BED" w:rsidRPr="00B24C2A" w:rsidRDefault="00697BED" w:rsidP="00697BED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4" w:type="dxa"/>
          </w:tcPr>
          <w:p w14:paraId="28ED33FD" w14:textId="239677FD" w:rsidR="00697BED" w:rsidRPr="00B24C2A" w:rsidRDefault="00697BED" w:rsidP="0080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1243" w:type="dxa"/>
          </w:tcPr>
          <w:p w14:paraId="2EF0286F" w14:textId="42D491A0" w:rsidR="00697BED" w:rsidRPr="00B24C2A" w:rsidRDefault="00697BED" w:rsidP="0069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4E4BF4A7" w14:textId="51B5B459" w:rsidR="00697BED" w:rsidRPr="00B24C2A" w:rsidRDefault="00697BED" w:rsidP="00697BE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2F58BB3" w14:textId="709CFD7E" w:rsidR="00697BED" w:rsidRPr="00B24C2A" w:rsidRDefault="00697BED" w:rsidP="00697BE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C3CA1" w:rsidRPr="00B24C2A" w14:paraId="4F825A06" w14:textId="77777777" w:rsidTr="007055EF">
        <w:trPr>
          <w:cantSplit/>
          <w:trHeight w:hRule="exact" w:val="407"/>
          <w:tblHeader/>
        </w:trPr>
        <w:tc>
          <w:tcPr>
            <w:tcW w:w="4352" w:type="dxa"/>
          </w:tcPr>
          <w:p w14:paraId="70A98EDA" w14:textId="56C48965" w:rsidR="004C3CA1" w:rsidRPr="00B24C2A" w:rsidRDefault="004C3CA1" w:rsidP="004C3CA1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4C3CA1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Pr="004C3CA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3CA1">
              <w:rPr>
                <w:rFonts w:ascii="Angsana New" w:hAnsi="Angsana New" w:cs="Angsana New" w:hint="cs"/>
                <w:cs/>
                <w:lang w:val="en-US"/>
              </w:rPr>
              <w:t>ไทย</w:t>
            </w:r>
            <w:r w:rsidRPr="004C3CA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3CA1">
              <w:rPr>
                <w:rFonts w:ascii="Angsana New" w:hAnsi="Angsana New" w:cs="Angsana New" w:hint="cs"/>
                <w:cs/>
                <w:lang w:val="en-US"/>
              </w:rPr>
              <w:t>ฟู้ดส์</w:t>
            </w:r>
            <w:r w:rsidRPr="004C3CA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3CA1">
              <w:rPr>
                <w:rFonts w:ascii="Angsana New" w:hAnsi="Angsana New" w:cs="Angsana New" w:hint="cs"/>
                <w:cs/>
                <w:lang w:val="en-US"/>
              </w:rPr>
              <w:t>เฟรซ</w:t>
            </w:r>
            <w:r w:rsidRPr="004C3CA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3CA1">
              <w:rPr>
                <w:rFonts w:ascii="Angsana New" w:hAnsi="Angsana New" w:cs="Angsana New" w:hint="cs"/>
                <w:cs/>
                <w:lang w:val="en-US"/>
              </w:rPr>
              <w:t>มาร์เก็ต</w:t>
            </w:r>
            <w:r w:rsidRPr="004C3CA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3CA1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</w:p>
        </w:tc>
        <w:tc>
          <w:tcPr>
            <w:tcW w:w="1954" w:type="dxa"/>
          </w:tcPr>
          <w:p w14:paraId="33DA2633" w14:textId="1B46AA16" w:rsidR="004C3CA1" w:rsidRPr="00B24C2A" w:rsidRDefault="004C3CA1" w:rsidP="004C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จำหน่ายสินค้าปลีก</w:t>
            </w:r>
          </w:p>
        </w:tc>
        <w:tc>
          <w:tcPr>
            <w:tcW w:w="1243" w:type="dxa"/>
          </w:tcPr>
          <w:p w14:paraId="52F846AC" w14:textId="08D6850C" w:rsidR="004C3CA1" w:rsidRPr="00B24C2A" w:rsidRDefault="004C3CA1" w:rsidP="004C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4C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19BC0DA7" w14:textId="48CD4C5A" w:rsidR="004C3CA1" w:rsidRPr="00B24C2A" w:rsidRDefault="004C3CA1" w:rsidP="004C3CA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89" w:type="dxa"/>
          </w:tcPr>
          <w:p w14:paraId="5E6478FD" w14:textId="4CE5EDD5" w:rsidR="004C3CA1" w:rsidRPr="00B24C2A" w:rsidRDefault="004C3CA1" w:rsidP="004C3CA1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Pr="00B24C2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</w:tbl>
    <w:p w14:paraId="024C6FDE" w14:textId="77777777" w:rsidR="00974C56" w:rsidRPr="00B24C2A" w:rsidRDefault="00974C56" w:rsidP="00F666FE">
      <w:pPr>
        <w:tabs>
          <w:tab w:val="clear" w:pos="6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BC85CC8" w14:textId="7441B218" w:rsidR="00A618FE" w:rsidRDefault="00A618FE" w:rsidP="00697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50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9B1B6AD" w14:textId="22B31641" w:rsidR="00974C56" w:rsidRPr="00DB0B29" w:rsidRDefault="00974C56" w:rsidP="00974C5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B0B29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="0048378A" w:rsidRPr="00DB0B2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บริษัทร่วมและการร่วมค้า</w:t>
      </w:r>
    </w:p>
    <w:p w14:paraId="11B9E716" w14:textId="77777777" w:rsidR="00974C56" w:rsidRPr="00DB0B29" w:rsidRDefault="00974C56" w:rsidP="00974C56">
      <w:pPr>
        <w:pStyle w:val="acctfourfigures"/>
        <w:tabs>
          <w:tab w:val="clear" w:pos="765"/>
        </w:tabs>
        <w:spacing w:line="240" w:lineRule="atLeast"/>
        <w:ind w:left="518"/>
        <w:rPr>
          <w:rFonts w:ascii="Angsana New" w:hAnsi="Angsana New" w:cs="Angsana New"/>
          <w:sz w:val="20"/>
          <w:cs/>
          <w:lang w:bidi="th-TH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62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974C56" w:rsidRPr="00DB0B29" w14:paraId="76CE48F2" w14:textId="77777777" w:rsidTr="00F577B6">
        <w:trPr>
          <w:cantSplit/>
          <w:trHeight w:val="317"/>
          <w:tblHeader/>
        </w:trPr>
        <w:tc>
          <w:tcPr>
            <w:tcW w:w="2070" w:type="dxa"/>
          </w:tcPr>
          <w:p w14:paraId="23E30179" w14:textId="77777777" w:rsidR="00974C56" w:rsidRPr="00DB0B29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6BC4790" w14:textId="77777777" w:rsidR="00974C56" w:rsidRPr="00DB0B29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0123988" w14:textId="77777777" w:rsidR="00974C56" w:rsidRPr="00DB0B29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2635BE32" w14:textId="77777777" w:rsidR="00974C56" w:rsidRPr="00DB0B29" w:rsidRDefault="00974C56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74C56" w:rsidRPr="00DB0B29" w14:paraId="4F9A3E05" w14:textId="77777777" w:rsidTr="00F577B6">
        <w:trPr>
          <w:cantSplit/>
          <w:trHeight w:val="726"/>
          <w:tblHeader/>
        </w:trPr>
        <w:tc>
          <w:tcPr>
            <w:tcW w:w="2070" w:type="dxa"/>
          </w:tcPr>
          <w:p w14:paraId="62D16260" w14:textId="75D1BBFD" w:rsidR="00974C56" w:rsidRPr="00DB0B29" w:rsidRDefault="002A51FD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974C56" w:rsidRPr="00DB0B29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620" w:type="dxa"/>
            <w:vAlign w:val="bottom"/>
          </w:tcPr>
          <w:p w14:paraId="15B7DD76" w14:textId="77777777" w:rsidR="00974C56" w:rsidRPr="00DB0B29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9B7B083" w14:textId="77777777" w:rsidR="00974C56" w:rsidRPr="00DB0B29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2250" w:type="dxa"/>
            <w:gridSpan w:val="3"/>
            <w:vAlign w:val="bottom"/>
          </w:tcPr>
          <w:p w14:paraId="26FB77B8" w14:textId="77777777" w:rsidR="00974C56" w:rsidRPr="00DB0B29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82C976D" w14:textId="77777777" w:rsidR="00974C56" w:rsidRPr="00DB0B29" w:rsidRDefault="00974C56" w:rsidP="00EE09B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01B9F250" w14:textId="0A25BF44" w:rsidR="00974C56" w:rsidRPr="00DB0B29" w:rsidRDefault="002A51FD" w:rsidP="00EE09B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br/>
            </w:r>
            <w:r w:rsidR="00974C56" w:rsidRPr="00DB0B2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591A600" w14:textId="77777777" w:rsidR="00974C56" w:rsidRPr="00DB0B29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DB0B2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DD177B" w:rsidRPr="00DB0B29" w14:paraId="0F7BDD3A" w14:textId="77777777" w:rsidTr="00F577B6">
        <w:trPr>
          <w:cantSplit/>
          <w:trHeight w:hRule="exact" w:val="288"/>
        </w:trPr>
        <w:tc>
          <w:tcPr>
            <w:tcW w:w="2070" w:type="dxa"/>
          </w:tcPr>
          <w:p w14:paraId="6B4A257F" w14:textId="77777777" w:rsidR="00DD177B" w:rsidRPr="00DB0B29" w:rsidRDefault="00DD177B" w:rsidP="00DD177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68D779E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C32B340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1389B2" w14:textId="11E6F821" w:rsidR="00DD177B" w:rsidRPr="00DB0B29" w:rsidRDefault="00C418B0" w:rsidP="00DD17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8965DA3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93063D" w14:textId="2D1CB162" w:rsidR="00DD177B" w:rsidRPr="00DB0B29" w:rsidRDefault="00C418B0" w:rsidP="00DD17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2632BB3" w14:textId="77777777" w:rsidR="00DD177B" w:rsidRPr="00DB0B29" w:rsidRDefault="00DD177B" w:rsidP="00DD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904E31" w14:textId="3191D6C7" w:rsidR="00DD177B" w:rsidRPr="00DB0B29" w:rsidRDefault="00C418B0" w:rsidP="00DD17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8147150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4BD6CB" w14:textId="0F6B6E19" w:rsidR="00DD177B" w:rsidRPr="00DB0B29" w:rsidRDefault="00C418B0" w:rsidP="00DD17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</w:tr>
      <w:tr w:rsidR="00DD177B" w:rsidRPr="00DB0B29" w14:paraId="7D62481F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DE2A562" w14:textId="11939DDB" w:rsidR="00DD177B" w:rsidRPr="00DB0B29" w:rsidRDefault="00DD177B" w:rsidP="00DD177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AEF6AA2" w14:textId="1AB36D86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DDA8E02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202EF8EA" w14:textId="6BB7CB8C" w:rsidR="00DD177B" w:rsidRPr="00DB0B29" w:rsidRDefault="00DD177B" w:rsidP="00DD177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B0B29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14:paraId="450FDA16" w14:textId="77777777" w:rsidR="00DD177B" w:rsidRPr="00DB0B29" w:rsidRDefault="00DD177B" w:rsidP="00DD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4676389" w14:textId="3E61EEC2" w:rsidR="00DD177B" w:rsidRPr="00DB0B29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B0B2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D177B" w:rsidRPr="00DB0B29" w14:paraId="0A208D33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3E75C6CC" w14:textId="77777777" w:rsidR="00DD177B" w:rsidRPr="00DB0B29" w:rsidRDefault="00DD177B" w:rsidP="00DD177B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620" w:type="dxa"/>
          </w:tcPr>
          <w:p w14:paraId="47584B90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57A9C8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1928A9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39AE6A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E4FC3C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AD80EF" w14:textId="77777777" w:rsidR="00DD177B" w:rsidRPr="00DB0B29" w:rsidRDefault="00DD177B" w:rsidP="00DD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382377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B599D9" w14:textId="77777777" w:rsidR="00DD177B" w:rsidRPr="00DB0B29" w:rsidRDefault="00DD177B" w:rsidP="00DD177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DBD900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D177B" w:rsidRPr="00DB0B29" w14:paraId="1161878E" w14:textId="77777777" w:rsidTr="00FE5ED7">
        <w:trPr>
          <w:cantSplit/>
          <w:trHeight w:hRule="exact" w:val="331"/>
        </w:trPr>
        <w:tc>
          <w:tcPr>
            <w:tcW w:w="2070" w:type="dxa"/>
          </w:tcPr>
          <w:p w14:paraId="1DD599D9" w14:textId="77777777" w:rsidR="00DD177B" w:rsidRPr="00DB0B29" w:rsidRDefault="00DD177B" w:rsidP="00DD177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620" w:type="dxa"/>
          </w:tcPr>
          <w:p w14:paraId="267BD5C7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7C4F2C1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A1D08B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CA5D35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6685A3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216759" w14:textId="77777777" w:rsidR="00DD177B" w:rsidRPr="00DB0B29" w:rsidRDefault="00DD177B" w:rsidP="00DD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86B6D1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207466" w14:textId="77777777" w:rsidR="00DD177B" w:rsidRPr="00DB0B29" w:rsidRDefault="00DD177B" w:rsidP="00DD177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1E4C4A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D177B" w:rsidRPr="00DB0B29" w14:paraId="31763A25" w14:textId="77777777" w:rsidTr="00FE5ED7">
        <w:trPr>
          <w:cantSplit/>
          <w:trHeight w:hRule="exact" w:val="331"/>
        </w:trPr>
        <w:tc>
          <w:tcPr>
            <w:tcW w:w="2070" w:type="dxa"/>
          </w:tcPr>
          <w:p w14:paraId="659A0FCD" w14:textId="77777777" w:rsidR="00DD177B" w:rsidRPr="00DB0B29" w:rsidRDefault="00DD177B" w:rsidP="00DD177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20" w:type="dxa"/>
          </w:tcPr>
          <w:p w14:paraId="625D14AC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EEE539" w14:textId="77777777" w:rsidR="00DD177B" w:rsidRPr="00DB0B29" w:rsidRDefault="00DD177B" w:rsidP="00DD17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2DC9446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310FBB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54BA7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A433E4" w14:textId="77777777" w:rsidR="00DD177B" w:rsidRPr="00DB0B29" w:rsidRDefault="00DD177B" w:rsidP="00DD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676CCB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C5A614" w14:textId="77777777" w:rsidR="00DD177B" w:rsidRPr="00DB0B29" w:rsidRDefault="00DD177B" w:rsidP="00DD177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810A55" w14:textId="77777777" w:rsidR="00DD177B" w:rsidRPr="00DB0B29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5011B" w:rsidRPr="00DB0B29" w14:paraId="114D861E" w14:textId="77777777" w:rsidTr="00FE5ED7">
        <w:trPr>
          <w:cantSplit/>
          <w:trHeight w:hRule="exact" w:val="331"/>
        </w:trPr>
        <w:tc>
          <w:tcPr>
            <w:tcW w:w="2070" w:type="dxa"/>
          </w:tcPr>
          <w:p w14:paraId="6FAADF2F" w14:textId="3B7CDC92" w:rsidR="0095011B" w:rsidRPr="0029057B" w:rsidRDefault="0095011B" w:rsidP="0095011B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620" w:type="dxa"/>
          </w:tcPr>
          <w:p w14:paraId="094107FC" w14:textId="4026A7A1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EDC1668" w14:textId="77777777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C544EAC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95B13D8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52CF2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56A13D6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87BD01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6A950D" w14:textId="77777777" w:rsidR="0095011B" w:rsidRPr="00DB0B29" w:rsidRDefault="0095011B" w:rsidP="0095011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E4C45B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5011B" w:rsidRPr="00DB0B29" w14:paraId="031A74A7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1CBB871A" w14:textId="25F9961E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13A9F59" w14:textId="7300D370" w:rsidR="0095011B" w:rsidRPr="00DB0B29" w:rsidRDefault="0095011B" w:rsidP="0095011B">
            <w:pPr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000E4C" w14:textId="5C7EE291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3141D8" w14:textId="0AC6C080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EB7B2D7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54C4DD" w14:textId="05D3B09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711155A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6CC09D" w14:textId="252A4C4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26133D" w14:textId="77777777" w:rsidR="0095011B" w:rsidRPr="00DB0B29" w:rsidRDefault="0095011B" w:rsidP="0095011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BCDA95" w14:textId="62BCF4D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5011B" w:rsidRPr="00DB0B29" w14:paraId="2222D9B2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28F9DB13" w14:textId="01BC6807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บริษัท ทีเอฟ เทค</w:t>
            </w:r>
          </w:p>
        </w:tc>
        <w:tc>
          <w:tcPr>
            <w:tcW w:w="1620" w:type="dxa"/>
          </w:tcPr>
          <w:p w14:paraId="1456286C" w14:textId="05A40C1E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48596A69" w14:textId="0171908D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9541A4F" w14:textId="2E390A90" w:rsidR="0095011B" w:rsidRPr="00DB0B29" w:rsidRDefault="00C418B0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A820C36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A1B4059" w14:textId="6F9D9F24" w:rsidR="0095011B" w:rsidRPr="00DB0B29" w:rsidRDefault="00C418B0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28049CF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9C5BE0" w14:textId="380C15B0" w:rsidR="0095011B" w:rsidRPr="00DB0B29" w:rsidRDefault="00C418B0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</w:t>
            </w:r>
            <w:r w:rsidR="009501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059</w:t>
            </w:r>
          </w:p>
        </w:tc>
        <w:tc>
          <w:tcPr>
            <w:tcW w:w="180" w:type="dxa"/>
            <w:vAlign w:val="bottom"/>
          </w:tcPr>
          <w:p w14:paraId="6F7D5366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5F564A5" w14:textId="77331B52" w:rsidR="0095011B" w:rsidRPr="00DB0B29" w:rsidRDefault="00C418B0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684</w:t>
            </w:r>
          </w:p>
        </w:tc>
      </w:tr>
      <w:tr w:rsidR="0095011B" w:rsidRPr="00DB0B29" w14:paraId="7D96F39B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2E064DA5" w14:textId="473C8B54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โฮ</w:t>
            </w:r>
            <w:r w:rsidRPr="00DB0B29">
              <w:rPr>
                <w:rFonts w:ascii="Angsana New" w:hAnsi="Angsana New" w:cs="Angsana New"/>
                <w:sz w:val="26"/>
                <w:szCs w:val="26"/>
                <w:cs/>
              </w:rPr>
              <w:t>ลดิ้ง จำกัด</w:t>
            </w:r>
          </w:p>
        </w:tc>
        <w:tc>
          <w:tcPr>
            <w:tcW w:w="1620" w:type="dxa"/>
          </w:tcPr>
          <w:p w14:paraId="42DD6D76" w14:textId="323BDE44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BD1C63" w14:textId="77777777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F6D79C" w14:textId="7777777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BA46C0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5390DBD" w14:textId="7777777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8D0EB45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DE8737" w14:textId="78B9F353" w:rsidR="0095011B" w:rsidRPr="00DB0B29" w:rsidRDefault="0095011B" w:rsidP="0095011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617F5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01D6B6" w14:textId="10B8A0E1" w:rsidR="0095011B" w:rsidRPr="00DB0B29" w:rsidRDefault="0095011B" w:rsidP="009501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5011B" w:rsidRPr="00DB0B29" w14:paraId="458009D1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230C8C4D" w14:textId="1600969B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</w:p>
        </w:tc>
        <w:tc>
          <w:tcPr>
            <w:tcW w:w="1620" w:type="dxa"/>
          </w:tcPr>
          <w:p w14:paraId="336F3DB7" w14:textId="2F9E7AFF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ตรวจวิเคราะห์และ</w:t>
            </w:r>
          </w:p>
        </w:tc>
        <w:tc>
          <w:tcPr>
            <w:tcW w:w="990" w:type="dxa"/>
          </w:tcPr>
          <w:p w14:paraId="4D9F63DB" w14:textId="6DE15570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6C6A23F" w14:textId="30DB9180" w:rsidR="0095011B" w:rsidRPr="00DB0B29" w:rsidRDefault="00C418B0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D4B34FC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93C892F" w14:textId="5C9AF98F" w:rsidR="0095011B" w:rsidRPr="00DB0B29" w:rsidRDefault="00C418B0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267772F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43F3D" w14:textId="27A443EC" w:rsidR="0095011B" w:rsidRPr="00DB0B29" w:rsidRDefault="00C418B0" w:rsidP="006F015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</w:t>
            </w:r>
            <w:r w:rsidR="009501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180" w:type="dxa"/>
            <w:vAlign w:val="bottom"/>
          </w:tcPr>
          <w:p w14:paraId="690AAFB2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A0323C4" w14:textId="640E8841" w:rsidR="0095011B" w:rsidRPr="00DB0B29" w:rsidRDefault="00C418B0" w:rsidP="006F015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092</w:t>
            </w:r>
          </w:p>
        </w:tc>
      </w:tr>
      <w:tr w:rsidR="0095011B" w:rsidRPr="00DB0B29" w14:paraId="193EAB3D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5C057B2E" w14:textId="436C7B90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59536EE6" w14:textId="33CD1609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การรักษาโรคที่</w:t>
            </w:r>
          </w:p>
        </w:tc>
        <w:tc>
          <w:tcPr>
            <w:tcW w:w="990" w:type="dxa"/>
          </w:tcPr>
          <w:p w14:paraId="70D24990" w14:textId="77777777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5D1B9D" w14:textId="7777777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4F92B14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5F67E53" w14:textId="7777777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590AC0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FE1E00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D1ACF6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7E50D5F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5011B" w:rsidRPr="00DB0B29" w14:paraId="1F7C5652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23583779" w14:textId="5DD31F20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A54F154" w14:textId="39C8821A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เกี่ยวข้องกับ</w:t>
            </w:r>
          </w:p>
        </w:tc>
        <w:tc>
          <w:tcPr>
            <w:tcW w:w="990" w:type="dxa"/>
          </w:tcPr>
          <w:p w14:paraId="77BAEB38" w14:textId="5C33E07B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DEBD07" w14:textId="4D37C1FF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068EC8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AA0754F" w14:textId="6F1A4261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8C12BD8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BBD6A2" w14:textId="5D716EE9" w:rsidR="0095011B" w:rsidRPr="00C72997" w:rsidRDefault="0095011B" w:rsidP="0095011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25E488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2BD33E3" w14:textId="63B8BB3B" w:rsidR="0095011B" w:rsidRPr="00D624E1" w:rsidRDefault="0095011B" w:rsidP="00697BE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5011B" w:rsidRPr="00DB0B29" w14:paraId="382F332B" w14:textId="77777777" w:rsidTr="0014070A">
        <w:trPr>
          <w:cantSplit/>
          <w:trHeight w:hRule="exact" w:val="331"/>
        </w:trPr>
        <w:tc>
          <w:tcPr>
            <w:tcW w:w="2070" w:type="dxa"/>
          </w:tcPr>
          <w:p w14:paraId="2B482660" w14:textId="40F3B76D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9F500D4" w14:textId="60D0A723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990" w:type="dxa"/>
          </w:tcPr>
          <w:p w14:paraId="172D713A" w14:textId="77777777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5D77FD" w14:textId="7777777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DD10E69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822A264" w14:textId="7777777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3BCC4C5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D5AFBB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C35DA5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EC4C12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5011B" w:rsidRPr="00DB0B29" w14:paraId="6A47403D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20399A7E" w14:textId="4CF4DB9F" w:rsidR="0095011B" w:rsidRPr="0029057B" w:rsidRDefault="0095011B" w:rsidP="0095011B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สไวน์ </w:t>
            </w:r>
          </w:p>
        </w:tc>
        <w:tc>
          <w:tcPr>
            <w:tcW w:w="1620" w:type="dxa"/>
          </w:tcPr>
          <w:p w14:paraId="5CE88E5E" w14:textId="019D7FE7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60AA87A2" w14:textId="4F4DA663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92249BE" w14:textId="32F1A03A" w:rsidR="0095011B" w:rsidRPr="00DB0B29" w:rsidRDefault="00C418B0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373A31E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6456602" w14:textId="67E257FA" w:rsidR="0095011B" w:rsidRPr="00DB0B29" w:rsidRDefault="00C418B0" w:rsidP="00D34DCC">
            <w:pPr>
              <w:pStyle w:val="acctfourfigures"/>
              <w:tabs>
                <w:tab w:val="clear" w:pos="765"/>
                <w:tab w:val="left" w:pos="300"/>
                <w:tab w:val="left" w:pos="780"/>
                <w:tab w:val="left" w:pos="906"/>
              </w:tabs>
              <w:spacing w:line="240" w:lineRule="atLeast"/>
              <w:ind w:left="-79" w:right="-43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95011B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F66FF5E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5F8C2C" w14:textId="4AC11BDD" w:rsidR="0095011B" w:rsidRPr="00DB0B29" w:rsidRDefault="0095011B" w:rsidP="00697BE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354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913159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1F1A77" w14:textId="0128E386" w:rsidR="0095011B" w:rsidRPr="00DB0B29" w:rsidRDefault="00C418B0" w:rsidP="006F015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</w:tr>
      <w:tr w:rsidR="0095011B" w:rsidRPr="00DB0B29" w14:paraId="11653E70" w14:textId="77777777" w:rsidTr="006B2233">
        <w:trPr>
          <w:cantSplit/>
          <w:trHeight w:hRule="exact" w:val="331"/>
        </w:trPr>
        <w:tc>
          <w:tcPr>
            <w:tcW w:w="2070" w:type="dxa"/>
          </w:tcPr>
          <w:p w14:paraId="143BFFB5" w14:textId="46F27DB6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พร๊อพเพอร์ตี้ จำกัด</w:t>
            </w:r>
          </w:p>
        </w:tc>
        <w:tc>
          <w:tcPr>
            <w:tcW w:w="1620" w:type="dxa"/>
          </w:tcPr>
          <w:p w14:paraId="5CCD6D3D" w14:textId="5FCD9B16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FE496A0" w14:textId="33460277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734D52" w14:textId="1FD95058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56A0A6B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01E9D96" w14:textId="6EEC13E3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19060DB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E07178" w14:textId="71C3D616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E0679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FB2FC9" w14:textId="00F8F61E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5011B" w:rsidRPr="00DB0B29" w14:paraId="7235066E" w14:textId="77777777" w:rsidTr="00FE5ED7">
        <w:trPr>
          <w:cantSplit/>
          <w:trHeight w:hRule="exact" w:val="331"/>
        </w:trPr>
        <w:tc>
          <w:tcPr>
            <w:tcW w:w="2070" w:type="dxa"/>
          </w:tcPr>
          <w:p w14:paraId="74191172" w14:textId="6DC39160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สไวน์ </w:t>
            </w:r>
          </w:p>
        </w:tc>
        <w:tc>
          <w:tcPr>
            <w:tcW w:w="1620" w:type="dxa"/>
          </w:tcPr>
          <w:p w14:paraId="00BF3C8D" w14:textId="44432188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4382A3B2" w14:textId="5E6A28E3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5CEBF88" w14:textId="0C6BD3F6" w:rsidR="0095011B" w:rsidRPr="00DB0B29" w:rsidRDefault="00C418B0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3601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967781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2738B6C" w14:textId="49D1E60D" w:rsidR="0095011B" w:rsidRPr="00DB0B29" w:rsidRDefault="0095011B" w:rsidP="00697BED">
            <w:pPr>
              <w:pStyle w:val="acctfourfigures"/>
              <w:tabs>
                <w:tab w:val="clear" w:pos="765"/>
              </w:tabs>
              <w:spacing w:line="240" w:lineRule="atLeast"/>
              <w:ind w:left="-79" w:right="-79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B875DD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8E9200" w14:textId="4B621BED" w:rsidR="0095011B" w:rsidRPr="00DB0B29" w:rsidRDefault="00C418B0" w:rsidP="006F015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883E770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527A92" w14:textId="26C54ABD" w:rsidR="0095011B" w:rsidRPr="00DB0B29" w:rsidRDefault="0095011B" w:rsidP="00697BE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5011B" w:rsidRPr="00DB0B29" w14:paraId="20AC6763" w14:textId="77777777" w:rsidTr="00697BED">
        <w:trPr>
          <w:cantSplit/>
          <w:trHeight w:hRule="exact" w:val="331"/>
        </w:trPr>
        <w:tc>
          <w:tcPr>
            <w:tcW w:w="2070" w:type="dxa"/>
          </w:tcPr>
          <w:p w14:paraId="7744B087" w14:textId="2728FDF1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พร๊อพเพอร์ตี้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620" w:type="dxa"/>
          </w:tcPr>
          <w:p w14:paraId="213533F0" w14:textId="61A51303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1652A3" w14:textId="6B0B3301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6CDF87" w14:textId="27B0AFAA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BC80D3F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4B0DD24" w14:textId="404FE1CD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0206AD8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AFC638" w14:textId="53965588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5445CF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06EC85" w14:textId="495C1700" w:rsidR="0095011B" w:rsidRPr="00DB0B29" w:rsidRDefault="0095011B" w:rsidP="009501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5011B" w:rsidRPr="00DB0B29" w14:paraId="456C6B60" w14:textId="77777777" w:rsidTr="00697BED">
        <w:trPr>
          <w:cantSplit/>
          <w:trHeight w:hRule="exact" w:val="331"/>
        </w:trPr>
        <w:tc>
          <w:tcPr>
            <w:tcW w:w="2070" w:type="dxa"/>
          </w:tcPr>
          <w:p w14:paraId="1106F5DE" w14:textId="14D731D5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3130244" w14:textId="1E9F86C2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B4AC286" w14:textId="690173CD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153DAA" w14:textId="77C46991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EB51F7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1B434D6" w14:textId="4512E7AC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95BFA38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AEF37" w14:textId="12032EFC" w:rsidR="0095011B" w:rsidRPr="00DB0B29" w:rsidRDefault="00C418B0" w:rsidP="006F015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94</w:t>
            </w:r>
            <w:r w:rsidR="006F01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7AD7E5A5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1F4E2" w14:textId="48F25751" w:rsidR="0095011B" w:rsidRPr="00DB0B29" w:rsidRDefault="00C418B0" w:rsidP="006F015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</w:t>
            </w:r>
            <w:r w:rsidR="006F01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807</w:t>
            </w:r>
          </w:p>
        </w:tc>
      </w:tr>
      <w:tr w:rsidR="0095011B" w:rsidRPr="00DB0B29" w14:paraId="04E0A84E" w14:textId="77777777" w:rsidTr="00697BED">
        <w:trPr>
          <w:cantSplit/>
          <w:trHeight w:hRule="exact" w:val="331"/>
        </w:trPr>
        <w:tc>
          <w:tcPr>
            <w:tcW w:w="2070" w:type="dxa"/>
          </w:tcPr>
          <w:p w14:paraId="6180C0D6" w14:textId="2C743177" w:rsidR="0095011B" w:rsidRPr="00DB0B29" w:rsidRDefault="0095011B" w:rsidP="0095011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372CA74" w14:textId="009A7DDF" w:rsidR="0095011B" w:rsidRPr="00DB0B29" w:rsidRDefault="0095011B" w:rsidP="0095011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5CD8F86" w14:textId="41DB8D1B" w:rsidR="0095011B" w:rsidRPr="00DB0B29" w:rsidRDefault="0095011B" w:rsidP="009501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A07B0D1" w14:textId="1EC12E63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417110D" w14:textId="777777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3F5F25F" w14:textId="741D4847" w:rsidR="0095011B" w:rsidRPr="00DB0B29" w:rsidRDefault="0095011B" w:rsidP="0095011B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D5FE766" w14:textId="77777777" w:rsidR="0095011B" w:rsidRPr="00DB0B29" w:rsidRDefault="0095011B" w:rsidP="009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3D196F" w14:textId="226AD477" w:rsidR="0095011B" w:rsidRPr="00DB0B29" w:rsidRDefault="0095011B" w:rsidP="0095011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0587F3" w14:textId="77777777" w:rsidR="0095011B" w:rsidRPr="00DB0B29" w:rsidRDefault="0095011B" w:rsidP="0095011B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13D39D6" w14:textId="776598B1" w:rsidR="0095011B" w:rsidRPr="00DB0B29" w:rsidRDefault="0095011B" w:rsidP="009501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5ED7" w:rsidRPr="00DB0B29" w14:paraId="26C6A0B2" w14:textId="77777777" w:rsidTr="0095011B">
        <w:trPr>
          <w:cantSplit/>
          <w:trHeight w:hRule="exact" w:val="331"/>
        </w:trPr>
        <w:tc>
          <w:tcPr>
            <w:tcW w:w="2070" w:type="dxa"/>
          </w:tcPr>
          <w:p w14:paraId="012C1C8E" w14:textId="17472282" w:rsidR="00FE5ED7" w:rsidRPr="00DB0B29" w:rsidRDefault="00FE5ED7" w:rsidP="00FE5ED7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1450172E" w14:textId="77777777" w:rsidR="00FE5ED7" w:rsidRPr="00DB0B29" w:rsidRDefault="00FE5ED7" w:rsidP="00FE5ED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95FDE7" w14:textId="77777777" w:rsidR="00FE5ED7" w:rsidRPr="00DB0B29" w:rsidRDefault="00FE5ED7" w:rsidP="00FE5E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3A631F" w14:textId="77777777" w:rsidR="00FE5ED7" w:rsidRPr="00DB0B29" w:rsidRDefault="00FE5ED7" w:rsidP="00FE5ED7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F9501D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18336B1" w14:textId="77777777" w:rsidR="00FE5ED7" w:rsidRPr="00DB0B29" w:rsidRDefault="00FE5ED7" w:rsidP="00FE5ED7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1D5C2B9" w14:textId="77777777" w:rsidR="00FE5ED7" w:rsidRPr="00DB0B29" w:rsidRDefault="00FE5ED7" w:rsidP="00FE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9C034F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37B359" w14:textId="77777777" w:rsidR="00FE5ED7" w:rsidRPr="00DB0B29" w:rsidRDefault="00FE5ED7" w:rsidP="00FE5ED7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E81DA9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5ED7" w:rsidRPr="00DB0B29" w14:paraId="069E57EF" w14:textId="77777777" w:rsidTr="00C3388C">
        <w:trPr>
          <w:cantSplit/>
          <w:trHeight w:hRule="exact" w:val="331"/>
        </w:trPr>
        <w:tc>
          <w:tcPr>
            <w:tcW w:w="2070" w:type="dxa"/>
          </w:tcPr>
          <w:p w14:paraId="3A559A79" w14:textId="1F03984A" w:rsidR="00FE5ED7" w:rsidRPr="00DB0B29" w:rsidRDefault="00FE5ED7" w:rsidP="00FE5ED7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620" w:type="dxa"/>
          </w:tcPr>
          <w:p w14:paraId="0113F298" w14:textId="67F61829" w:rsidR="00FE5ED7" w:rsidRPr="00DB0B29" w:rsidRDefault="00FE5ED7" w:rsidP="00FE5ED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990" w:type="dxa"/>
          </w:tcPr>
          <w:p w14:paraId="754E7480" w14:textId="6709CF75" w:rsidR="00FE5ED7" w:rsidRPr="00DB0B29" w:rsidRDefault="00FE5ED7" w:rsidP="00FE5E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0" w:type="dxa"/>
            <w:vAlign w:val="bottom"/>
          </w:tcPr>
          <w:p w14:paraId="5DD8570C" w14:textId="630D47B4" w:rsidR="00FE5ED7" w:rsidRPr="00DB0B29" w:rsidRDefault="00C418B0" w:rsidP="00C3388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FE5ED7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4F90592D" w14:textId="77777777" w:rsidR="00FE5ED7" w:rsidRPr="00DB0B29" w:rsidRDefault="00FE5ED7" w:rsidP="00C338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FB9E9D0" w14:textId="6DD98D8D" w:rsidR="00FE5ED7" w:rsidRPr="00DB0B29" w:rsidRDefault="00C418B0" w:rsidP="00697BED">
            <w:pPr>
              <w:pStyle w:val="acctfourfigures"/>
              <w:tabs>
                <w:tab w:val="clear" w:pos="765"/>
              </w:tabs>
              <w:spacing w:line="240" w:lineRule="atLeast"/>
              <w:ind w:left="-79" w:right="-43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FE5ED7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4A4BC1EE" w14:textId="77777777" w:rsidR="00FE5ED7" w:rsidRPr="00DB0B29" w:rsidRDefault="00FE5ED7" w:rsidP="00C3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5B9A8E" w14:textId="682E1A09" w:rsidR="00FE5ED7" w:rsidRPr="00DB0B29" w:rsidRDefault="00C418B0" w:rsidP="00C3388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FE5E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370</w:t>
            </w:r>
          </w:p>
        </w:tc>
        <w:tc>
          <w:tcPr>
            <w:tcW w:w="180" w:type="dxa"/>
            <w:vAlign w:val="bottom"/>
          </w:tcPr>
          <w:p w14:paraId="70452448" w14:textId="77777777" w:rsidR="00FE5ED7" w:rsidRPr="00DB0B29" w:rsidRDefault="00FE5ED7" w:rsidP="00C3388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8DD12C" w14:textId="4A68C438" w:rsidR="00FE5ED7" w:rsidRPr="00DB0B29" w:rsidRDefault="00C418B0" w:rsidP="00C3388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FE5ED7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640</w:t>
            </w:r>
          </w:p>
        </w:tc>
      </w:tr>
      <w:tr w:rsidR="00FE5ED7" w:rsidRPr="00DB0B29" w14:paraId="4CB29CAB" w14:textId="77777777" w:rsidTr="00C3388C">
        <w:trPr>
          <w:cantSplit/>
          <w:trHeight w:hRule="exact" w:val="331"/>
        </w:trPr>
        <w:tc>
          <w:tcPr>
            <w:tcW w:w="2070" w:type="dxa"/>
          </w:tcPr>
          <w:p w14:paraId="11BF8DBA" w14:textId="156CDA12" w:rsidR="00FE5ED7" w:rsidRPr="00DB0B29" w:rsidRDefault="00FE5ED7" w:rsidP="00FE5ED7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บริษัท ไทยฟู้ดส์</w:t>
            </w:r>
          </w:p>
        </w:tc>
        <w:tc>
          <w:tcPr>
            <w:tcW w:w="1620" w:type="dxa"/>
          </w:tcPr>
          <w:p w14:paraId="7CACC1B4" w14:textId="0BF6A3C8" w:rsidR="00FE5ED7" w:rsidRPr="00DB0B29" w:rsidRDefault="00FE5ED7" w:rsidP="00FE5ED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14:paraId="0A900BE2" w14:textId="0FF5EED3" w:rsidR="00FE5ED7" w:rsidRPr="00DB0B29" w:rsidRDefault="00FE5ED7" w:rsidP="00FE5E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3248962" w14:textId="799D3D0E" w:rsidR="00FE5ED7" w:rsidRPr="00DB0B29" w:rsidRDefault="00C418B0" w:rsidP="00C3388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="00FE5ED7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BB75BDA" w14:textId="77777777" w:rsidR="00FE5ED7" w:rsidRPr="00DB0B29" w:rsidRDefault="00FE5ED7" w:rsidP="00C338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44B9F94" w14:textId="439C990F" w:rsidR="00FE5ED7" w:rsidRPr="00DB0B29" w:rsidRDefault="00C418B0" w:rsidP="00697BED">
            <w:pPr>
              <w:pStyle w:val="acctfourfigures"/>
              <w:tabs>
                <w:tab w:val="clear" w:pos="765"/>
              </w:tabs>
              <w:spacing w:line="240" w:lineRule="atLeast"/>
              <w:ind w:left="-79" w:right="-43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="00FE5ED7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4359B06" w14:textId="77777777" w:rsidR="00FE5ED7" w:rsidRPr="00DB0B29" w:rsidRDefault="00FE5ED7" w:rsidP="00C3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892019" w14:textId="4E2C8489" w:rsidR="00FE5ED7" w:rsidRPr="00DB0B29" w:rsidRDefault="00C418B0" w:rsidP="00C3388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213</w:t>
            </w:r>
            <w:r w:rsidR="00FE5E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  <w:r w:rsidR="003425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A16700" w14:textId="77777777" w:rsidR="00FE5ED7" w:rsidRPr="00DB0B29" w:rsidRDefault="00FE5ED7" w:rsidP="00C3388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F95805" w14:textId="79815264" w:rsidR="00FE5ED7" w:rsidRPr="00DB0B29" w:rsidRDefault="00C418B0" w:rsidP="00C3388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225</w:t>
            </w:r>
            <w:r w:rsidR="00FE5ED7" w:rsidRPr="00DB0B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753</w:t>
            </w:r>
          </w:p>
        </w:tc>
      </w:tr>
      <w:tr w:rsidR="00FE5ED7" w:rsidRPr="00DB0B29" w14:paraId="5591CDE3" w14:textId="77777777" w:rsidTr="00FE5ED7">
        <w:trPr>
          <w:cantSplit/>
          <w:trHeight w:hRule="exact" w:val="331"/>
        </w:trPr>
        <w:tc>
          <w:tcPr>
            <w:tcW w:w="2070" w:type="dxa"/>
          </w:tcPr>
          <w:p w14:paraId="6F34AEB1" w14:textId="5838F8E3" w:rsidR="00FE5ED7" w:rsidRPr="00DB0B29" w:rsidRDefault="00FE5ED7" w:rsidP="00FE5ED7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นิวเคลียส จีเนติกส์</w:t>
            </w:r>
          </w:p>
        </w:tc>
        <w:tc>
          <w:tcPr>
            <w:tcW w:w="1620" w:type="dxa"/>
          </w:tcPr>
          <w:p w14:paraId="531EA44D" w14:textId="1CB0EEAA" w:rsidR="00FE5ED7" w:rsidRPr="00DB0B29" w:rsidRDefault="00FE5ED7" w:rsidP="00FE5ED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B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สุกรพันธุ์</w:t>
            </w:r>
          </w:p>
        </w:tc>
        <w:tc>
          <w:tcPr>
            <w:tcW w:w="990" w:type="dxa"/>
          </w:tcPr>
          <w:p w14:paraId="5991FC4E" w14:textId="77777777" w:rsidR="00FE5ED7" w:rsidRPr="00DB0B29" w:rsidRDefault="00FE5ED7" w:rsidP="003601E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893079" w14:textId="77777777" w:rsidR="00FE5ED7" w:rsidRPr="00DB0B29" w:rsidRDefault="00FE5ED7" w:rsidP="00FE5ED7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A1580A0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5F45ED4" w14:textId="77777777" w:rsidR="00FE5ED7" w:rsidRPr="00DB0B29" w:rsidRDefault="00FE5ED7" w:rsidP="00FE5ED7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AE6C9A6" w14:textId="77777777" w:rsidR="00FE5ED7" w:rsidRPr="00DB0B29" w:rsidRDefault="00FE5ED7" w:rsidP="00FE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D2CEF4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5A44F9" w14:textId="77777777" w:rsidR="00FE5ED7" w:rsidRPr="00DB0B29" w:rsidRDefault="00FE5ED7" w:rsidP="00FE5ED7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14F899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5ED7" w:rsidRPr="00DB0B29" w14:paraId="77733733" w14:textId="77777777" w:rsidTr="003601EF">
        <w:trPr>
          <w:cantSplit/>
          <w:trHeight w:hRule="exact" w:val="331"/>
        </w:trPr>
        <w:tc>
          <w:tcPr>
            <w:tcW w:w="2070" w:type="dxa"/>
          </w:tcPr>
          <w:p w14:paraId="2E422714" w14:textId="4AC0AD33" w:rsidR="00FE5ED7" w:rsidRPr="00DB0B29" w:rsidRDefault="00FE5ED7" w:rsidP="00FE5ED7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B29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620" w:type="dxa"/>
          </w:tcPr>
          <w:p w14:paraId="3AE1EE73" w14:textId="77777777" w:rsidR="00FE5ED7" w:rsidRPr="00DB0B29" w:rsidRDefault="00FE5ED7" w:rsidP="00FE5ED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8596DC" w14:textId="77777777" w:rsidR="00FE5ED7" w:rsidRPr="00DB0B29" w:rsidRDefault="00FE5ED7" w:rsidP="00FE5E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F92AAD" w14:textId="77777777" w:rsidR="00FE5ED7" w:rsidRPr="00DB0B29" w:rsidRDefault="00FE5ED7" w:rsidP="00FE5ED7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CE6DD86" w14:textId="77777777" w:rsidR="00FE5ED7" w:rsidRPr="00DB0B29" w:rsidRDefault="00FE5ED7" w:rsidP="00FE5E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FCD641A" w14:textId="77777777" w:rsidR="00FE5ED7" w:rsidRPr="00DB0B29" w:rsidRDefault="00FE5ED7" w:rsidP="00FE5ED7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5860E30" w14:textId="77777777" w:rsidR="00FE5ED7" w:rsidRPr="00DB0B29" w:rsidRDefault="00FE5ED7" w:rsidP="00FE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DB31FC" w14:textId="045AA939" w:rsidR="00FE5ED7" w:rsidRPr="00DB0B29" w:rsidRDefault="00FE5ED7" w:rsidP="003601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19759F" w14:textId="77777777" w:rsidR="00FE5ED7" w:rsidRPr="00DB0B29" w:rsidRDefault="00FE5ED7" w:rsidP="003601EF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C2563C" w14:textId="48086014" w:rsidR="00FE5ED7" w:rsidRPr="00DB0B29" w:rsidRDefault="00FE5ED7" w:rsidP="00360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697BED" w:rsidRPr="00DB0B29" w14:paraId="5BF95980" w14:textId="77777777" w:rsidTr="003601EF">
        <w:trPr>
          <w:cantSplit/>
          <w:trHeight w:hRule="exact" w:val="331"/>
        </w:trPr>
        <w:tc>
          <w:tcPr>
            <w:tcW w:w="2070" w:type="dxa"/>
          </w:tcPr>
          <w:p w14:paraId="1AC8F132" w14:textId="49DA5847" w:rsidR="00697BED" w:rsidRPr="00DB0B29" w:rsidRDefault="00697BED" w:rsidP="00697BED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B0B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14:paraId="29D9C396" w14:textId="77777777" w:rsidR="00697BED" w:rsidRPr="00DB0B29" w:rsidRDefault="00697BED" w:rsidP="00697BED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23122B7" w14:textId="77777777" w:rsidR="00697BED" w:rsidRPr="00DB0B29" w:rsidRDefault="00697BED" w:rsidP="00697BE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0D9C6C" w14:textId="77777777" w:rsidR="00697BED" w:rsidRPr="00DB0B29" w:rsidRDefault="00697BED" w:rsidP="00697BED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F36C22F" w14:textId="77777777" w:rsidR="00697BED" w:rsidRPr="00DB0B29" w:rsidRDefault="00697BED" w:rsidP="00697BE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2C474F2" w14:textId="77777777" w:rsidR="00697BED" w:rsidRPr="00DB0B29" w:rsidRDefault="00697BED" w:rsidP="00697BED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5C722BB" w14:textId="77777777" w:rsidR="00697BED" w:rsidRPr="00DB0B29" w:rsidRDefault="00697BED" w:rsidP="0069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C5054" w14:textId="27429A21" w:rsidR="00697BED" w:rsidRDefault="00C418B0" w:rsidP="00697BE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221</w:t>
            </w:r>
            <w:r w:rsidR="00697BE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</w:t>
            </w:r>
            <w:r w:rsidR="0034259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8F26BAC" w14:textId="77777777" w:rsidR="00697BED" w:rsidRPr="00DB0B29" w:rsidRDefault="00697BED" w:rsidP="00697BED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9986C" w14:textId="444B2294" w:rsidR="00697BED" w:rsidRDefault="00C418B0" w:rsidP="00697BE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234</w:t>
            </w:r>
            <w:r w:rsidR="00697BED" w:rsidRPr="00D624E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393</w:t>
            </w:r>
          </w:p>
        </w:tc>
      </w:tr>
    </w:tbl>
    <w:p w14:paraId="0B8985C6" w14:textId="015743B9" w:rsidR="00DC32CF" w:rsidRDefault="00DC32CF" w:rsidP="00051544">
      <w:pPr>
        <w:pStyle w:val="block"/>
        <w:spacing w:after="0" w:line="240" w:lineRule="atLeast"/>
        <w:ind w:left="446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673BE45" w14:textId="3FCC6424" w:rsidR="00502F5E" w:rsidRPr="00DB0B29" w:rsidRDefault="00DC32CF" w:rsidP="00FE5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00"/>
        <w:gridCol w:w="180"/>
        <w:gridCol w:w="360"/>
        <w:gridCol w:w="183"/>
        <w:gridCol w:w="1257"/>
        <w:gridCol w:w="183"/>
        <w:gridCol w:w="1077"/>
      </w:tblGrid>
      <w:tr w:rsidR="006B0D32" w:rsidRPr="00DB0B29" w14:paraId="768BFB4F" w14:textId="77777777" w:rsidTr="00BC2767">
        <w:trPr>
          <w:cantSplit/>
          <w:tblHeader/>
        </w:trPr>
        <w:tc>
          <w:tcPr>
            <w:tcW w:w="5310" w:type="dxa"/>
          </w:tcPr>
          <w:p w14:paraId="52492562" w14:textId="77777777" w:rsidR="006B0D32" w:rsidRPr="00DB0B29" w:rsidRDefault="006B0D32" w:rsidP="006B0D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B0B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DB0B2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gridSpan w:val="3"/>
            <w:vAlign w:val="bottom"/>
          </w:tcPr>
          <w:p w14:paraId="5B2C0D79" w14:textId="77777777" w:rsidR="006B0D32" w:rsidRPr="00DB0B29" w:rsidRDefault="006B0D32" w:rsidP="006B0D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40DB1E0" w14:textId="77777777" w:rsidR="006B0D32" w:rsidRPr="00DB0B2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5C6DACD3" w14:textId="7D0A2C40" w:rsidR="006B0D32" w:rsidRPr="00DB0B2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B0B2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0D32" w:rsidRPr="00E86A29" w14:paraId="1CCFA28B" w14:textId="77777777" w:rsidTr="00BC2767">
        <w:trPr>
          <w:cantSplit/>
          <w:tblHeader/>
        </w:trPr>
        <w:tc>
          <w:tcPr>
            <w:tcW w:w="5310" w:type="dxa"/>
          </w:tcPr>
          <w:p w14:paraId="7334EBAD" w14:textId="37E0EEF8" w:rsidR="006B0D32" w:rsidRPr="00E86A29" w:rsidRDefault="006B0D32" w:rsidP="006B0D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86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86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50422DEE" w14:textId="77777777" w:rsidR="006B0D32" w:rsidRPr="00E86A2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E8D476" w14:textId="77777777" w:rsidR="006B0D32" w:rsidRPr="00E86A29" w:rsidRDefault="006B0D32" w:rsidP="006B0D3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02B73E8" w14:textId="2055C1B9" w:rsidR="006B0D32" w:rsidRPr="00E86A29" w:rsidRDefault="006B0D32" w:rsidP="006B0D3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3E0A583C" w14:textId="77777777" w:rsidR="006B0D32" w:rsidRPr="00E86A2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DE7BE2E" w14:textId="3D1CD26F" w:rsidR="006B0D32" w:rsidRPr="00E86A29" w:rsidRDefault="00C418B0" w:rsidP="006B0D3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2E77B005" w14:textId="77777777" w:rsidR="006B0D32" w:rsidRPr="00E86A29" w:rsidRDefault="006B0D32" w:rsidP="006B0D3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A88A54" w14:textId="437D8638" w:rsidR="006B0D32" w:rsidRPr="00E86A29" w:rsidRDefault="00C418B0" w:rsidP="006B0D3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C418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6B0D32" w:rsidRPr="00E86A29" w14:paraId="5ADB2B42" w14:textId="77777777" w:rsidTr="00BC2767">
        <w:trPr>
          <w:cantSplit/>
        </w:trPr>
        <w:tc>
          <w:tcPr>
            <w:tcW w:w="5310" w:type="dxa"/>
          </w:tcPr>
          <w:p w14:paraId="649B62CB" w14:textId="77777777" w:rsidR="006B0D32" w:rsidRPr="00E86A29" w:rsidRDefault="006B0D32" w:rsidP="006B0D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29FDB5" w14:textId="77777777" w:rsidR="006B0D32" w:rsidRPr="00E86A29" w:rsidRDefault="006B0D32" w:rsidP="006B0D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F6DB2D" w14:textId="77777777" w:rsidR="006B0D32" w:rsidRPr="00E86A2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431FB2" w14:textId="77777777" w:rsidR="006B0D32" w:rsidRPr="00E86A2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23BB0B" w14:textId="77777777" w:rsidR="006B0D32" w:rsidRPr="00E86A2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09CB6480" w14:textId="44B9FA49" w:rsidR="006B0D32" w:rsidRPr="00E86A2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86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91A7B" w:rsidRPr="00E86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02F5E" w:rsidRPr="00E86A29" w14:paraId="3BBCDB34" w14:textId="77777777" w:rsidTr="00BC2767">
        <w:trPr>
          <w:cantSplit/>
        </w:trPr>
        <w:tc>
          <w:tcPr>
            <w:tcW w:w="5310" w:type="dxa"/>
          </w:tcPr>
          <w:p w14:paraId="2B1057A6" w14:textId="51E0C75F" w:rsidR="00502F5E" w:rsidRPr="00E86A29" w:rsidRDefault="00502F5E" w:rsidP="00DD17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6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2CFF3DFE" w14:textId="77777777" w:rsidR="00502F5E" w:rsidRPr="00E86A29" w:rsidRDefault="00502F5E" w:rsidP="00DD177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FA0613" w14:textId="77777777" w:rsidR="00502F5E" w:rsidRPr="00E86A29" w:rsidRDefault="00502F5E" w:rsidP="00DD17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C7E7B6" w14:textId="77777777" w:rsidR="00502F5E" w:rsidRPr="00E86A29" w:rsidRDefault="00502F5E" w:rsidP="00DD17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010FEAC" w14:textId="77777777" w:rsidR="00502F5E" w:rsidRPr="00E86A29" w:rsidRDefault="00502F5E" w:rsidP="00DD17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706BFE3" w14:textId="77777777" w:rsidR="00502F5E" w:rsidRPr="00E86A29" w:rsidRDefault="00502F5E" w:rsidP="004B7006">
            <w:pPr>
              <w:pStyle w:val="acctfourfigures"/>
              <w:tabs>
                <w:tab w:val="clear" w:pos="765"/>
                <w:tab w:val="decimal" w:pos="186"/>
                <w:tab w:val="decimal" w:pos="636"/>
              </w:tabs>
              <w:spacing w:line="240" w:lineRule="auto"/>
              <w:ind w:left="-984" w:right="276" w:firstLine="9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8FC322B" w14:textId="77777777" w:rsidR="00502F5E" w:rsidRPr="00E86A29" w:rsidRDefault="00502F5E" w:rsidP="00DD17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7" w:type="dxa"/>
          </w:tcPr>
          <w:p w14:paraId="2E1D7922" w14:textId="77777777" w:rsidR="00502F5E" w:rsidRPr="00E86A29" w:rsidRDefault="00502F5E" w:rsidP="00DD177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2D78" w:rsidRPr="00E86A29" w14:paraId="778C41CB" w14:textId="77777777" w:rsidTr="00BC2767">
        <w:trPr>
          <w:cantSplit/>
        </w:trPr>
        <w:tc>
          <w:tcPr>
            <w:tcW w:w="5310" w:type="dxa"/>
          </w:tcPr>
          <w:p w14:paraId="7CDD5704" w14:textId="41F15817" w:rsidR="00802D78" w:rsidRPr="00E86A29" w:rsidRDefault="00802D78" w:rsidP="00802D7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6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สไวน์ พร๊อพเพอร์ตี้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86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52602B70" w14:textId="77777777" w:rsidR="00802D78" w:rsidRPr="00E86A29" w:rsidRDefault="00802D78" w:rsidP="00802D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6F529C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FC10C3B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BFEF9F1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FC76979" w14:textId="09E7C294" w:rsidR="00802D78" w:rsidRPr="00E86A29" w:rsidRDefault="00C418B0" w:rsidP="00D6523D">
            <w:pPr>
              <w:pStyle w:val="acctfourfigures"/>
              <w:tabs>
                <w:tab w:val="decimal" w:pos="731"/>
              </w:tabs>
              <w:spacing w:line="240" w:lineRule="auto"/>
              <w:ind w:left="-83" w:right="19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3" w:type="dxa"/>
          </w:tcPr>
          <w:p w14:paraId="7025EF0B" w14:textId="77777777" w:rsidR="00802D78" w:rsidRPr="00E86A29" w:rsidRDefault="00802D78" w:rsidP="00802D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7" w:type="dxa"/>
          </w:tcPr>
          <w:p w14:paraId="7A5059A6" w14:textId="043E7727" w:rsidR="00802D78" w:rsidRPr="00E86A29" w:rsidRDefault="00802D78" w:rsidP="00802D7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6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2D78" w:rsidRPr="00E86A29" w14:paraId="170956DC" w14:textId="77777777" w:rsidTr="00BC2767">
        <w:trPr>
          <w:cantSplit/>
        </w:trPr>
        <w:tc>
          <w:tcPr>
            <w:tcW w:w="5310" w:type="dxa"/>
          </w:tcPr>
          <w:p w14:paraId="3ED3042E" w14:textId="74612F40" w:rsidR="00802D78" w:rsidRPr="00E86A29" w:rsidRDefault="00802D78" w:rsidP="00802D7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A2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E86A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6A29">
              <w:rPr>
                <w:rFonts w:ascii="Angsana New" w:hAnsi="Angsana New" w:cs="Angsana New" w:hint="cs"/>
                <w:sz w:val="30"/>
                <w:szCs w:val="30"/>
                <w:cs/>
              </w:rPr>
              <w:t>เจเนพูติก</w:t>
            </w:r>
            <w:r w:rsidRPr="00E86A2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6A29">
              <w:rPr>
                <w:rFonts w:ascii="Angsana New" w:hAnsi="Angsana New" w:cs="Angsana New" w:hint="cs"/>
                <w:sz w:val="30"/>
                <w:szCs w:val="30"/>
                <w:cs/>
              </w:rPr>
              <w:t>ไบโอ</w:t>
            </w:r>
            <w:r w:rsidRPr="00E86A2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6A2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40541D7F" w14:textId="77777777" w:rsidR="00802D78" w:rsidRPr="00E86A29" w:rsidRDefault="00802D78" w:rsidP="00802D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FC613B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2B1B4D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6C35761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EFBE834" w14:textId="72D96FAA" w:rsidR="00802D78" w:rsidRPr="00E86A29" w:rsidRDefault="00B33595" w:rsidP="00B3359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6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7BCB3" w14:textId="77777777" w:rsidR="00802D78" w:rsidRPr="00E86A29" w:rsidRDefault="00802D78" w:rsidP="00802D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7" w:type="dxa"/>
          </w:tcPr>
          <w:p w14:paraId="50DF0681" w14:textId="09B0844F" w:rsidR="00802D78" w:rsidRPr="00E86A29" w:rsidRDefault="00C418B0" w:rsidP="00802D78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802D78" w:rsidRPr="00E86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  <w:tr w:rsidR="00802D78" w:rsidRPr="00E86A29" w14:paraId="51C60607" w14:textId="77777777" w:rsidTr="00BC2767">
        <w:trPr>
          <w:cantSplit/>
        </w:trPr>
        <w:tc>
          <w:tcPr>
            <w:tcW w:w="5310" w:type="dxa"/>
          </w:tcPr>
          <w:p w14:paraId="417452C6" w14:textId="32EBA61A" w:rsidR="00802D78" w:rsidRPr="00E86A29" w:rsidRDefault="00802D78" w:rsidP="00802D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A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สไวน์ พร๊อพเพอร์ตี้ จำกัด</w:t>
            </w:r>
          </w:p>
        </w:tc>
        <w:tc>
          <w:tcPr>
            <w:tcW w:w="900" w:type="dxa"/>
          </w:tcPr>
          <w:p w14:paraId="26985145" w14:textId="77777777" w:rsidR="00802D78" w:rsidRPr="00E86A29" w:rsidRDefault="00802D78" w:rsidP="00802D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C7287A7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CAE55E" w14:textId="77777777" w:rsidR="00802D78" w:rsidRPr="00E86A29" w:rsidRDefault="00802D78" w:rsidP="00802D7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2CDF681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27684E9" w14:textId="4B8CC181" w:rsidR="00802D78" w:rsidRPr="00E86A29" w:rsidRDefault="00802D78" w:rsidP="00D6523D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6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7D5B483" w14:textId="77777777" w:rsidR="00802D78" w:rsidRPr="00E86A29" w:rsidRDefault="00802D78" w:rsidP="00802D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7AE593" w14:textId="6578E60A" w:rsidR="00802D78" w:rsidRPr="00E86A29" w:rsidRDefault="00C418B0" w:rsidP="00802D78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</w:tr>
      <w:tr w:rsidR="00802D78" w:rsidRPr="00E86A29" w14:paraId="038E15FB" w14:textId="77777777" w:rsidTr="00BC2767">
        <w:trPr>
          <w:cantSplit/>
        </w:trPr>
        <w:tc>
          <w:tcPr>
            <w:tcW w:w="5310" w:type="dxa"/>
          </w:tcPr>
          <w:p w14:paraId="17CDFD6A" w14:textId="77777777" w:rsidR="00802D78" w:rsidRPr="00E86A29" w:rsidRDefault="00802D78" w:rsidP="00802D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7F984F" w14:textId="77777777" w:rsidR="00802D78" w:rsidRPr="00E86A29" w:rsidRDefault="00802D78" w:rsidP="00802D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2EF82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B1BC8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C557B0E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5EB928" w14:textId="77777777" w:rsidR="00802D78" w:rsidRPr="00E86A29" w:rsidRDefault="00802D78" w:rsidP="00D6523D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AF1EAC2" w14:textId="77777777" w:rsidR="00802D78" w:rsidRPr="00E86A29" w:rsidRDefault="00802D78" w:rsidP="00802D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4DC7C2EE" w14:textId="77777777" w:rsidR="00802D78" w:rsidRPr="00E86A29" w:rsidRDefault="00802D78" w:rsidP="00802D78">
            <w:pPr>
              <w:pStyle w:val="acctfourfigures"/>
              <w:tabs>
                <w:tab w:val="clear" w:pos="765"/>
                <w:tab w:val="decimal" w:pos="97"/>
                <w:tab w:val="left" w:pos="187"/>
                <w:tab w:val="left" w:pos="468"/>
                <w:tab w:val="decimal" w:pos="632"/>
                <w:tab w:val="left" w:pos="876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2D78" w:rsidRPr="00E86A29" w14:paraId="370E8D15" w14:textId="77777777" w:rsidTr="00BC2767">
        <w:trPr>
          <w:cantSplit/>
        </w:trPr>
        <w:tc>
          <w:tcPr>
            <w:tcW w:w="5310" w:type="dxa"/>
          </w:tcPr>
          <w:p w14:paraId="10490267" w14:textId="7EABC236" w:rsidR="00802D78" w:rsidRPr="00E86A29" w:rsidRDefault="00802D78" w:rsidP="00802D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BEDD300" w14:textId="77777777" w:rsidR="00802D78" w:rsidRPr="00E86A29" w:rsidRDefault="00802D78" w:rsidP="00802D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C49FEF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38741C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FCB1950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D96BBF2" w14:textId="77777777" w:rsidR="00802D78" w:rsidRPr="00E86A29" w:rsidRDefault="00802D78" w:rsidP="00D6523D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AB5215C" w14:textId="77777777" w:rsidR="00802D78" w:rsidRPr="00E86A29" w:rsidRDefault="00802D78" w:rsidP="00802D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31CD965F" w14:textId="77777777" w:rsidR="00802D78" w:rsidRPr="00E86A29" w:rsidRDefault="00802D78" w:rsidP="00802D78">
            <w:pPr>
              <w:pStyle w:val="acctfourfigures"/>
              <w:tabs>
                <w:tab w:val="clear" w:pos="765"/>
                <w:tab w:val="decimal" w:pos="97"/>
                <w:tab w:val="left" w:pos="187"/>
                <w:tab w:val="left" w:pos="468"/>
                <w:tab w:val="decimal" w:pos="632"/>
                <w:tab w:val="left" w:pos="876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2D78" w:rsidRPr="00E86A29" w14:paraId="4AFAF7D4" w14:textId="77777777" w:rsidTr="00BC2767">
        <w:trPr>
          <w:cantSplit/>
        </w:trPr>
        <w:tc>
          <w:tcPr>
            <w:tcW w:w="5310" w:type="dxa"/>
          </w:tcPr>
          <w:p w14:paraId="7A0FE99A" w14:textId="1E468E4D" w:rsidR="00802D78" w:rsidRPr="00E86A29" w:rsidRDefault="00802D78" w:rsidP="00802D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A2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E86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 </w:t>
            </w:r>
            <w:r w:rsidRPr="00E86A29">
              <w:rPr>
                <w:rFonts w:asciiTheme="majorBidi" w:hAnsiTheme="majorBidi" w:cstheme="majorBidi"/>
                <w:sz w:val="30"/>
                <w:szCs w:val="30"/>
                <w:cs/>
              </w:rPr>
              <w:t>ไทยฟู้ดส์ นิวเคลียส จีเนติกส์ จำกัด</w:t>
            </w:r>
          </w:p>
        </w:tc>
        <w:tc>
          <w:tcPr>
            <w:tcW w:w="900" w:type="dxa"/>
          </w:tcPr>
          <w:p w14:paraId="4F81BD0B" w14:textId="77777777" w:rsidR="00802D78" w:rsidRPr="00E86A29" w:rsidRDefault="00802D78" w:rsidP="00802D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3E31D4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0A5BE5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8743DC7" w14:textId="77777777" w:rsidR="00802D78" w:rsidRPr="00E86A29" w:rsidRDefault="00802D78" w:rsidP="00802D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E72D01C" w14:textId="13CDDD0B" w:rsidR="00802D78" w:rsidRPr="00E86A29" w:rsidRDefault="00802D78" w:rsidP="00D6523D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6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A6B3AF" w14:textId="77777777" w:rsidR="00802D78" w:rsidRPr="00E86A29" w:rsidRDefault="00802D78" w:rsidP="00802D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174847E6" w14:textId="6DF6CC69" w:rsidR="00802D78" w:rsidRPr="00E86A29" w:rsidRDefault="00C418B0" w:rsidP="00802D78">
            <w:pPr>
              <w:pStyle w:val="acctfourfigures"/>
              <w:tabs>
                <w:tab w:val="clear" w:pos="765"/>
                <w:tab w:val="decimal" w:pos="97"/>
                <w:tab w:val="left" w:pos="187"/>
                <w:tab w:val="left" w:pos="468"/>
                <w:tab w:val="decimal" w:pos="632"/>
                <w:tab w:val="left" w:pos="876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802D78" w:rsidRPr="00E86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66F892BF" w14:textId="6A47D42E" w:rsidR="00AD52A5" w:rsidRPr="00E86A29" w:rsidRDefault="00AD52A5" w:rsidP="00CA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FFF0449" w14:textId="5829720E" w:rsidR="00CA3259" w:rsidRPr="00E86A29" w:rsidRDefault="00C3388C" w:rsidP="00C3388C">
      <w:pPr>
        <w:tabs>
          <w:tab w:val="clear" w:pos="454"/>
          <w:tab w:val="clear" w:pos="680"/>
        </w:tabs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E86A29">
        <w:rPr>
          <w:rFonts w:asciiTheme="majorBidi" w:hAnsiTheme="majorBidi" w:cs="Angsana New"/>
          <w:b/>
          <w:bCs/>
          <w:i/>
          <w:iCs/>
          <w:spacing w:val="-6"/>
          <w:sz w:val="30"/>
          <w:szCs w:val="30"/>
        </w:rPr>
        <w:t xml:space="preserve"> </w:t>
      </w:r>
      <w:r w:rsidRPr="00E86A29">
        <w:rPr>
          <w:rFonts w:asciiTheme="majorBidi" w:hAnsiTheme="majorBidi" w:cs="Angsana New"/>
          <w:b/>
          <w:bCs/>
          <w:i/>
          <w:iCs/>
          <w:spacing w:val="-6"/>
          <w:sz w:val="30"/>
          <w:szCs w:val="30"/>
        </w:rPr>
        <w:tab/>
        <w:t xml:space="preserve">     </w:t>
      </w:r>
      <w:r w:rsidR="00CA3259" w:rsidRPr="00E86A29">
        <w:rPr>
          <w:rFonts w:asciiTheme="majorBidi" w:hAnsiTheme="majorBidi" w:cs="Angsana New" w:hint="cs"/>
          <w:b/>
          <w:bCs/>
          <w:i/>
          <w:iCs/>
          <w:spacing w:val="-6"/>
          <w:sz w:val="30"/>
          <w:szCs w:val="30"/>
          <w:cs/>
        </w:rPr>
        <w:t>การซื้อเงินลงทุนในบริษัทร่วม</w:t>
      </w:r>
    </w:p>
    <w:p w14:paraId="05543333" w14:textId="77777777" w:rsidR="00CA3259" w:rsidRPr="00E86A29" w:rsidRDefault="00CA3259" w:rsidP="00CA3259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b/>
          <w:bCs/>
          <w:i/>
          <w:iCs/>
          <w:spacing w:val="-6"/>
          <w:szCs w:val="18"/>
        </w:rPr>
      </w:pPr>
    </w:p>
    <w:p w14:paraId="0A3CE201" w14:textId="3A7ECFA3" w:rsidR="00CA3259" w:rsidRDefault="00CA3259" w:rsidP="00C3388C">
      <w:pPr>
        <w:tabs>
          <w:tab w:val="clear" w:pos="454"/>
          <w:tab w:val="clear" w:pos="680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คณะกรรมการของบริษัทได้อนุมัติให้บริษัทย่อยแห่งหนึ่ง (บริษัท ไทยฟู้ดส์ เซอร์วิส แอนด์ ซัพพลาย จำกัด) จัดตั้งบริษัทร่วมในประเทศแห่งหนึ่ง (บริษัท สไวน์ พร๊อพเพอร์ตี้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2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จำกัด) โดยมีทุนจดทะเบียนเริ่มแรกเป็นจำนวนเงิน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0</w:t>
      </w:r>
      <w:r w:rsidR="00B33595">
        <w:rPr>
          <w:rFonts w:ascii="Angsana New" w:hAnsi="Angsana New" w:cs="Angsana New"/>
          <w:spacing w:val="-6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25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คิดเป็นจำนวนเงิน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0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025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 บริษัทมีสัดส่วนการลงทุนในการบริษัทร่วมดังกล่าวคิดเป็นอัตราร้อยละ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40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ของทุนที่ชำระแล้ว คิดเป็นจำนวนเงิน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0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01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Pr="00697BE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ารดำเนินการจดทะเบียนหุ้นทุนเริ่มแรกของบริษัทร่วมดังกล่าวกับกระทรวงพาณิชย์ได้แล้วเสร็จเมื่อวันที่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12</w:t>
      </w:r>
      <w:r w:rsidRPr="00697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พฤษภาคม </w:t>
      </w:r>
      <w:r w:rsidR="00C418B0" w:rsidRPr="00C418B0">
        <w:rPr>
          <w:rFonts w:ascii="Angsana New" w:hAnsi="Angsana New" w:cs="Angsana New" w:hint="cs"/>
          <w:spacing w:val="-6"/>
          <w:sz w:val="30"/>
          <w:szCs w:val="30"/>
        </w:rPr>
        <w:t>2565</w:t>
      </w:r>
    </w:p>
    <w:p w14:paraId="277C4173" w14:textId="64E79458" w:rsidR="00802D78" w:rsidRDefault="00802D78" w:rsidP="00C3388C">
      <w:pPr>
        <w:tabs>
          <w:tab w:val="clear" w:pos="454"/>
          <w:tab w:val="clear" w:pos="680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332DD52" w14:textId="3B8E84E0" w:rsidR="00802D78" w:rsidRPr="00697BED" w:rsidRDefault="00802D78" w:rsidP="00C3388C">
      <w:pPr>
        <w:tabs>
          <w:tab w:val="clear" w:pos="454"/>
          <w:tab w:val="clear" w:pos="680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ที่มีสาระสำคัญต่อกลุ่มบริษัท</w:t>
      </w:r>
    </w:p>
    <w:p w14:paraId="6546664A" w14:textId="61DB5B34" w:rsidR="00CA3259" w:rsidRPr="00CA3259" w:rsidRDefault="00802D78" w:rsidP="00802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cyan"/>
        </w:rPr>
      </w:pPr>
      <w:r>
        <w:rPr>
          <w:rFonts w:ascii="Angsana New" w:hAnsi="Angsana New" w:cs="Angsana New"/>
          <w:i/>
          <w:iCs/>
          <w:sz w:val="30"/>
          <w:szCs w:val="30"/>
          <w:highlight w:val="cyan"/>
          <w:cs/>
        </w:rPr>
        <w:br w:type="page"/>
      </w:r>
    </w:p>
    <w:p w14:paraId="1C55E66C" w14:textId="413B2EA6" w:rsidR="00EE283B" w:rsidRPr="0073303E" w:rsidRDefault="00714F0D" w:rsidP="00EF44E6">
      <w:pPr>
        <w:pStyle w:val="block"/>
        <w:spacing w:after="0" w:line="240" w:lineRule="auto"/>
        <w:ind w:left="0" w:firstLine="446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86A2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EE283B" w:rsidRPr="00E86A2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การร่วมการค้าที่ไม่มีสาระสำคัญ</w:t>
      </w:r>
    </w:p>
    <w:p w14:paraId="029A05FC" w14:textId="77777777" w:rsidR="00EE283B" w:rsidRPr="00E86A29" w:rsidRDefault="00EE283B" w:rsidP="00D823E5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F96FE3" w14:textId="118BDF07" w:rsidR="0029057B" w:rsidRPr="006533EC" w:rsidRDefault="005D699D" w:rsidP="006533EC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4F0D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</w:t>
      </w:r>
      <w:r w:rsidRPr="00802D78">
        <w:rPr>
          <w:rFonts w:ascii="Angsana New" w:hAnsi="Angsana New" w:cs="Angsana New"/>
          <w:sz w:val="30"/>
          <w:szCs w:val="30"/>
          <w:cs/>
          <w:lang w:bidi="th-TH"/>
        </w:rPr>
        <w:t>การเงินของส่วนได้เสียของกลุ่มบริษัทใน</w:t>
      </w:r>
      <w:r w:rsidR="00714F0D" w:rsidRPr="00802D78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บริษัทร่วมและ</w:t>
      </w:r>
      <w:r w:rsidRPr="00802D78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  <w:r w:rsidRPr="00714F0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5BB1589" w14:textId="77777777" w:rsidR="005D699D" w:rsidRPr="00A46843" w:rsidRDefault="005D699D" w:rsidP="005D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14"/>
          <w:szCs w:val="14"/>
          <w:highlight w:val="yellow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0"/>
        <w:gridCol w:w="1170"/>
      </w:tblGrid>
      <w:tr w:rsidR="0029057B" w:rsidRPr="00080768" w14:paraId="7AFC3427" w14:textId="77777777" w:rsidTr="00B33595">
        <w:trPr>
          <w:cantSplit/>
          <w:trHeight w:val="20"/>
          <w:tblHeader/>
        </w:trPr>
        <w:tc>
          <w:tcPr>
            <w:tcW w:w="4320" w:type="dxa"/>
          </w:tcPr>
          <w:p w14:paraId="33509CE3" w14:textId="77777777" w:rsidR="0029057B" w:rsidRPr="00F647CE" w:rsidRDefault="0029057B" w:rsidP="004B0A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369F8057" w14:textId="77777777" w:rsidR="0029057B" w:rsidRPr="006707C9" w:rsidRDefault="0029057B" w:rsidP="004B0A07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707C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200B5536" w14:textId="77777777" w:rsidR="0029057B" w:rsidRPr="00F647CE" w:rsidRDefault="0029057B" w:rsidP="004B0A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6DD0B6A8" w14:textId="77777777" w:rsidR="0029057B" w:rsidRPr="006707C9" w:rsidRDefault="0029057B" w:rsidP="004B0A07">
            <w:pPr>
              <w:pStyle w:val="acctmergecolhdg"/>
              <w:spacing w:line="240" w:lineRule="atLeast"/>
              <w:rPr>
                <w:rFonts w:ascii="As" w:hAnsi="As" w:cs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6707C9">
              <w:rPr>
                <w:rFonts w:ascii="As" w:hAnsi="As" w:cs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29057B" w:rsidRPr="00080768" w14:paraId="4B894157" w14:textId="77777777" w:rsidTr="00B33595">
        <w:trPr>
          <w:cantSplit/>
          <w:trHeight w:val="20"/>
          <w:tblHeader/>
        </w:trPr>
        <w:tc>
          <w:tcPr>
            <w:tcW w:w="4320" w:type="dxa"/>
          </w:tcPr>
          <w:p w14:paraId="3869B660" w14:textId="77777777" w:rsidR="0029057B" w:rsidRPr="00F647CE" w:rsidRDefault="0029057B" w:rsidP="004B0A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86649B" w14:textId="7D8A1CA0" w:rsidR="0029057B" w:rsidRPr="00C66670" w:rsidRDefault="00C418B0" w:rsidP="004B0A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66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0CE5F15" w14:textId="77777777" w:rsidR="0029057B" w:rsidRPr="00C66670" w:rsidRDefault="0029057B" w:rsidP="004B0A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27B20" w14:textId="6010DE39" w:rsidR="0029057B" w:rsidRPr="00C66670" w:rsidRDefault="00C418B0" w:rsidP="004B0A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66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DA53F0" w14:textId="77777777" w:rsidR="0029057B" w:rsidRPr="00C66670" w:rsidRDefault="0029057B" w:rsidP="004B0A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30BCF" w14:textId="271652A8" w:rsidR="0029057B" w:rsidRPr="00C66670" w:rsidRDefault="00C418B0" w:rsidP="004B0A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66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A78D412" w14:textId="77777777" w:rsidR="0029057B" w:rsidRPr="00C66670" w:rsidRDefault="0029057B" w:rsidP="004B0A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6CA882" w14:textId="71A5F537" w:rsidR="0029057B" w:rsidRPr="00C66670" w:rsidRDefault="00C418B0" w:rsidP="004B0A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66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29057B" w:rsidRPr="00080768" w14:paraId="5D4869FB" w14:textId="77777777" w:rsidTr="00B33595">
        <w:trPr>
          <w:cantSplit/>
          <w:trHeight w:val="20"/>
          <w:tblHeader/>
        </w:trPr>
        <w:tc>
          <w:tcPr>
            <w:tcW w:w="4320" w:type="dxa"/>
          </w:tcPr>
          <w:p w14:paraId="6B9C96B2" w14:textId="77777777" w:rsidR="0029057B" w:rsidRPr="00F647CE" w:rsidRDefault="0029057B" w:rsidP="004B0A0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14E20AC" w14:textId="37EF3876" w:rsidR="0029057B" w:rsidRPr="00C66670" w:rsidRDefault="0029057B" w:rsidP="004B0A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667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97BED" w:rsidRPr="00C666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666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C6667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9057B" w:rsidRPr="00080768" w14:paraId="01FD91C6" w14:textId="77777777" w:rsidTr="00B33595">
        <w:trPr>
          <w:cantSplit/>
          <w:trHeight w:val="20"/>
        </w:trPr>
        <w:tc>
          <w:tcPr>
            <w:tcW w:w="4320" w:type="dxa"/>
          </w:tcPr>
          <w:p w14:paraId="39EC2B00" w14:textId="50EA5D07" w:rsidR="00714F0D" w:rsidRDefault="00714F0D" w:rsidP="00714F0D">
            <w:pPr>
              <w:tabs>
                <w:tab w:val="clear" w:pos="227"/>
                <w:tab w:val="left" w:pos="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="00F22F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  <w:p w14:paraId="08EA3020" w14:textId="75AC2538" w:rsidR="0029057B" w:rsidRPr="00714F0D" w:rsidRDefault="00714F0D" w:rsidP="00714F0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22FB3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B44EFDA" w14:textId="2046FA3D" w:rsidR="0029057B" w:rsidRPr="006707C9" w:rsidRDefault="00C418B0" w:rsidP="004B0A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29057B"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3EB248D3" w14:textId="77777777" w:rsidR="0029057B" w:rsidRPr="006707C9" w:rsidRDefault="0029057B" w:rsidP="004B0A0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09D31" w14:textId="788EF2BD" w:rsidR="0029057B" w:rsidRPr="006707C9" w:rsidRDefault="00C418B0" w:rsidP="004B0A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29057B"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24BB5923" w14:textId="77777777" w:rsidR="0029057B" w:rsidRPr="006707C9" w:rsidRDefault="0029057B" w:rsidP="004B0A0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57629D" w14:textId="2286B8AB" w:rsidR="0029057B" w:rsidRPr="006707C9" w:rsidRDefault="00C418B0" w:rsidP="006533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</w:t>
            </w:r>
            <w:r w:rsidR="0029057B"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2A12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A1232" w:rsidRPr="002A12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D6F0524" w14:textId="77777777" w:rsidR="0029057B" w:rsidRPr="006707C9" w:rsidRDefault="0029057B" w:rsidP="004B0A0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50355" w14:textId="5B39F0E9" w:rsidR="0029057B" w:rsidRPr="006707C9" w:rsidRDefault="00C418B0" w:rsidP="006533EC">
            <w:pPr>
              <w:pStyle w:val="acctfourfigures"/>
              <w:tabs>
                <w:tab w:val="clear" w:pos="765"/>
                <w:tab w:val="decimal" w:pos="276"/>
                <w:tab w:val="left" w:pos="816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</w:t>
            </w:r>
            <w:r w:rsidR="00DC32CF"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</w:tr>
      <w:tr w:rsidR="0029057B" w:rsidRPr="00080768" w14:paraId="465543BA" w14:textId="77777777" w:rsidTr="00B33595">
        <w:trPr>
          <w:cantSplit/>
          <w:trHeight w:val="20"/>
        </w:trPr>
        <w:tc>
          <w:tcPr>
            <w:tcW w:w="4320" w:type="dxa"/>
          </w:tcPr>
          <w:p w14:paraId="77CE0DC0" w14:textId="04D24F77" w:rsidR="0029057B" w:rsidRPr="006707C9" w:rsidRDefault="006707C9" w:rsidP="006707C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36F28121" w14:textId="77777777" w:rsidR="0029057B" w:rsidRPr="006707C9" w:rsidRDefault="0029057B" w:rsidP="004B0A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09BA5" w14:textId="77777777" w:rsidR="0029057B" w:rsidRPr="006707C9" w:rsidRDefault="0029057B" w:rsidP="004B0A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FB572" w14:textId="77777777" w:rsidR="0029057B" w:rsidRPr="006707C9" w:rsidRDefault="0029057B" w:rsidP="004B0A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0D291" w14:textId="77777777" w:rsidR="0029057B" w:rsidRPr="006707C9" w:rsidRDefault="0029057B" w:rsidP="004B0A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0420" w14:textId="77777777" w:rsidR="0029057B" w:rsidRPr="006707C9" w:rsidRDefault="0029057B" w:rsidP="004B0A0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0A3EC7" w14:textId="77777777" w:rsidR="0029057B" w:rsidRPr="006707C9" w:rsidRDefault="0029057B" w:rsidP="004B0A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73B92" w14:textId="77777777" w:rsidR="0029057B" w:rsidRPr="006707C9" w:rsidRDefault="0029057B" w:rsidP="004B0A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32CF" w:rsidRPr="00080768" w14:paraId="76A3EBFC" w14:textId="77777777" w:rsidTr="00B33595">
        <w:trPr>
          <w:cantSplit/>
          <w:trHeight w:val="20"/>
        </w:trPr>
        <w:tc>
          <w:tcPr>
            <w:tcW w:w="4320" w:type="dxa"/>
          </w:tcPr>
          <w:p w14:paraId="501421CB" w14:textId="66459404" w:rsidR="00DC32CF" w:rsidRPr="006707C9" w:rsidRDefault="00DC32CF" w:rsidP="00DC32CF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2F613FD0" w14:textId="08DA6F40" w:rsidR="00DC32CF" w:rsidRPr="00E86A29" w:rsidRDefault="00C418B0" w:rsidP="006533E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80" w:type="dxa"/>
          </w:tcPr>
          <w:p w14:paraId="40D9EAF3" w14:textId="77777777" w:rsidR="00DC32CF" w:rsidRPr="00E86A2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744B2" w14:textId="2E04E61A" w:rsidR="00DC32CF" w:rsidRPr="00E86A29" w:rsidRDefault="00C418B0" w:rsidP="00E86A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24D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80" w:type="dxa"/>
          </w:tcPr>
          <w:p w14:paraId="2EB32107" w14:textId="77777777" w:rsidR="00DC32CF" w:rsidRPr="006707C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6E483" w14:textId="6AD53613" w:rsidR="00DC32CF" w:rsidRPr="006707C9" w:rsidRDefault="00DC32CF" w:rsidP="00DC32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707C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  <w:r w:rsidRPr="006707C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792D57" w14:textId="77777777" w:rsidR="00DC32CF" w:rsidRPr="006707C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D1B7A" w14:textId="46D473B1" w:rsidR="00DC32CF" w:rsidRPr="006707C9" w:rsidRDefault="00DC32CF" w:rsidP="00DC32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32CF" w:rsidRPr="00080768" w14:paraId="5EF667B4" w14:textId="77777777" w:rsidTr="00B33595">
        <w:trPr>
          <w:cantSplit/>
          <w:trHeight w:val="20"/>
        </w:trPr>
        <w:tc>
          <w:tcPr>
            <w:tcW w:w="4320" w:type="dxa"/>
          </w:tcPr>
          <w:p w14:paraId="09A12C7E" w14:textId="437BCC21" w:rsidR="00DC32CF" w:rsidRPr="006707C9" w:rsidRDefault="00DC32CF" w:rsidP="00DC32CF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34A0B0" w14:textId="493A4E0A" w:rsidR="00DC32CF" w:rsidRPr="00E86A29" w:rsidRDefault="00DC32CF" w:rsidP="006533E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6A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053B49" w14:textId="77777777" w:rsidR="00DC32CF" w:rsidRPr="00E86A2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C00D9A" w14:textId="370AACBB" w:rsidR="00DC32CF" w:rsidRPr="00E86A29" w:rsidRDefault="00DC32CF" w:rsidP="00E86A2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A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D69B9E" w14:textId="77777777" w:rsidR="00DC32CF" w:rsidRPr="006707C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CF1F6" w14:textId="7F363BE0" w:rsidR="00DC32CF" w:rsidRPr="006707C9" w:rsidRDefault="00DC32CF" w:rsidP="00DC32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707C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716</w:t>
            </w:r>
            <w:r w:rsidRPr="006707C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7B440E" w14:textId="77777777" w:rsidR="00DC32CF" w:rsidRPr="006707C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EEB730" w14:textId="30097BA4" w:rsidR="00DC32CF" w:rsidRPr="006707C9" w:rsidRDefault="00DC32CF" w:rsidP="00DC32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32CF" w:rsidRPr="00080768" w14:paraId="0F372B61" w14:textId="77777777" w:rsidTr="00B33595">
        <w:trPr>
          <w:cantSplit/>
          <w:trHeight w:val="20"/>
        </w:trPr>
        <w:tc>
          <w:tcPr>
            <w:tcW w:w="4320" w:type="dxa"/>
          </w:tcPr>
          <w:p w14:paraId="2DF5583B" w14:textId="3A8E7F65" w:rsidR="00DC32CF" w:rsidRPr="006707C9" w:rsidRDefault="00DC32CF" w:rsidP="00DC32CF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6A23B" w14:textId="5B48DB6B" w:rsidR="00DC32CF" w:rsidRPr="00E86A29" w:rsidRDefault="00C418B0" w:rsidP="006533E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80" w:type="dxa"/>
          </w:tcPr>
          <w:p w14:paraId="08CA8043" w14:textId="77777777" w:rsidR="00DC32CF" w:rsidRPr="00E86A2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7411C" w14:textId="237A462A" w:rsidR="00DC32CF" w:rsidRPr="00E86A29" w:rsidRDefault="00C418B0" w:rsidP="00E86A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6A29" w:rsidRPr="00E86A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80" w:type="dxa"/>
          </w:tcPr>
          <w:p w14:paraId="3A79C6E8" w14:textId="77777777" w:rsidR="00DC32CF" w:rsidRPr="006707C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09629" w14:textId="017A6E2D" w:rsidR="00DC32CF" w:rsidRPr="006707C9" w:rsidRDefault="00DC32CF" w:rsidP="00DC32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510</w:t>
            </w:r>
            <w:r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1D819B" w14:textId="77777777" w:rsidR="00DC32CF" w:rsidRPr="006707C9" w:rsidRDefault="00DC32CF" w:rsidP="00DC32C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01E191" w14:textId="1A82345E" w:rsidR="00DC32CF" w:rsidRPr="006707C9" w:rsidRDefault="00DC32CF" w:rsidP="00DC32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896</w:t>
            </w:r>
            <w:r w:rsidRPr="006707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6A2C9D76" w14:textId="21F6BA91" w:rsidR="0029057B" w:rsidRPr="006533EC" w:rsidRDefault="0029057B" w:rsidP="0029057B">
      <w:pPr>
        <w:rPr>
          <w:rFonts w:cstheme="minorBidi"/>
        </w:rPr>
        <w:sectPr w:rsidR="0029057B" w:rsidRPr="006533EC" w:rsidSect="00496DEA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6E8ED3" w14:textId="574282B3" w:rsidR="002D203E" w:rsidRPr="00284C79" w:rsidRDefault="00804175" w:rsidP="002D203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ที่ดิน อาคารและอุปกรณ์</w:t>
      </w:r>
    </w:p>
    <w:p w14:paraId="18739AB9" w14:textId="77777777" w:rsidR="002D203E" w:rsidRDefault="002D203E" w:rsidP="002D203E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3D362B" w:rsidRPr="003D362B" w14:paraId="45EAF8C2" w14:textId="77777777" w:rsidTr="00E460D1">
        <w:trPr>
          <w:cantSplit/>
          <w:trHeight w:hRule="exact" w:val="360"/>
        </w:trPr>
        <w:tc>
          <w:tcPr>
            <w:tcW w:w="3978" w:type="dxa"/>
          </w:tcPr>
          <w:p w14:paraId="417F645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27" w:type="dxa"/>
            <w:gridSpan w:val="15"/>
          </w:tcPr>
          <w:p w14:paraId="4F3A2D3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5E539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3D362B" w:rsidRPr="003D362B" w14:paraId="26F61E0A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255F9E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60DB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79C13EA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58E0D00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57B9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2B3FBD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DD2589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599CF2F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7520E4D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F7C50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014F5F5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D0A2BE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A42405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0AAA1FB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B909E5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616E25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0B623CB5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4AEB37D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9A3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1E9E87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2AF0C48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5076FFD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041EB9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F6FB4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4D13D3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0C99468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33996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299222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64FAB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97286E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9AEBB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F4F134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7A336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550F9BF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2BFB5D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B0850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51ED0C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DF90CFE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741C4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F6EA05F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620B33A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62C9710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6501C77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4E54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7FB9AE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7A71F5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0EB71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636D17A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6B30722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C9902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037D2C6B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2DE6D9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1E985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42C7FA3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CD6959B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1F36005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5B73FA6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1211B8C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4CEB166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71C6E19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C8D02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33E5EC2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6A0ECA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6A4B39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678B77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6C6733A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4E35DD7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3D362B" w14:paraId="1C0B9CE9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741DBBB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427" w:type="dxa"/>
            <w:gridSpan w:val="15"/>
          </w:tcPr>
          <w:p w14:paraId="33B75A2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3D362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3D362B" w:rsidRPr="003D362B" w14:paraId="79D0FB85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48F565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3D362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09EFE3D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3050E6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405F74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EB6C2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9A0F1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5BCE8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0ECD4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9E644D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EC6F8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7EA1E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316B0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7C3B3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0F7939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E65BC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45AC8A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73604A60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14E0E62" w14:textId="6F4EDAC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0A8AA331" w14:textId="4914139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975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358</w:t>
            </w:r>
          </w:p>
        </w:tc>
        <w:tc>
          <w:tcPr>
            <w:tcW w:w="246" w:type="dxa"/>
            <w:vAlign w:val="bottom"/>
          </w:tcPr>
          <w:p w14:paraId="03A33D4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871D822" w14:textId="3FA5749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750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938</w:t>
            </w:r>
          </w:p>
        </w:tc>
        <w:tc>
          <w:tcPr>
            <w:tcW w:w="270" w:type="dxa"/>
            <w:vAlign w:val="bottom"/>
          </w:tcPr>
          <w:p w14:paraId="327D4AF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BB10168" w14:textId="75857BF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199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828</w:t>
            </w:r>
          </w:p>
        </w:tc>
        <w:tc>
          <w:tcPr>
            <w:tcW w:w="236" w:type="dxa"/>
            <w:vAlign w:val="bottom"/>
          </w:tcPr>
          <w:p w14:paraId="208F9DF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0AAF201" w14:textId="69B7340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335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239" w:type="dxa"/>
            <w:vAlign w:val="bottom"/>
          </w:tcPr>
          <w:p w14:paraId="7912E6D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2E4461" w14:textId="2D91637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318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38" w:type="dxa"/>
            <w:vAlign w:val="bottom"/>
          </w:tcPr>
          <w:p w14:paraId="3B0236B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EF9355C" w14:textId="618944C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966</w:t>
            </w:r>
          </w:p>
        </w:tc>
        <w:tc>
          <w:tcPr>
            <w:tcW w:w="237" w:type="dxa"/>
            <w:vAlign w:val="bottom"/>
          </w:tcPr>
          <w:p w14:paraId="1980FD7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4878490" w14:textId="4CA5B311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072</w:t>
            </w:r>
          </w:p>
        </w:tc>
        <w:tc>
          <w:tcPr>
            <w:tcW w:w="236" w:type="dxa"/>
            <w:vAlign w:val="bottom"/>
          </w:tcPr>
          <w:p w14:paraId="5DF537B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23684D0A" w14:textId="7E166A9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034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485</w:t>
            </w:r>
          </w:p>
        </w:tc>
      </w:tr>
      <w:tr w:rsidR="003D362B" w:rsidRPr="003D362B" w14:paraId="1548CAB0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0124B9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EAF6D5" w14:textId="4F8005EA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758</w:t>
            </w:r>
          </w:p>
        </w:tc>
        <w:tc>
          <w:tcPr>
            <w:tcW w:w="246" w:type="dxa"/>
          </w:tcPr>
          <w:p w14:paraId="190C49C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7784A6B" w14:textId="7DFC9A7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  <w:tc>
          <w:tcPr>
            <w:tcW w:w="270" w:type="dxa"/>
          </w:tcPr>
          <w:p w14:paraId="2CCB918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89B041F" w14:textId="744458F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859</w:t>
            </w:r>
          </w:p>
        </w:tc>
        <w:tc>
          <w:tcPr>
            <w:tcW w:w="236" w:type="dxa"/>
          </w:tcPr>
          <w:p w14:paraId="0DF9DA7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53E48AA" w14:textId="3DFF19F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370</w:t>
            </w:r>
          </w:p>
        </w:tc>
        <w:tc>
          <w:tcPr>
            <w:tcW w:w="239" w:type="dxa"/>
          </w:tcPr>
          <w:p w14:paraId="017688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563866" w14:textId="0212153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238" w:type="dxa"/>
          </w:tcPr>
          <w:p w14:paraId="75BE748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6892B52" w14:textId="099779E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237" w:type="dxa"/>
          </w:tcPr>
          <w:p w14:paraId="774FBF5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96BF1DA" w14:textId="3B8DAC99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236" w:type="dxa"/>
          </w:tcPr>
          <w:p w14:paraId="4D2A073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064C790" w14:textId="348D52E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527</w:t>
            </w:r>
          </w:p>
        </w:tc>
      </w:tr>
      <w:tr w:rsidR="003D362B" w:rsidRPr="003D362B" w14:paraId="4DB9B374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494809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</w:tcPr>
          <w:p w14:paraId="701581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425A0D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297050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A8E9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92444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77170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6BAD962" w14:textId="4F256869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39" w:type="dxa"/>
          </w:tcPr>
          <w:p w14:paraId="193251D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7AFC7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33A2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6FFB9B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8589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D0A775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90F75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56D5099" w14:textId="0F40828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3D362B" w:rsidRPr="003D362B" w14:paraId="35367CE3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82659FB" w14:textId="1F31F80A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2256E128" w14:textId="504774D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419</w:t>
            </w:r>
          </w:p>
        </w:tc>
        <w:tc>
          <w:tcPr>
            <w:tcW w:w="246" w:type="dxa"/>
          </w:tcPr>
          <w:p w14:paraId="7A086F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0A5D0C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4640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637678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8B5C1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B57D0A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2ECF77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DDF3F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8E5D2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3B73B7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7715E2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3351BA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721B8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F96BF51" w14:textId="035D71D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419</w:t>
            </w:r>
          </w:p>
        </w:tc>
      </w:tr>
      <w:tr w:rsidR="003D362B" w:rsidRPr="003D362B" w14:paraId="49862214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661F0FA" w14:textId="38DB542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7666587F" w14:textId="511B4CE4" w:rsidR="003D362B" w:rsidRPr="003D362B" w:rsidRDefault="00393F87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5,888</w:t>
            </w:r>
          </w:p>
        </w:tc>
        <w:tc>
          <w:tcPr>
            <w:tcW w:w="246" w:type="dxa"/>
          </w:tcPr>
          <w:p w14:paraId="4F5DEA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0F5A1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3A99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313DA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17B80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1FB44B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F87594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79A36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37DBA4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60CB5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165278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0AB952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86E5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F26AB4B" w14:textId="289600A3" w:rsidR="003D362B" w:rsidRPr="003D362B" w:rsidRDefault="00393F87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5,888</w:t>
            </w:r>
          </w:p>
        </w:tc>
      </w:tr>
      <w:tr w:rsidR="003D362B" w:rsidRPr="003D362B" w14:paraId="21A40021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7ED6EB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0ABC954F" w14:textId="71BD768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46" w:type="dxa"/>
          </w:tcPr>
          <w:p w14:paraId="7FB8A7B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A0774F7" w14:textId="0DC9FCE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655</w:t>
            </w:r>
          </w:p>
        </w:tc>
        <w:tc>
          <w:tcPr>
            <w:tcW w:w="270" w:type="dxa"/>
          </w:tcPr>
          <w:p w14:paraId="3B1F253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4E45227" w14:textId="425F46D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236" w:type="dxa"/>
          </w:tcPr>
          <w:p w14:paraId="3630767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C3D73F7" w14:textId="1E1306E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288</w:t>
            </w:r>
          </w:p>
        </w:tc>
        <w:tc>
          <w:tcPr>
            <w:tcW w:w="239" w:type="dxa"/>
          </w:tcPr>
          <w:p w14:paraId="5C96C88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808B6" w14:textId="797AC83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238" w:type="dxa"/>
          </w:tcPr>
          <w:p w14:paraId="2692F8E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F634DA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FA789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947D2A1" w14:textId="4945068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36847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28DB6A0" w14:textId="77777777" w:rsidR="003D362B" w:rsidRPr="003D362B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362B" w:rsidRPr="003D362B" w14:paraId="0F4F7D27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BA5A9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0D76102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55623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A63B1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35BF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13369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20EA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EC3008D" w14:textId="35218D39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239" w:type="dxa"/>
          </w:tcPr>
          <w:p w14:paraId="49F9182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1FB4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F57D9E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84E9BA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AB531F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44A158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2915F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83B8AFB" w14:textId="4D3E606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</w:tr>
      <w:tr w:rsidR="003D362B" w:rsidRPr="003D362B" w14:paraId="1F28CF30" w14:textId="77777777" w:rsidTr="00E460D1">
        <w:trPr>
          <w:cantSplit/>
          <w:trHeight w:hRule="exact" w:val="354"/>
        </w:trPr>
        <w:tc>
          <w:tcPr>
            <w:tcW w:w="3978" w:type="dxa"/>
          </w:tcPr>
          <w:p w14:paraId="7780FC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2A75414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F555D5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38EB9134" w14:textId="20C1C68A" w:rsidR="003D362B" w:rsidRPr="003D362B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2E384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830F093" w14:textId="6E9E5E4D" w:rsidR="003D362B" w:rsidRPr="003D362B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88A24E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6B56751" w14:textId="7CB4F184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78493B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8C16F0" w14:textId="31E9B3C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1558BF2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8A9ACA3" w14:textId="7B71AB8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237" w:type="dxa"/>
          </w:tcPr>
          <w:p w14:paraId="7050938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</w:tcPr>
          <w:p w14:paraId="5E3953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4ECA2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</w:tcPr>
          <w:p w14:paraId="61AF5A51" w14:textId="7C44B676" w:rsidR="003D362B" w:rsidRPr="003725EC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0E63B248" w14:textId="77777777" w:rsidTr="00E460D1">
        <w:trPr>
          <w:cantSplit/>
          <w:trHeight w:hRule="exact" w:val="353"/>
        </w:trPr>
        <w:tc>
          <w:tcPr>
            <w:tcW w:w="3978" w:type="dxa"/>
          </w:tcPr>
          <w:p w14:paraId="7BA11E4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F1392A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CEF3E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61390459" w14:textId="17F34F2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368C6D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A1E1C7" w14:textId="117430F5" w:rsidR="003D362B" w:rsidRPr="003D362B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E5F72C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C3DE57" w14:textId="188FC37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B358E8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A234A" w14:textId="19233A44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4A18C1F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D548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5277B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</w:tcPr>
          <w:p w14:paraId="65C81B12" w14:textId="5CAB94E6" w:rsidR="003D362B" w:rsidRPr="003D362B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8C36F1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</w:tcPr>
          <w:p w14:paraId="0C8967E7" w14:textId="20F33A5F" w:rsidR="003D362B" w:rsidRPr="003725EC" w:rsidRDefault="003D362B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460B4C83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1BB31D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257331F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F4F863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8DC2D5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442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2A294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7D9C3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2DF08F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168499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DC1FD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BE60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596A50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F45AD7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F1DC49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0AC9F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CF1DF2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35B5741F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3A8319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85845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733CEA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98AF771" w14:textId="223A90C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  <w:tc>
          <w:tcPr>
            <w:tcW w:w="270" w:type="dxa"/>
          </w:tcPr>
          <w:p w14:paraId="734374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DE00D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7C77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CF435D7" w14:textId="1E34EE1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39" w:type="dxa"/>
          </w:tcPr>
          <w:p w14:paraId="5FC239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2C2B2B" w14:textId="4FD456F3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238" w:type="dxa"/>
          </w:tcPr>
          <w:p w14:paraId="6E80F1B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C655FE" w14:textId="69EBFA63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549</w:t>
            </w:r>
          </w:p>
        </w:tc>
        <w:tc>
          <w:tcPr>
            <w:tcW w:w="237" w:type="dxa"/>
          </w:tcPr>
          <w:p w14:paraId="4ADDE0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D0D4372" w14:textId="65AF3CC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0E137B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B235660" w14:textId="7201099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507</w:t>
            </w:r>
          </w:p>
        </w:tc>
      </w:tr>
      <w:tr w:rsidR="003D362B" w:rsidRPr="003D362B" w14:paraId="6E84362D" w14:textId="77777777" w:rsidTr="00C3388C">
        <w:trPr>
          <w:cantSplit/>
          <w:trHeight w:hRule="exact" w:val="302"/>
        </w:trPr>
        <w:tc>
          <w:tcPr>
            <w:tcW w:w="3978" w:type="dxa"/>
          </w:tcPr>
          <w:p w14:paraId="0D349B89" w14:textId="180280A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  <w:r w:rsidR="00284C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3F9B2E" w14:textId="371C90B2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131075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0F316A2" w14:textId="0C0BC2F0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B7F4A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431A687" w14:textId="24D8F7C3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CE463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7675B4E" w14:textId="3C7E9F81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3269E3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FBC5A" w14:textId="51A4C5EF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439C0E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6A95F11" w14:textId="0380C5EF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B0D52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CEE5265" w14:textId="651E9E0C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DBD7F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5F9E2F2" w14:textId="69254ED4" w:rsidR="003D362B" w:rsidRPr="003D362B" w:rsidRDefault="003D362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3D362B" w14:paraId="1C98606F" w14:textId="77777777" w:rsidTr="00C3388C">
        <w:trPr>
          <w:cantSplit/>
          <w:trHeight w:hRule="exact" w:val="302"/>
        </w:trPr>
        <w:tc>
          <w:tcPr>
            <w:tcW w:w="3978" w:type="dxa"/>
          </w:tcPr>
          <w:p w14:paraId="611F5B80" w14:textId="1D502AF6" w:rsidR="00284C79" w:rsidRPr="00284C79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84C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84C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284C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0B0620C9" w14:textId="7CEFF53F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329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271</w:t>
            </w:r>
          </w:p>
        </w:tc>
        <w:tc>
          <w:tcPr>
            <w:tcW w:w="246" w:type="dxa"/>
          </w:tcPr>
          <w:p w14:paraId="052465FC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0693968" w14:textId="41AB991F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442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3FCC21D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53B5E39" w14:textId="15F445AF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501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36" w:type="dxa"/>
          </w:tcPr>
          <w:p w14:paraId="219A62C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ACB9334" w14:textId="14F09915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154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39" w:type="dxa"/>
          </w:tcPr>
          <w:p w14:paraId="2EDB0CD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8F4AB" w14:textId="10569CFA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868</w:t>
            </w:r>
          </w:p>
        </w:tc>
        <w:tc>
          <w:tcPr>
            <w:tcW w:w="238" w:type="dxa"/>
          </w:tcPr>
          <w:p w14:paraId="351F060F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238414C" w14:textId="05C5B260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375</w:t>
            </w:r>
          </w:p>
        </w:tc>
        <w:tc>
          <w:tcPr>
            <w:tcW w:w="237" w:type="dxa"/>
          </w:tcPr>
          <w:p w14:paraId="432DBDE7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CDB10B9" w14:textId="120C1905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36" w:type="dxa"/>
          </w:tcPr>
          <w:p w14:paraId="0B1D76D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46472E5" w14:textId="6FF658EF" w:rsidR="00284C79" w:rsidRPr="003D362B" w:rsidRDefault="00C418B0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681</w:t>
            </w:r>
            <w:r w:rsidR="00284C79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549</w:t>
            </w:r>
          </w:p>
        </w:tc>
      </w:tr>
    </w:tbl>
    <w:p w14:paraId="2AFD00BB" w14:textId="77777777" w:rsidR="00DC690F" w:rsidRDefault="00DC690F">
      <w:r>
        <w:br w:type="page"/>
      </w: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284C79" w:rsidRPr="003D362B" w14:paraId="0EB3BB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26BCC3A" w14:textId="7E9B684B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86ABB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576020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3B3917D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853932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40298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D8650B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4D3AEE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7E90098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0C8C80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1AE4AF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67E0BA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C926C5F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545CC4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77A68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43CE614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F53875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27B50F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DD2CED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11783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03D69B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0C560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74C791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BCE7CFC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B9DC5A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284C79" w:rsidRPr="003D362B" w14:paraId="7E9D3F0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03B936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2891FEF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3EF97A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1999016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6FD2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5BBA478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573D78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71DDF13E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7CD0C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5161786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235587D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2348732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D76A6A4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3BE3A4A4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72FF0DC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37F41F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3D362B" w14:paraId="26A83193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71889DE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1D979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074CF6B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EA0835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AC24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5BB6F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87232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5B9D6D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72B342C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5A08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72BBA1B8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33811C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0E8B3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DFF458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51AF448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61A3677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3D362B" w14:paraId="115EF4B4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D828CAD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5B8C2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71BD28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168B7F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669C0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07BB65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450E271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AFEFCF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333A83FE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663F7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F95D984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C66E2D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D8A4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82F1FD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2E51E4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AC637FF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3D362B" w14:paraId="18E803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2DE575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C85B3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F5F83C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E4F486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298780D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4230C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3C56735A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B94167D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5B2FAE9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4A00B8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650A6437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B375DC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1BD57A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7D7AC1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7F261E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A18E9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84C79" w:rsidRPr="003D362B" w14:paraId="067D0C68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7E9C474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7E22575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3D362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284C79" w:rsidRPr="003D362B" w14:paraId="017BE606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651B20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3D362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072650A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3F1591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CF4485C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8CC5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12D93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365F3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C0B05C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DE874DC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D7FB2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CB0247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02321F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DB58E6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FEE4AA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3572B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223C65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0922" w:rsidRPr="003D362B" w14:paraId="2F39FDDE" w14:textId="77777777" w:rsidTr="00642C34">
        <w:trPr>
          <w:cantSplit/>
          <w:trHeight w:hRule="exact" w:val="302"/>
        </w:trPr>
        <w:tc>
          <w:tcPr>
            <w:tcW w:w="3978" w:type="dxa"/>
          </w:tcPr>
          <w:p w14:paraId="09342A6E" w14:textId="4D5A06A5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14C84EC" w14:textId="27EE3D6A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329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271</w:t>
            </w:r>
          </w:p>
        </w:tc>
        <w:tc>
          <w:tcPr>
            <w:tcW w:w="246" w:type="dxa"/>
          </w:tcPr>
          <w:p w14:paraId="5F94113C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E661588" w14:textId="10F9B414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442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3D54E5C3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FF3E21" w14:textId="549DFCD2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501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36" w:type="dxa"/>
          </w:tcPr>
          <w:p w14:paraId="66FF8573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3AF8A94" w14:textId="4C05CFCB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154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39" w:type="dxa"/>
          </w:tcPr>
          <w:p w14:paraId="30644EFF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7509A" w14:textId="306DC5CB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868</w:t>
            </w:r>
          </w:p>
        </w:tc>
        <w:tc>
          <w:tcPr>
            <w:tcW w:w="238" w:type="dxa"/>
          </w:tcPr>
          <w:p w14:paraId="4C1BCDC1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1B14C96" w14:textId="52537A77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375</w:t>
            </w:r>
          </w:p>
        </w:tc>
        <w:tc>
          <w:tcPr>
            <w:tcW w:w="237" w:type="dxa"/>
          </w:tcPr>
          <w:p w14:paraId="69D410C6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794668E" w14:textId="715220B2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36" w:type="dxa"/>
          </w:tcPr>
          <w:p w14:paraId="632F1B44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135FD0F" w14:textId="4FB9E719" w:rsidR="003F0922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681</w:t>
            </w:r>
            <w:r w:rsidR="003F0922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549</w:t>
            </w:r>
          </w:p>
        </w:tc>
      </w:tr>
      <w:tr w:rsidR="003F0922" w:rsidRPr="003D362B" w14:paraId="2D16758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ECD0A2F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0C936C" w14:textId="19233C95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140</w:t>
            </w:r>
            <w:r w:rsidR="00E445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46" w:type="dxa"/>
          </w:tcPr>
          <w:p w14:paraId="2C809B15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CCA506A" w14:textId="576B2E56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E445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531</w:t>
            </w:r>
          </w:p>
        </w:tc>
        <w:tc>
          <w:tcPr>
            <w:tcW w:w="270" w:type="dxa"/>
          </w:tcPr>
          <w:p w14:paraId="587BDFE7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3498240" w14:textId="011EBB11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445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804</w:t>
            </w:r>
          </w:p>
        </w:tc>
        <w:tc>
          <w:tcPr>
            <w:tcW w:w="236" w:type="dxa"/>
          </w:tcPr>
          <w:p w14:paraId="5616A937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E668643" w14:textId="4711A72C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AA125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239" w:type="dxa"/>
          </w:tcPr>
          <w:p w14:paraId="7E3985AA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C9B5FA" w14:textId="2CDAFE9F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469</w:t>
            </w:r>
            <w:r w:rsidR="00AA125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238" w:type="dxa"/>
          </w:tcPr>
          <w:p w14:paraId="78573552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4A59495" w14:textId="4EA24361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A125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693</w:t>
            </w:r>
          </w:p>
        </w:tc>
        <w:tc>
          <w:tcPr>
            <w:tcW w:w="237" w:type="dxa"/>
          </w:tcPr>
          <w:p w14:paraId="1F41F378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026062E" w14:textId="09F729ED" w:rsidR="003F0922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A125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="00AA125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281</w:t>
            </w:r>
          </w:p>
        </w:tc>
        <w:tc>
          <w:tcPr>
            <w:tcW w:w="236" w:type="dxa"/>
          </w:tcPr>
          <w:p w14:paraId="0DC7E669" w14:textId="77777777" w:rsidR="003F0922" w:rsidRPr="003D362B" w:rsidRDefault="003F0922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8DEF980" w14:textId="17082334" w:rsidR="003F0922" w:rsidRPr="003D362B" w:rsidRDefault="00C418B0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139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6139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E44525" w:rsidRPr="003D362B" w14:paraId="78BF6A7B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6BED48AB" w14:textId="050A6311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0909B72B" w14:textId="649330CD" w:rsidR="00E44525" w:rsidRPr="003D362B" w:rsidRDefault="004B16D8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43,059</w:t>
            </w:r>
          </w:p>
        </w:tc>
        <w:tc>
          <w:tcPr>
            <w:tcW w:w="246" w:type="dxa"/>
          </w:tcPr>
          <w:p w14:paraId="54C4A797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75E23D3" w14:textId="18FC9EC5" w:rsidR="00E44525" w:rsidRPr="003D362B" w:rsidRDefault="00E44525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911292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82385E" w14:textId="1F7A3215" w:rsidR="00E44525" w:rsidRPr="003D362B" w:rsidRDefault="00E44525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B93301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E6AACB" w14:textId="6DCABC4C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2330A48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1E5282" w14:textId="2A9AAA06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55023B6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E76D8D4" w14:textId="5F418B2F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692372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C818B81" w14:textId="371C03D6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1AB75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06AB67F2" w14:textId="31CF2358" w:rsidR="00E44525" w:rsidRPr="00BA4A1A" w:rsidRDefault="004B16D8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61395D" w:rsidRPr="00BA4A1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059</w:t>
            </w:r>
          </w:p>
        </w:tc>
      </w:tr>
      <w:tr w:rsidR="00E44525" w:rsidRPr="003D362B" w14:paraId="69CF1096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6264E587" w14:textId="3F39991B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53C65BC3" w14:textId="6BCF56E6" w:rsidR="00E44525" w:rsidRPr="003D362B" w:rsidRDefault="004B16D8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445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061</w:t>
            </w:r>
          </w:p>
        </w:tc>
        <w:tc>
          <w:tcPr>
            <w:tcW w:w="246" w:type="dxa"/>
          </w:tcPr>
          <w:p w14:paraId="7BBB1B02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080D64" w14:textId="2E63BC31" w:rsidR="00E44525" w:rsidRPr="003D362B" w:rsidRDefault="00E44525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F6A44C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809D1D3" w14:textId="0C0E5B0B" w:rsidR="00E44525" w:rsidRPr="003D362B" w:rsidRDefault="00E44525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C359CD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058F89F" w14:textId="15A6ACAB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46BC03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A7872C" w14:textId="0A798252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9F972C8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B54DA8" w14:textId="70856256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370E832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D88888E" w14:textId="48CC0B93" w:rsidR="00E44525" w:rsidRPr="003D362B" w:rsidRDefault="00AA1254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B7785" w14:textId="77777777" w:rsidR="00E44525" w:rsidRPr="003D362B" w:rsidRDefault="00E44525" w:rsidP="00E4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1954EB2E" w14:textId="26E30C19" w:rsidR="00E44525" w:rsidRPr="00BA4A1A" w:rsidRDefault="004B16D8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1395D" w:rsidRPr="00BA4A1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061</w:t>
            </w:r>
          </w:p>
        </w:tc>
      </w:tr>
      <w:tr w:rsidR="005B7DF1" w:rsidRPr="003D362B" w14:paraId="54B83FCA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47BC3245" w14:textId="5F1843D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19E14A80" w14:textId="4FBF1772" w:rsidR="005B7DF1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185</w:t>
            </w:r>
          </w:p>
        </w:tc>
        <w:tc>
          <w:tcPr>
            <w:tcW w:w="246" w:type="dxa"/>
          </w:tcPr>
          <w:p w14:paraId="72F3C446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BD9EFA" w14:textId="3CCBC66B" w:rsidR="005B7DF1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</w:tcPr>
          <w:p w14:paraId="6188A5E0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506009" w14:textId="5FDD699B" w:rsidR="005B7DF1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077</w:t>
            </w:r>
          </w:p>
        </w:tc>
        <w:tc>
          <w:tcPr>
            <w:tcW w:w="236" w:type="dxa"/>
          </w:tcPr>
          <w:p w14:paraId="7081150E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11A77C" w14:textId="36C275B5" w:rsidR="005B7DF1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986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368</w:t>
            </w:r>
          </w:p>
        </w:tc>
        <w:tc>
          <w:tcPr>
            <w:tcW w:w="239" w:type="dxa"/>
          </w:tcPr>
          <w:p w14:paraId="7752FB03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74A06B" w14:textId="3F358758" w:rsidR="005B7DF1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238" w:type="dxa"/>
          </w:tcPr>
          <w:p w14:paraId="263B0C4E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253C13C" w14:textId="61B4A301" w:rsidR="005B7DF1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237" w:type="dxa"/>
          </w:tcPr>
          <w:p w14:paraId="2228FDC7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99C931D" w14:textId="5DFD6869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343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588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6C46E84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8D09385" w14:textId="4D2AA289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7DF1" w:rsidRPr="003D362B" w14:paraId="3922F31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3B74067E" w14:textId="5A476FA0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6D29EF01" w14:textId="6080114C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CC2F464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E26AA6B" w14:textId="0BC9DE47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4C216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767919" w14:textId="592B4BD8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1062EA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BAF72A5" w14:textId="44A208AB" w:rsidR="005B7DF1" w:rsidRPr="003D362B" w:rsidRDefault="00C418B0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302</w:t>
            </w:r>
          </w:p>
        </w:tc>
        <w:tc>
          <w:tcPr>
            <w:tcW w:w="239" w:type="dxa"/>
          </w:tcPr>
          <w:p w14:paraId="64CDC9EE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C88CD2" w14:textId="4A188D5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CF3A91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E06A431" w14:textId="4DCA79BD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FD5CBA2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7F1EBE8" w14:textId="6B894191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F3E5E4" w14:textId="77777777" w:rsidR="005B7DF1" w:rsidRPr="003D362B" w:rsidRDefault="005B7DF1" w:rsidP="003F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5C74807" w14:textId="2B97D124" w:rsidR="005B7DF1" w:rsidRPr="003D362B" w:rsidRDefault="00C418B0" w:rsidP="00274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left" w:pos="51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302</w:t>
            </w:r>
          </w:p>
        </w:tc>
      </w:tr>
      <w:tr w:rsidR="005B7DF1" w:rsidRPr="003D362B" w14:paraId="3DD9DEFF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CD5465A" w14:textId="46EF7F94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6CF8A19E" w14:textId="6B064CE3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195D09B6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14A4065" w14:textId="667F0195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137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951BCA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57D798" w14:textId="2CE1792D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080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3F6B970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B34C1A6" w14:textId="2D7B73F6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21F5CD7B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D8A8CB" w14:textId="3CCE4889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990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2BD06E08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619ED2A" w14:textId="52F7296E" w:rsidR="005B7DF1" w:rsidRPr="003D362B" w:rsidRDefault="00C418B0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7D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836</w:t>
            </w:r>
          </w:p>
        </w:tc>
        <w:tc>
          <w:tcPr>
            <w:tcW w:w="237" w:type="dxa"/>
          </w:tcPr>
          <w:p w14:paraId="5BAC504E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C919779" w14:textId="134B900E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6D06AC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9A5EF4C" w14:textId="2C55D102" w:rsidR="005B7DF1" w:rsidRPr="003D362B" w:rsidRDefault="005B7DF1" w:rsidP="00274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590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7DF1" w:rsidRPr="003D362B" w14:paraId="5DABEE59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A4CB2CD" w14:textId="3D5426CE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B745E55" w14:textId="14E93585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A53A005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52EC20C" w14:textId="7AA62594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829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D72537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1BBAD89" w14:textId="413498CA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7FD32AA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78D920E" w14:textId="4CDA6E8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7D28E4F2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E40B28" w14:textId="5318A864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990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5B8CBF18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BD316" w14:textId="1C40BFF6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C2DC4E4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2E726C2" w14:textId="320607A0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370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8C6C8B4" w14:textId="77777777" w:rsidR="005B7DF1" w:rsidRPr="003D362B" w:rsidRDefault="005B7DF1" w:rsidP="0061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D0E6E57" w14:textId="207FCD0F" w:rsidR="005B7DF1" w:rsidRPr="003D362B" w:rsidRDefault="005B7DF1" w:rsidP="0037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923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41968" w:rsidRPr="003D362B" w14:paraId="0F304C55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ABF9C51" w14:textId="724CE6EC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73DC7F4D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D0CAFCC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AC104A5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BF831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6CD703B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747CD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96A3813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AF5F803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384D08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FEFD963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F738E9F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F333391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A4E184A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06CE30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D20D24B" w14:textId="77777777" w:rsidR="00E41968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1968" w:rsidRPr="003D362B" w14:paraId="1C9D0898" w14:textId="77777777" w:rsidTr="00B33595">
        <w:trPr>
          <w:cantSplit/>
          <w:trHeight w:hRule="exact" w:val="302"/>
        </w:trPr>
        <w:tc>
          <w:tcPr>
            <w:tcW w:w="3978" w:type="dxa"/>
          </w:tcPr>
          <w:p w14:paraId="4FCD4593" w14:textId="05CCD766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2F6AA" w14:textId="1CFCE262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3ED9E90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DE8ED1A" w14:textId="60CB26E9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DCE2C6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3F4A815" w14:textId="7BC0EB0D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E12BE3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85D597D" w14:textId="7C238F12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03EE8D4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6CD61" w14:textId="7CD8CB20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0B1DD33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27FDB00" w14:textId="1A666099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1E0150F0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38ADB09" w14:textId="7E6BF67D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01A58F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7394F1D" w14:textId="2CD7C099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331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41968" w:rsidRPr="003D362B" w14:paraId="60C9EE34" w14:textId="77777777" w:rsidTr="00B33595">
        <w:trPr>
          <w:cantSplit/>
          <w:trHeight w:hRule="exact" w:val="302"/>
        </w:trPr>
        <w:tc>
          <w:tcPr>
            <w:tcW w:w="3978" w:type="dxa"/>
          </w:tcPr>
          <w:p w14:paraId="4F5F68C3" w14:textId="6557CD39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42EDDD" w14:textId="31A07D2E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587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246" w:type="dxa"/>
          </w:tcPr>
          <w:p w14:paraId="14ABF5C7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4009981" w14:textId="15518375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149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270" w:type="dxa"/>
          </w:tcPr>
          <w:p w14:paraId="460DA4E8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47C3738" w14:textId="3F654F78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236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728</w:t>
            </w:r>
          </w:p>
        </w:tc>
        <w:tc>
          <w:tcPr>
            <w:tcW w:w="236" w:type="dxa"/>
          </w:tcPr>
          <w:p w14:paraId="7C5F1823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72DEAC7" w14:textId="1D279082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649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075</w:t>
            </w:r>
          </w:p>
        </w:tc>
        <w:tc>
          <w:tcPr>
            <w:tcW w:w="239" w:type="dxa"/>
          </w:tcPr>
          <w:p w14:paraId="6794BC11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FFC7F8" w14:textId="7FD4DB7C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055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071</w:t>
            </w:r>
          </w:p>
        </w:tc>
        <w:tc>
          <w:tcPr>
            <w:tcW w:w="238" w:type="dxa"/>
          </w:tcPr>
          <w:p w14:paraId="22A74F3C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79777FC" w14:textId="1B20F543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237" w:type="dxa"/>
          </w:tcPr>
          <w:p w14:paraId="58E2A116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94ABF15" w14:textId="4FA73DFD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420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236" w:type="dxa"/>
          </w:tcPr>
          <w:p w14:paraId="1391464C" w14:textId="77777777" w:rsidR="00E41968" w:rsidRPr="003D362B" w:rsidRDefault="00E41968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474297E4" w14:textId="6ABD74D5" w:rsidR="00E41968" w:rsidRPr="003D362B" w:rsidRDefault="00C418B0" w:rsidP="00E4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163</w:t>
            </w:r>
            <w:r w:rsidR="00E419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126</w:t>
            </w:r>
          </w:p>
        </w:tc>
      </w:tr>
    </w:tbl>
    <w:p w14:paraId="65C28013" w14:textId="77777777" w:rsidR="003D362B" w:rsidRPr="003D362B" w:rsidRDefault="003D362B" w:rsidP="003D3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3D362B" w:rsidRPr="003D362B" w:rsidSect="008E46DE">
          <w:headerReference w:type="default" r:id="rId15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1008"/>
        <w:gridCol w:w="241"/>
        <w:gridCol w:w="1028"/>
      </w:tblGrid>
      <w:tr w:rsidR="003D362B" w:rsidRPr="003D362B" w14:paraId="6954C53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71B83F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4653ED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B2891A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5"/>
          </w:tcPr>
          <w:p w14:paraId="5E687B7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D362B" w:rsidRPr="003D362B" w14:paraId="076907BA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741EB2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58A0E20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D04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216E0084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6846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E2ED1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AF4F1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A7B2D1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7D49C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B845E9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02E888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74384E3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1CEC5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03A3C28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C69ED9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6CB7C3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63193CF0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635A11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15C99C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288382A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8388FC5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CF0548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E6ADD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A79D7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F50DD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C49DBE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18853A8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A2232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CFF83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5AE4A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70289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67563BA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23B2C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614F2A2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A43B7B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2EB392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FD437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43114CFF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9C3B1A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82ED12" w14:textId="77777777" w:rsidR="003D362B" w:rsidRPr="003D362B" w:rsidRDefault="003D362B" w:rsidP="003D362B">
            <w:pPr>
              <w:tabs>
                <w:tab w:val="clear" w:pos="6549"/>
                <w:tab w:val="left" w:pos="1123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0CD951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9DE87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91340C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52A842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C0BCA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0B70951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151D3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3A0E190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49E3D46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45739B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086BFE05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3511FFB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0E8C54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88B87C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BE4F41F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79763B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7DF2392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5664646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46C2DB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25219F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15E5D8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DAF5FF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3C01932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376DB6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1CC5DB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3833A7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</w:tcPr>
          <w:p w14:paraId="30A6C1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3D362B" w14:paraId="521799C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31FCBEC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5"/>
          </w:tcPr>
          <w:p w14:paraId="482F1A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3D362B" w14:paraId="07FFAD0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E7350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58F22B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9A79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04EFDB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1D4F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E31BD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AFA50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1059E8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B288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4C8EFC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0972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6323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7AE2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34F045F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0B7DE2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28D17EF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7A6E93CC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69EDE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47D2246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CA40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612029D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182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39BBC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5CC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20D5247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3F9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63D6B7D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8D6C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34784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F7B39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B128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17B149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79D1A33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0EA50B2A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F28E2D4" w14:textId="5CCC2F0B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5E92EA9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3F256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28BE719" w14:textId="44FB1A1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D60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D843B5" w14:textId="4D9FC69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976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596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AA4CF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58AF19" w14:textId="137B008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027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4231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7084D5" w14:textId="5E2036D1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217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A4E1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C5BA64B" w14:textId="704AD495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073F9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208F5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42757D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460BFA7" w14:textId="55B4F691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899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3D362B" w:rsidRPr="003D362B" w14:paraId="18F1F676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CAA052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51947A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1F84B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C33F437" w14:textId="0B0D3915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2CCC9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B21C12" w14:textId="59B5A0BC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EB963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EE6DE2" w14:textId="77E54F6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644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5FA66E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24A3954" w14:textId="6FF52FDA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8639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C47E3DE" w14:textId="3F772AE4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FD994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EF477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4D8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E28A941" w14:textId="3D390D0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140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F0922" w14:paraId="33B50B68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588CA2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35" w:type="dxa"/>
          </w:tcPr>
          <w:p w14:paraId="3BC050B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E4B9A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0B2C7E1" w14:textId="6CDAA9E1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AAF3E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5AE35E" w14:textId="23F86D5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D164D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B156D55" w14:textId="62FBB271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01033C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89EB08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E7327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286D52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ABB9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055F4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525D0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6BE75AB" w14:textId="26D2CD5E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B24C2A" w14:paraId="01A7117B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438374B1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24C2A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035" w:type="dxa"/>
          </w:tcPr>
          <w:p w14:paraId="252070F6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9A4BDB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25CFD22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67BC65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34DA0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B5E94A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CC38084" w14:textId="3B2C0E36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24C2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26307A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B1EA126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8E6C8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5A2E12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A630D9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3ACBEAC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51BB9C4" w14:textId="77777777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B27E60" w14:textId="78F481A0" w:rsidR="003D362B" w:rsidRPr="00B24C2A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24C2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24C2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199BD32A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01563EA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35" w:type="dxa"/>
          </w:tcPr>
          <w:p w14:paraId="64AF460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1E049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1A407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D2CE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562A2F" w14:textId="2CACDC5A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3A9D0E4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638FB3B" w14:textId="5A01407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30AC6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0F70BB77" w14:textId="033BECF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D4715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B0CD76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1025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FB438C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FF2C3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F55CCB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362B" w:rsidRPr="003D362B" w14:paraId="7D6E1569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0A00B2C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035" w:type="dxa"/>
          </w:tcPr>
          <w:p w14:paraId="57D7187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D272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17DDB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5CA38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AAD8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DF66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462F2DA" w14:textId="1720656E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0B7F3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B1C620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E8B8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CF41A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C4B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E2D02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57517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BDDF789" w14:textId="391F09F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3B5F6784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03386AC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26647A0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956E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678956B" w14:textId="0C4F0DA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996</w:t>
            </w:r>
          </w:p>
        </w:tc>
        <w:tc>
          <w:tcPr>
            <w:tcW w:w="270" w:type="dxa"/>
          </w:tcPr>
          <w:p w14:paraId="4B09031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C92FD3" w14:textId="3DA74DBA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778</w:t>
            </w:r>
          </w:p>
        </w:tc>
        <w:tc>
          <w:tcPr>
            <w:tcW w:w="270" w:type="dxa"/>
          </w:tcPr>
          <w:p w14:paraId="483C85A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4DFFC88" w14:textId="1861587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</w:tcPr>
          <w:p w14:paraId="2FE7D55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BEFF53E" w14:textId="7AA3400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</w:tcPr>
          <w:p w14:paraId="6FA043C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2553E06" w14:textId="13F21EBA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395B7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2761A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E664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CA68595" w14:textId="4898C1A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295</w:t>
            </w:r>
          </w:p>
        </w:tc>
      </w:tr>
      <w:tr w:rsidR="003D362B" w:rsidRPr="003D362B" w14:paraId="43FBFB27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6130A3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337CDDD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5666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B96CAD" w14:textId="51CA91E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358AD2E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C8FE1F" w14:textId="279EEB60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1EC9B2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DDE7AC" w14:textId="3EE21F3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416</w:t>
            </w:r>
          </w:p>
        </w:tc>
        <w:tc>
          <w:tcPr>
            <w:tcW w:w="270" w:type="dxa"/>
          </w:tcPr>
          <w:p w14:paraId="6E0D92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9CBF3A3" w14:textId="17F24CB0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270" w:type="dxa"/>
          </w:tcPr>
          <w:p w14:paraId="404E68E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B1AC0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7421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5F8D4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CBCA31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BCA1E5E" w14:textId="50F6B7B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</w:tr>
      <w:tr w:rsidR="003D362B" w:rsidRPr="003D362B" w14:paraId="085B8189" w14:textId="77777777" w:rsidTr="00284C79">
        <w:trPr>
          <w:cantSplit/>
          <w:trHeight w:hRule="exact" w:val="317"/>
        </w:trPr>
        <w:tc>
          <w:tcPr>
            <w:tcW w:w="4023" w:type="dxa"/>
          </w:tcPr>
          <w:p w14:paraId="34DEDC8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64BE63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EEE00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514647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F553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540D7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598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FBB94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EFAA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9E3E00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5EE9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6E06D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9621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05BD9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480A0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6B567C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7246AED8" w14:textId="77777777" w:rsidTr="00284C79">
        <w:trPr>
          <w:cantSplit/>
          <w:trHeight w:hRule="exact" w:val="317"/>
        </w:trPr>
        <w:tc>
          <w:tcPr>
            <w:tcW w:w="4023" w:type="dxa"/>
          </w:tcPr>
          <w:p w14:paraId="39850D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05F2D5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5A1F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26B7F6F" w14:textId="164BCE3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0476A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47C5E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7FD70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A682205" w14:textId="3B28820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EDFFC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07AF0C1" w14:textId="2E887FC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72E6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F0FEBC" w14:textId="2C4E7B15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691CC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81FE1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DFEC09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12FCFE1" w14:textId="619E3F4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26F1B" w:rsidRPr="003D362B" w14:paraId="0E3A1891" w14:textId="77777777" w:rsidTr="006533EC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CAE98F2" w14:textId="70E6FFB3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  <w:r w:rsidR="00284C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284C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12E34C8" w14:textId="12E972FF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BD7B1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F7E5EAB" w14:textId="0D0994B4" w:rsidR="00826F1B" w:rsidRPr="003D362B" w:rsidRDefault="00826F1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296E5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63A1B0" w14:textId="456D24BA" w:rsidR="00826F1B" w:rsidRPr="003D362B" w:rsidRDefault="00826F1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EB641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9E2A2DF" w14:textId="7CDE99ED" w:rsidR="00826F1B" w:rsidRPr="003D362B" w:rsidRDefault="00826F1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F14E3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A211410" w14:textId="47C79EEA" w:rsidR="00826F1B" w:rsidRPr="003D362B" w:rsidRDefault="00826F1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BB494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61B7AE3" w14:textId="1A981BC1" w:rsidR="00826F1B" w:rsidRPr="003D362B" w:rsidRDefault="00826F1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6509A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8EDA6A" w14:textId="586D7901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65E16BC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29AF873" w14:textId="0AE37B47" w:rsidR="00826F1B" w:rsidRPr="003D362B" w:rsidRDefault="00826F1B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4C79" w:rsidRPr="003D362B" w14:paraId="6C26CEDB" w14:textId="77777777" w:rsidTr="006533EC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49B29C2" w14:textId="53695CA1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84C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84C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284C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35" w:type="dxa"/>
          </w:tcPr>
          <w:p w14:paraId="5F9DE997" w14:textId="6167145A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173832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DD3B70C" w14:textId="6B9BE5E6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221BE0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D945C61" w14:textId="4B844DD0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229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A8E6C1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4DA95B25" w14:textId="2492BDDF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1A7CE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143650F5" w14:textId="36EA6F66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CC92E9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D2CA831" w14:textId="25C234FE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53D5ECF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0E6AF11C" w14:textId="7B3B5E85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B084B5" w14:textId="77777777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09DFDCD0" w14:textId="5B117864" w:rsidR="00284C79" w:rsidRPr="003D362B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244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2FB82C9D" w14:textId="77777777" w:rsidR="003D362B" w:rsidRPr="003D362B" w:rsidRDefault="003D362B" w:rsidP="003D362B">
      <w:r w:rsidRPr="003D362B">
        <w:br w:type="page"/>
      </w: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3D362B" w:rsidRPr="003D362B" w14:paraId="2A2D3D5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794599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13D54B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8E8A58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2024430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D362B" w:rsidRPr="003D362B" w14:paraId="5F8F0C2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2496F0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4D95135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3332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A9EAE32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D893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4D596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F44FA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17A0BCA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71CC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04CE6DE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5BAC7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DF3E76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0177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206524B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33F3BD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BE808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5C4B837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0DD2118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EF74E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084774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4E1CB2B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53C16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D3EB90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4BF9C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FBA641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C9FB3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5B274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A38869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591053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81A9B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44593ED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2ECD1B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DB10C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2011993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7FEA8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F8762B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7E253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0A58EB8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A612AE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B85FCD" w14:textId="77777777" w:rsidR="003D362B" w:rsidRPr="003D362B" w:rsidRDefault="003D362B" w:rsidP="003D362B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683FFA8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97C3D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E5FADB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7984DC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8EC8E4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461B22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625E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E9776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2F9735E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6FC17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45FAFE8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E2F056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CF026E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410380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D41C6B8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F7175C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EC14E82" w14:textId="77777777" w:rsidR="003D362B" w:rsidRPr="003D362B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8ED8F9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CA98C5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F789C5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112E08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C3C0E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6F7E51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F1C143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33408E0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4E95425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4F1DD1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3D362B" w14:paraId="241F873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9046C5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49BE49B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26F1B" w:rsidRPr="003D362B" w14:paraId="7BFF626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13B3107" w14:textId="0960A2A0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76D49422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3DE34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AB0427D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387D4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AEC8BA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752F2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1603C6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BB87F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8019377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2FFF7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A2885D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562543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8E04E22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22638A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2518245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6F1B" w:rsidRPr="003D362B" w14:paraId="13E868DE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9464E0A" w14:textId="5B4B9BD4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092CAA88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CF2B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1965B18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18394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1B921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780432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5F0DE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6547C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753D8BC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E8D45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16E7C44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A1FB45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31533E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2534ED0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1033A83" w14:textId="77777777" w:rsidR="00826F1B" w:rsidRPr="003D362B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5A2E" w:rsidRPr="003D362B" w14:paraId="4D2C4BA2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54758F2" w14:textId="3E4AABE3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035" w:type="dxa"/>
          </w:tcPr>
          <w:p w14:paraId="2D2C117C" w14:textId="5E81EBA0" w:rsidR="00B05A2E" w:rsidRPr="000E147D" w:rsidRDefault="00B05A2E" w:rsidP="000E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A78629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D28AA4" w14:textId="04B35441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238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1D94CF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2C43B" w14:textId="6F77513B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229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8EEF04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8742F5E" w14:textId="7E3166A1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473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323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49E47E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CF8A37" w14:textId="596E9809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011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F65505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28702A" w14:textId="50BC2423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871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63E2CF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F00FA17" w14:textId="59B9CA38" w:rsidR="00B05A2E" w:rsidRPr="000E147D" w:rsidRDefault="00B05A2E" w:rsidP="000E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387047F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DC44231" w14:textId="46ED281F" w:rsidR="00B05A2E" w:rsidRPr="003D362B" w:rsidRDefault="00B05A2E" w:rsidP="000E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244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708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05A2E" w:rsidRPr="003D362B" w14:paraId="019A102C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894161C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1421200B" w14:textId="3939313E" w:rsidR="00B05A2E" w:rsidRPr="000E147D" w:rsidRDefault="00B05A2E" w:rsidP="000E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D700BD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4443C16" w14:textId="39859E08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293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C1E146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EC06A3" w14:textId="3B45D76B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343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C74446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931FF3" w14:textId="52FAFF55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752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420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33D8FA8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BBD0CE7" w14:textId="7501C58A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114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A4D0D6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3EC7032" w14:textId="45FA3DDE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98E876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51AB67C" w14:textId="478F9997" w:rsidR="00B05A2E" w:rsidRPr="000E147D" w:rsidRDefault="00B05A2E" w:rsidP="000E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D76EB1" w14:textId="77777777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FBE4641" w14:textId="29D10D4C" w:rsidR="00B05A2E" w:rsidRPr="003D362B" w:rsidRDefault="00B05A2E" w:rsidP="00B0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508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077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C690F" w:rsidRPr="003D362B" w14:paraId="2774C592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0E6B125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35" w:type="dxa"/>
          </w:tcPr>
          <w:p w14:paraId="3CAA9F52" w14:textId="6222E260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AECF5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55F85A" w14:textId="1F5FFD4E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276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257F5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923278" w14:textId="467FB04D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722F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4F499C5" w14:textId="217CFD6A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BFE1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50EDAC5" w14:textId="584248E9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EB966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F6ABCA" w14:textId="20063106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29363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3115037" w14:textId="6B040820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A3F3A5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6AD752A" w14:textId="561FAAE1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276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C690F" w:rsidRPr="003D362B" w14:paraId="32C9F2D5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041AAE0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35" w:type="dxa"/>
          </w:tcPr>
          <w:p w14:paraId="0E930D8D" w14:textId="6F536852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7B86E1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FF24978" w14:textId="68FB6F65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9515D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B355A6" w14:textId="0FFB78B9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E9745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420AF1B" w14:textId="531294DD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EA6A9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006E24B" w14:textId="01F40870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2411C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CA60B9" w14:textId="2893811C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ED6EDA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6C26C47" w14:textId="14B89E67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BC0936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5E44F7B" w14:textId="4A119A4A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C690F" w:rsidRPr="003D362B" w14:paraId="5FD894F0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0875A45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035" w:type="dxa"/>
          </w:tcPr>
          <w:p w14:paraId="242EFBC5" w14:textId="6DD5FDC2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7D7DB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E4BFA4C" w14:textId="10ED63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CDE6E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206669" w14:textId="3D53062F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05CE5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C8E326" w14:textId="318AB403" w:rsidR="00DC690F" w:rsidRPr="003D362B" w:rsidRDefault="00DC690F" w:rsidP="00A2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BF0DF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987523C" w14:textId="09F4527C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6AA6B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8B3319" w14:textId="3DCCD60E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3ED6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7280992" w14:textId="09A182C1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6041A5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672DEC2" w14:textId="5E37D4E9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C690F" w:rsidRPr="003D362B" w14:paraId="3805FF96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2D69A9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4DF4B5A5" w14:textId="4574F1F0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E9564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59FCBBD" w14:textId="74A3C84C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0E580BB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C667A3" w14:textId="47678E6A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825</w:t>
            </w:r>
          </w:p>
        </w:tc>
        <w:tc>
          <w:tcPr>
            <w:tcW w:w="270" w:type="dxa"/>
          </w:tcPr>
          <w:p w14:paraId="7082B13A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0D5F62E" w14:textId="33A11D55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C6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343</w:t>
            </w:r>
          </w:p>
        </w:tc>
        <w:tc>
          <w:tcPr>
            <w:tcW w:w="270" w:type="dxa"/>
          </w:tcPr>
          <w:p w14:paraId="0B52232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91B1383" w14:textId="5B7EAB99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C6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942</w:t>
            </w:r>
          </w:p>
        </w:tc>
        <w:tc>
          <w:tcPr>
            <w:tcW w:w="270" w:type="dxa"/>
          </w:tcPr>
          <w:p w14:paraId="4EC876F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888432" w14:textId="2FCA842B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44614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D54EF62" w14:textId="1421D579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E704F7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35A5E319" w14:textId="03A48775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C6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</w:tr>
      <w:tr w:rsidR="00DC690F" w:rsidRPr="003D362B" w14:paraId="17966FC1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92AFE9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61761D01" w14:textId="327264C5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439F0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C37DBEE" w14:textId="686EE148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45FD08E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4AB4A0" w14:textId="38D74659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621</w:t>
            </w:r>
          </w:p>
        </w:tc>
        <w:tc>
          <w:tcPr>
            <w:tcW w:w="270" w:type="dxa"/>
          </w:tcPr>
          <w:p w14:paraId="28000E8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53A37EC" w14:textId="7C4219F3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C6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  <w:tc>
          <w:tcPr>
            <w:tcW w:w="270" w:type="dxa"/>
          </w:tcPr>
          <w:p w14:paraId="45801B4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EA30B4B" w14:textId="561238E1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962</w:t>
            </w:r>
          </w:p>
        </w:tc>
        <w:tc>
          <w:tcPr>
            <w:tcW w:w="270" w:type="dxa"/>
          </w:tcPr>
          <w:p w14:paraId="2FF5254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A4A169" w14:textId="79A06BAB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D119F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8DD7332" w14:textId="71072EA3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98F89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1849D61" w14:textId="5BF88904" w:rsidR="00DC690F" w:rsidRPr="003D362B" w:rsidRDefault="00C418B0" w:rsidP="00E2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272A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326</w:t>
            </w:r>
          </w:p>
        </w:tc>
      </w:tr>
      <w:tr w:rsidR="00DC690F" w:rsidRPr="003D362B" w14:paraId="1A57E17A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0149FD9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0E92E985" w14:textId="77777777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54E5D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D6C09DC" w14:textId="3DA76364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3045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8B584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5D6D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4CF1B9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25FE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104DD0E" w14:textId="4A5EA3E2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1434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9E781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21C3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DB24319" w14:textId="77777777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C5085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23DE185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690F" w:rsidRPr="008045A6" w14:paraId="106E0364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3871B71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7D891EC1" w14:textId="0429002E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6DBD9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D0E0312" w14:textId="5A46B08B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7D98A77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EAACC" w14:textId="3BF0D2F7" w:rsidR="00DC690F" w:rsidRPr="003D362B" w:rsidRDefault="00DC690F" w:rsidP="00B4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B311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274F84" w14:textId="35E0316D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2322671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D921EF" w14:textId="574CD497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</w:tcPr>
          <w:p w14:paraId="19F7CC7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6B5714" w14:textId="1EA687DA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7AF88B6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C08F943" w14:textId="3B951F72" w:rsidR="00DC690F" w:rsidRPr="000E147D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0E14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F4F492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FB5E70F" w14:textId="554B6438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</w:tr>
      <w:tr w:rsidR="00DC690F" w:rsidRPr="003D362B" w14:paraId="37C0308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784DE1B" w14:textId="59ED2024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F499649" w14:textId="33F8A9CC" w:rsidR="00DC690F" w:rsidRPr="00B05A2E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5A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175E9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C957CB0" w14:textId="2CCEEF63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DD22B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89717E" w14:textId="1A0DFF03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D3AC4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9857197" w14:textId="6F5A3F80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639E7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BC36205" w14:textId="2B07794D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94406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F772FCA" w14:textId="22FBE561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A71551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92A3D" w14:textId="62E4388C" w:rsidR="00DC690F" w:rsidRPr="00B05A2E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5A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E3667C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86D26" w14:textId="53BF85ED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DC690F" w:rsidRPr="003D362B" w14:paraId="3A3FBC4E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6313AB0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495E80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3AB11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FF6601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09BE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F904F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1609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232BF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9810A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B810D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6B928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2E201C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A8E4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0031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1E475E1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8B2CB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690F" w:rsidRPr="003D362B" w14:paraId="7C1944CF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3A27C2E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35" w:type="dxa"/>
          </w:tcPr>
          <w:p w14:paraId="226D8F4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DA14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BC20E5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AE0E9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731DD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D5AB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79CDCA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C95D1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305093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F0588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C3EC9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99522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1F7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EB37B4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68CA16B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690F" w:rsidRPr="003D362B" w14:paraId="59E9B373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7071A937" w14:textId="4E3F23F0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53759219" w14:textId="20FC2E24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329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271</w:t>
            </w:r>
          </w:p>
        </w:tc>
        <w:tc>
          <w:tcPr>
            <w:tcW w:w="270" w:type="dxa"/>
            <w:vAlign w:val="bottom"/>
          </w:tcPr>
          <w:p w14:paraId="6072B14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2B08F094" w14:textId="212C4C94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203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773</w:t>
            </w:r>
          </w:p>
        </w:tc>
        <w:tc>
          <w:tcPr>
            <w:tcW w:w="270" w:type="dxa"/>
            <w:vAlign w:val="bottom"/>
          </w:tcPr>
          <w:p w14:paraId="11021F2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972F125" w14:textId="1C193683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272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70" w:type="dxa"/>
            <w:vAlign w:val="bottom"/>
          </w:tcPr>
          <w:p w14:paraId="6999CC3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C3C4786" w14:textId="07B09E73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680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984</w:t>
            </w:r>
          </w:p>
        </w:tc>
        <w:tc>
          <w:tcPr>
            <w:tcW w:w="270" w:type="dxa"/>
            <w:vAlign w:val="bottom"/>
          </w:tcPr>
          <w:p w14:paraId="3F90CEF3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31601001" w14:textId="394D0659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857</w:t>
            </w:r>
          </w:p>
        </w:tc>
        <w:tc>
          <w:tcPr>
            <w:tcW w:w="270" w:type="dxa"/>
            <w:vAlign w:val="bottom"/>
          </w:tcPr>
          <w:p w14:paraId="4D52B40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78D15D30" w14:textId="2D4AF485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504</w:t>
            </w:r>
          </w:p>
        </w:tc>
        <w:tc>
          <w:tcPr>
            <w:tcW w:w="270" w:type="dxa"/>
            <w:vAlign w:val="bottom"/>
          </w:tcPr>
          <w:p w14:paraId="12F0E2D1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3A2073" w14:textId="3D97704E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70" w:type="dxa"/>
            <w:gridSpan w:val="3"/>
            <w:vAlign w:val="bottom"/>
          </w:tcPr>
          <w:p w14:paraId="56FBC24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13590A38" w14:textId="30AC53AD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436</w:t>
            </w:r>
            <w:r w:rsidR="00DC690F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841</w:t>
            </w:r>
          </w:p>
        </w:tc>
      </w:tr>
      <w:tr w:rsidR="00DC690F" w:rsidRPr="003D362B" w14:paraId="56BEAF96" w14:textId="77777777" w:rsidTr="00EB65DC">
        <w:trPr>
          <w:cantSplit/>
          <w:trHeight w:hRule="exact" w:val="317"/>
        </w:trPr>
        <w:tc>
          <w:tcPr>
            <w:tcW w:w="4023" w:type="dxa"/>
          </w:tcPr>
          <w:p w14:paraId="2141B6B3" w14:textId="46359D70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="00B335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10AC41F" w14:textId="4E5EC10F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587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270" w:type="dxa"/>
            <w:vAlign w:val="bottom"/>
          </w:tcPr>
          <w:p w14:paraId="4512C3F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BF48104" w14:textId="742B9F14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604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523</w:t>
            </w:r>
          </w:p>
        </w:tc>
        <w:tc>
          <w:tcPr>
            <w:tcW w:w="270" w:type="dxa"/>
            <w:vAlign w:val="bottom"/>
          </w:tcPr>
          <w:p w14:paraId="6E066FA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7F788E2" w14:textId="27DF158F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971</w:t>
            </w:r>
          </w:p>
        </w:tc>
        <w:tc>
          <w:tcPr>
            <w:tcW w:w="270" w:type="dxa"/>
            <w:vAlign w:val="bottom"/>
          </w:tcPr>
          <w:p w14:paraId="3E4B06C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F4F5DAD" w14:textId="35A6C387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384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270" w:type="dxa"/>
            <w:vAlign w:val="bottom"/>
          </w:tcPr>
          <w:p w14:paraId="02C992D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A12DF2E" w14:textId="79D63B02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685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317</w:t>
            </w:r>
          </w:p>
        </w:tc>
        <w:tc>
          <w:tcPr>
            <w:tcW w:w="270" w:type="dxa"/>
            <w:vAlign w:val="bottom"/>
          </w:tcPr>
          <w:p w14:paraId="1108AD7A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14F3C98D" w14:textId="3BCBE6F0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460</w:t>
            </w:r>
          </w:p>
        </w:tc>
        <w:tc>
          <w:tcPr>
            <w:tcW w:w="270" w:type="dxa"/>
            <w:vAlign w:val="bottom"/>
          </w:tcPr>
          <w:p w14:paraId="6787DF3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8AC031" w14:textId="10A39C22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420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270" w:type="dxa"/>
            <w:gridSpan w:val="3"/>
            <w:vAlign w:val="bottom"/>
          </w:tcPr>
          <w:p w14:paraId="7FFC0857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02D8EB11" w14:textId="15EF3E5E" w:rsidR="00DC690F" w:rsidRPr="003D362B" w:rsidRDefault="00C418B0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361</w:t>
            </w:r>
            <w:r w:rsidR="00DC69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089</w:t>
            </w:r>
          </w:p>
        </w:tc>
      </w:tr>
      <w:tr w:rsidR="00DC690F" w:rsidRPr="003D362B" w14:paraId="3CA6A174" w14:textId="77777777" w:rsidTr="00E460D1">
        <w:trPr>
          <w:cantSplit/>
          <w:trHeight w:hRule="exact" w:val="300"/>
        </w:trPr>
        <w:tc>
          <w:tcPr>
            <w:tcW w:w="4023" w:type="dxa"/>
          </w:tcPr>
          <w:p w14:paraId="6C62E11D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862FB4A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F1321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C9DE39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18CA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ED7FE4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0218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622E765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40619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F3AE950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5820C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E2AD40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62B26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8239A1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3E9B3BF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67A1938E" w14:textId="77777777" w:rsidR="00DC690F" w:rsidRPr="003D362B" w:rsidRDefault="00DC690F" w:rsidP="00DC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F8CA413" w14:textId="77777777" w:rsidR="003D362B" w:rsidRPr="003D362B" w:rsidRDefault="003D362B" w:rsidP="003D362B">
      <w:pPr>
        <w:rPr>
          <w:rFonts w:cstheme="minorBidi"/>
          <w:cs/>
        </w:rPr>
        <w:sectPr w:rsidR="003D362B" w:rsidRPr="003D362B" w:rsidSect="008E46D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58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3D362B" w14:paraId="472687E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17F4AF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60" w:type="dxa"/>
            <w:gridSpan w:val="15"/>
          </w:tcPr>
          <w:p w14:paraId="7B6AB17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62B" w:rsidRPr="003D362B" w14:paraId="144FCB79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C3998B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8A57E5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ED07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47A9A8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4480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8D198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18414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8E263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5C5CB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5D27A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8C614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21A75A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1FDFE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DDCA9A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5647F1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6CB45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4F48CB3F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43D8E4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888829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8071FF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632925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B2E2A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10756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762A6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74637E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DB0AA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35A1C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D8C57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4DF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8818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ECEA58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8B246A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4D372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7A91323D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6AA1D0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72994E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14139B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4F908C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D6922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66FC10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7AE0C34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BAFA5D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796A6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8F356E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A595D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647D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2F38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9AA498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34D3B76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2FD1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54DDE200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F413C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4CA55B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1481C1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6B401B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B870EC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74F6A6B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3CB2818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211A0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BEF3DA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41E013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E21A65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778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FD5B9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53C899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E77AD1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038248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3D362B" w14:paraId="28BA3833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F33F21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5"/>
          </w:tcPr>
          <w:p w14:paraId="66DC33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3D362B" w14:paraId="2731D881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B0AC22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3D362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992" w:type="dxa"/>
          </w:tcPr>
          <w:p w14:paraId="36C688B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7894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DA44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9FD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E0A1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8E81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0B044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036D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5AE0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2120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AFF1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FA1A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E71D8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4CFC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B8422A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0C394942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E4B880F" w14:textId="0EACCA1E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92" w:type="dxa"/>
            <w:vAlign w:val="bottom"/>
          </w:tcPr>
          <w:p w14:paraId="72AF6DF4" w14:textId="5562D97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827</w:t>
            </w:r>
          </w:p>
        </w:tc>
        <w:tc>
          <w:tcPr>
            <w:tcW w:w="270" w:type="dxa"/>
          </w:tcPr>
          <w:p w14:paraId="4F1A26E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53FA2F" w14:textId="208F02A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270" w:type="dxa"/>
          </w:tcPr>
          <w:p w14:paraId="65B1BDB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894E9" w14:textId="785B037B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581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14:paraId="200590A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B20A0" w14:textId="0C501C6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910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757</w:t>
            </w:r>
          </w:p>
        </w:tc>
        <w:tc>
          <w:tcPr>
            <w:tcW w:w="270" w:type="dxa"/>
          </w:tcPr>
          <w:p w14:paraId="446F58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9BEC1F" w14:textId="51A71FA9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031</w:t>
            </w:r>
          </w:p>
        </w:tc>
        <w:tc>
          <w:tcPr>
            <w:tcW w:w="270" w:type="dxa"/>
          </w:tcPr>
          <w:p w14:paraId="3EBE532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8DC9B" w14:textId="42FE70F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  <w:tc>
          <w:tcPr>
            <w:tcW w:w="270" w:type="dxa"/>
          </w:tcPr>
          <w:p w14:paraId="6B83ED3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F2F4432" w14:textId="641A78C3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621</w:t>
            </w:r>
          </w:p>
        </w:tc>
        <w:tc>
          <w:tcPr>
            <w:tcW w:w="236" w:type="dxa"/>
          </w:tcPr>
          <w:p w14:paraId="1358127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C888EA" w14:textId="0DF3321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996</w:t>
            </w:r>
          </w:p>
        </w:tc>
      </w:tr>
      <w:tr w:rsidR="003D362B" w:rsidRPr="003D362B" w14:paraId="37FF452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CBC31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AB2DC40" w14:textId="4711334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327</w:t>
            </w:r>
          </w:p>
        </w:tc>
        <w:tc>
          <w:tcPr>
            <w:tcW w:w="270" w:type="dxa"/>
          </w:tcPr>
          <w:p w14:paraId="2AB847E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AA91A0" w14:textId="1398060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</w:tcPr>
          <w:p w14:paraId="7CA18FD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195BD1" w14:textId="139335F5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14:paraId="30E439D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CC46D" w14:textId="18338FD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  <w:tc>
          <w:tcPr>
            <w:tcW w:w="270" w:type="dxa"/>
          </w:tcPr>
          <w:p w14:paraId="39586E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83BF00" w14:textId="6CF9B78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  <w:tc>
          <w:tcPr>
            <w:tcW w:w="270" w:type="dxa"/>
          </w:tcPr>
          <w:p w14:paraId="29430C4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3B2995" w14:textId="4E072B8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</w:tcPr>
          <w:p w14:paraId="54B7038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0F6069" w14:textId="67DD865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  <w:tc>
          <w:tcPr>
            <w:tcW w:w="236" w:type="dxa"/>
          </w:tcPr>
          <w:p w14:paraId="44F2541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91D0AD" w14:textId="0C23172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274</w:t>
            </w:r>
          </w:p>
        </w:tc>
      </w:tr>
      <w:tr w:rsidR="003D362B" w:rsidRPr="003D362B" w14:paraId="531F50CC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071C80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78130DA7" w14:textId="090F250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934</w:t>
            </w:r>
          </w:p>
        </w:tc>
        <w:tc>
          <w:tcPr>
            <w:tcW w:w="270" w:type="dxa"/>
          </w:tcPr>
          <w:p w14:paraId="0DFFB5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E111A9" w14:textId="7FC675BF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003</w:t>
            </w:r>
          </w:p>
        </w:tc>
        <w:tc>
          <w:tcPr>
            <w:tcW w:w="270" w:type="dxa"/>
          </w:tcPr>
          <w:p w14:paraId="466F572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FA6C6" w14:textId="793ABA2F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</w:tcPr>
          <w:p w14:paraId="2E5DBC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140675" w14:textId="64396B0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050</w:t>
            </w:r>
          </w:p>
        </w:tc>
        <w:tc>
          <w:tcPr>
            <w:tcW w:w="270" w:type="dxa"/>
          </w:tcPr>
          <w:p w14:paraId="64489F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DD763" w14:textId="0C7BEA01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</w:tcPr>
          <w:p w14:paraId="00DCD1C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6866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30567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14FFB" w14:textId="0F26D55E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5163C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173A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362B" w:rsidRPr="003D362B" w14:paraId="6A2D5BEF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36B7F6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992" w:type="dxa"/>
          </w:tcPr>
          <w:p w14:paraId="7E0324F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AF4CA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1BE8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BCD7E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4988F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4D6A4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F33F2B" w14:textId="5979C96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</w:tcPr>
          <w:p w14:paraId="62CB4DE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79803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38DF9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E6E911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880E0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8E64F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C3B2A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A92640" w14:textId="4307076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</w:tr>
      <w:tr w:rsidR="003D362B" w:rsidRPr="003D362B" w14:paraId="2E2DCB5A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92CE0C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79B7FCE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6EC04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D335D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C54E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38670" w14:textId="444C235D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60" w:lineRule="exact"/>
              <w:ind w:left="-18" w:right="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F96AC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12F86" w14:textId="040124C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609177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D65719" w14:textId="28EF953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D8214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80F69C" w14:textId="55216C65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818E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437C9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F95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BE292FD" w14:textId="392518EC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0F337BA1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DDF149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249C1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8639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669CA5" w14:textId="6816015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9412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A01B0D" w14:textId="4D244683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60" w:lineRule="exact"/>
              <w:ind w:left="-18" w:right="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3AB09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9670A4" w14:textId="5D743A3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86C3C3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4ECE64" w14:textId="129A2A8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178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50A5F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B2A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8824B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F52F9D" w14:textId="7AC13D2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D3057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28D3B94" w14:textId="4E23F00C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3E483D30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451A8151" w14:textId="269F556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DFD2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1A2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08DD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8193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CD7B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CFE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AE485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ACA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CC5C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1D10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C292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34E1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A8173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01F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024C93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589CDC50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4603E17" w14:textId="0079837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vAlign w:val="bottom"/>
          </w:tcPr>
          <w:p w14:paraId="2B3AE886" w14:textId="6736642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276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088</w:t>
            </w:r>
          </w:p>
        </w:tc>
        <w:tc>
          <w:tcPr>
            <w:tcW w:w="270" w:type="dxa"/>
          </w:tcPr>
          <w:p w14:paraId="0DF7336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F7AA36B" w14:textId="3DE1E113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129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760</w:t>
            </w:r>
          </w:p>
        </w:tc>
        <w:tc>
          <w:tcPr>
            <w:tcW w:w="270" w:type="dxa"/>
          </w:tcPr>
          <w:p w14:paraId="7EDC2CE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30BAE" w14:textId="2E5DAF0A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614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610</w:t>
            </w:r>
          </w:p>
        </w:tc>
        <w:tc>
          <w:tcPr>
            <w:tcW w:w="270" w:type="dxa"/>
          </w:tcPr>
          <w:p w14:paraId="72D3FEE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E7DFCE" w14:textId="3CC5A85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362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460</w:t>
            </w:r>
          </w:p>
        </w:tc>
        <w:tc>
          <w:tcPr>
            <w:tcW w:w="270" w:type="dxa"/>
          </w:tcPr>
          <w:p w14:paraId="5F81B8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96B2B2" w14:textId="3992B73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270" w:type="dxa"/>
          </w:tcPr>
          <w:p w14:paraId="465215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5FF85DE" w14:textId="6A357EA4" w:rsidR="003D362B" w:rsidRPr="003719BA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D362B" w:rsidRPr="003719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70" w:type="dxa"/>
          </w:tcPr>
          <w:p w14:paraId="46BF7B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</w:tcPr>
          <w:p w14:paraId="3AE54BE8" w14:textId="795B84C0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897</w:t>
            </w:r>
          </w:p>
        </w:tc>
        <w:tc>
          <w:tcPr>
            <w:tcW w:w="236" w:type="dxa"/>
          </w:tcPr>
          <w:p w14:paraId="099DE5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</w:tcPr>
          <w:p w14:paraId="098BF0AD" w14:textId="117DCBE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147</w:t>
            </w:r>
          </w:p>
        </w:tc>
      </w:tr>
      <w:tr w:rsidR="003D362B" w:rsidRPr="003D362B" w14:paraId="331F63AC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4BCBD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7B0938D" w14:textId="29CE6C33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270" w:type="dxa"/>
          </w:tcPr>
          <w:p w14:paraId="3C1945A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30926280" w14:textId="47F8A65D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7AD996D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7DE911" w14:textId="27B57E5A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647</w:t>
            </w:r>
          </w:p>
        </w:tc>
        <w:tc>
          <w:tcPr>
            <w:tcW w:w="270" w:type="dxa"/>
          </w:tcPr>
          <w:p w14:paraId="6162F4F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5D5026" w14:textId="5943298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D919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684</w:t>
            </w:r>
          </w:p>
        </w:tc>
        <w:tc>
          <w:tcPr>
            <w:tcW w:w="270" w:type="dxa"/>
          </w:tcPr>
          <w:p w14:paraId="12D88B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F7711" w14:textId="0642306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574</w:t>
            </w:r>
          </w:p>
        </w:tc>
        <w:tc>
          <w:tcPr>
            <w:tcW w:w="270" w:type="dxa"/>
          </w:tcPr>
          <w:p w14:paraId="216792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B4137" w14:textId="453EE540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681</w:t>
            </w:r>
          </w:p>
        </w:tc>
        <w:tc>
          <w:tcPr>
            <w:tcW w:w="270" w:type="dxa"/>
          </w:tcPr>
          <w:p w14:paraId="36B1AE3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975B957" w14:textId="3B7B7C4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D919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  <w:tc>
          <w:tcPr>
            <w:tcW w:w="236" w:type="dxa"/>
          </w:tcPr>
          <w:p w14:paraId="145429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C441DB" w14:textId="7C05367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</w:tr>
      <w:tr w:rsidR="003D362B" w:rsidRPr="003D362B" w14:paraId="400B97FB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63F93BA" w14:textId="68D8731B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  <w:r w:rsidRPr="003D362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ทุนจากการตีราคา</w:t>
            </w:r>
          </w:p>
          <w:p w14:paraId="601323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933C94A" w14:textId="336B0F6C" w:rsidR="003D362B" w:rsidRPr="003D362B" w:rsidRDefault="004B16D8" w:rsidP="00CA57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22,530</w:t>
            </w:r>
          </w:p>
        </w:tc>
        <w:tc>
          <w:tcPr>
            <w:tcW w:w="270" w:type="dxa"/>
          </w:tcPr>
          <w:p w14:paraId="32BDFE7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3DD8DCC0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99755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3737EF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69C7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26E15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F29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06548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E5B5E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7F55E0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E43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49DA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47416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0A549C3" w14:textId="5C50BCC1" w:rsidR="003D362B" w:rsidRPr="003D362B" w:rsidRDefault="004B16D8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22,530</w:t>
            </w:r>
          </w:p>
        </w:tc>
      </w:tr>
      <w:tr w:rsidR="00CA57D2" w:rsidRPr="003D362B" w14:paraId="325EDA9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D7CC572" w14:textId="4C8DE241" w:rsidR="00CA57D2" w:rsidRPr="003D362B" w:rsidRDefault="004B16D8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CA57D2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จากการตีราค</w:t>
            </w:r>
            <w:r w:rsidR="000A72D0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992" w:type="dxa"/>
          </w:tcPr>
          <w:p w14:paraId="56AF6547" w14:textId="25B347D6" w:rsidR="00CA57D2" w:rsidRPr="003D362B" w:rsidRDefault="004B16D8" w:rsidP="004B16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CA57D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983)</w:t>
            </w:r>
          </w:p>
        </w:tc>
        <w:tc>
          <w:tcPr>
            <w:tcW w:w="270" w:type="dxa"/>
          </w:tcPr>
          <w:p w14:paraId="21CD3DD8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9CA5445" w14:textId="41A7789D" w:rsidR="00CA57D2" w:rsidRPr="003D362B" w:rsidRDefault="00CA57D2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0FBBE0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A74DEC" w14:textId="50CAEEAF" w:rsidR="00CA57D2" w:rsidRPr="003D362B" w:rsidRDefault="00CA57D2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6556DC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C22724" w14:textId="5CA87C66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64552A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23F1DE" w14:textId="46B93364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2A1AB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011D07" w14:textId="49F5511A" w:rsidR="00CA57D2" w:rsidRPr="003D362B" w:rsidRDefault="00CA57D2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34B6B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C311259" w14:textId="6335411D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99CF4D" w14:textId="77777777" w:rsidR="00CA57D2" w:rsidRPr="003D362B" w:rsidRDefault="00CA57D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4B2972F" w14:textId="3D3256F1" w:rsidR="00CA57D2" w:rsidRPr="003D362B" w:rsidRDefault="004B16D8" w:rsidP="004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(1,983)</w:t>
            </w:r>
          </w:p>
        </w:tc>
      </w:tr>
      <w:tr w:rsidR="003D362B" w:rsidRPr="003D362B" w14:paraId="00F8500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7D23F5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77D5C20D" w14:textId="3D4240B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</w:tcPr>
          <w:p w14:paraId="5E8262C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4B15833A" w14:textId="1FA75776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270" w:type="dxa"/>
          </w:tcPr>
          <w:p w14:paraId="135834B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EB38DB" w14:textId="46EEE366" w:rsidR="003D362B" w:rsidRPr="003D362B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746</w:t>
            </w:r>
          </w:p>
        </w:tc>
        <w:tc>
          <w:tcPr>
            <w:tcW w:w="270" w:type="dxa"/>
          </w:tcPr>
          <w:p w14:paraId="0FF1046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1900C" w14:textId="37EE9A5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D919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640</w:t>
            </w:r>
          </w:p>
        </w:tc>
        <w:tc>
          <w:tcPr>
            <w:tcW w:w="270" w:type="dxa"/>
          </w:tcPr>
          <w:p w14:paraId="6A3FE68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C0F3B" w14:textId="33B0BCF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803</w:t>
            </w:r>
          </w:p>
        </w:tc>
        <w:tc>
          <w:tcPr>
            <w:tcW w:w="270" w:type="dxa"/>
          </w:tcPr>
          <w:p w14:paraId="22610EC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06839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2AFF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8DB6C6" w14:textId="3581E662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="00D919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4A9AE6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C94BBE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362B" w:rsidRPr="003D362B" w14:paraId="225058EC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122D33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992" w:type="dxa"/>
          </w:tcPr>
          <w:p w14:paraId="400EBBE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C669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E0778A1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B9BE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8961A2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7366D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3CD131" w14:textId="168462A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708</w:t>
            </w:r>
          </w:p>
        </w:tc>
        <w:tc>
          <w:tcPr>
            <w:tcW w:w="270" w:type="dxa"/>
          </w:tcPr>
          <w:p w14:paraId="6832408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E190D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7F861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47FA7F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61A1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1768FB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736F6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3850D00" w14:textId="73921CDA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D919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708</w:t>
            </w:r>
          </w:p>
        </w:tc>
      </w:tr>
      <w:tr w:rsidR="003D362B" w:rsidRPr="003D362B" w14:paraId="56CEB64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F7017B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0A4BD53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EE5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E660FD" w14:textId="5320669E" w:rsidR="003D362B" w:rsidRPr="003D362B" w:rsidRDefault="003D362B" w:rsidP="00B2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23C35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0AD7EB" w14:textId="45ADE173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60" w:lineRule="exact"/>
              <w:ind w:left="-18" w:right="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0A4C5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200DCE" w14:textId="41E97C45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BE945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4EAFCA" w14:textId="05F6E05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BAC9D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DD7DCA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2F9BE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E7DC25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965FE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8E8D20B" w14:textId="3BD5FEEE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92"/>
              </w:tabs>
              <w:spacing w:line="360" w:lineRule="exact"/>
              <w:ind w:left="-18" w:right="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081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09CF6111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333AA2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140E7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7A97D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09D1B" w14:textId="77777777" w:rsidR="003D362B" w:rsidRPr="003719BA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19BA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4C37CF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3DE4C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43C12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54FFAF" w14:textId="75DC767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E1973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7407FB" w14:textId="533A5C8D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62F59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44752" w14:textId="77777777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E0E7B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26F40E" w14:textId="243FDA32" w:rsidR="003D362B" w:rsidRPr="003D362B" w:rsidRDefault="003D362B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6DB85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45DA2A" w14:textId="26345C2B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92"/>
              </w:tabs>
              <w:spacing w:line="360" w:lineRule="exact"/>
              <w:ind w:left="-18" w:right="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59BFF2A0" w14:textId="77777777" w:rsidTr="00E460D1">
        <w:trPr>
          <w:cantSplit/>
          <w:trHeight w:hRule="exact" w:val="363"/>
        </w:trPr>
        <w:tc>
          <w:tcPr>
            <w:tcW w:w="3220" w:type="dxa"/>
          </w:tcPr>
          <w:p w14:paraId="73CB7A8D" w14:textId="2D54621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67F6" w14:textId="35CEC2F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70" w:type="dxa"/>
          </w:tcPr>
          <w:p w14:paraId="2F86223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DB1CED" w14:textId="3A1F2CA5" w:rsidR="003D362B" w:rsidRPr="003719BA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D362B" w:rsidRPr="003719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149</w:t>
            </w:r>
            <w:r w:rsidR="003D362B" w:rsidRPr="003719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270" w:type="dxa"/>
          </w:tcPr>
          <w:p w14:paraId="3BF1897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344EA3" w14:textId="11C51C5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624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882</w:t>
            </w:r>
          </w:p>
        </w:tc>
        <w:tc>
          <w:tcPr>
            <w:tcW w:w="270" w:type="dxa"/>
          </w:tcPr>
          <w:p w14:paraId="3DB98E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AE8C13" w14:textId="448C612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4D406F6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FF56C1" w14:textId="76EE37D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162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70" w:type="dxa"/>
          </w:tcPr>
          <w:p w14:paraId="4DAFFFC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F3808D" w14:textId="005FF86B" w:rsidR="003D362B" w:rsidRPr="003719BA" w:rsidRDefault="00C418B0" w:rsidP="003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D362B" w:rsidRPr="003719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497</w:t>
            </w:r>
          </w:p>
        </w:tc>
        <w:tc>
          <w:tcPr>
            <w:tcW w:w="270" w:type="dxa"/>
          </w:tcPr>
          <w:p w14:paraId="5F97A1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1E6416" w14:textId="785ABC60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43F2781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7F69506" w14:textId="0E64BEB4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7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899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588</w:t>
            </w:r>
          </w:p>
        </w:tc>
      </w:tr>
      <w:tr w:rsidR="003D362B" w:rsidRPr="003D362B" w14:paraId="16FDF6FE" w14:textId="77777777" w:rsidTr="00E460D1">
        <w:trPr>
          <w:cantSplit/>
          <w:trHeight w:hRule="exact" w:val="218"/>
        </w:trPr>
        <w:tc>
          <w:tcPr>
            <w:tcW w:w="3220" w:type="dxa"/>
            <w:vAlign w:val="bottom"/>
          </w:tcPr>
          <w:p w14:paraId="33CBD01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FB1F1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5285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9BA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9845DA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976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1EAB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97730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5DFD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909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ABAAD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9EF5B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B45751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2AA377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71DD18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DFBFB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3D362B" w:rsidRPr="003D362B" w14:paraId="0013C7E7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27F933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E4B14F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1500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1905A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98B1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5AB60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5B98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AB56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211F0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B0E6F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8DF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B2E4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93B8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9CF9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13760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0CA3B99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0922" w:rsidRPr="003D362B" w14:paraId="0BEAD1F3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FFCBD20" w14:textId="72EADB0B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8242FCA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7EF1A80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9B57CFF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4B0FC7B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45B8AF2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7A71F1F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D0740A3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462BDC8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207C808" w14:textId="5A478268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F91A40A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ED1E6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D73C39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E1E1D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461C59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A45B1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107C75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35038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A96BA0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2DFEC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A531E2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77A14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9315F9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5BEE0F4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6C8AEE7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20A58452" w14:textId="77777777" w:rsidR="003D362B" w:rsidRPr="003D362B" w:rsidRDefault="003D362B" w:rsidP="003D3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3D362B" w:rsidRPr="003D362B" w:rsidSect="008E46D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3D362B" w14:paraId="74AAC126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8D1F93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A52F99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1360" w:type="dxa"/>
            <w:gridSpan w:val="15"/>
          </w:tcPr>
          <w:p w14:paraId="5C3EEA2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</w:tr>
      <w:tr w:rsidR="003D362B" w:rsidRPr="003D362B" w14:paraId="3E5339F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5C0B1D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C7423D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067B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E7CB8C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87B4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1DF5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6DD30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46D3F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3FA68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E4F23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62D326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EF253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6D0DE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FBB581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12F70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3F237C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03847C3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9E4978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1969A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9A91CB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BE5AB0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A9E81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3A294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4F52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1BF4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481A41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8091D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B66F71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22D47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3EF8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9CF79B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577C9AF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521F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178F052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C9F024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B2760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0C0CC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6428B7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AD1B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CB4BA5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C21B25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C377D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D8BE6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0E679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A7E4D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02EAA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F15E7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DC0D0F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91E861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30B678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7234E4A5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4C566A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401264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B2688C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59EDFE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50C0FD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C8EB38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68F4B90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6C35A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552891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6290F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5F805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CB36B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FECB4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3C9F1A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548AC1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FFE19E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3D362B" w14:paraId="57BFE92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234887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5"/>
          </w:tcPr>
          <w:p w14:paraId="64637D0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3D362B" w14:paraId="555CBE0A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86164A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4B6007F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E040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8CE84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B7583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C0E65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516AB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773FB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48F3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87509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B13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9A2D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E22E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1DDE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483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05E86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364B06A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1F37845" w14:textId="443D09E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vAlign w:val="bottom"/>
          </w:tcPr>
          <w:p w14:paraId="5459EB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B8C1B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EB5415" w14:textId="687401A5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0566A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EB60E" w14:textId="2827211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3DB353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946741" w14:textId="4F5CB32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749E2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92C442" w14:textId="0655893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17FFA0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8E260" w14:textId="4ED759C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B0136F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8A5B2F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D05BE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630F34" w14:textId="402E76A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15A90AD3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74AD01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0C1DEEA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585C1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D1FB1C" w14:textId="4B74A6B4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59B145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68767F" w14:textId="0260E89D" w:rsidR="003D362B" w:rsidRPr="003D362B" w:rsidRDefault="003D362B" w:rsidP="0052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796A9A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F71207" w14:textId="7A386FFB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67B96B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2EF10" w14:textId="6E73F5B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619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EA9EBD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C96554" w14:textId="0AEE6DB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4139A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54CC7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9DD0C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A5EE5F7" w14:textId="114F5A1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48F98CB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1110F2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  <w:vAlign w:val="bottom"/>
          </w:tcPr>
          <w:p w14:paraId="568018F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4AEA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0BE17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D498D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F88CC9" w14:textId="410B439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vAlign w:val="bottom"/>
          </w:tcPr>
          <w:p w14:paraId="4E3DA73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453C5B" w14:textId="251E83BB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12932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77786A" w14:textId="5FD869E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653429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2E6AA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6BE73A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368294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04AE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B6EEF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362B" w:rsidRPr="003D362B" w14:paraId="464E5E64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897F0F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68032AA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89734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19819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CE9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E5B79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4C05C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A827F5" w14:textId="1392008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811BC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8B3D3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B7B5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CA39B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159A7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D3B7C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3DFA0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EADA2E0" w14:textId="0E4D1D6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118E037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787F53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45D67B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45D1C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E9D9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403D7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83AE83" w14:textId="7FD8DDD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vAlign w:val="bottom"/>
          </w:tcPr>
          <w:p w14:paraId="34CACA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BA3007" w14:textId="3D89600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840</w:t>
            </w:r>
          </w:p>
        </w:tc>
        <w:tc>
          <w:tcPr>
            <w:tcW w:w="270" w:type="dxa"/>
            <w:vAlign w:val="bottom"/>
          </w:tcPr>
          <w:p w14:paraId="1BD1720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106F8D" w14:textId="31B6163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760</w:t>
            </w:r>
          </w:p>
        </w:tc>
        <w:tc>
          <w:tcPr>
            <w:tcW w:w="270" w:type="dxa"/>
            <w:vAlign w:val="bottom"/>
          </w:tcPr>
          <w:p w14:paraId="0A945B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61655" w14:textId="17AF17A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vAlign w:val="bottom"/>
          </w:tcPr>
          <w:p w14:paraId="4B13B1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D9B563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4710C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5CC212" w14:textId="651E301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275</w:t>
            </w:r>
          </w:p>
        </w:tc>
      </w:tr>
      <w:tr w:rsidR="003D362B" w:rsidRPr="003D362B" w14:paraId="084E72D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0276D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B20A4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41EB9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7BB80" w14:textId="57BC7B76" w:rsidR="003D362B" w:rsidRPr="003D362B" w:rsidRDefault="00C418B0" w:rsidP="00521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59E0E77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1C31B2" w14:textId="39BB6037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68AB4A5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509D51" w14:textId="09FC0D21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70" w:type="dxa"/>
            <w:vAlign w:val="bottom"/>
          </w:tcPr>
          <w:p w14:paraId="45AFE3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B76C63" w14:textId="0371E95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158</w:t>
            </w:r>
          </w:p>
        </w:tc>
        <w:tc>
          <w:tcPr>
            <w:tcW w:w="270" w:type="dxa"/>
            <w:vAlign w:val="bottom"/>
          </w:tcPr>
          <w:p w14:paraId="22C5BF0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3D1C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886D0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2CA6D5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D29D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E640BD" w14:textId="4E06D7BC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904</w:t>
            </w:r>
          </w:p>
        </w:tc>
      </w:tr>
      <w:tr w:rsidR="003D362B" w:rsidRPr="003D362B" w14:paraId="53BBD2B7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499912E" w14:textId="2C5725FE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6366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FFB5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9E58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989E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76DF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11DE5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A979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E5CD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0B6A5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AAC4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0B7A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82458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FB321C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242DF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504C9B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009CD80B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78F90EB" w14:textId="4C0C449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3D362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vAlign w:val="bottom"/>
          </w:tcPr>
          <w:p w14:paraId="09B76A6E" w14:textId="77777777" w:rsidR="003D362B" w:rsidRPr="00D3457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45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7AB6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39ED2" w14:textId="6F50533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7E0DA9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2EE02B" w14:textId="47D79A5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296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5AC1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BDB984" w14:textId="27EBA4C0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272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E82E6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CCE084" w14:textId="50A3D42B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122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964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4CE1A8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DC2FBE" w14:textId="633B82E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720542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4A3F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72123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30F110" w14:textId="3F14ABC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946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820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3D362B" w:rsidRPr="003D362B" w14:paraId="7F7F208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C18E0A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01706662" w14:textId="24EDC777" w:rsidR="003D362B" w:rsidRPr="003D362B" w:rsidRDefault="0093119E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145D2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47B047" w14:textId="34D9290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142531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7B1F4E" w14:textId="30B2C512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66CCDC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F07FD" w14:textId="30191844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C822D5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11E71A" w14:textId="5749C01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DBA66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8B0AEA" w14:textId="00BCCB84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02EA2E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82B4C7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1F41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19EADD2" w14:textId="6563A38B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48D7EBB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31EF17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05234CF6" w14:textId="7BA0A9E0" w:rsidR="003D362B" w:rsidRPr="00284C79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84C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4C394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3E56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8FE4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36DD7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DDB7A4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EF7B71" w14:textId="355A27B6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5F82F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30A45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1E3AB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BF11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FE7CD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507F86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D17F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9107EA9" w14:textId="7594117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362B" w:rsidRPr="003D362B" w14:paraId="7F441609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E7BA3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083875EC" w14:textId="5DA1E56B" w:rsidR="003D362B" w:rsidRPr="00284C79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84C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1087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AE5C9" w14:textId="13B4FD4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2ABE10F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E5987" w14:textId="1A5DB5C0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vAlign w:val="bottom"/>
          </w:tcPr>
          <w:p w14:paraId="4DDD82E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3E994" w14:textId="0ECF6FC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  <w:tc>
          <w:tcPr>
            <w:tcW w:w="270" w:type="dxa"/>
            <w:vAlign w:val="bottom"/>
          </w:tcPr>
          <w:p w14:paraId="3954B0C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0F80BE" w14:textId="6D7C932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270" w:type="dxa"/>
            <w:vAlign w:val="bottom"/>
          </w:tcPr>
          <w:p w14:paraId="4ACAAB7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203DF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F6BE5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F203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7C254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AFEDD7" w14:textId="432287B5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</w:tr>
      <w:tr w:rsidR="003D362B" w:rsidRPr="003D362B" w14:paraId="7A7E816E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20E5BA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DF8777" w14:textId="26EB1B34" w:rsidR="003D362B" w:rsidRPr="00284C79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84C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5C99B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14E1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9D3E3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9965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BA05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848815" w14:textId="0BE1B44A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270" w:type="dxa"/>
            <w:vAlign w:val="bottom"/>
          </w:tcPr>
          <w:p w14:paraId="6D65914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3302D" w14:textId="563A97C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  <w:vAlign w:val="bottom"/>
          </w:tcPr>
          <w:p w14:paraId="7FDC110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861BE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EA199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EE5263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F84D8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BC2C7F8" w14:textId="3A7687D6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18B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</w:tr>
      <w:tr w:rsidR="003D362B" w:rsidRPr="003D362B" w14:paraId="1E8F031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2386167" w14:textId="47312261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A3C8" w14:textId="247F71DC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80F0B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EA99E" w14:textId="1E54239F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637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DDDAC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EEFF8" w14:textId="3E705E9A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348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1E8B1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4988D" w14:textId="674C4B5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919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771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ABD2AD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A3B6" w14:textId="67E3B043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133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D356CC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A410A" w14:textId="72256F78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609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BE126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816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D1B01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6F98" w14:textId="20E5359C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445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3D362B" w:rsidRPr="003D362B" w14:paraId="1D64047B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F777B2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BB63A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EBB0C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EA70D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F846D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C38D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0B47E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2DD0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673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47DE1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1F2AE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BD11D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625AF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448AB4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E035D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7F1C0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1ACA5B6D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210CA08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C7622B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1ECC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AA6E7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5C5D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8D8FF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D7E7D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E6146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A9591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CC48A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0C4BC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C480C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8CA6C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E64C3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07085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7D7BF1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231F3B3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022336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B1B935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F174E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1DE5F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0CACE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1977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2BCA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0390E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DA949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82E77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F71AD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CEB7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71D92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4A3BA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201A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176BC3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62B" w:rsidRPr="003D362B" w14:paraId="16E8C60C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002F470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0C5C60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4A70C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D65F8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BD64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F8FF0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5D363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F6BC1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99C65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5A12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745E6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55BCA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323C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B59865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8414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A15F1C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0922" w:rsidRPr="003D362B" w14:paraId="1FF61290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04AB12C" w14:textId="77777777" w:rsidR="003F0922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C75A94E" w14:textId="3E32DCBA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8ECEC08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27A875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7630CD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3AE6F6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BB57F0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297F0F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FC395D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31999A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DE6351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94E101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88E79C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2A3C71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95D7CB0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854A46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E7F2D34" w14:textId="77777777" w:rsidR="003F0922" w:rsidRPr="003D362B" w:rsidRDefault="003F0922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7016AD5A" w14:textId="31053B86" w:rsidR="003F0922" w:rsidRPr="003F0922" w:rsidRDefault="003F0922" w:rsidP="003D362B">
      <w:pPr>
        <w:rPr>
          <w:rFonts w:cstheme="minorBidi"/>
        </w:rPr>
      </w:pPr>
    </w:p>
    <w:p w14:paraId="30C957D3" w14:textId="373B12D1" w:rsidR="003F0922" w:rsidRDefault="003F0922" w:rsidP="003D362B">
      <w:pPr>
        <w:rPr>
          <w:rFonts w:cstheme="minorBidi"/>
        </w:rPr>
      </w:pPr>
    </w:p>
    <w:p w14:paraId="704DBB9B" w14:textId="712327C9" w:rsidR="003F0922" w:rsidRDefault="003F0922" w:rsidP="003D362B">
      <w:pPr>
        <w:rPr>
          <w:rFonts w:cstheme="minorBidi"/>
        </w:rPr>
      </w:pPr>
    </w:p>
    <w:p w14:paraId="6CBA3B3C" w14:textId="77777777" w:rsidR="003F0922" w:rsidRPr="003D362B" w:rsidRDefault="003F0922" w:rsidP="003D362B">
      <w:pPr>
        <w:rPr>
          <w:rFonts w:cstheme="minorBidi"/>
        </w:rPr>
      </w:pPr>
    </w:p>
    <w:tbl>
      <w:tblPr>
        <w:tblW w:w="14580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2771"/>
        <w:gridCol w:w="1097"/>
        <w:gridCol w:w="270"/>
        <w:gridCol w:w="117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262"/>
        <w:gridCol w:w="236"/>
        <w:gridCol w:w="1294"/>
      </w:tblGrid>
      <w:tr w:rsidR="003D362B" w:rsidRPr="003D362B" w14:paraId="3BD69592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6282B1E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</w:rPr>
              <w:br w:type="page"/>
            </w:r>
            <w:r w:rsidRPr="003D362B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97" w:type="dxa"/>
          </w:tcPr>
          <w:p w14:paraId="4AEF4A8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BCB1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7A9F86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6A8A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C1DC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2B503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74B0A34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  <w:tc>
          <w:tcPr>
            <w:tcW w:w="270" w:type="dxa"/>
          </w:tcPr>
          <w:p w14:paraId="377479B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6F224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81BBE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0117D4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00052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DD191E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3E0ACE14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3234CF4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2F012E2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3CF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95BACEE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06026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A96D80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EA374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572AC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1116E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0A819C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BF083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034A7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4C6AD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70AC332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933C9C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2D0599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28373399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3F909A6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2981142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7EFCE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5C8472A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F5EEEE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FFC2D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E1E74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A7170D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D02EC3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42C69A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6DDC83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56C7B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377F6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451EA14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31DEFF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8CBCE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403FB4BF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68C3340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23B0846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D542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57DC57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2ACA6F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48EDFEB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28313A6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9B2B6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72DD1D6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BD01F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900E74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B4548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1B5D1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13CF0EF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97E5B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F8BC635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3B932DCF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6705E6E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68779B0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F846D4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6247E4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36CC7A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3412A2" w14:textId="77777777" w:rsidR="003D362B" w:rsidRPr="003D362B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BBB96D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965C3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615DA1D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015D35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4058EF6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E5B4A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D509A9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5847CC4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5759551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AEE1B1F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3D362B" w14:paraId="1F050AB8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185124D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809" w:type="dxa"/>
            <w:gridSpan w:val="15"/>
          </w:tcPr>
          <w:p w14:paraId="7BFFCA69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3D362B" w14:paraId="290A8567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1F78EFF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36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7D9A96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83B01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07C9F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62"/>
              </w:tabs>
              <w:spacing w:line="360" w:lineRule="exact"/>
              <w:ind w:left="-18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BA726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A8534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F384A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6F2787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4C4C2B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12FDA4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9454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2D628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EACE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9CC54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60" w:lineRule="exact"/>
              <w:ind w:left="-18" w:right="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4841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307B07E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8" w:right="7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3D362B" w14:paraId="6036B76B" w14:textId="77777777" w:rsidTr="00E460D1">
        <w:trPr>
          <w:cantSplit/>
          <w:trHeight w:hRule="exact" w:val="317"/>
        </w:trPr>
        <w:tc>
          <w:tcPr>
            <w:tcW w:w="2771" w:type="dxa"/>
          </w:tcPr>
          <w:p w14:paraId="13AC79AB" w14:textId="7E7640D9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5AC43FE7" w14:textId="075039DE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276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088</w:t>
            </w:r>
          </w:p>
        </w:tc>
        <w:tc>
          <w:tcPr>
            <w:tcW w:w="270" w:type="dxa"/>
          </w:tcPr>
          <w:p w14:paraId="35D4764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C986B0" w14:textId="4C1C7C81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876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270" w:type="dxa"/>
          </w:tcPr>
          <w:p w14:paraId="7840D710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878BCD" w14:textId="0B6A937F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318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</w:tcPr>
          <w:p w14:paraId="6D0B359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133D24" w14:textId="22D79058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089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482</w:t>
            </w:r>
          </w:p>
        </w:tc>
        <w:tc>
          <w:tcPr>
            <w:tcW w:w="270" w:type="dxa"/>
          </w:tcPr>
          <w:p w14:paraId="171D67EC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E28740B" w14:textId="2E5F54C2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552</w:t>
            </w:r>
          </w:p>
        </w:tc>
        <w:tc>
          <w:tcPr>
            <w:tcW w:w="270" w:type="dxa"/>
          </w:tcPr>
          <w:p w14:paraId="50F8A363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A0DB30" w14:textId="110CE389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671</w:t>
            </w:r>
          </w:p>
        </w:tc>
        <w:tc>
          <w:tcPr>
            <w:tcW w:w="270" w:type="dxa"/>
          </w:tcPr>
          <w:p w14:paraId="4F05B28D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89FBDA4" w14:textId="3C9F0463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  <w:tab w:val="decimal" w:pos="1069"/>
              </w:tabs>
              <w:ind w:left="-108" w:right="7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123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897</w:t>
            </w:r>
          </w:p>
        </w:tc>
        <w:tc>
          <w:tcPr>
            <w:tcW w:w="236" w:type="dxa"/>
          </w:tcPr>
          <w:p w14:paraId="133AFE12" w14:textId="77777777" w:rsidR="003D362B" w:rsidRPr="003D362B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931A293" w14:textId="6AD8D11D" w:rsidR="003D362B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8" w:right="7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718</w:t>
            </w:r>
            <w:r w:rsidR="003D362B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327</w:t>
            </w:r>
          </w:p>
        </w:tc>
      </w:tr>
      <w:tr w:rsidR="006533EC" w:rsidRPr="003D362B" w14:paraId="07754EC2" w14:textId="77777777" w:rsidTr="0085160D">
        <w:trPr>
          <w:cantSplit/>
          <w:trHeight w:hRule="exact" w:val="374"/>
        </w:trPr>
        <w:tc>
          <w:tcPr>
            <w:tcW w:w="2771" w:type="dxa"/>
          </w:tcPr>
          <w:p w14:paraId="2E2771CB" w14:textId="0CBC71FE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D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8516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3A453E21" w14:textId="73BA4C65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313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70" w:type="dxa"/>
          </w:tcPr>
          <w:p w14:paraId="0D6D5979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0E367F" w14:textId="67012CFF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856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</w:tcBorders>
          </w:tcPr>
          <w:p w14:paraId="374D812D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61696D" w14:textId="0A9DCC0A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276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319</w:t>
            </w:r>
          </w:p>
        </w:tc>
        <w:tc>
          <w:tcPr>
            <w:tcW w:w="270" w:type="dxa"/>
          </w:tcPr>
          <w:p w14:paraId="3B16386A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7F0EBA" w14:textId="262AEB30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040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148</w:t>
            </w:r>
          </w:p>
        </w:tc>
        <w:tc>
          <w:tcPr>
            <w:tcW w:w="270" w:type="dxa"/>
          </w:tcPr>
          <w:p w14:paraId="4B64D5B4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66735F3" w14:textId="33BD9BFC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270" w:type="dxa"/>
          </w:tcPr>
          <w:p w14:paraId="708DAA21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C4A1C3" w14:textId="37B8FE77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888</w:t>
            </w:r>
          </w:p>
        </w:tc>
        <w:tc>
          <w:tcPr>
            <w:tcW w:w="270" w:type="dxa"/>
          </w:tcPr>
          <w:p w14:paraId="637E6D5C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</w:tcBorders>
          </w:tcPr>
          <w:p w14:paraId="0436531E" w14:textId="787B417F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  <w:tab w:val="decimal" w:pos="1069"/>
              </w:tabs>
              <w:ind w:left="-108" w:right="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331F6092" w14:textId="77777777" w:rsidR="006533EC" w:rsidRPr="003D362B" w:rsidRDefault="006533EC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center" w:pos="4536"/>
                <w:tab w:val="right" w:pos="907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5C87D21" w14:textId="56C11E8F" w:rsidR="006533EC" w:rsidRPr="003D362B" w:rsidRDefault="00C418B0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8" w:right="75"/>
              <w:rPr>
                <w:rFonts w:ascii="Angsana New" w:hAnsi="Angsana New" w:cs="Angsana New"/>
                <w:sz w:val="26"/>
                <w:szCs w:val="26"/>
              </w:rPr>
            </w:pP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578</w:t>
            </w:r>
            <w:r w:rsidR="006533EC" w:rsidRPr="003D36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</w:t>
            </w:r>
          </w:p>
        </w:tc>
      </w:tr>
    </w:tbl>
    <w:p w14:paraId="133E0258" w14:textId="77777777" w:rsidR="00824862" w:rsidRPr="00CF1517" w:rsidRDefault="00824862" w:rsidP="00824862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718F595" w14:textId="77777777" w:rsidR="00750D5C" w:rsidRDefault="00750D5C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3CA0D5" w14:textId="77777777" w:rsidR="008D65A3" w:rsidRDefault="008D6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3DE3A87" w14:textId="40775E9D" w:rsidR="00750D5C" w:rsidRPr="00750D5C" w:rsidRDefault="00750D5C" w:rsidP="00750D5C">
      <w:pPr>
        <w:tabs>
          <w:tab w:val="clear" w:pos="454"/>
          <w:tab w:val="clear" w:pos="68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750D5C" w:rsidRPr="00750D5C" w:rsidSect="00496DEA"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1199" w:left="1152" w:header="720" w:footer="720" w:gutter="0"/>
          <w:cols w:space="720"/>
          <w:docGrid w:linePitch="360"/>
        </w:sectPr>
      </w:pPr>
    </w:p>
    <w:p w14:paraId="652CA974" w14:textId="064E79BB" w:rsidR="008D65A3" w:rsidRDefault="008D65A3" w:rsidP="008D65A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B39D9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ต้นทุนการกู้ยืมที่เกี่ยวข้องกับการได้มาซึ่งที่ดิน</w:t>
      </w:r>
      <w:r w:rsidRPr="000B39D9">
        <w:rPr>
          <w:rFonts w:ascii="Angsana New" w:hAnsi="Angsana New" w:cs="Angsana New" w:hint="cs"/>
          <w:sz w:val="30"/>
          <w:szCs w:val="30"/>
          <w:cs/>
        </w:rPr>
        <w:t xml:space="preserve"> อาคารและเครื่องจักร</w:t>
      </w:r>
      <w:r w:rsidRPr="000B39D9">
        <w:rPr>
          <w:rFonts w:ascii="Angsana New" w:hAnsi="Angsana New" w:cs="Angsana New"/>
          <w:sz w:val="30"/>
          <w:szCs w:val="30"/>
          <w:cs/>
        </w:rPr>
        <w:t>โรงงานใหม่ของกลุ่มบริษัทและบริษัทได้บันทึกเป็นส่วนหนึ่งของต้นทุนสินทรัพย์</w:t>
      </w:r>
      <w:r w:rsidRPr="000B39D9">
        <w:rPr>
          <w:rFonts w:ascii="Angsana New" w:hAnsi="Angsana New" w:cs="Angsana New"/>
          <w:spacing w:val="-4"/>
          <w:sz w:val="30"/>
          <w:szCs w:val="30"/>
          <w:cs/>
        </w:rPr>
        <w:t>จํานวน</w:t>
      </w:r>
      <w:r w:rsidR="0085160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24</w:t>
      </w:r>
      <w:r w:rsidR="0085160D">
        <w:rPr>
          <w:rFonts w:ascii="Angsana New" w:hAnsi="Angsana New" w:cs="Angsana New"/>
          <w:spacing w:val="-4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2</w:t>
      </w:r>
      <w:r w:rsidRPr="000B39D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39D9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0B39D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39D9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0B39D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4</w:t>
      </w:r>
      <w:r w:rsidRPr="000B39D9">
        <w:rPr>
          <w:rFonts w:ascii="Angsana New" w:hAnsi="Angsana New" w:cs="Angsana New"/>
          <w:spacing w:val="-4"/>
          <w:sz w:val="30"/>
          <w:szCs w:val="30"/>
        </w:rPr>
        <w:t>.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6</w:t>
      </w:r>
      <w:r w:rsidRPr="000B39D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39D9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ตามลำดับ 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C418B0" w:rsidRPr="00C418B0">
        <w:rPr>
          <w:rFonts w:ascii="Angsana New" w:hAnsi="Angsana New" w:cs="Angsana New"/>
          <w:i/>
          <w:iCs/>
          <w:spacing w:val="-4"/>
          <w:sz w:val="30"/>
          <w:szCs w:val="30"/>
        </w:rPr>
        <w:t>2564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/>
          <w:i/>
          <w:iCs/>
          <w:spacing w:val="-4"/>
          <w:sz w:val="30"/>
          <w:szCs w:val="30"/>
        </w:rPr>
        <w:t>15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i/>
          <w:iCs/>
          <w:spacing w:val="-4"/>
          <w:sz w:val="30"/>
          <w:szCs w:val="30"/>
        </w:rPr>
        <w:t>2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0B39D9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และ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i/>
          <w:iCs/>
          <w:spacing w:val="-4"/>
          <w:sz w:val="30"/>
          <w:szCs w:val="30"/>
        </w:rPr>
        <w:t>5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0B39D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</w:t>
      </w:r>
      <w:r w:rsidRPr="000B39D9">
        <w:rPr>
          <w:rFonts w:ascii="Angsana New" w:hAnsi="Angsana New" w:cs="Angsana New"/>
          <w:i/>
          <w:iCs/>
          <w:sz w:val="30"/>
          <w:szCs w:val="30"/>
          <w:cs/>
        </w:rPr>
        <w:t>บาท ตามลำดับ)</w:t>
      </w:r>
      <w:r w:rsidRPr="000B39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39D9">
        <w:rPr>
          <w:rFonts w:ascii="Angsana New" w:hAnsi="Angsana New" w:cs="Angsana New"/>
          <w:sz w:val="30"/>
          <w:szCs w:val="30"/>
          <w:cs/>
        </w:rPr>
        <w:t>มีอัตราดอกเบี้ยที่รับรู้</w:t>
      </w:r>
      <w:r w:rsidRPr="000B39D9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0B39D9">
        <w:rPr>
          <w:rFonts w:ascii="Angsana New" w:hAnsi="Angsana New" w:cs="Angsana New"/>
          <w:sz w:val="30"/>
          <w:szCs w:val="30"/>
          <w:cs/>
        </w:rPr>
        <w:t>ร้อยล</w:t>
      </w:r>
      <w:r w:rsidRPr="000B39D9">
        <w:rPr>
          <w:rFonts w:ascii="Angsana New" w:hAnsi="Angsana New" w:cs="Angsana New" w:hint="cs"/>
          <w:sz w:val="30"/>
          <w:szCs w:val="30"/>
          <w:cs/>
        </w:rPr>
        <w:t>ะ</w:t>
      </w:r>
      <w:r w:rsidR="00D6523D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z w:val="30"/>
          <w:szCs w:val="30"/>
        </w:rPr>
        <w:t>16</w:t>
      </w:r>
      <w:r w:rsidRPr="000B39D9">
        <w:rPr>
          <w:rFonts w:ascii="Angsana New" w:hAnsi="Angsana New" w:cs="Angsana New"/>
          <w:sz w:val="30"/>
          <w:szCs w:val="30"/>
        </w:rPr>
        <w:t xml:space="preserve"> </w:t>
      </w:r>
      <w:r w:rsidRPr="000B39D9">
        <w:rPr>
          <w:rFonts w:ascii="Angsana New" w:hAnsi="Angsana New" w:cs="Angsana New"/>
          <w:sz w:val="30"/>
          <w:szCs w:val="30"/>
          <w:cs/>
        </w:rPr>
        <w:t>ถึงร้อยละ</w:t>
      </w:r>
      <w:r w:rsidRPr="000B39D9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 w:hint="cs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z w:val="30"/>
          <w:szCs w:val="30"/>
        </w:rPr>
        <w:t>46</w:t>
      </w:r>
      <w:r w:rsidRPr="000B39D9">
        <w:rPr>
          <w:rFonts w:ascii="Angsana New" w:hAnsi="Angsana New" w:cs="Angsana New"/>
          <w:sz w:val="30"/>
          <w:szCs w:val="30"/>
        </w:rPr>
        <w:t xml:space="preserve"> </w:t>
      </w:r>
      <w:r w:rsidRPr="000B39D9">
        <w:rPr>
          <w:rFonts w:ascii="Angsana New" w:hAnsi="Angsana New" w:cs="Angsana New" w:hint="cs"/>
          <w:sz w:val="30"/>
          <w:szCs w:val="30"/>
          <w:cs/>
        </w:rPr>
        <w:t>และ</w:t>
      </w:r>
      <w:r w:rsidRPr="000B39D9">
        <w:rPr>
          <w:rFonts w:ascii="Angsana New" w:hAnsi="Angsana New" w:cs="Angsana New"/>
          <w:sz w:val="30"/>
          <w:szCs w:val="30"/>
          <w:cs/>
        </w:rPr>
        <w:t>ระหว่างร้อย</w:t>
      </w:r>
      <w:r w:rsidRPr="00CF1517">
        <w:rPr>
          <w:rFonts w:ascii="Angsana New" w:hAnsi="Angsana New" w:cs="Angsana New"/>
          <w:sz w:val="30"/>
          <w:szCs w:val="30"/>
          <w:cs/>
        </w:rPr>
        <w:t>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Pr="00627CBE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10</w:t>
      </w:r>
      <w:r w:rsidRPr="00627CBE">
        <w:rPr>
          <w:rFonts w:ascii="Angsana New" w:hAnsi="Angsana New" w:cs="Angsana New"/>
          <w:sz w:val="30"/>
          <w:szCs w:val="30"/>
        </w:rPr>
        <w:t xml:space="preserve"> </w:t>
      </w:r>
      <w:r w:rsidRPr="00627CBE">
        <w:rPr>
          <w:rFonts w:ascii="Angsana New" w:hAnsi="Angsana New" w:cs="Angsana New"/>
          <w:sz w:val="30"/>
          <w:szCs w:val="30"/>
          <w:cs/>
        </w:rPr>
        <w:t>ถึง</w:t>
      </w:r>
      <w:r w:rsidR="000A72D0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627CBE">
        <w:rPr>
          <w:rFonts w:ascii="Angsana New" w:hAnsi="Angsana New" w:cs="Angsana New"/>
          <w:sz w:val="30"/>
          <w:szCs w:val="30"/>
          <w:cs/>
        </w:rPr>
        <w:t>ร้อยละ</w:t>
      </w:r>
      <w:r w:rsidRPr="00627CBE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4</w:t>
      </w:r>
      <w:r w:rsidRPr="00627CBE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51</w:t>
      </w:r>
      <w:r w:rsidRPr="00627CBE">
        <w:rPr>
          <w:rFonts w:ascii="Angsana New" w:hAnsi="Angsana New" w:cs="Angsana New"/>
          <w:sz w:val="30"/>
          <w:szCs w:val="30"/>
        </w:rPr>
        <w:t xml:space="preserve"> </w:t>
      </w:r>
      <w:r w:rsidRPr="00627CBE">
        <w:rPr>
          <w:rFonts w:ascii="Angsana New" w:hAnsi="Angsana New" w:cs="Angsana New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80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87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16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ถึงร้อยละ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87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ตามลำดับ)</w:t>
      </w:r>
    </w:p>
    <w:p w14:paraId="39267562" w14:textId="77777777" w:rsidR="008D65A3" w:rsidRPr="00CF1517" w:rsidRDefault="008D65A3" w:rsidP="008D65A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720B7E" w14:textId="1713507C" w:rsidR="008D65A3" w:rsidRPr="00C219A5" w:rsidRDefault="008D65A3" w:rsidP="00CA57D2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236A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C418B0" w:rsidRPr="00C418B0">
        <w:rPr>
          <w:rFonts w:asciiTheme="majorBidi" w:hAnsiTheme="majorBidi" w:cstheme="majorBidi"/>
          <w:sz w:val="30"/>
          <w:szCs w:val="30"/>
        </w:rPr>
        <w:t>2565</w:t>
      </w:r>
      <w:r w:rsidRPr="00C236AC">
        <w:rPr>
          <w:rFonts w:asciiTheme="majorBidi" w:hAnsiTheme="majorBidi" w:cstheme="majorBidi"/>
          <w:sz w:val="30"/>
          <w:szCs w:val="30"/>
        </w:rPr>
        <w:t xml:space="preserve"> </w:t>
      </w:r>
      <w:r w:rsidRPr="00C236AC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C236AC">
        <w:rPr>
          <w:rFonts w:ascii="Angsana New" w:hAnsi="Angsana New" w:cs="Angsana New"/>
          <w:sz w:val="30"/>
          <w:szCs w:val="30"/>
          <w:cs/>
        </w:rPr>
        <w:t>ของ</w:t>
      </w:r>
      <w:r w:rsidRPr="00C236A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36A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236AC">
        <w:rPr>
          <w:rFonts w:ascii="Angsana New" w:hAnsi="Angsana New" w:cs="Angsana New"/>
          <w:sz w:val="30"/>
          <w:szCs w:val="30"/>
          <w:cs/>
        </w:rPr>
        <w:t>บริษัท</w:t>
      </w:r>
      <w:r w:rsidRPr="00C236AC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C236AC">
        <w:rPr>
          <w:rFonts w:ascii="Angsana New" w:hAnsi="Angsana New" w:cs="Angsana New"/>
          <w:sz w:val="30"/>
          <w:szCs w:val="30"/>
          <w:cs/>
        </w:rPr>
        <w:t>ใหม่</w:t>
      </w:r>
      <w:r w:rsidRPr="00C236AC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C236AC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C236AC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Pr="00C236AC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</w:rPr>
        <w:t>3</w:t>
      </w:r>
      <w:r w:rsidRPr="00C236AC">
        <w:rPr>
          <w:rFonts w:asciiTheme="majorBidi" w:hAnsiTheme="majorBidi" w:cstheme="majorBidi" w:hint="cs"/>
          <w:sz w:val="30"/>
          <w:szCs w:val="30"/>
          <w:cs/>
        </w:rPr>
        <w:t xml:space="preserve"> ซึ่งในงบการเงินรวม</w:t>
      </w:r>
      <w:r w:rsidRPr="00C236A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36AC">
        <w:rPr>
          <w:rFonts w:ascii="Angsana New" w:hAnsi="Angsana New" w:cs="Angsana New" w:hint="cs"/>
          <w:sz w:val="30"/>
          <w:szCs w:val="30"/>
          <w:cs/>
        </w:rPr>
        <w:t xml:space="preserve">กลับรายการผลขาดทุนจากการตีราคาที่ดินใหม่จำนวน </w:t>
      </w:r>
      <w:r w:rsidR="00C418B0" w:rsidRPr="00C418B0">
        <w:rPr>
          <w:rFonts w:ascii="Angsana New" w:hAnsi="Angsana New" w:cs="Angsana New"/>
          <w:sz w:val="30"/>
          <w:szCs w:val="30"/>
        </w:rPr>
        <w:t>5</w:t>
      </w:r>
      <w:r w:rsidR="00FA06CF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Pr="00C236AC">
        <w:rPr>
          <w:rFonts w:ascii="Angsana New" w:hAnsi="Angsana New" w:cs="Angsana New"/>
          <w:sz w:val="30"/>
          <w:szCs w:val="30"/>
        </w:rPr>
        <w:t xml:space="preserve"> </w:t>
      </w:r>
      <w:r w:rsidRPr="00C236AC">
        <w:rPr>
          <w:rFonts w:ascii="Angsana New" w:hAnsi="Angsana New" w:cs="Angsana New" w:hint="cs"/>
          <w:sz w:val="30"/>
          <w:szCs w:val="30"/>
          <w:cs/>
        </w:rPr>
        <w:t xml:space="preserve">ล้านบาท ในกำไรขาดทุนและรับรู้สำรองการตีราคาที่ดินใหม่สุทธิภาษีเงินได้จำนวน </w:t>
      </w:r>
      <w:r w:rsidR="00393F87">
        <w:rPr>
          <w:rFonts w:ascii="Angsana New" w:hAnsi="Angsana New" w:cs="Angsana New"/>
          <w:sz w:val="30"/>
          <w:szCs w:val="30"/>
        </w:rPr>
        <w:t>34.4</w:t>
      </w:r>
      <w:r w:rsidRPr="00C236AC">
        <w:rPr>
          <w:rFonts w:ascii="Angsana New" w:hAnsi="Angsana New" w:cs="Angsana New" w:hint="cs"/>
          <w:sz w:val="30"/>
          <w:szCs w:val="30"/>
          <w:cs/>
        </w:rPr>
        <w:t xml:space="preserve"> ล้านบาท ในกำไรขาดทุนเบ็ดเสร็จอื่น และในงบการเงินเฉพาะกิจการ</w:t>
      </w:r>
      <w:r w:rsidR="00537051">
        <w:rPr>
          <w:rFonts w:ascii="Angsana New" w:hAnsi="Angsana New" w:cs="Angsana New" w:hint="cs"/>
          <w:sz w:val="30"/>
          <w:szCs w:val="30"/>
          <w:cs/>
        </w:rPr>
        <w:t xml:space="preserve"> บริษัทบันทึกรายการขาดทุนจากการตีราคาที่ดินใหม่</w:t>
      </w:r>
      <w:r w:rsidR="00FA06C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537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29A2">
        <w:rPr>
          <w:rFonts w:ascii="Angsana New" w:hAnsi="Angsana New" w:cs="Angsana New"/>
          <w:sz w:val="30"/>
          <w:szCs w:val="30"/>
        </w:rPr>
        <w:t>2.0</w:t>
      </w:r>
      <w:r w:rsidR="00537051">
        <w:rPr>
          <w:rFonts w:ascii="Angsana New" w:hAnsi="Angsana New" w:cs="Angsana New"/>
          <w:sz w:val="30"/>
          <w:szCs w:val="30"/>
        </w:rPr>
        <w:t xml:space="preserve"> </w:t>
      </w:r>
      <w:r w:rsidR="005370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236AC">
        <w:rPr>
          <w:rFonts w:ascii="Angsana New" w:hAnsi="Angsana New" w:cs="Angsana New" w:hint="cs"/>
          <w:sz w:val="30"/>
          <w:szCs w:val="30"/>
          <w:cs/>
        </w:rPr>
        <w:t>ในกำไรขาดทุนและรับรู้สำรองจากการ</w:t>
      </w:r>
      <w:r w:rsidR="00FA06CF">
        <w:rPr>
          <w:rFonts w:ascii="Angsana New" w:hAnsi="Angsana New" w:cs="Angsana New"/>
          <w:sz w:val="30"/>
          <w:szCs w:val="30"/>
          <w:cs/>
        </w:rPr>
        <w:br/>
      </w:r>
      <w:r w:rsidR="00F23070" w:rsidRPr="00C236AC">
        <w:rPr>
          <w:rFonts w:ascii="Angsana New" w:hAnsi="Angsana New" w:cs="Angsana New" w:hint="cs"/>
          <w:sz w:val="30"/>
          <w:szCs w:val="30"/>
          <w:cs/>
        </w:rPr>
        <w:t>ตีราคาที่ดินใหม่จำนวน</w:t>
      </w:r>
      <w:r w:rsidR="00FA06CF">
        <w:rPr>
          <w:rFonts w:ascii="Angsana New" w:hAnsi="Angsana New" w:cs="Angsana New"/>
          <w:sz w:val="30"/>
          <w:szCs w:val="30"/>
        </w:rPr>
        <w:t xml:space="preserve"> </w:t>
      </w:r>
      <w:r w:rsidR="00393F87">
        <w:rPr>
          <w:rFonts w:ascii="Angsana New" w:hAnsi="Angsana New" w:cs="Angsana New"/>
          <w:sz w:val="30"/>
          <w:szCs w:val="30"/>
        </w:rPr>
        <w:t>18.0</w:t>
      </w:r>
      <w:r w:rsidR="00F23070" w:rsidRPr="00C236AC">
        <w:rPr>
          <w:rFonts w:ascii="Angsana New" w:hAnsi="Angsana New" w:cs="Angsana New"/>
          <w:sz w:val="30"/>
          <w:szCs w:val="30"/>
        </w:rPr>
        <w:t xml:space="preserve"> </w:t>
      </w:r>
      <w:r w:rsidR="00F23070" w:rsidRPr="00C236A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236AC">
        <w:rPr>
          <w:rFonts w:asciiTheme="majorBidi" w:hAnsiTheme="majorBidi" w:cstheme="majorBidi" w:hint="cs"/>
          <w:sz w:val="30"/>
          <w:szCs w:val="30"/>
          <w:cs/>
        </w:rPr>
        <w:t>ในกำไรขาดทุนเบ็ดเสร็จอื่น</w:t>
      </w:r>
      <w:r w:rsidRPr="004A6E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>ทั้งนี้ ที่ดินของกลุ่มบริษัทและบริษัทจะมีมูลค่าสุทธิทางบัญชี ณ วันที่</w:t>
      </w:r>
      <w:r w:rsidR="00FA06CF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</w:rPr>
        <w:t>31</w:t>
      </w:r>
      <w:r w:rsidR="00CA57D2" w:rsidRPr="00CA57D2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418B0" w:rsidRPr="00C418B0">
        <w:rPr>
          <w:rFonts w:asciiTheme="majorBidi" w:hAnsiTheme="majorBidi" w:cstheme="majorBidi"/>
          <w:sz w:val="30"/>
          <w:szCs w:val="30"/>
        </w:rPr>
        <w:t>2565</w:t>
      </w:r>
      <w:r w:rsidR="00CA57D2" w:rsidRPr="00CA57D2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เป็นเงินจำนวน </w:t>
      </w:r>
      <w:r w:rsidR="007E7DC9">
        <w:rPr>
          <w:rFonts w:ascii="Angsana New" w:hAnsi="Angsana New" w:cs="Angsana New"/>
          <w:sz w:val="30"/>
          <w:szCs w:val="30"/>
        </w:rPr>
        <w:t xml:space="preserve">1,727.3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C418B0" w:rsidRPr="00C418B0">
        <w:rPr>
          <w:rFonts w:asciiTheme="majorBidi" w:hAnsiTheme="majorBidi" w:cstheme="majorBidi"/>
          <w:sz w:val="30"/>
          <w:szCs w:val="30"/>
        </w:rPr>
        <w:t>250</w:t>
      </w:r>
      <w:r w:rsidR="004941E3">
        <w:rPr>
          <w:rFonts w:asciiTheme="majorBidi" w:hAnsiTheme="majorBidi" w:cstheme="majorBidi"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sz w:val="30"/>
          <w:szCs w:val="30"/>
        </w:rPr>
        <w:t>8</w:t>
      </w:r>
      <w:r w:rsidR="00CA57D2" w:rsidRPr="00CA57D2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A06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A06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CA57D2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หากวัดมูลค่าด้วยราคาทุน</w:t>
      </w:r>
      <w:r w:rsidR="00D6523D">
        <w:rPr>
          <w:rFonts w:asciiTheme="majorBidi" w:hAnsiTheme="majorBidi" w:cstheme="majorBidi"/>
          <w:sz w:val="30"/>
          <w:szCs w:val="30"/>
        </w:rPr>
        <w:t xml:space="preserve"> </w:t>
      </w:r>
      <w:r w:rsidR="00D6523D" w:rsidRPr="00C236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18B0" w:rsidRPr="00C418B0">
        <w:rPr>
          <w:rFonts w:asciiTheme="majorBidi" w:hAnsiTheme="majorBidi" w:cstheme="majorBidi" w:hint="cs"/>
          <w:i/>
          <w:iCs/>
          <w:sz w:val="30"/>
          <w:szCs w:val="30"/>
        </w:rPr>
        <w:t>4</w:t>
      </w:r>
      <w:r w:rsidR="007E7DC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DC9" w:rsidRPr="00C236A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E7DC9">
        <w:rPr>
          <w:rFonts w:ascii="Angsana New" w:hAnsi="Angsana New" w:cs="Angsana New"/>
          <w:i/>
          <w:iCs/>
          <w:sz w:val="30"/>
          <w:szCs w:val="30"/>
        </w:rPr>
        <w:t>1,517.0</w:t>
      </w:r>
      <w:r w:rsidR="007E7DC9" w:rsidRPr="00C236A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D6523D" w:rsidRPr="00C236A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6523D" w:rsidRPr="00C236A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D6523D" w:rsidRPr="00C236A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234</w:t>
      </w:r>
      <w:r w:rsidR="00D6523D" w:rsidRPr="00C236AC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3</w:t>
      </w:r>
      <w:r w:rsidR="00D6523D" w:rsidRPr="00C236A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</w:t>
      </w:r>
      <w:r w:rsidR="00D6523D" w:rsidRPr="00C236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92FA0EA" w14:textId="77777777" w:rsidR="008D65A3" w:rsidRPr="00116265" w:rsidRDefault="008D65A3" w:rsidP="008D6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670"/>
      </w:tblGrid>
      <w:tr w:rsidR="008D65A3" w:rsidRPr="004A6E01" w14:paraId="5D00444E" w14:textId="77777777" w:rsidTr="00CA6679">
        <w:trPr>
          <w:trHeight w:val="63"/>
          <w:tblHeader/>
        </w:trPr>
        <w:tc>
          <w:tcPr>
            <w:tcW w:w="3870" w:type="dxa"/>
            <w:vAlign w:val="bottom"/>
          </w:tcPr>
          <w:p w14:paraId="533CF711" w14:textId="77777777" w:rsidR="008D65A3" w:rsidRPr="004A6E01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6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64DF1AA5" w14:textId="77777777" w:rsidR="008D65A3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6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5E0E131E" w14:textId="77777777" w:rsidR="008D65A3" w:rsidRPr="004A6E01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6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D65A3" w:rsidRPr="003D2E00" w14:paraId="06F03ED0" w14:textId="77777777" w:rsidTr="00CA6679">
        <w:trPr>
          <w:trHeight w:val="720"/>
        </w:trPr>
        <w:tc>
          <w:tcPr>
            <w:tcW w:w="3870" w:type="dxa"/>
          </w:tcPr>
          <w:p w14:paraId="6E495F71" w14:textId="77777777" w:rsidR="008D65A3" w:rsidRPr="004A6E01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6E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ราคาเสนอขายและราคาซื้อขายจริงของที่ดินเปรียบเทียบที่คล้ายคลึงกันปรับด้วยปัจจัยความต่างอื่นๆ</w:t>
            </w:r>
          </w:p>
        </w:tc>
        <w:tc>
          <w:tcPr>
            <w:tcW w:w="5670" w:type="dxa"/>
          </w:tcPr>
          <w:p w14:paraId="0FDF5C9A" w14:textId="77777777" w:rsidR="008D65A3" w:rsidRPr="004A6E01" w:rsidRDefault="008D65A3" w:rsidP="00CA66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E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4A6E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ราคาตลาดที่ประมาณการไว้สูงขึ้น</w:t>
            </w:r>
            <w:r w:rsidRPr="004A6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4A6E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4A6E0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B67BD01" w14:textId="77777777" w:rsidR="008D65A3" w:rsidRDefault="008D6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764408A" w14:textId="7CF2D87A" w:rsidR="00EB464C" w:rsidRDefault="00EB464C" w:rsidP="00EB464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0DCB7663" w14:textId="77777777" w:rsidR="00EB464C" w:rsidRPr="003B73D3" w:rsidRDefault="00EB464C" w:rsidP="00EB46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B464C" w:rsidRPr="009573C6" w14:paraId="23AF45A9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1897155" w14:textId="77777777" w:rsidR="00EB464C" w:rsidRPr="003B73D3" w:rsidRDefault="00EB464C" w:rsidP="006E6A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20CD9AA7" w14:textId="77777777" w:rsidR="00EB464C" w:rsidRPr="003B73D3" w:rsidRDefault="00EB464C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3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B2CB2B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0828E393" w14:textId="77777777" w:rsidR="00EB464C" w:rsidRPr="003B73D3" w:rsidRDefault="00EB464C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3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464C" w:rsidRPr="009573C6" w14:paraId="47FDFC6B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6103445" w14:textId="5DDAD16C" w:rsidR="00EB464C" w:rsidRPr="003B73D3" w:rsidRDefault="00EB464C" w:rsidP="006E6A44">
            <w:pPr>
              <w:ind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64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6B206AC" w14:textId="70AD4BA6" w:rsidR="00EB464C" w:rsidRPr="003B73D3" w:rsidRDefault="00C418B0" w:rsidP="006E6A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6B6B286" w14:textId="77777777" w:rsidR="00EB464C" w:rsidRPr="003B73D3" w:rsidRDefault="00EB464C" w:rsidP="006E6A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EBA7CE" w14:textId="719AB21D" w:rsidR="00EB464C" w:rsidRPr="003B73D3" w:rsidRDefault="00C418B0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0915DAE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C3BFDE" w14:textId="36B11DA6" w:rsidR="00EB464C" w:rsidRPr="003B73D3" w:rsidRDefault="00C418B0" w:rsidP="006E6A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7A47174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A145C1" w14:textId="693D4434" w:rsidR="00EB464C" w:rsidRPr="003B73D3" w:rsidRDefault="00C418B0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EB464C" w:rsidRPr="00453B87" w14:paraId="1A39B3D4" w14:textId="77777777" w:rsidTr="006E6A44">
        <w:trPr>
          <w:cantSplit/>
          <w:trHeight w:val="20"/>
          <w:tblHeader/>
        </w:trPr>
        <w:tc>
          <w:tcPr>
            <w:tcW w:w="4050" w:type="dxa"/>
          </w:tcPr>
          <w:p w14:paraId="75C95FA6" w14:textId="77777777" w:rsidR="00EB464C" w:rsidRPr="003B73D3" w:rsidRDefault="00EB464C" w:rsidP="006E6A4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496747C9" w14:textId="77777777" w:rsidR="00EB464C" w:rsidRPr="003B73D3" w:rsidRDefault="00EB464C" w:rsidP="006E6A44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3B73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B73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B73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464C" w:rsidRPr="009573C6" w14:paraId="20F580BB" w14:textId="77777777" w:rsidTr="006E6A44">
        <w:trPr>
          <w:cantSplit/>
          <w:trHeight w:val="20"/>
        </w:trPr>
        <w:tc>
          <w:tcPr>
            <w:tcW w:w="4050" w:type="dxa"/>
          </w:tcPr>
          <w:p w14:paraId="32B47C45" w14:textId="51CF4291" w:rsidR="00EB464C" w:rsidRPr="003B73D3" w:rsidRDefault="00A05168" w:rsidP="006E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51103C01" w14:textId="1EC3FC44" w:rsidR="00EB464C" w:rsidRPr="00641002" w:rsidRDefault="00C418B0" w:rsidP="006E6A4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A05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78" w:type="dxa"/>
            <w:vAlign w:val="bottom"/>
          </w:tcPr>
          <w:p w14:paraId="76DAE381" w14:textId="77777777" w:rsidR="00EB464C" w:rsidRPr="003B73D3" w:rsidRDefault="00EB464C" w:rsidP="006E6A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56B058" w14:textId="103B84C2" w:rsidR="00EB464C" w:rsidRPr="00A05168" w:rsidRDefault="00A05168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B7E9C7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890278C" w14:textId="5660C5B7" w:rsidR="00EB464C" w:rsidRPr="003B73D3" w:rsidRDefault="00A05168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49FECD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AC0C941" w14:textId="598DE302" w:rsidR="00EB464C" w:rsidRPr="003B73D3" w:rsidRDefault="00A05168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168" w:rsidRPr="009573C6" w14:paraId="123C3A6B" w14:textId="77777777" w:rsidTr="006E6A44">
        <w:trPr>
          <w:cantSplit/>
          <w:trHeight w:val="20"/>
        </w:trPr>
        <w:tc>
          <w:tcPr>
            <w:tcW w:w="4050" w:type="dxa"/>
          </w:tcPr>
          <w:p w14:paraId="28C11713" w14:textId="0391B5A4" w:rsidR="00A05168" w:rsidRPr="00CF1517" w:rsidRDefault="00A05168" w:rsidP="00A0516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129EF3BF" w14:textId="6FB30AFE" w:rsidR="00A05168" w:rsidRDefault="00C418B0" w:rsidP="00A0516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05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  <w:r w:rsidR="00A05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78" w:type="dxa"/>
            <w:vAlign w:val="bottom"/>
          </w:tcPr>
          <w:p w14:paraId="76F99091" w14:textId="77777777" w:rsidR="00A05168" w:rsidRPr="003B73D3" w:rsidRDefault="00A05168" w:rsidP="00A051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F2C14FE" w14:textId="47348C05" w:rsidR="00A05168" w:rsidRDefault="00C418B0" w:rsidP="00A0516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05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  <w:r w:rsidR="00A05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80" w:type="dxa"/>
            <w:vAlign w:val="bottom"/>
          </w:tcPr>
          <w:p w14:paraId="392E3A1A" w14:textId="77777777" w:rsidR="00A05168" w:rsidRPr="003B73D3" w:rsidRDefault="00A05168" w:rsidP="00A0516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D77CB84" w14:textId="50FB046D" w:rsidR="00A05168" w:rsidRDefault="00C418B0" w:rsidP="00A0516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A05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80" w:type="dxa"/>
            <w:vAlign w:val="bottom"/>
          </w:tcPr>
          <w:p w14:paraId="37C75926" w14:textId="77777777" w:rsidR="00A05168" w:rsidRPr="003B73D3" w:rsidRDefault="00A05168" w:rsidP="00A0516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B3EA9B" w14:textId="1BB53C58" w:rsidR="00A05168" w:rsidRDefault="00C418B0" w:rsidP="00A0516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05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</w:tr>
      <w:tr w:rsidR="00EB464C" w:rsidRPr="009573C6" w14:paraId="352C38FD" w14:textId="77777777" w:rsidTr="006E6A44">
        <w:trPr>
          <w:cantSplit/>
          <w:trHeight w:val="20"/>
        </w:trPr>
        <w:tc>
          <w:tcPr>
            <w:tcW w:w="4050" w:type="dxa"/>
          </w:tcPr>
          <w:p w14:paraId="05584FAB" w14:textId="77777777" w:rsidR="00EB464C" w:rsidRPr="003B73D3" w:rsidRDefault="00EB464C" w:rsidP="006E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60" w:type="dxa"/>
            <w:vAlign w:val="bottom"/>
          </w:tcPr>
          <w:p w14:paraId="27F4FC69" w14:textId="5EEA5F03" w:rsidR="00EB464C" w:rsidRPr="003B73D3" w:rsidRDefault="00C418B0" w:rsidP="006E6A4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05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78" w:type="dxa"/>
            <w:vAlign w:val="bottom"/>
          </w:tcPr>
          <w:p w14:paraId="7C83FED7" w14:textId="77777777" w:rsidR="00EB464C" w:rsidRPr="003B73D3" w:rsidRDefault="00EB464C" w:rsidP="006E6A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D46EDF" w14:textId="3A806DA8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80" w:type="dxa"/>
            <w:vAlign w:val="bottom"/>
          </w:tcPr>
          <w:p w14:paraId="66AE4916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36B65F" w14:textId="5A34EF72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18FF2B23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26A247" w14:textId="234CFCEE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</w:tr>
      <w:tr w:rsidR="00EB464C" w:rsidRPr="009573C6" w14:paraId="3E19A056" w14:textId="77777777" w:rsidTr="006E6A44">
        <w:trPr>
          <w:cantSplit/>
          <w:trHeight w:val="20"/>
        </w:trPr>
        <w:tc>
          <w:tcPr>
            <w:tcW w:w="4050" w:type="dxa"/>
          </w:tcPr>
          <w:p w14:paraId="7C93086A" w14:textId="77777777" w:rsidR="00EB464C" w:rsidRPr="003B73D3" w:rsidRDefault="00EB464C" w:rsidP="006E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2FB6C7CA" w14:textId="1EEEED28" w:rsidR="00EB464C" w:rsidRPr="003B73D3" w:rsidRDefault="00C418B0" w:rsidP="006E6A4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="00A05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178" w:type="dxa"/>
            <w:vAlign w:val="bottom"/>
          </w:tcPr>
          <w:p w14:paraId="121B5ED6" w14:textId="77777777" w:rsidR="00EB464C" w:rsidRPr="003B73D3" w:rsidRDefault="00EB464C" w:rsidP="006E6A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F11F209" w14:textId="6E517123" w:rsidR="00EB464C" w:rsidRPr="00815B22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80" w:type="dxa"/>
            <w:vAlign w:val="bottom"/>
          </w:tcPr>
          <w:p w14:paraId="2E7F2940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5E37E4" w14:textId="1B615336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  <w:vAlign w:val="bottom"/>
          </w:tcPr>
          <w:p w14:paraId="3C931625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1C56DFE" w14:textId="6A3C3C2F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</w:tr>
      <w:tr w:rsidR="00EB464C" w:rsidRPr="009573C6" w14:paraId="4CA4D8EA" w14:textId="77777777" w:rsidTr="006E6A44">
        <w:trPr>
          <w:cantSplit/>
          <w:trHeight w:val="20"/>
        </w:trPr>
        <w:tc>
          <w:tcPr>
            <w:tcW w:w="4050" w:type="dxa"/>
          </w:tcPr>
          <w:p w14:paraId="7828CED7" w14:textId="77777777" w:rsidR="00EB464C" w:rsidRPr="003B73D3" w:rsidRDefault="00EB464C" w:rsidP="006E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509418DF" w14:textId="10FA4C12" w:rsidR="00EB464C" w:rsidRPr="003B73D3" w:rsidRDefault="00C418B0" w:rsidP="006E6A4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05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78" w:type="dxa"/>
            <w:vAlign w:val="bottom"/>
          </w:tcPr>
          <w:p w14:paraId="5C8B0C22" w14:textId="77777777" w:rsidR="00EB464C" w:rsidRPr="003B73D3" w:rsidRDefault="00EB464C" w:rsidP="006E6A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D5D6E7C" w14:textId="55E74A68" w:rsidR="00EB464C" w:rsidRPr="00815B22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80" w:type="dxa"/>
            <w:vAlign w:val="bottom"/>
          </w:tcPr>
          <w:p w14:paraId="646467BB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EC6538" w14:textId="0D598EE2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80" w:type="dxa"/>
            <w:vAlign w:val="bottom"/>
          </w:tcPr>
          <w:p w14:paraId="59F411F3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36173D1" w14:textId="1A6FACEF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EB464C" w:rsidRPr="009573C6" w14:paraId="5D02AE5C" w14:textId="77777777" w:rsidTr="006E6A44">
        <w:trPr>
          <w:cantSplit/>
          <w:trHeight w:val="20"/>
        </w:trPr>
        <w:tc>
          <w:tcPr>
            <w:tcW w:w="4050" w:type="dxa"/>
          </w:tcPr>
          <w:p w14:paraId="6B22677D" w14:textId="77777777" w:rsidR="00EB464C" w:rsidRPr="003B73D3" w:rsidRDefault="00EB464C" w:rsidP="006E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9287D" w14:textId="72B1084B" w:rsidR="00EB464C" w:rsidRPr="003B73D3" w:rsidRDefault="00C418B0" w:rsidP="006E6A4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="00A05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78" w:type="dxa"/>
            <w:vAlign w:val="bottom"/>
          </w:tcPr>
          <w:p w14:paraId="08C3037A" w14:textId="77777777" w:rsidR="00EB464C" w:rsidRPr="003B73D3" w:rsidRDefault="00EB464C" w:rsidP="006E6A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C691E69" w14:textId="41BF5719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180" w:type="dxa"/>
            <w:vAlign w:val="bottom"/>
          </w:tcPr>
          <w:p w14:paraId="27C079BD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0B081A" w14:textId="0EDED427" w:rsidR="00EB464C" w:rsidRPr="00165CC7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B46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28428904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B8F2171" w14:textId="4C91680C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B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</w:tr>
      <w:tr w:rsidR="00EB464C" w:rsidRPr="009573C6" w14:paraId="722B87B9" w14:textId="77777777" w:rsidTr="006E6A44">
        <w:trPr>
          <w:cantSplit/>
          <w:trHeight w:val="20"/>
        </w:trPr>
        <w:tc>
          <w:tcPr>
            <w:tcW w:w="4050" w:type="dxa"/>
          </w:tcPr>
          <w:p w14:paraId="4AE7F61C" w14:textId="77777777" w:rsidR="00EB464C" w:rsidRPr="003B73D3" w:rsidRDefault="00EB464C" w:rsidP="006E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95F39" w14:textId="2FD3B236" w:rsidR="00EB464C" w:rsidRPr="003B73D3" w:rsidRDefault="00C418B0" w:rsidP="006E6A4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051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941</w:t>
            </w:r>
            <w:r w:rsidR="00A051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178" w:type="dxa"/>
            <w:vAlign w:val="bottom"/>
          </w:tcPr>
          <w:p w14:paraId="1126D963" w14:textId="77777777" w:rsidR="00EB464C" w:rsidRPr="003B73D3" w:rsidRDefault="00EB464C" w:rsidP="006E6A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E6FFA" w14:textId="3FEC259B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B4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</w:t>
            </w:r>
            <w:r w:rsidR="00EB4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180" w:type="dxa"/>
            <w:vAlign w:val="bottom"/>
          </w:tcPr>
          <w:p w14:paraId="19CA8877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1EB04" w14:textId="014A3D71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  <w:r w:rsidR="00EB4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  <w:vAlign w:val="bottom"/>
          </w:tcPr>
          <w:p w14:paraId="3B01AB41" w14:textId="77777777" w:rsidR="00EB464C" w:rsidRPr="003B73D3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BC4C" w14:textId="32603367" w:rsidR="00EB464C" w:rsidRPr="003B73D3" w:rsidRDefault="00C418B0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</w:t>
            </w:r>
            <w:r w:rsidR="00EB4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0B02B56D" w14:textId="77777777" w:rsidR="00EB464C" w:rsidRPr="00E71D5A" w:rsidRDefault="00EB464C" w:rsidP="00EB464C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01F6DBC3" w14:textId="0213BE90" w:rsidR="00EB464C" w:rsidRPr="004F49E9" w:rsidRDefault="00EB464C" w:rsidP="00EB464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B73D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418B0" w:rsidRPr="00C418B0">
        <w:rPr>
          <w:rFonts w:asciiTheme="majorBidi" w:hAnsiTheme="majorBidi" w:cstheme="majorBidi"/>
          <w:sz w:val="30"/>
          <w:szCs w:val="30"/>
        </w:rPr>
        <w:t>2565</w:t>
      </w:r>
      <w:r w:rsidRPr="003B73D3">
        <w:rPr>
          <w:rFonts w:asciiTheme="majorBidi" w:hAnsiTheme="majorBidi" w:cstheme="majorBidi"/>
          <w:sz w:val="30"/>
          <w:szCs w:val="30"/>
        </w:rPr>
        <w:t xml:space="preserve"> </w:t>
      </w:r>
      <w:r w:rsidRPr="003B73D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1132B7">
        <w:rPr>
          <w:rFonts w:ascii="Angsana New" w:hAnsi="Angsana New" w:cs="Angsana New"/>
          <w:sz w:val="30"/>
          <w:szCs w:val="30"/>
          <w:cs/>
          <w:lang w:val="en-GB"/>
        </w:rPr>
        <w:t>จำนวน</w:t>
      </w:r>
      <w:r w:rsidR="001132B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1132B7" w:rsidRPr="001132B7">
        <w:rPr>
          <w:rFonts w:asciiTheme="majorBidi" w:hAnsiTheme="majorBidi" w:cstheme="majorBidi"/>
          <w:sz w:val="30"/>
          <w:szCs w:val="30"/>
        </w:rPr>
        <w:t>2,187.3</w:t>
      </w:r>
      <w:r w:rsidRPr="001132B7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132B7">
        <w:rPr>
          <w:rFonts w:ascii="Angsana New" w:hAnsi="Angsana New" w:cs="Angsana New"/>
          <w:sz w:val="30"/>
          <w:szCs w:val="30"/>
          <w:cs/>
          <w:lang w:val="en-GB"/>
        </w:rPr>
        <w:t>ล้านบาท และ</w:t>
      </w:r>
      <w:r w:rsidR="00606E29">
        <w:rPr>
          <w:rFonts w:ascii="Angsana New" w:hAnsi="Angsana New" w:cs="Angsana New"/>
          <w:sz w:val="30"/>
          <w:szCs w:val="30"/>
        </w:rPr>
        <w:t>103.1</w:t>
      </w:r>
      <w:r w:rsidRPr="00441BA9">
        <w:rPr>
          <w:rFonts w:asciiTheme="majorBidi" w:hAnsiTheme="majorBidi" w:cstheme="majorBidi"/>
          <w:sz w:val="30"/>
          <w:szCs w:val="30"/>
        </w:rPr>
        <w:t xml:space="preserve"> </w:t>
      </w:r>
      <w:r w:rsidRPr="00441BA9">
        <w:rPr>
          <w:rFonts w:asciiTheme="majorBidi" w:hAnsiTheme="majorBidi" w:cstheme="majorBidi"/>
          <w:sz w:val="30"/>
          <w:szCs w:val="30"/>
          <w:cs/>
        </w:rPr>
        <w:t>ล้</w:t>
      </w:r>
      <w:r w:rsidRPr="00043ACD">
        <w:rPr>
          <w:rFonts w:asciiTheme="majorBidi" w:hAnsiTheme="majorBidi" w:cstheme="majorBidi"/>
          <w:sz w:val="30"/>
          <w:szCs w:val="30"/>
          <w:cs/>
        </w:rPr>
        <w:t>าน</w:t>
      </w:r>
      <w:r w:rsidRPr="003B73D3">
        <w:rPr>
          <w:rFonts w:asciiTheme="majorBidi" w:hAnsiTheme="majorBidi" w:cstheme="majorBidi"/>
          <w:sz w:val="30"/>
          <w:szCs w:val="30"/>
          <w:cs/>
        </w:rPr>
        <w:t>บาท</w:t>
      </w:r>
      <w:r w:rsidRPr="003B73D3">
        <w:rPr>
          <w:rFonts w:asciiTheme="majorBidi" w:hAnsiTheme="majorBidi" w:cstheme="majorBidi"/>
          <w:sz w:val="30"/>
          <w:szCs w:val="30"/>
        </w:rPr>
        <w:t xml:space="preserve"> </w:t>
      </w:r>
      <w:r w:rsidRPr="003B73D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465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49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22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49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ตามลำดับ) </w:t>
      </w:r>
    </w:p>
    <w:p w14:paraId="76596E0D" w14:textId="77777777" w:rsidR="00EB464C" w:rsidRDefault="00EB464C" w:rsidP="00EB464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A414C" w14:textId="45A75182" w:rsidR="00EB464C" w:rsidRDefault="00EB464C" w:rsidP="00F365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512F8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ได้ทำสัญญา</w:t>
      </w:r>
      <w:r w:rsidRPr="00512F8E">
        <w:rPr>
          <w:rFonts w:ascii="Angsana New" w:hAnsi="Angsana New" w:cs="Angsana New" w:hint="cs"/>
          <w:sz w:val="30"/>
          <w:szCs w:val="30"/>
          <w:cs/>
        </w:rPr>
        <w:t>เช่า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</w:t>
      </w:r>
      <w:r w:rsidRPr="00512F8E">
        <w:rPr>
          <w:rFonts w:ascii="Angsana New" w:hAnsi="Angsana New" w:cs="Angsana New" w:hint="cs"/>
          <w:sz w:val="30"/>
          <w:szCs w:val="30"/>
          <w:cs/>
        </w:rPr>
        <w:t>หลาย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ประเภท โดยสัญญาเช่าส่วนใหญ่เป็นสัญญาเช่าฟาร์ม</w:t>
      </w:r>
      <w:r w:rsidR="000A72D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อาคาร และที่ดิน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สัญญาเช่าเหล่านี้มีกำหนด</w:t>
      </w:r>
      <w:r w:rsidRPr="00627CBE">
        <w:rPr>
          <w:rFonts w:ascii="Angsana New" w:hAnsi="Angsana New" w:cs="Angsana New" w:hint="cs"/>
          <w:sz w:val="30"/>
          <w:szCs w:val="30"/>
          <w:cs/>
        </w:rPr>
        <w:t xml:space="preserve">ระยะเวลา 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27CB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627CBE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627CB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โดยมีระยะเวลาสิ้นสุดแตกต่างกันจนถึงเดือนธันวาคม 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2580</w:t>
      </w:r>
      <w:r w:rsidRPr="0073632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3632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และมี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สิทธิต่อ</w:t>
      </w: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อายุสัญญา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เช่าเมื่อสิ้นสุดอายุสัญญา</w:t>
      </w: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</w:p>
    <w:p w14:paraId="33AD0BC6" w14:textId="77777777" w:rsidR="00F36566" w:rsidRPr="00F36566" w:rsidRDefault="00F36566" w:rsidP="00F365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9B5F097" w14:textId="77777777" w:rsidR="00EB464C" w:rsidRPr="00CF1517" w:rsidRDefault="00EB464C" w:rsidP="00EB464C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3DBA6F3" w14:textId="77777777" w:rsidR="00EB464C" w:rsidRPr="00CF1517" w:rsidRDefault="00EB464C" w:rsidP="00EB464C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CA086CD" w14:textId="10A976C3" w:rsidR="00EB464C" w:rsidRDefault="00EB464C" w:rsidP="00EB46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DE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550742EA" w14:textId="129EE8E5" w:rsidR="00EB464C" w:rsidRPr="009B0B13" w:rsidRDefault="009B0B13" w:rsidP="009B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EB464C" w:rsidRPr="00CF1517" w14:paraId="3D87106B" w14:textId="77777777" w:rsidTr="006E6A44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715A8282" w14:textId="77777777" w:rsidR="00EB464C" w:rsidRPr="00CF1517" w:rsidRDefault="00EB464C" w:rsidP="006E6A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84DAF6F" w14:textId="77777777" w:rsidR="00EB464C" w:rsidRPr="00CF1517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50190E" w14:textId="77777777" w:rsidR="00EB464C" w:rsidRPr="00CF1517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6DDFEDB" w14:textId="77777777" w:rsidR="00EB464C" w:rsidRPr="00CF1517" w:rsidRDefault="00EB464C" w:rsidP="006E6A44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464C" w:rsidRPr="00CF1517" w14:paraId="7CAEBFCA" w14:textId="77777777" w:rsidTr="006E6A44">
        <w:trPr>
          <w:cantSplit/>
          <w:tblHeader/>
        </w:trPr>
        <w:tc>
          <w:tcPr>
            <w:tcW w:w="4500" w:type="dxa"/>
          </w:tcPr>
          <w:p w14:paraId="018DB244" w14:textId="298C327F" w:rsidR="00EB464C" w:rsidRPr="00CF1517" w:rsidRDefault="00EB464C" w:rsidP="006E6A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418B0" w:rsidRPr="00C418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3FC8291" w14:textId="6AA7565C" w:rsidR="00EB464C" w:rsidRPr="00CF1517" w:rsidRDefault="00C418B0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929C06D" w14:textId="77777777" w:rsidR="00EB464C" w:rsidRPr="00CF1517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81370" w14:textId="5D62F025" w:rsidR="00EB464C" w:rsidRPr="00CF1517" w:rsidRDefault="00C418B0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39E9F42" w14:textId="77777777" w:rsidR="00EB464C" w:rsidRPr="00CF1517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06C35" w14:textId="19E1F9FC" w:rsidR="00EB464C" w:rsidRPr="00CF1517" w:rsidRDefault="00C418B0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3542729" w14:textId="77777777" w:rsidR="00EB464C" w:rsidRPr="00CF1517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F3E1E" w14:textId="6BE64A77" w:rsidR="00EB464C" w:rsidRPr="00CF1517" w:rsidRDefault="00C418B0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EB464C" w:rsidRPr="00CF1517" w14:paraId="0347B96C" w14:textId="77777777" w:rsidTr="006E6A44">
        <w:trPr>
          <w:cantSplit/>
          <w:tblHeader/>
        </w:trPr>
        <w:tc>
          <w:tcPr>
            <w:tcW w:w="4500" w:type="dxa"/>
          </w:tcPr>
          <w:p w14:paraId="57009FBE" w14:textId="77777777" w:rsidR="00EB464C" w:rsidRPr="00CF1517" w:rsidRDefault="00EB464C" w:rsidP="006E6A4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DFD2380" w14:textId="77777777" w:rsidR="00EB464C" w:rsidRPr="00CF1517" w:rsidRDefault="00EB464C" w:rsidP="006E6A4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B464C" w:rsidRPr="00CF1517" w14:paraId="7EE2972C" w14:textId="77777777" w:rsidTr="006E6A44">
        <w:trPr>
          <w:cantSplit/>
        </w:trPr>
        <w:tc>
          <w:tcPr>
            <w:tcW w:w="4500" w:type="dxa"/>
          </w:tcPr>
          <w:p w14:paraId="71A1287E" w14:textId="77777777" w:rsidR="00EB464C" w:rsidRPr="00CF1517" w:rsidRDefault="00EB464C" w:rsidP="006E6A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9B55D2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8475C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1667BE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96BD44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799FF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B7945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8174C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464C" w:rsidRPr="00CF1517" w14:paraId="1B87C614" w14:textId="77777777" w:rsidTr="006E6A44">
        <w:trPr>
          <w:cantSplit/>
        </w:trPr>
        <w:tc>
          <w:tcPr>
            <w:tcW w:w="4500" w:type="dxa"/>
          </w:tcPr>
          <w:p w14:paraId="55CE67A6" w14:textId="77777777" w:rsidR="00EB464C" w:rsidRPr="00CF1517" w:rsidRDefault="00EB464C" w:rsidP="006E6A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6A6B1E19" w14:textId="3CB0DF69" w:rsidR="00EB464C" w:rsidRPr="00CF1517" w:rsidRDefault="00F141E1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6E9A46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12633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C36A43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0705E" w14:textId="7311094C" w:rsidR="00EB464C" w:rsidRPr="00CF1517" w:rsidRDefault="00C418B0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B46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180" w:type="dxa"/>
            <w:vAlign w:val="bottom"/>
          </w:tcPr>
          <w:p w14:paraId="2073B2CC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EFE20" w14:textId="49911AA7" w:rsidR="00EB464C" w:rsidRPr="00CF1517" w:rsidRDefault="00C418B0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B46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EB464C" w:rsidRPr="00CF1517" w14:paraId="2438648E" w14:textId="77777777" w:rsidTr="006E6A44">
        <w:trPr>
          <w:cantSplit/>
        </w:trPr>
        <w:tc>
          <w:tcPr>
            <w:tcW w:w="4500" w:type="dxa"/>
          </w:tcPr>
          <w:p w14:paraId="42C6A670" w14:textId="77777777" w:rsidR="00EB464C" w:rsidRPr="00CF1517" w:rsidRDefault="00EB464C" w:rsidP="006E6A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9EBE0DE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E77BE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E49EB9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A9EBDC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CA29CC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B2268B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D5526" w14:textId="77777777" w:rsidR="00EB464C" w:rsidRPr="00CF1517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B464C" w:rsidRPr="00CF1517" w14:paraId="27E2B64E" w14:textId="77777777" w:rsidTr="006E6A44">
        <w:trPr>
          <w:cantSplit/>
        </w:trPr>
        <w:tc>
          <w:tcPr>
            <w:tcW w:w="4500" w:type="dxa"/>
          </w:tcPr>
          <w:p w14:paraId="22765595" w14:textId="77AA8CAC" w:rsidR="00EB464C" w:rsidRPr="00CF1517" w:rsidRDefault="00F141E1" w:rsidP="006E6A44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vAlign w:val="bottom"/>
          </w:tcPr>
          <w:p w14:paraId="30BDFF3C" w14:textId="66A7CABF" w:rsidR="00EB464C" w:rsidRPr="00CF1517" w:rsidRDefault="00C418B0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  <w:vAlign w:val="bottom"/>
          </w:tcPr>
          <w:p w14:paraId="03F56CEE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60888D" w14:textId="47F7AA12" w:rsidR="00EB464C" w:rsidRPr="00CF1517" w:rsidRDefault="00F141E1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637BDE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3A3D5" w14:textId="6D23E08E" w:rsidR="00EB464C" w:rsidRPr="00815B22" w:rsidRDefault="00F141E1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00CDFD" w14:textId="77777777" w:rsidR="00EB464C" w:rsidRPr="00CF1517" w:rsidRDefault="00EB464C" w:rsidP="006E6A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B31D0" w14:textId="5A9FBA09" w:rsidR="00EB464C" w:rsidRPr="00CF1517" w:rsidRDefault="00F141E1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141E1" w:rsidRPr="00CF1517" w14:paraId="57372F77" w14:textId="77777777" w:rsidTr="006E6A44">
        <w:trPr>
          <w:cantSplit/>
        </w:trPr>
        <w:tc>
          <w:tcPr>
            <w:tcW w:w="4500" w:type="dxa"/>
          </w:tcPr>
          <w:p w14:paraId="4B26DFFD" w14:textId="35F97327" w:rsidR="00F141E1" w:rsidRPr="00CF1517" w:rsidRDefault="00F141E1" w:rsidP="00F141E1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2D6BD31D" w14:textId="52BF5D70" w:rsidR="00F141E1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80" w:type="dxa"/>
            <w:vAlign w:val="bottom"/>
          </w:tcPr>
          <w:p w14:paraId="1C8ED016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19996" w14:textId="30A014B3" w:rsidR="00F141E1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80" w:type="dxa"/>
            <w:vAlign w:val="bottom"/>
          </w:tcPr>
          <w:p w14:paraId="5CFDCECE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F3A156" w14:textId="2C7F06E3" w:rsidR="00F141E1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80" w:type="dxa"/>
            <w:vAlign w:val="bottom"/>
          </w:tcPr>
          <w:p w14:paraId="10811452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54A7B" w14:textId="1F70F2B4" w:rsidR="00F141E1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</w:tr>
      <w:tr w:rsidR="00F141E1" w:rsidRPr="00CF1517" w14:paraId="71106657" w14:textId="77777777" w:rsidTr="006E6A44">
        <w:trPr>
          <w:cantSplit/>
        </w:trPr>
        <w:tc>
          <w:tcPr>
            <w:tcW w:w="4500" w:type="dxa"/>
          </w:tcPr>
          <w:p w14:paraId="3F789B96" w14:textId="77777777" w:rsidR="00F141E1" w:rsidRPr="00CF1517" w:rsidRDefault="00F141E1" w:rsidP="00F141E1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080" w:type="dxa"/>
            <w:vAlign w:val="bottom"/>
          </w:tcPr>
          <w:p w14:paraId="10F5ADC0" w14:textId="6ED01CC0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  <w:vAlign w:val="bottom"/>
          </w:tcPr>
          <w:p w14:paraId="3C175393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EE0A6A" w14:textId="23873606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80" w:type="dxa"/>
            <w:vAlign w:val="bottom"/>
          </w:tcPr>
          <w:p w14:paraId="78126071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ACA61" w14:textId="2134ED1F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180" w:type="dxa"/>
            <w:vAlign w:val="bottom"/>
          </w:tcPr>
          <w:p w14:paraId="5D02EAD7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F820D5" w14:textId="69B336A2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070</w:t>
            </w:r>
          </w:p>
        </w:tc>
      </w:tr>
      <w:tr w:rsidR="00F141E1" w:rsidRPr="00CF1517" w14:paraId="3F91A926" w14:textId="77777777" w:rsidTr="006E6A44">
        <w:trPr>
          <w:cantSplit/>
        </w:trPr>
        <w:tc>
          <w:tcPr>
            <w:tcW w:w="4500" w:type="dxa"/>
          </w:tcPr>
          <w:p w14:paraId="1D330514" w14:textId="77777777" w:rsidR="00F141E1" w:rsidRPr="00CF1517" w:rsidRDefault="00F141E1" w:rsidP="00F141E1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CF151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9569247" w14:textId="6361B5D9" w:rsidR="00F141E1" w:rsidRPr="00CF1517" w:rsidRDefault="00C418B0" w:rsidP="00F141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1936889C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2381D7" w14:textId="6FD34E47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80" w:type="dxa"/>
            <w:vAlign w:val="bottom"/>
          </w:tcPr>
          <w:p w14:paraId="593905A6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9A8466" w14:textId="5CF992AB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180" w:type="dxa"/>
            <w:vAlign w:val="bottom"/>
          </w:tcPr>
          <w:p w14:paraId="71D627C0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FE3C4" w14:textId="200247ED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</w:p>
        </w:tc>
      </w:tr>
      <w:tr w:rsidR="00F141E1" w:rsidRPr="00CF1517" w14:paraId="6183564F" w14:textId="77777777" w:rsidTr="006E6A44">
        <w:trPr>
          <w:cantSplit/>
        </w:trPr>
        <w:tc>
          <w:tcPr>
            <w:tcW w:w="4500" w:type="dxa"/>
          </w:tcPr>
          <w:p w14:paraId="5212F391" w14:textId="77777777" w:rsidR="00F141E1" w:rsidRPr="00CF1517" w:rsidRDefault="00F141E1" w:rsidP="00F141E1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3C16D692" w14:textId="60FE3693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80" w:type="dxa"/>
            <w:vAlign w:val="bottom"/>
          </w:tcPr>
          <w:p w14:paraId="53327129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C0EBB" w14:textId="54250C0E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223DF7CC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581B1C" w14:textId="46DFD9B1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80" w:type="dxa"/>
            <w:vAlign w:val="bottom"/>
          </w:tcPr>
          <w:p w14:paraId="5514DE62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42DF2" w14:textId="70C5FD9E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</w:tr>
      <w:tr w:rsidR="00F141E1" w:rsidRPr="00CF1517" w14:paraId="57180F0F" w14:textId="77777777" w:rsidTr="006E6A44">
        <w:trPr>
          <w:cantSplit/>
        </w:trPr>
        <w:tc>
          <w:tcPr>
            <w:tcW w:w="4500" w:type="dxa"/>
          </w:tcPr>
          <w:p w14:paraId="0692F3C9" w14:textId="77777777" w:rsidR="00F141E1" w:rsidRPr="00CF1517" w:rsidRDefault="00F141E1" w:rsidP="00F141E1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F151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E9F2CC0" w14:textId="1FA5029E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180" w:type="dxa"/>
            <w:vAlign w:val="bottom"/>
          </w:tcPr>
          <w:p w14:paraId="4B84AD92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03A27D" w14:textId="1EA2DDAB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180" w:type="dxa"/>
            <w:vAlign w:val="bottom"/>
          </w:tcPr>
          <w:p w14:paraId="727D7730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526E36" w14:textId="62DA49B2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80" w:type="dxa"/>
            <w:vAlign w:val="bottom"/>
          </w:tcPr>
          <w:p w14:paraId="3F5AFE89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39D58" w14:textId="06BF1446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</w:p>
        </w:tc>
      </w:tr>
      <w:tr w:rsidR="00F141E1" w:rsidRPr="00CF1517" w14:paraId="00473BBA" w14:textId="77777777" w:rsidTr="006E6A44">
        <w:trPr>
          <w:cantSplit/>
        </w:trPr>
        <w:tc>
          <w:tcPr>
            <w:tcW w:w="4500" w:type="dxa"/>
          </w:tcPr>
          <w:p w14:paraId="5106A756" w14:textId="77777777" w:rsidR="00F141E1" w:rsidRPr="002D421F" w:rsidRDefault="00F141E1" w:rsidP="00F141E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962A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ขาดทุนจากการตัดจำหน่ายสินทรัพย์สิทธิการใช้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74E75DF" w14:textId="704F2132" w:rsidR="00F141E1" w:rsidRPr="006962A5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F141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680CA781" w14:textId="77777777" w:rsidR="00F141E1" w:rsidRPr="006962A5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882E23E" w14:textId="417C71C5" w:rsidR="00F141E1" w:rsidRPr="006962A5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F141E1" w:rsidRPr="006962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0" w:type="dxa"/>
            <w:vAlign w:val="bottom"/>
          </w:tcPr>
          <w:p w14:paraId="602E5151" w14:textId="77777777" w:rsidR="00F141E1" w:rsidRPr="006962A5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F286BC" w14:textId="5D8E7A03" w:rsidR="00F141E1" w:rsidRPr="006962A5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141E1" w:rsidRPr="00F141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80" w:type="dxa"/>
            <w:vAlign w:val="bottom"/>
          </w:tcPr>
          <w:p w14:paraId="5227D33B" w14:textId="77777777" w:rsidR="00F141E1" w:rsidRPr="006962A5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DF5EDD" w14:textId="12E1A2F4" w:rsidR="00F141E1" w:rsidRPr="006962A5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141E1" w:rsidRPr="00CF1517" w14:paraId="31CFA7BF" w14:textId="77777777" w:rsidTr="006E6A44">
        <w:trPr>
          <w:cantSplit/>
        </w:trPr>
        <w:tc>
          <w:tcPr>
            <w:tcW w:w="4500" w:type="dxa"/>
          </w:tcPr>
          <w:p w14:paraId="47CAF037" w14:textId="77777777" w:rsidR="00F141E1" w:rsidRPr="00CF1517" w:rsidRDefault="00F141E1" w:rsidP="00F141E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F6E36D0" w14:textId="3D76C575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5239A0B4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FCC0" w14:textId="2F80A331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80" w:type="dxa"/>
            <w:vAlign w:val="bottom"/>
          </w:tcPr>
          <w:p w14:paraId="5DAAFFAE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F9D51" w14:textId="62F15931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80" w:type="dxa"/>
            <w:vAlign w:val="bottom"/>
          </w:tcPr>
          <w:p w14:paraId="4BE2DD81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876BA" w14:textId="6872BFE6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F141E1" w:rsidRPr="00CF1517" w14:paraId="3CD0BAA9" w14:textId="77777777" w:rsidTr="006E6A44">
        <w:trPr>
          <w:cantSplit/>
        </w:trPr>
        <w:tc>
          <w:tcPr>
            <w:tcW w:w="4500" w:type="dxa"/>
          </w:tcPr>
          <w:p w14:paraId="06630CA1" w14:textId="77777777" w:rsidR="00F141E1" w:rsidRPr="00CF1517" w:rsidRDefault="00F141E1" w:rsidP="00F141E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20E81F7B" w14:textId="5296A78F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80" w:type="dxa"/>
            <w:vAlign w:val="bottom"/>
          </w:tcPr>
          <w:p w14:paraId="040C84DC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5190DC" w14:textId="547D63D5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180" w:type="dxa"/>
            <w:vAlign w:val="bottom"/>
          </w:tcPr>
          <w:p w14:paraId="272F36D1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6C32B" w14:textId="3943EF78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141E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80" w:type="dxa"/>
            <w:vAlign w:val="bottom"/>
          </w:tcPr>
          <w:p w14:paraId="708A4141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4564" w14:textId="742C24DC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141E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379</w:t>
            </w:r>
          </w:p>
        </w:tc>
      </w:tr>
      <w:tr w:rsidR="00F141E1" w:rsidRPr="00CF1517" w14:paraId="1B45A9AC" w14:textId="77777777" w:rsidTr="006E6A44">
        <w:trPr>
          <w:cantSplit/>
        </w:trPr>
        <w:tc>
          <w:tcPr>
            <w:tcW w:w="4500" w:type="dxa"/>
          </w:tcPr>
          <w:p w14:paraId="2E95BB1E" w14:textId="77777777" w:rsidR="00F141E1" w:rsidRPr="00CF1517" w:rsidRDefault="00F141E1" w:rsidP="00F141E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41383096" w14:textId="427F60F8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80" w:type="dxa"/>
            <w:vAlign w:val="bottom"/>
          </w:tcPr>
          <w:p w14:paraId="23ACB74C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00990E" w14:textId="642F0CE1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141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  <w:vAlign w:val="bottom"/>
          </w:tcPr>
          <w:p w14:paraId="15FC7BA4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1FF5FB" w14:textId="5F43601A" w:rsidR="00F141E1" w:rsidRPr="00815B22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6F2C68E2" w14:textId="77777777" w:rsidR="00F141E1" w:rsidRPr="00CF1517" w:rsidRDefault="00F141E1" w:rsidP="00F141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0A9FA" w14:textId="0ADAD579" w:rsidR="00F141E1" w:rsidRPr="00CF1517" w:rsidRDefault="00C418B0" w:rsidP="00F141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</w:tr>
    </w:tbl>
    <w:p w14:paraId="5A8AFAC2" w14:textId="77777777" w:rsidR="00EB464C" w:rsidRPr="00CF1517" w:rsidRDefault="00EB464C" w:rsidP="00EB464C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0C2C510" w14:textId="4ED7083D" w:rsidR="00EB464C" w:rsidRDefault="00EB464C" w:rsidP="00EB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81EBE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C418B0" w:rsidRPr="00C418B0">
        <w:rPr>
          <w:rFonts w:ascii="Angsana New" w:hAnsi="Angsana New" w:cs="Angsana New" w:hint="cs"/>
          <w:sz w:val="30"/>
          <w:szCs w:val="30"/>
        </w:rPr>
        <w:t>256</w:t>
      </w:r>
      <w:r w:rsidR="00C418B0" w:rsidRPr="00C418B0">
        <w:rPr>
          <w:rFonts w:ascii="Angsana New" w:hAnsi="Angsana New" w:cs="Angsana New"/>
          <w:sz w:val="30"/>
          <w:szCs w:val="30"/>
        </w:rPr>
        <w:t>5</w:t>
      </w:r>
      <w:r w:rsidRPr="00681EBE">
        <w:rPr>
          <w:rFonts w:ascii="Angsana New" w:hAnsi="Angsana New" w:cs="Angsana New" w:hint="cs"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C418B0" w:rsidRPr="00C418B0">
        <w:rPr>
          <w:rFonts w:ascii="Angsana New" w:hAnsi="Angsana New" w:cs="Angsana New"/>
          <w:sz w:val="30"/>
          <w:szCs w:val="30"/>
        </w:rPr>
        <w:t>992</w:t>
      </w:r>
      <w:r w:rsidR="00005DC8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="002E47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1EB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81EBE">
        <w:rPr>
          <w:rFonts w:ascii="Angsana New" w:hAnsi="Angsana New" w:cs="Angsana New" w:hint="cs"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sz w:val="30"/>
          <w:szCs w:val="30"/>
          <w:cs/>
        </w:rPr>
        <w:t>และ</w:t>
      </w:r>
      <w:r w:rsidR="00EE0E5E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 w:hint="cs"/>
          <w:sz w:val="30"/>
          <w:szCs w:val="30"/>
        </w:rPr>
        <w:t>115</w:t>
      </w:r>
      <w:r w:rsidR="00681EBE" w:rsidRPr="00681EBE">
        <w:rPr>
          <w:rFonts w:ascii="Angsana New" w:hAnsi="Angsana New" w:cs="Angsana New" w:hint="cs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z w:val="30"/>
          <w:szCs w:val="30"/>
        </w:rPr>
        <w:t>4</w:t>
      </w:r>
      <w:r w:rsidRPr="00681EBE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643</w:t>
      </w:r>
      <w:r w:rsidRPr="00681EBE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4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198</w:t>
      </w:r>
      <w:r w:rsidR="00005DC8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0</w:t>
      </w:r>
      <w:r w:rsidR="00F36566" w:rsidRPr="00681E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6B0EAF75" w14:textId="77777777" w:rsidR="00EB464C" w:rsidRPr="00C730B6" w:rsidRDefault="00EB464C" w:rsidP="00EB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6E01A2" w14:textId="54E03DA8" w:rsidR="00EB464C" w:rsidRPr="00C90DE7" w:rsidRDefault="00EB464C" w:rsidP="00EB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  <w:sectPr w:rsidR="00EB464C" w:rsidRPr="00C90DE7" w:rsidSect="008E46DE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681EBE">
        <w:rPr>
          <w:rFonts w:ascii="Angsana New" w:hAnsi="Angsana New" w:cs="Angsana New"/>
          <w:sz w:val="30"/>
          <w:szCs w:val="30"/>
          <w:cs/>
        </w:rPr>
        <w:t>กลุ่มบริษัทและบริษัทได้ทำสัญญาขายและเช่ากลับคืน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อาคารและส่วนปรับปรุงอาคาร ระบบสาธารณูปโภค </w:t>
      </w:r>
      <w:r w:rsidRPr="00681EBE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sz w:val="30"/>
          <w:szCs w:val="30"/>
          <w:cs/>
        </w:rPr>
        <w:t>และ</w:t>
      </w:r>
      <w:r w:rsidRPr="00681EBE">
        <w:rPr>
          <w:rFonts w:ascii="Angsana New" w:hAnsi="Angsana New" w:cs="Angsana New"/>
          <w:sz w:val="30"/>
          <w:szCs w:val="30"/>
          <w:cs/>
        </w:rPr>
        <w:t xml:space="preserve">ยานพาหนะจำนวนเงิน </w:t>
      </w:r>
      <w:r w:rsidR="007E7DC9">
        <w:rPr>
          <w:rFonts w:ascii="Angsana New" w:hAnsi="Angsana New" w:cs="Angsana New"/>
          <w:sz w:val="30"/>
          <w:szCs w:val="30"/>
        </w:rPr>
        <w:t>1,149.7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471</w:t>
      </w:r>
      <w:r w:rsidR="00F36566" w:rsidRPr="00681EBE">
        <w:rPr>
          <w:rFonts w:ascii="Angsana New" w:hAnsi="Angsana New" w:cs="Angsana New" w:hint="cs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z w:val="30"/>
          <w:szCs w:val="30"/>
        </w:rPr>
        <w:t>2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ล้านบาท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689</w:t>
      </w:r>
      <w:r w:rsidR="00681EBE"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5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681EBE">
        <w:rPr>
          <w:rFonts w:ascii="Angsana New" w:hAnsi="Angsana New" w:cs="Angsana New"/>
          <w:i/>
          <w:iCs/>
          <w:sz w:val="30"/>
          <w:szCs w:val="30"/>
        </w:rPr>
        <w:br/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530</w:t>
      </w:r>
      <w:r w:rsidR="00681EBE"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8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และ ณ วันที่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 อาคารและส่วนปรับปรุงอาคาร ระบบสาธารณูปโภค </w:t>
      </w:r>
      <w:r w:rsidRPr="00681EBE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sz w:val="30"/>
          <w:szCs w:val="30"/>
          <w:cs/>
        </w:rPr>
        <w:t>และ</w:t>
      </w:r>
      <w:r w:rsidRPr="00681EBE">
        <w:rPr>
          <w:rFonts w:ascii="Angsana New" w:hAnsi="Angsana New" w:cs="Angsana New"/>
          <w:sz w:val="30"/>
          <w:szCs w:val="30"/>
          <w:cs/>
        </w:rPr>
        <w:t xml:space="preserve">ยานพาหนะภายใต้สัญญาเช่าและซื้อกลับคืนดังกล่าว มีมูลค่าตามบัญชีสุทธิจำนวนเงิน </w:t>
      </w:r>
      <w:r w:rsidR="00681EBE" w:rsidRPr="00681EBE">
        <w:rPr>
          <w:rFonts w:ascii="Angsana New" w:hAnsi="Angsana New" w:cs="Angsana New" w:hint="cs"/>
          <w:sz w:val="30"/>
          <w:szCs w:val="30"/>
          <w:cs/>
        </w:rPr>
        <w:t xml:space="preserve">                       </w:t>
      </w:r>
      <w:r w:rsidR="00C418B0" w:rsidRPr="00C418B0">
        <w:rPr>
          <w:rFonts w:ascii="Angsana New" w:hAnsi="Angsana New" w:cs="Angsana New"/>
          <w:sz w:val="30"/>
          <w:szCs w:val="30"/>
        </w:rPr>
        <w:t>358</w:t>
      </w:r>
      <w:r w:rsidR="00005DC8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8</w:t>
      </w:r>
      <w:r w:rsidR="00681EBE" w:rsidRPr="00681E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2E47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227</w:t>
      </w:r>
      <w:r w:rsidR="00005DC8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ล้านบาท</w:t>
      </w:r>
      <w:r w:rsidRPr="00681EBE">
        <w:rPr>
          <w:rFonts w:ascii="Angsana New" w:hAnsi="Angsana New" w:cs="Angsana New"/>
          <w:sz w:val="30"/>
          <w:szCs w:val="30"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ตามลำดั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บ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522</w:t>
      </w:r>
      <w:r w:rsidR="00681EBE"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i/>
          <w:iCs/>
          <w:sz w:val="30"/>
          <w:szCs w:val="30"/>
        </w:rPr>
        <w:t>0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681E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242</w:t>
      </w:r>
      <w:r w:rsidR="00005DC8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6</w:t>
      </w:r>
      <w:r w:rsidR="00681EB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681E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1EBE">
        <w:rPr>
          <w:rFonts w:ascii="Angsana New" w:hAnsi="Angsana New" w:cs="Angsana New"/>
          <w:sz w:val="30"/>
          <w:szCs w:val="30"/>
          <w:cs/>
        </w:rPr>
        <w:t>และได้ถูกนำไปวางเป็นหลักประกันสำหรับหนี้สินภายใต้สัญญาเช่าทางการเงิ</w:t>
      </w:r>
      <w:r w:rsidR="00C32D93" w:rsidRPr="00681EBE">
        <w:rPr>
          <w:rFonts w:ascii="Angsana New" w:hAnsi="Angsana New" w:cs="Angsana New" w:hint="cs"/>
          <w:sz w:val="30"/>
          <w:szCs w:val="30"/>
          <w:cs/>
        </w:rPr>
        <w:t>น</w:t>
      </w:r>
    </w:p>
    <w:p w14:paraId="15708E39" w14:textId="66BC84E0" w:rsidR="006A6811" w:rsidRPr="00CF1517" w:rsidRDefault="006A6811" w:rsidP="00AC0FF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Pr="004B0826" w:rsidRDefault="00466504" w:rsidP="0046650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223"/>
        <w:gridCol w:w="285"/>
        <w:gridCol w:w="929"/>
        <w:gridCol w:w="230"/>
        <w:gridCol w:w="941"/>
        <w:gridCol w:w="231"/>
        <w:gridCol w:w="929"/>
        <w:gridCol w:w="230"/>
        <w:gridCol w:w="929"/>
        <w:gridCol w:w="240"/>
        <w:gridCol w:w="889"/>
        <w:gridCol w:w="230"/>
        <w:gridCol w:w="929"/>
      </w:tblGrid>
      <w:tr w:rsidR="006E3E2C" w:rsidRPr="00CF1517" w14:paraId="1B3A685F" w14:textId="77777777" w:rsidTr="006E43CF">
        <w:trPr>
          <w:tblHeader/>
        </w:trPr>
        <w:tc>
          <w:tcPr>
            <w:tcW w:w="2251" w:type="dxa"/>
          </w:tcPr>
          <w:p w14:paraId="5BE998E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2B9C8F0B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678" w:type="dxa"/>
            <w:gridSpan w:val="11"/>
          </w:tcPr>
          <w:p w14:paraId="302875C2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3E2C" w:rsidRPr="00CF1517" w14:paraId="6914FAF6" w14:textId="77777777" w:rsidTr="006E43CF">
        <w:trPr>
          <w:tblHeader/>
        </w:trPr>
        <w:tc>
          <w:tcPr>
            <w:tcW w:w="2251" w:type="dxa"/>
          </w:tcPr>
          <w:p w14:paraId="2AC2D6A2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0FB0E1B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0" w:type="dxa"/>
            <w:gridSpan w:val="5"/>
          </w:tcPr>
          <w:p w14:paraId="0FCEF8CE" w14:textId="1651675A" w:rsidR="006E3E2C" w:rsidRPr="00CF1517" w:rsidRDefault="00C418B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0" w:type="dxa"/>
          </w:tcPr>
          <w:p w14:paraId="122B9E7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8" w:type="dxa"/>
            <w:gridSpan w:val="5"/>
          </w:tcPr>
          <w:p w14:paraId="2E6B652B" w14:textId="51749895" w:rsidR="006E3E2C" w:rsidRPr="00CF1517" w:rsidRDefault="00C418B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E3E2C" w:rsidRPr="00CF1517" w14:paraId="75078AC7" w14:textId="77777777" w:rsidTr="006E43CF">
        <w:trPr>
          <w:tblHeader/>
        </w:trPr>
        <w:tc>
          <w:tcPr>
            <w:tcW w:w="2251" w:type="dxa"/>
          </w:tcPr>
          <w:p w14:paraId="64EC8F20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" w:type="dxa"/>
            <w:vAlign w:val="bottom"/>
          </w:tcPr>
          <w:p w14:paraId="623B9DB5" w14:textId="297D3AEC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41E15D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5671C1D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657CAB3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6108068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BF01AAE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153C355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1D62F6E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CF1517" w14:paraId="43E0F01A" w14:textId="77777777" w:rsidTr="006E43CF">
        <w:trPr>
          <w:tblHeader/>
        </w:trPr>
        <w:tc>
          <w:tcPr>
            <w:tcW w:w="2251" w:type="dxa"/>
          </w:tcPr>
          <w:p w14:paraId="3D63ED27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3D8DCA8F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678" w:type="dxa"/>
            <w:gridSpan w:val="11"/>
            <w:vAlign w:val="bottom"/>
          </w:tcPr>
          <w:p w14:paraId="03A09E2E" w14:textId="64803472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 w:rsidRPr="00CF151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E43CF" w:rsidRPr="00CF1517" w14:paraId="5E8D817C" w14:textId="77777777" w:rsidTr="006E43CF">
        <w:tc>
          <w:tcPr>
            <w:tcW w:w="2251" w:type="dxa"/>
          </w:tcPr>
          <w:p w14:paraId="1C644F2C" w14:textId="720C8DDF" w:rsidR="006E43CF" w:rsidRPr="00CF1517" w:rsidRDefault="006E43CF" w:rsidP="006E43CF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6" w:type="dxa"/>
          </w:tcPr>
          <w:p w14:paraId="4F3E050E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54BB29" w14:textId="26E89BAA" w:rsidR="006E43CF" w:rsidRPr="00AC19DD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230" w:type="dxa"/>
            <w:vAlign w:val="bottom"/>
          </w:tcPr>
          <w:p w14:paraId="629CDBE6" w14:textId="77777777" w:rsidR="006E43CF" w:rsidRPr="00AC19DD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6ACF5C0" w14:textId="38BF8C04" w:rsidR="006E43CF" w:rsidRPr="00AC19DD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231" w:type="dxa"/>
            <w:vAlign w:val="bottom"/>
          </w:tcPr>
          <w:p w14:paraId="245C8F82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DFA3004" w14:textId="170CE8DF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379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230" w:type="dxa"/>
            <w:vAlign w:val="bottom"/>
          </w:tcPr>
          <w:p w14:paraId="5210CF5C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9EFE851" w14:textId="0D42A9A0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029</w:t>
            </w:r>
          </w:p>
        </w:tc>
        <w:tc>
          <w:tcPr>
            <w:tcW w:w="240" w:type="dxa"/>
            <w:vAlign w:val="bottom"/>
          </w:tcPr>
          <w:p w14:paraId="33B05AD8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0F99EE22" w14:textId="230C2F6B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379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230" w:type="dxa"/>
            <w:vAlign w:val="bottom"/>
          </w:tcPr>
          <w:p w14:paraId="1F5143C7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4E17EB19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550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329</w:t>
            </w:r>
          </w:p>
        </w:tc>
      </w:tr>
      <w:tr w:rsidR="006E43CF" w:rsidRPr="00CF1517" w14:paraId="79EFC97A" w14:textId="77777777" w:rsidTr="006E43CF">
        <w:tc>
          <w:tcPr>
            <w:tcW w:w="2251" w:type="dxa"/>
          </w:tcPr>
          <w:p w14:paraId="269B04C2" w14:textId="5BC3787E" w:rsidR="006E43CF" w:rsidRPr="00CF1517" w:rsidRDefault="006E43CF" w:rsidP="006E43CF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6" w:type="dxa"/>
          </w:tcPr>
          <w:p w14:paraId="2412419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B6B4A1E" w14:textId="2065AF18" w:rsidR="006E43CF" w:rsidRPr="00AC19DD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0" w:type="dxa"/>
            <w:vAlign w:val="bottom"/>
          </w:tcPr>
          <w:p w14:paraId="0E07624E" w14:textId="77777777" w:rsidR="006E43CF" w:rsidRPr="00AC19DD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C52F21F" w14:textId="058973FD" w:rsidR="006E43CF" w:rsidRPr="00AC19DD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31" w:type="dxa"/>
            <w:vAlign w:val="bottom"/>
          </w:tcPr>
          <w:p w14:paraId="251F7A6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3A7DE3E" w14:textId="0E0A4B24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508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30" w:type="dxa"/>
            <w:vAlign w:val="bottom"/>
          </w:tcPr>
          <w:p w14:paraId="1A05D10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30F7F2" w14:textId="70E0B559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2DA4E92A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A91B99D" w14:textId="35960A4D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568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30" w:type="dxa"/>
            <w:vAlign w:val="bottom"/>
          </w:tcPr>
          <w:p w14:paraId="338A8F35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A4AF8E" w14:textId="5E4900FC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568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600</w:t>
            </w:r>
          </w:p>
        </w:tc>
      </w:tr>
      <w:tr w:rsidR="006E43CF" w:rsidRPr="00CF1517" w14:paraId="504885C2" w14:textId="77777777" w:rsidTr="006E43CF">
        <w:tc>
          <w:tcPr>
            <w:tcW w:w="2251" w:type="dxa"/>
          </w:tcPr>
          <w:p w14:paraId="6A5FC5FA" w14:textId="77777777" w:rsidR="006E43CF" w:rsidRPr="00CF1517" w:rsidRDefault="006E43CF" w:rsidP="006E43CF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86" w:type="dxa"/>
          </w:tcPr>
          <w:p w14:paraId="773B07A5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EA14BF7" w14:textId="33C35948" w:rsidR="006E43CF" w:rsidRPr="00AC19DD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397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230" w:type="dxa"/>
            <w:vAlign w:val="bottom"/>
          </w:tcPr>
          <w:p w14:paraId="7CEC027E" w14:textId="77777777" w:rsidR="006E43CF" w:rsidRPr="00AC19DD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5288BB8" w14:textId="448F2DB6" w:rsidR="006E43CF" w:rsidRPr="00AC19DD" w:rsidRDefault="00DB051E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BA93A2" w14:textId="35486BE4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397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230" w:type="dxa"/>
            <w:vAlign w:val="bottom"/>
          </w:tcPr>
          <w:p w14:paraId="01BE6F6B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C50CE1" w14:textId="39C5A99C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919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586</w:t>
            </w:r>
          </w:p>
        </w:tc>
        <w:tc>
          <w:tcPr>
            <w:tcW w:w="240" w:type="dxa"/>
            <w:vAlign w:val="bottom"/>
          </w:tcPr>
          <w:p w14:paraId="7F8BBF45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F35BF5C" w14:textId="079249F0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108304D9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919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586</w:t>
            </w:r>
          </w:p>
        </w:tc>
      </w:tr>
      <w:tr w:rsidR="006E43CF" w:rsidRPr="00CF1517" w14:paraId="17EB579B" w14:textId="77777777" w:rsidTr="006E43CF">
        <w:tc>
          <w:tcPr>
            <w:tcW w:w="2251" w:type="dxa"/>
          </w:tcPr>
          <w:p w14:paraId="664000DD" w14:textId="5733A74B" w:rsidR="006E43CF" w:rsidRPr="00CF1517" w:rsidRDefault="006E43CF" w:rsidP="006E43CF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F151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6" w:type="dxa"/>
          </w:tcPr>
          <w:p w14:paraId="406E0AB5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89D9539" w14:textId="7035B966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874</w:t>
            </w:r>
          </w:p>
        </w:tc>
        <w:tc>
          <w:tcPr>
            <w:tcW w:w="230" w:type="dxa"/>
            <w:vAlign w:val="bottom"/>
          </w:tcPr>
          <w:p w14:paraId="307292E2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3679C683" w14:textId="32368B6C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231" w:type="dxa"/>
            <w:vAlign w:val="bottom"/>
          </w:tcPr>
          <w:p w14:paraId="78C16455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E32FB6E" w14:textId="2ADC2D4C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045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30" w:type="dxa"/>
            <w:vAlign w:val="bottom"/>
          </w:tcPr>
          <w:p w14:paraId="74E469D3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9BCACB3" w14:textId="4766C345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460</w:t>
            </w:r>
            <w:r w:rsidR="006E43CF" w:rsidRPr="00732D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240" w:type="dxa"/>
            <w:vAlign w:val="bottom"/>
          </w:tcPr>
          <w:p w14:paraId="563A4257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140FF26D" w14:textId="274AB645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E43CF" w:rsidRPr="00732D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463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230" w:type="dxa"/>
            <w:vAlign w:val="bottom"/>
          </w:tcPr>
          <w:p w14:paraId="42D40BE0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BD866C4" w14:textId="62420EBF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924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039</w:t>
            </w:r>
          </w:p>
        </w:tc>
      </w:tr>
      <w:tr w:rsidR="006E43CF" w:rsidRPr="00CF1517" w14:paraId="5A9D25D2" w14:textId="77777777" w:rsidTr="006E43CF">
        <w:tc>
          <w:tcPr>
            <w:tcW w:w="2251" w:type="dxa"/>
          </w:tcPr>
          <w:p w14:paraId="3A8C8616" w14:textId="77777777" w:rsidR="006E43CF" w:rsidRPr="00CF1517" w:rsidRDefault="006E43CF" w:rsidP="006E43CF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F15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86" w:type="dxa"/>
          </w:tcPr>
          <w:p w14:paraId="3C00DD5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7ED4F023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967</w:t>
            </w:r>
          </w:p>
        </w:tc>
        <w:tc>
          <w:tcPr>
            <w:tcW w:w="230" w:type="dxa"/>
            <w:vAlign w:val="bottom"/>
          </w:tcPr>
          <w:p w14:paraId="78B8A839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7F3CEC5C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421</w:t>
            </w:r>
            <w:r w:rsidR="00DB05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  <w:tc>
          <w:tcPr>
            <w:tcW w:w="231" w:type="dxa"/>
            <w:vAlign w:val="bottom"/>
          </w:tcPr>
          <w:p w14:paraId="1926CA88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6314B974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330</w:t>
            </w:r>
            <w:r w:rsidR="00D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230" w:type="dxa"/>
            <w:vAlign w:val="bottom"/>
          </w:tcPr>
          <w:p w14:paraId="7B3F858D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2F732091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551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240" w:type="dxa"/>
            <w:vAlign w:val="bottom"/>
          </w:tcPr>
          <w:p w14:paraId="6A0F9B75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7A037A65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411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230" w:type="dxa"/>
            <w:vAlign w:val="bottom"/>
          </w:tcPr>
          <w:p w14:paraId="6DE2AF24" w14:textId="77777777" w:rsidR="006E43CF" w:rsidRPr="006408E1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04B7E758" w:rsidR="006E43CF" w:rsidRPr="006408E1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962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554</w:t>
            </w:r>
          </w:p>
        </w:tc>
      </w:tr>
    </w:tbl>
    <w:p w14:paraId="0E57DDED" w14:textId="04106CD5" w:rsidR="006E3E2C" w:rsidRPr="00144988" w:rsidRDefault="006E3E2C" w:rsidP="0046650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210"/>
        <w:gridCol w:w="344"/>
        <w:gridCol w:w="907"/>
        <w:gridCol w:w="231"/>
        <w:gridCol w:w="939"/>
        <w:gridCol w:w="232"/>
        <w:gridCol w:w="929"/>
        <w:gridCol w:w="231"/>
        <w:gridCol w:w="901"/>
        <w:gridCol w:w="240"/>
        <w:gridCol w:w="891"/>
        <w:gridCol w:w="231"/>
        <w:gridCol w:w="929"/>
      </w:tblGrid>
      <w:tr w:rsidR="006E3E2C" w:rsidRPr="00CF1517" w14:paraId="0965489C" w14:textId="77777777" w:rsidTr="006E43CF">
        <w:trPr>
          <w:tblHeader/>
        </w:trPr>
        <w:tc>
          <w:tcPr>
            <w:tcW w:w="2275" w:type="dxa"/>
          </w:tcPr>
          <w:p w14:paraId="7C9D8A9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1" w:type="dxa"/>
          </w:tcPr>
          <w:p w14:paraId="42D9D1DD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589" w:type="dxa"/>
            <w:gridSpan w:val="11"/>
          </w:tcPr>
          <w:p w14:paraId="3954E86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CF1517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E43CF" w:rsidRPr="00CF1517" w14:paraId="57535163" w14:textId="77777777" w:rsidTr="006E43CF">
        <w:trPr>
          <w:tblHeader/>
        </w:trPr>
        <w:tc>
          <w:tcPr>
            <w:tcW w:w="2275" w:type="dxa"/>
          </w:tcPr>
          <w:p w14:paraId="0D9F4631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1" w:type="dxa"/>
          </w:tcPr>
          <w:p w14:paraId="32547E26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1" w:type="dxa"/>
            <w:gridSpan w:val="5"/>
          </w:tcPr>
          <w:p w14:paraId="6E78420E" w14:textId="1CC988FC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1" w:type="dxa"/>
          </w:tcPr>
          <w:p w14:paraId="168B1384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7" w:type="dxa"/>
            <w:gridSpan w:val="5"/>
          </w:tcPr>
          <w:p w14:paraId="70786F50" w14:textId="57C1A30E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E43CF" w:rsidRPr="00CF1517" w14:paraId="32D2290E" w14:textId="77777777" w:rsidTr="006E43CF">
        <w:trPr>
          <w:tblHeader/>
        </w:trPr>
        <w:tc>
          <w:tcPr>
            <w:tcW w:w="2275" w:type="dxa"/>
          </w:tcPr>
          <w:p w14:paraId="32663096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1" w:type="dxa"/>
            <w:vAlign w:val="bottom"/>
          </w:tcPr>
          <w:p w14:paraId="1562BA5E" w14:textId="00F00293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79473C1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65297127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1E6CE4C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E84E705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B9F6125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C5E8702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616E24E7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598A8F34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3A49D33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D2F892A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ADEFB8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43CF" w:rsidRPr="00CF1517" w14:paraId="193BA423" w14:textId="77777777" w:rsidTr="006E43CF">
        <w:trPr>
          <w:tblHeader/>
        </w:trPr>
        <w:tc>
          <w:tcPr>
            <w:tcW w:w="2275" w:type="dxa"/>
          </w:tcPr>
          <w:p w14:paraId="437DD54D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1" w:type="dxa"/>
          </w:tcPr>
          <w:p w14:paraId="4D6CD54C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89" w:type="dxa"/>
            <w:gridSpan w:val="11"/>
            <w:vAlign w:val="bottom"/>
          </w:tcPr>
          <w:p w14:paraId="633F94C8" w14:textId="1FA4854F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E43CF" w:rsidRPr="00CF1517" w14:paraId="5A3A6104" w14:textId="77777777" w:rsidTr="006E43CF">
        <w:tc>
          <w:tcPr>
            <w:tcW w:w="2275" w:type="dxa"/>
          </w:tcPr>
          <w:p w14:paraId="60F97BB1" w14:textId="55106C03" w:rsidR="006E43CF" w:rsidRPr="00CF1517" w:rsidRDefault="006E43CF" w:rsidP="006E43CF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351" w:type="dxa"/>
          </w:tcPr>
          <w:p w14:paraId="5E0B1ECC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A96EB8" w14:textId="05FDFE68" w:rsidR="006E43CF" w:rsidRPr="00777FBF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627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231" w:type="dxa"/>
            <w:vAlign w:val="bottom"/>
          </w:tcPr>
          <w:p w14:paraId="5E097749" w14:textId="77777777" w:rsidR="006E43CF" w:rsidRPr="00777FB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C3221D5" w14:textId="209C40C4" w:rsidR="006E43CF" w:rsidRPr="00777FBF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819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232" w:type="dxa"/>
            <w:vAlign w:val="bottom"/>
          </w:tcPr>
          <w:p w14:paraId="1A48BAF4" w14:textId="07E3E05C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338DC8F" w14:textId="70B2F03B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EB30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446</w:t>
            </w:r>
            <w:r w:rsidR="00EB30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971</w:t>
            </w:r>
          </w:p>
        </w:tc>
        <w:tc>
          <w:tcPr>
            <w:tcW w:w="231" w:type="dxa"/>
            <w:vAlign w:val="bottom"/>
          </w:tcPr>
          <w:p w14:paraId="67724372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25926307" w14:textId="1A1A67BB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632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241" w:type="dxa"/>
            <w:vAlign w:val="bottom"/>
          </w:tcPr>
          <w:p w14:paraId="7BEDCB9F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CA988EC" w14:textId="442C6EB1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421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222</w:t>
            </w:r>
          </w:p>
        </w:tc>
        <w:tc>
          <w:tcPr>
            <w:tcW w:w="231" w:type="dxa"/>
            <w:vAlign w:val="bottom"/>
          </w:tcPr>
          <w:p w14:paraId="3EF6B0CF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9BE68" w14:textId="506FC068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053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407</w:t>
            </w:r>
          </w:p>
        </w:tc>
      </w:tr>
      <w:tr w:rsidR="006E43CF" w:rsidRPr="00CF1517" w14:paraId="285D23CC" w14:textId="77777777" w:rsidTr="006E43CF">
        <w:tc>
          <w:tcPr>
            <w:tcW w:w="2275" w:type="dxa"/>
          </w:tcPr>
          <w:p w14:paraId="60DC2F78" w14:textId="12759309" w:rsidR="006E43CF" w:rsidRPr="00CF1517" w:rsidRDefault="006E43CF" w:rsidP="006E43CF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51" w:type="dxa"/>
          </w:tcPr>
          <w:p w14:paraId="7A15F52B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76B6603" w14:textId="18BFC0CC" w:rsidR="006E43CF" w:rsidRPr="00777FBF" w:rsidRDefault="00EB308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E355071" w14:textId="77777777" w:rsidR="006E43CF" w:rsidRPr="00777FB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E5BC03D" w14:textId="5A827D8C" w:rsidR="006E43CF" w:rsidRPr="00777FBF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280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232" w:type="dxa"/>
            <w:vAlign w:val="bottom"/>
          </w:tcPr>
          <w:p w14:paraId="30EABF0D" w14:textId="77777777" w:rsidR="006E43CF" w:rsidRPr="00777FB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8B015DD" w14:textId="28336759" w:rsidR="006E43CF" w:rsidRPr="00777FBF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B30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280</w:t>
            </w:r>
            <w:r w:rsidR="00EB30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231" w:type="dxa"/>
            <w:vAlign w:val="bottom"/>
          </w:tcPr>
          <w:p w14:paraId="56438558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775F5470" w14:textId="1C641D9E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F3733DE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3CD83C6" w14:textId="61A45B7E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231" w:type="dxa"/>
            <w:vAlign w:val="bottom"/>
          </w:tcPr>
          <w:p w14:paraId="1E44F848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A238" w14:textId="13CCC202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216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550</w:t>
            </w:r>
          </w:p>
        </w:tc>
      </w:tr>
      <w:tr w:rsidR="006E43CF" w:rsidRPr="00CF1517" w14:paraId="018EAB17" w14:textId="77777777" w:rsidTr="006E43CF">
        <w:tc>
          <w:tcPr>
            <w:tcW w:w="2275" w:type="dxa"/>
          </w:tcPr>
          <w:p w14:paraId="0249CE5C" w14:textId="0E86ACBB" w:rsidR="006E43CF" w:rsidRPr="00CF1517" w:rsidRDefault="006E43CF" w:rsidP="006E43CF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51" w:type="dxa"/>
          </w:tcPr>
          <w:p w14:paraId="647E5CC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EBA8228" w14:textId="05EFA474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662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B662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1" w:type="dxa"/>
            <w:vAlign w:val="bottom"/>
          </w:tcPr>
          <w:p w14:paraId="34202208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FC65D27" w14:textId="2F7A628F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830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="006830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32" w:type="dxa"/>
            <w:vAlign w:val="bottom"/>
          </w:tcPr>
          <w:p w14:paraId="07F08F9E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2C249D6" w14:textId="2C2B3F0E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6830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508</w:t>
            </w:r>
            <w:r w:rsidR="006830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31" w:type="dxa"/>
            <w:vAlign w:val="bottom"/>
          </w:tcPr>
          <w:p w14:paraId="62975B60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63995A66" w14:textId="5C916DE6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41" w:type="dxa"/>
            <w:vAlign w:val="bottom"/>
          </w:tcPr>
          <w:p w14:paraId="0D2DE3CF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4892D21" w14:textId="4058A0EE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568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31" w:type="dxa"/>
            <w:vAlign w:val="bottom"/>
          </w:tcPr>
          <w:p w14:paraId="0D9515EC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76A46D" w14:textId="03116F22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568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600</w:t>
            </w:r>
          </w:p>
        </w:tc>
      </w:tr>
      <w:tr w:rsidR="006E43CF" w:rsidRPr="00CF1517" w14:paraId="2901E0BD" w14:textId="77777777" w:rsidTr="006E43CF">
        <w:tc>
          <w:tcPr>
            <w:tcW w:w="2275" w:type="dxa"/>
          </w:tcPr>
          <w:p w14:paraId="42978A2A" w14:textId="77777777" w:rsidR="006E43CF" w:rsidRPr="00CF1517" w:rsidRDefault="006E43CF" w:rsidP="006E43CF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51" w:type="dxa"/>
          </w:tcPr>
          <w:p w14:paraId="4A9C43F3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E7A12F" w14:textId="68306D31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699</w:t>
            </w:r>
            <w:r w:rsidR="00B662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698</w:t>
            </w:r>
          </w:p>
        </w:tc>
        <w:tc>
          <w:tcPr>
            <w:tcW w:w="231" w:type="dxa"/>
            <w:vAlign w:val="bottom"/>
          </w:tcPr>
          <w:p w14:paraId="3C1F7518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DDBFE93" w14:textId="47F6F70A" w:rsidR="006E43CF" w:rsidRPr="00CF1517" w:rsidRDefault="00683041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2139D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772913" w14:textId="492CBB76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699</w:t>
            </w:r>
            <w:r w:rsidR="006830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231" w:type="dxa"/>
            <w:vAlign w:val="bottom"/>
          </w:tcPr>
          <w:p w14:paraId="196FC334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6FA05AC2" w14:textId="08BE4CAB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054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241" w:type="dxa"/>
            <w:vAlign w:val="bottom"/>
          </w:tcPr>
          <w:p w14:paraId="75C6BF82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4ADC1F4" w14:textId="2F53F510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8F6A4D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1F18A9" w14:textId="37B6B474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054</w:t>
            </w:r>
            <w:r w:rsidR="006E43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680</w:t>
            </w:r>
          </w:p>
        </w:tc>
      </w:tr>
      <w:tr w:rsidR="006E43CF" w:rsidRPr="00CF1517" w14:paraId="760357C3" w14:textId="77777777" w:rsidTr="006E43CF">
        <w:tc>
          <w:tcPr>
            <w:tcW w:w="2275" w:type="dxa"/>
          </w:tcPr>
          <w:p w14:paraId="1721587E" w14:textId="73A5BF3D" w:rsidR="006E43CF" w:rsidRPr="00CF1517" w:rsidRDefault="006E43CF" w:rsidP="006E43CF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51" w:type="dxa"/>
          </w:tcPr>
          <w:p w14:paraId="754C90EB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5607B96" w14:textId="34146E1A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129</w:t>
            </w:r>
            <w:r w:rsidR="00B662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231" w:type="dxa"/>
            <w:vAlign w:val="bottom"/>
          </w:tcPr>
          <w:p w14:paraId="3171F8D8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7C6437A7" w14:textId="75C7901B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6830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232" w:type="dxa"/>
            <w:vAlign w:val="bottom"/>
          </w:tcPr>
          <w:p w14:paraId="2BB802EC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D54D7F3" w14:textId="7660335B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190</w:t>
            </w:r>
            <w:r w:rsidR="006830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231" w:type="dxa"/>
            <w:vAlign w:val="bottom"/>
          </w:tcPr>
          <w:p w14:paraId="4AED524E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D7B49B0" w14:textId="3870E08B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206</w:t>
            </w:r>
            <w:r w:rsidR="006E43CF" w:rsidRPr="00732D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241" w:type="dxa"/>
            <w:vAlign w:val="bottom"/>
          </w:tcPr>
          <w:p w14:paraId="4DC6A620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58DFF483" w14:textId="005DD158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6E43CF" w:rsidRPr="00732D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231" w:type="dxa"/>
            <w:vAlign w:val="bottom"/>
          </w:tcPr>
          <w:p w14:paraId="22B42C18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0C5AC6" w14:textId="68C9A4AE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224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292</w:t>
            </w:r>
          </w:p>
        </w:tc>
      </w:tr>
      <w:tr w:rsidR="006E43CF" w:rsidRPr="00CF1517" w14:paraId="04ECDA65" w14:textId="77777777" w:rsidTr="006E43CF">
        <w:tc>
          <w:tcPr>
            <w:tcW w:w="2275" w:type="dxa"/>
          </w:tcPr>
          <w:p w14:paraId="794ABB2A" w14:textId="77777777" w:rsidR="006E43CF" w:rsidRPr="00CF1517" w:rsidRDefault="006E43CF" w:rsidP="006E43CF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F15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51" w:type="dxa"/>
          </w:tcPr>
          <w:p w14:paraId="42FB26AE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7B4C2" w14:textId="4064BA48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456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231" w:type="dxa"/>
            <w:vAlign w:val="bottom"/>
          </w:tcPr>
          <w:p w14:paraId="1AAE3E43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74444" w14:textId="553D39C4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668</w:t>
            </w:r>
            <w:r w:rsidR="00EB30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943</w:t>
            </w:r>
          </w:p>
        </w:tc>
        <w:tc>
          <w:tcPr>
            <w:tcW w:w="232" w:type="dxa"/>
            <w:vAlign w:val="bottom"/>
          </w:tcPr>
          <w:p w14:paraId="2B22B9D3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F9450" w14:textId="63A33D72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</w:t>
            </w:r>
            <w:r w:rsidR="00EB30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125</w:t>
            </w:r>
            <w:r w:rsidR="00EB30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896</w:t>
            </w:r>
          </w:p>
        </w:tc>
        <w:tc>
          <w:tcPr>
            <w:tcW w:w="231" w:type="dxa"/>
            <w:vAlign w:val="bottom"/>
          </w:tcPr>
          <w:p w14:paraId="1829B7E7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0CFB2" w14:textId="292E4114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893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730</w:t>
            </w:r>
          </w:p>
        </w:tc>
        <w:tc>
          <w:tcPr>
            <w:tcW w:w="241" w:type="dxa"/>
            <w:vAlign w:val="bottom"/>
          </w:tcPr>
          <w:p w14:paraId="4FAC8AAC" w14:textId="77777777" w:rsidR="006E43CF" w:rsidRPr="00732DB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CC5E" w14:textId="33A1B0B1" w:rsidR="006E43CF" w:rsidRPr="00732DB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6E43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231" w:type="dxa"/>
            <w:vAlign w:val="bottom"/>
          </w:tcPr>
          <w:p w14:paraId="1BBCEA7F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CD464" w14:textId="06CBA60D" w:rsidR="006E43CF" w:rsidRPr="00CF1517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117</w:t>
            </w:r>
            <w:r w:rsidR="006E43CF"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529</w:t>
            </w:r>
          </w:p>
        </w:tc>
      </w:tr>
    </w:tbl>
    <w:tbl>
      <w:tblPr>
        <w:tblpPr w:leftFromText="180" w:rightFromText="180" w:vertAnchor="text" w:horzAnchor="page" w:tblpX="1571" w:tblpY="-80"/>
        <w:tblW w:w="9360" w:type="dxa"/>
        <w:tblLayout w:type="fixed"/>
        <w:tblLook w:val="0000" w:firstRow="0" w:lastRow="0" w:firstColumn="0" w:lastColumn="0" w:noHBand="0" w:noVBand="0"/>
      </w:tblPr>
      <w:tblGrid>
        <w:gridCol w:w="4141"/>
        <w:gridCol w:w="1181"/>
        <w:gridCol w:w="264"/>
        <w:gridCol w:w="1015"/>
        <w:gridCol w:w="268"/>
        <w:gridCol w:w="1091"/>
        <w:gridCol w:w="275"/>
        <w:gridCol w:w="1125"/>
      </w:tblGrid>
      <w:tr w:rsidR="00A95165" w:rsidRPr="00CF1517" w14:paraId="6C523E86" w14:textId="77777777" w:rsidTr="006E43CF">
        <w:trPr>
          <w:trHeight w:hRule="exact" w:val="375"/>
        </w:trPr>
        <w:tc>
          <w:tcPr>
            <w:tcW w:w="2212" w:type="pct"/>
            <w:vAlign w:val="bottom"/>
          </w:tcPr>
          <w:p w14:paraId="618CCA5A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13BB7B5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1B0392DE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32608B7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5294BEB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3CF" w:rsidRPr="00CF1517" w14:paraId="1A462870" w14:textId="77777777" w:rsidTr="006E43CF">
        <w:trPr>
          <w:trHeight w:hRule="exact" w:val="375"/>
        </w:trPr>
        <w:tc>
          <w:tcPr>
            <w:tcW w:w="2212" w:type="pct"/>
            <w:vAlign w:val="bottom"/>
          </w:tcPr>
          <w:p w14:paraId="2A3597D0" w14:textId="7A2D29B1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50DC739" w14:textId="20D2AD3D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5CA0CC8B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FD3CD7C" w14:textId="137FDF1D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B7ED17C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3747CE" w14:textId="0F633F86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2CA87CC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C86E8E" w14:textId="3199127E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E43CF" w:rsidRPr="00CF1517" w14:paraId="4FE7CA8A" w14:textId="77777777" w:rsidTr="00BC4570">
        <w:trPr>
          <w:trHeight w:hRule="exact" w:val="375"/>
        </w:trPr>
        <w:tc>
          <w:tcPr>
            <w:tcW w:w="2212" w:type="pct"/>
            <w:vAlign w:val="bottom"/>
          </w:tcPr>
          <w:p w14:paraId="108A0511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19F10F61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6E43CF" w:rsidRPr="00CF1517" w14:paraId="6FF5E161" w14:textId="77777777" w:rsidTr="006E43CF">
        <w:trPr>
          <w:trHeight w:hRule="exact" w:val="375"/>
        </w:trPr>
        <w:tc>
          <w:tcPr>
            <w:tcW w:w="2212" w:type="pct"/>
          </w:tcPr>
          <w:p w14:paraId="0A51E2DB" w14:textId="77777777" w:rsidR="006E43CF" w:rsidRPr="00CF1517" w:rsidRDefault="006E43CF" w:rsidP="006E43CF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278B36B" w14:textId="25671B3C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9B7D4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292</w:t>
            </w:r>
            <w:r w:rsidR="009B7D42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080</w:t>
            </w:r>
          </w:p>
        </w:tc>
        <w:tc>
          <w:tcPr>
            <w:tcW w:w="141" w:type="pct"/>
            <w:vAlign w:val="bottom"/>
          </w:tcPr>
          <w:p w14:paraId="6B87CAC3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37A9234" w14:textId="510156F9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  <w:r w:rsidR="006E43C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187</w:t>
            </w:r>
            <w:r w:rsidR="006E43C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895</w:t>
            </w:r>
          </w:p>
        </w:tc>
        <w:tc>
          <w:tcPr>
            <w:tcW w:w="143" w:type="pct"/>
            <w:vAlign w:val="bottom"/>
          </w:tcPr>
          <w:p w14:paraId="2047ACEF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C210B5" w14:textId="6E1867D5" w:rsidR="006E43CF" w:rsidRPr="00CF1517" w:rsidRDefault="00C418B0" w:rsidP="009B7D4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262</w:t>
            </w:r>
            <w:r w:rsidR="009B7D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47" w:type="pct"/>
            <w:vAlign w:val="bottom"/>
          </w:tcPr>
          <w:p w14:paraId="4807DF52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10F3875" w14:textId="313464F8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</w:tr>
      <w:tr w:rsidR="006E43CF" w:rsidRPr="00CF1517" w14:paraId="678A39A0" w14:textId="77777777" w:rsidTr="006E43CF">
        <w:trPr>
          <w:trHeight w:hRule="exact" w:val="375"/>
        </w:trPr>
        <w:tc>
          <w:tcPr>
            <w:tcW w:w="2212" w:type="pct"/>
          </w:tcPr>
          <w:p w14:paraId="46D43043" w14:textId="77777777" w:rsidR="006E43CF" w:rsidRPr="00CF1517" w:rsidRDefault="006E43CF" w:rsidP="006E43CF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54C5514" w14:textId="4740D50D" w:rsidR="006E43CF" w:rsidRPr="00470912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9B7D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  <w:tc>
          <w:tcPr>
            <w:tcW w:w="141" w:type="pct"/>
            <w:vAlign w:val="bottom"/>
          </w:tcPr>
          <w:p w14:paraId="6C68B8D4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88791AF" w14:textId="5E5FA30C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6E43CF" w:rsidRPr="004709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  <w:tc>
          <w:tcPr>
            <w:tcW w:w="143" w:type="pct"/>
            <w:vAlign w:val="bottom"/>
          </w:tcPr>
          <w:p w14:paraId="53EC9301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5D0828D" w14:textId="6FFB2CF2" w:rsidR="006E43CF" w:rsidRPr="00C10865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9B7D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147" w:type="pct"/>
            <w:vAlign w:val="bottom"/>
          </w:tcPr>
          <w:p w14:paraId="1B2D385C" w14:textId="77777777" w:rsidR="006E43CF" w:rsidRPr="00C10865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0D7F2CC" w14:textId="7853D829" w:rsidR="006E43CF" w:rsidRPr="00C10865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6E43CF" w:rsidRPr="00C108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</w:tr>
      <w:tr w:rsidR="006E43CF" w:rsidRPr="00CF1517" w14:paraId="451EA499" w14:textId="77777777" w:rsidTr="006E43CF">
        <w:trPr>
          <w:trHeight w:hRule="exact" w:val="375"/>
        </w:trPr>
        <w:tc>
          <w:tcPr>
            <w:tcW w:w="2212" w:type="pct"/>
          </w:tcPr>
          <w:p w14:paraId="3D09E6A1" w14:textId="354DB6AB" w:rsidR="006E43CF" w:rsidRPr="00CF1517" w:rsidRDefault="006E43CF" w:rsidP="006E43CF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FE17A64" w14:textId="51793246" w:rsidR="006E43CF" w:rsidRPr="00470912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358</w:t>
            </w:r>
            <w:r w:rsidR="009B7D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141" w:type="pct"/>
            <w:vAlign w:val="bottom"/>
          </w:tcPr>
          <w:p w14:paraId="4821283E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B11AB2A" w14:textId="690C104E" w:rsidR="006E43CF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020</w:t>
            </w:r>
          </w:p>
        </w:tc>
        <w:tc>
          <w:tcPr>
            <w:tcW w:w="143" w:type="pct"/>
            <w:vAlign w:val="bottom"/>
          </w:tcPr>
          <w:p w14:paraId="2FE03F87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8F1ECA4" w14:textId="3ED54B62" w:rsidR="006E43CF" w:rsidRPr="00C10865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="009B7D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  <w:tc>
          <w:tcPr>
            <w:tcW w:w="147" w:type="pct"/>
            <w:vAlign w:val="bottom"/>
          </w:tcPr>
          <w:p w14:paraId="04103E2D" w14:textId="77777777" w:rsidR="006E43CF" w:rsidRPr="00C10865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E2DFBB7" w14:textId="29A224D6" w:rsidR="006E43CF" w:rsidRPr="00C10865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242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</w:tr>
      <w:tr w:rsidR="006E43CF" w:rsidRPr="00CF1517" w14:paraId="2FD7A8A0" w14:textId="77777777" w:rsidTr="006E43CF">
        <w:trPr>
          <w:trHeight w:hRule="exact" w:val="375"/>
        </w:trPr>
        <w:tc>
          <w:tcPr>
            <w:tcW w:w="2212" w:type="pct"/>
            <w:vAlign w:val="bottom"/>
          </w:tcPr>
          <w:p w14:paraId="3CD18DD6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B14FF" w14:textId="4E36223A" w:rsidR="006E43CF" w:rsidRPr="00470912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666</w:t>
            </w:r>
            <w:r w:rsidR="009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41" w:type="pct"/>
            <w:vAlign w:val="bottom"/>
          </w:tcPr>
          <w:p w14:paraId="4BA154B3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B3D9C" w14:textId="53938B34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43" w:type="pct"/>
            <w:vAlign w:val="bottom"/>
          </w:tcPr>
          <w:p w14:paraId="06B73057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62297" w14:textId="651ECD87" w:rsidR="006E43CF" w:rsidRPr="00B6544E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  <w:r w:rsidR="009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7" w:type="pct"/>
            <w:vAlign w:val="bottom"/>
          </w:tcPr>
          <w:p w14:paraId="1829E269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F8AAC" w14:textId="753A02B1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734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</w:p>
        </w:tc>
      </w:tr>
    </w:tbl>
    <w:p w14:paraId="052BCE7F" w14:textId="020DC460" w:rsidR="006E3E2C" w:rsidRDefault="006E3E2C" w:rsidP="0046650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1261"/>
        <w:gridCol w:w="1086"/>
        <w:gridCol w:w="352"/>
        <w:gridCol w:w="997"/>
        <w:gridCol w:w="270"/>
        <w:gridCol w:w="1079"/>
        <w:gridCol w:w="268"/>
        <w:gridCol w:w="1122"/>
      </w:tblGrid>
      <w:tr w:rsidR="000313AF" w:rsidRPr="00CF1517" w14:paraId="286FD9B8" w14:textId="77777777" w:rsidTr="000313AF">
        <w:trPr>
          <w:trHeight w:hRule="exact" w:val="374"/>
        </w:trPr>
        <w:tc>
          <w:tcPr>
            <w:tcW w:w="2223" w:type="pct"/>
            <w:gridSpan w:val="2"/>
          </w:tcPr>
          <w:p w14:paraId="02350E20" w14:textId="77777777" w:rsidR="000313AF" w:rsidRPr="00CF1517" w:rsidRDefault="000313AF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B8DD45E" w14:textId="77777777" w:rsidR="000313AF" w:rsidRPr="00CF1517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5B18E30D" w14:textId="77777777" w:rsidR="000313AF" w:rsidRPr="00CF1517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CB5FCF" w14:textId="77777777" w:rsidR="000313AF" w:rsidRPr="00CF1517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9276C3A" w14:textId="77777777" w:rsidR="000313AF" w:rsidRPr="00CF1517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3AF" w:rsidRPr="00CF1517" w14:paraId="24FB5005" w14:textId="77777777" w:rsidTr="000313AF">
        <w:trPr>
          <w:trHeight w:hRule="exact" w:val="374"/>
        </w:trPr>
        <w:tc>
          <w:tcPr>
            <w:tcW w:w="2223" w:type="pct"/>
            <w:gridSpan w:val="2"/>
          </w:tcPr>
          <w:p w14:paraId="2F52915F" w14:textId="1307D615" w:rsidR="000313AF" w:rsidRPr="00CF1517" w:rsidRDefault="000313A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D9FC90C" w14:textId="25F87C68" w:rsidR="000313A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9" w:type="pct"/>
          </w:tcPr>
          <w:p w14:paraId="45F09B8A" w14:textId="77777777" w:rsidR="000313AF" w:rsidRPr="00CF1517" w:rsidRDefault="000313A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8BD03B" w14:textId="70AD2191" w:rsidR="000313A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0C02BC5" w14:textId="77777777" w:rsidR="000313AF" w:rsidRPr="00CF1517" w:rsidRDefault="000313A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5BF139" w14:textId="03B486F2" w:rsidR="000313A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D41C436" w14:textId="77777777" w:rsidR="000313AF" w:rsidRPr="00CF1517" w:rsidRDefault="000313A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1147C7" w14:textId="6854F4DB" w:rsidR="000313A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313AF" w:rsidRPr="00CF1517" w14:paraId="1FD818D8" w14:textId="77777777" w:rsidTr="000313AF">
        <w:trPr>
          <w:trHeight w:hRule="exact" w:val="374"/>
        </w:trPr>
        <w:tc>
          <w:tcPr>
            <w:tcW w:w="2223" w:type="pct"/>
            <w:gridSpan w:val="2"/>
          </w:tcPr>
          <w:p w14:paraId="370345A5" w14:textId="77777777" w:rsidR="000313AF" w:rsidRPr="00CF1517" w:rsidRDefault="000313A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7"/>
          </w:tcPr>
          <w:p w14:paraId="1393956C" w14:textId="77777777" w:rsidR="000313AF" w:rsidRPr="00CF1517" w:rsidRDefault="000313A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3CF" w:rsidRPr="00CF1517" w14:paraId="3CC8E120" w14:textId="77777777" w:rsidTr="000313AF">
        <w:trPr>
          <w:trHeight w:hRule="exact" w:val="374"/>
        </w:trPr>
        <w:tc>
          <w:tcPr>
            <w:tcW w:w="1546" w:type="pct"/>
          </w:tcPr>
          <w:p w14:paraId="403DCA52" w14:textId="6A17466B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6" w:type="pct"/>
          </w:tcPr>
          <w:p w14:paraId="1D8779F1" w14:textId="77777777" w:rsidR="006E43CF" w:rsidRPr="00CF1517" w:rsidRDefault="006E43CF" w:rsidP="006E43C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715DD755" w14:textId="7A052D2E" w:rsidR="006E43CF" w:rsidRPr="00CF1517" w:rsidRDefault="00C418B0" w:rsidP="000313AF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5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  <w:r w:rsidR="00DB05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9" w:type="pct"/>
          </w:tcPr>
          <w:p w14:paraId="381ACE57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76AC02F" w14:textId="58F09FBF" w:rsidR="006E43CF" w:rsidRPr="00CF1517" w:rsidRDefault="00C418B0" w:rsidP="006E43CF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E4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  <w:r w:rsidR="006E4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145" w:type="pct"/>
          </w:tcPr>
          <w:p w14:paraId="555BD072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588B8B" w14:textId="0C468FD6" w:rsidR="006E43CF" w:rsidRPr="00CF1517" w:rsidRDefault="00C418B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B30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054</w:t>
            </w:r>
            <w:r w:rsidR="00EB30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44" w:type="pct"/>
          </w:tcPr>
          <w:p w14:paraId="65EE1D13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DE49F9" w14:textId="5C11EBDF" w:rsidR="006E43CF" w:rsidRPr="00CF1517" w:rsidRDefault="00C418B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  <w:r w:rsidR="006E4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</w:p>
        </w:tc>
      </w:tr>
      <w:tr w:rsidR="006E43CF" w:rsidRPr="00CF1517" w14:paraId="54D12504" w14:textId="77777777" w:rsidTr="000313AF">
        <w:trPr>
          <w:trHeight w:hRule="exact" w:val="374"/>
        </w:trPr>
        <w:tc>
          <w:tcPr>
            <w:tcW w:w="1546" w:type="pct"/>
          </w:tcPr>
          <w:p w14:paraId="01715249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6" w:type="pct"/>
          </w:tcPr>
          <w:p w14:paraId="736E5CD5" w14:textId="77777777" w:rsidR="006E43CF" w:rsidRPr="00CF1517" w:rsidRDefault="006E43CF" w:rsidP="006E43C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6BEC5EEC" w14:textId="343A01A2" w:rsidR="006E43CF" w:rsidRPr="009B7D42" w:rsidRDefault="00C418B0" w:rsidP="006E43CF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  <w:r w:rsidR="00DB051E" w:rsidRPr="009B7D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89" w:type="pct"/>
          </w:tcPr>
          <w:p w14:paraId="66027FBD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8EB672E" w14:textId="7E8B061D" w:rsidR="006E43CF" w:rsidRPr="00CF1517" w:rsidRDefault="00C418B0" w:rsidP="006E43CF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  <w:r w:rsidR="006E4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49E20A4E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FB22DD2" w14:textId="488D79D9" w:rsidR="006E43CF" w:rsidRPr="00CF1517" w:rsidRDefault="00EB308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194C92C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3F68ECC" w14:textId="78F136E0" w:rsidR="006E43CF" w:rsidRPr="00CF1517" w:rsidRDefault="00C418B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  <w:r w:rsidR="006E4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6E43CF" w:rsidRPr="00CF1517" w14:paraId="088F1F32" w14:textId="77777777" w:rsidTr="000313AF">
        <w:trPr>
          <w:trHeight w:hRule="exact" w:val="374"/>
        </w:trPr>
        <w:tc>
          <w:tcPr>
            <w:tcW w:w="1546" w:type="pct"/>
          </w:tcPr>
          <w:p w14:paraId="5B33957C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F1517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76" w:type="pct"/>
          </w:tcPr>
          <w:p w14:paraId="64FAA34A" w14:textId="77777777" w:rsidR="006E43CF" w:rsidRPr="00CF1517" w:rsidRDefault="006E43CF" w:rsidP="006E43C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7E5747A3" w14:textId="3F0450DE" w:rsidR="006E43CF" w:rsidRPr="009B7D42" w:rsidRDefault="00DB051E" w:rsidP="000313AF">
            <w:pPr>
              <w:pStyle w:val="block"/>
              <w:tabs>
                <w:tab w:val="decimal" w:pos="884"/>
              </w:tabs>
              <w:spacing w:after="0" w:line="240" w:lineRule="auto"/>
              <w:ind w:left="-12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7D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</w:t>
            </w:r>
            <w:r w:rsidRPr="009B7D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  <w:r w:rsidRPr="009B7D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pct"/>
          </w:tcPr>
          <w:p w14:paraId="75643EC8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1C9878D" w14:textId="0CC2EB74" w:rsidR="006E43CF" w:rsidRPr="00CF1517" w:rsidRDefault="006E43CF" w:rsidP="000313AF">
            <w:pPr>
              <w:pStyle w:val="block"/>
              <w:tabs>
                <w:tab w:val="decimal" w:pos="77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4B6200AB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C06ECD" w14:textId="2BF097A2" w:rsidR="006E43CF" w:rsidRPr="00CF1517" w:rsidRDefault="00EB308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</w:tcPr>
          <w:p w14:paraId="3667574F" w14:textId="77777777" w:rsidR="006E43CF" w:rsidRPr="00CF1517" w:rsidRDefault="006E43CF" w:rsidP="006E43C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58D4B50" w14:textId="432A2272" w:rsidR="006E43CF" w:rsidRPr="00CF1517" w:rsidRDefault="006E43CF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E43CF" w:rsidRPr="00CF1517" w14:paraId="3F6992D5" w14:textId="77777777" w:rsidTr="000313AF">
        <w:trPr>
          <w:trHeight w:hRule="exact" w:val="374"/>
        </w:trPr>
        <w:tc>
          <w:tcPr>
            <w:tcW w:w="1546" w:type="pct"/>
          </w:tcPr>
          <w:p w14:paraId="1C859C82" w14:textId="4C29834A" w:rsidR="006E43CF" w:rsidRPr="00CF1517" w:rsidRDefault="006E43CF" w:rsidP="006E43C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6" w:type="pct"/>
          </w:tcPr>
          <w:p w14:paraId="4CD1E3D8" w14:textId="77777777" w:rsidR="006E43CF" w:rsidRPr="00CF1517" w:rsidRDefault="006E43CF" w:rsidP="006E43C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B1EAD49" w14:textId="1CEF6528" w:rsidR="006E43CF" w:rsidRPr="00CF1517" w:rsidRDefault="00C418B0" w:rsidP="006E43CF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5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397</w:t>
            </w:r>
            <w:r w:rsidR="00DB05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9" w:type="pct"/>
          </w:tcPr>
          <w:p w14:paraId="52EA9EDD" w14:textId="77777777" w:rsidR="006E43CF" w:rsidRPr="00CF1517" w:rsidRDefault="006E43CF" w:rsidP="006E43C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DDD59DB" w14:textId="1E6E163D" w:rsidR="006E43CF" w:rsidRPr="00CF1517" w:rsidRDefault="00C418B0" w:rsidP="006E43CF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919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45" w:type="pct"/>
          </w:tcPr>
          <w:p w14:paraId="7FCCEAAA" w14:textId="77777777" w:rsidR="006E43CF" w:rsidRPr="00CF1517" w:rsidRDefault="006E43CF" w:rsidP="006E43C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353803A" w14:textId="7EFE01DF" w:rsidR="006E43CF" w:rsidRPr="00CF1517" w:rsidRDefault="00C418B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699</w:t>
            </w:r>
            <w:r w:rsidR="00EB3080" w:rsidRPr="006830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144" w:type="pct"/>
          </w:tcPr>
          <w:p w14:paraId="656B36AA" w14:textId="77777777" w:rsidR="006E43CF" w:rsidRPr="00CF1517" w:rsidRDefault="006E43CF" w:rsidP="006E43C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D1D12DD" w14:textId="036B4355" w:rsidR="006E43CF" w:rsidRPr="00CF1517" w:rsidRDefault="00C418B0" w:rsidP="006E43CF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054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680</w:t>
            </w:r>
          </w:p>
        </w:tc>
      </w:tr>
    </w:tbl>
    <w:p w14:paraId="35AAEE3B" w14:textId="77777777" w:rsidR="00A95165" w:rsidRDefault="00A95165" w:rsidP="002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D18E8EC" w14:textId="77777777" w:rsidR="00A95165" w:rsidRDefault="00A95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032DA75" w14:textId="256F46D0" w:rsidR="00F8603B" w:rsidRPr="002D6C77" w:rsidRDefault="00F8603B" w:rsidP="0000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1447F7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กลุ่มบริษัทมีสัญญาเงินกู้ยืมระยะยาวป</w:t>
      </w:r>
      <w:r w:rsidR="00851AE2" w:rsidRPr="00CF1517">
        <w:rPr>
          <w:rFonts w:ascii="Angsana New" w:hAnsi="Angsana New" w:cs="Angsana New"/>
          <w:sz w:val="30"/>
          <w:szCs w:val="30"/>
          <w:cs/>
        </w:rPr>
        <w:t>ระเภทมีหลักประกันหลายฉบับกับสถาบันการเงิน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p w14:paraId="49F3959E" w14:textId="77777777" w:rsidR="00F8603B" w:rsidRPr="00CF1517" w:rsidRDefault="00F8603B" w:rsidP="005F1412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610"/>
      </w:tblGrid>
      <w:tr w:rsidR="000433E0" w:rsidRPr="00CF1517" w14:paraId="23896CD0" w14:textId="77777777" w:rsidTr="00BE2A9C">
        <w:trPr>
          <w:trHeight w:val="947"/>
        </w:trPr>
        <w:tc>
          <w:tcPr>
            <w:tcW w:w="1872" w:type="dxa"/>
            <w:vAlign w:val="bottom"/>
          </w:tcPr>
          <w:p w14:paraId="20BFA372" w14:textId="77777777" w:rsidR="00432A4C" w:rsidRPr="00CF1517" w:rsidRDefault="00842E74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</w:t>
            </w:r>
            <w:r w:rsidR="00E27680"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2EE061B" w14:textId="77777777" w:rsidR="000433E0" w:rsidRPr="00CF1517" w:rsidRDefault="00432A4C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ชื่อ</w:t>
            </w:r>
            <w:r w:rsidR="000433E0" w:rsidRPr="00CF1517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D34C4" w14:textId="77777777" w:rsidR="000433E0" w:rsidRPr="00CF1517" w:rsidRDefault="000433E0" w:rsidP="000433E0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E1FE3" w14:textId="77777777" w:rsidR="000433E0" w:rsidRPr="00CF1517" w:rsidRDefault="000433E0" w:rsidP="0004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F6A3BC1" w14:textId="77777777" w:rsidR="000433E0" w:rsidRPr="00CF1517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</w:tcPr>
          <w:p w14:paraId="1983315C" w14:textId="77777777" w:rsidR="000433E0" w:rsidRPr="00CF1517" w:rsidRDefault="00842E74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59094C85" w14:textId="0C6391AB" w:rsidR="000433E0" w:rsidRPr="00CF1517" w:rsidRDefault="000433E0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4C969B3" w14:textId="432F9E47" w:rsidR="000433E0" w:rsidRPr="00CF1517" w:rsidRDefault="00C418B0" w:rsidP="00DB6668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E8DAA2" w14:textId="77777777" w:rsidR="000433E0" w:rsidRPr="00CF1517" w:rsidRDefault="000433E0" w:rsidP="0035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9185430" w14:textId="77777777" w:rsidR="000433E0" w:rsidRPr="00CF1517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629F63" w14:textId="0E08CA65" w:rsidR="000433E0" w:rsidRPr="00CF1517" w:rsidRDefault="000433E0" w:rsidP="00D7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36F37" w:rsidRPr="00CF1517" w14:paraId="28109228" w14:textId="77777777" w:rsidTr="00BE2A9C">
        <w:tc>
          <w:tcPr>
            <w:tcW w:w="1872" w:type="dxa"/>
          </w:tcPr>
          <w:p w14:paraId="6A2024DA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32AF5C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7E5967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F389D5B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9F99D33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736E7D03" w14:textId="77777777" w:rsidTr="00BE2A9C">
        <w:tc>
          <w:tcPr>
            <w:tcW w:w="1872" w:type="dxa"/>
          </w:tcPr>
          <w:p w14:paraId="3896796E" w14:textId="15F6963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7FBD4208" w14:textId="2657539F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A9B1B47" w14:textId="1505EEF6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4B723BB3" w14:textId="3F610D67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980" w:type="dxa"/>
            <w:shd w:val="clear" w:color="auto" w:fill="auto"/>
          </w:tcPr>
          <w:p w14:paraId="786911BF" w14:textId="5E845D6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1DAD6C7" w14:textId="13A1828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551DADEC" w14:textId="77777777" w:rsidTr="00BE2A9C">
        <w:tc>
          <w:tcPr>
            <w:tcW w:w="1872" w:type="dxa"/>
          </w:tcPr>
          <w:p w14:paraId="6F1FB68F" w14:textId="1866CBF5" w:rsidR="00C27793" w:rsidRPr="00CF1517" w:rsidRDefault="00747052" w:rsidP="00747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EAB84E3" w14:textId="455E4D6F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515B28A" w14:textId="58ADF6E2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2C6F02D8" w14:textId="079261AB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14:paraId="39CCE07A" w14:textId="17A525AF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3CC7128" w14:textId="3941AFA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  <w:tab w:val="decimal" w:pos="2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6A5D32" w14:paraId="61761A9E" w14:textId="77777777" w:rsidTr="00BE2A9C">
        <w:tc>
          <w:tcPr>
            <w:tcW w:w="1872" w:type="dxa"/>
          </w:tcPr>
          <w:p w14:paraId="7BA99E87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339D33" w14:textId="5D0E8D4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822869F" w14:textId="4BE8F369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</w:tcPr>
          <w:p w14:paraId="7F93341C" w14:textId="16B84D6F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4D4318C5" w14:textId="7D57CD6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221A2E7C" w14:textId="1B74ED9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19AF086E" w14:textId="77777777" w:rsidTr="00BE2A9C">
        <w:tc>
          <w:tcPr>
            <w:tcW w:w="1872" w:type="dxa"/>
          </w:tcPr>
          <w:p w14:paraId="55ADF0D0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FC4FC8" w14:textId="4AC3690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468D5491" w14:textId="2D2C5B8C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36F21F42" w14:textId="158D96FD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01A605FD" w14:textId="1901D00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407AAC" w14:textId="461A671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0312ED93" w14:textId="77777777" w:rsidTr="00BE2A9C">
        <w:tc>
          <w:tcPr>
            <w:tcW w:w="1872" w:type="dxa"/>
          </w:tcPr>
          <w:p w14:paraId="798BCDCA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62C63B" w14:textId="1016A34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F5B850B" w14:textId="414AAED1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750BFF5D" w14:textId="61786B50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6850831A" w14:textId="5EB699E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3C26112" w14:textId="7D972E8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48C157A2" w14:textId="77777777" w:rsidTr="00BE2A9C">
        <w:tc>
          <w:tcPr>
            <w:tcW w:w="1872" w:type="dxa"/>
          </w:tcPr>
          <w:p w14:paraId="3D67B7D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039502" w14:textId="4886516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7783D86" w14:textId="793442D2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3ADD28AE" w14:textId="5874F280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14:paraId="516E5D5F" w14:textId="77BDA9A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200EE44" w14:textId="0EE76B1A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15497340" w14:textId="77777777" w:rsidTr="00BE2A9C">
        <w:tc>
          <w:tcPr>
            <w:tcW w:w="1872" w:type="dxa"/>
          </w:tcPr>
          <w:p w14:paraId="70BECB8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9217F6" w14:textId="3FFB560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19AE1B33" w14:textId="1592C9EC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7563D68" w14:textId="6689F054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980" w:type="dxa"/>
            <w:shd w:val="clear" w:color="auto" w:fill="auto"/>
          </w:tcPr>
          <w:p w14:paraId="527E9C5E" w14:textId="48BCFD9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E4196F7" w14:textId="08E217B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8C8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68C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B68C8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="006E0487"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B0B1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0B1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C27793" w:rsidRPr="00CF1517" w14:paraId="2D3B7D35" w14:textId="77777777" w:rsidTr="00BE2A9C">
        <w:tc>
          <w:tcPr>
            <w:tcW w:w="1872" w:type="dxa"/>
          </w:tcPr>
          <w:p w14:paraId="168072B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8BCB469" w14:textId="52BB0A9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A61FE41" w14:textId="26E7E185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7C63E2D8" w14:textId="0FF607AA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980" w:type="dxa"/>
            <w:shd w:val="clear" w:color="auto" w:fill="auto"/>
          </w:tcPr>
          <w:p w14:paraId="1F027381" w14:textId="51BA5FB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C15D93B" w14:textId="4873D62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0BF26FDF" w14:textId="77777777" w:rsidTr="00BE2A9C">
        <w:tc>
          <w:tcPr>
            <w:tcW w:w="1872" w:type="dxa"/>
          </w:tcPr>
          <w:p w14:paraId="786B328C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7F218A" w14:textId="0CBEBA4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7F368E8F" w14:textId="6662C690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14:paraId="6B080593" w14:textId="1C43BC57" w:rsidR="00C27793" w:rsidRPr="0074705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980" w:type="dxa"/>
            <w:shd w:val="clear" w:color="auto" w:fill="auto"/>
          </w:tcPr>
          <w:p w14:paraId="2DCABB89" w14:textId="08AD21C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589363C" w14:textId="6A5770C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7CD69BF8" w14:textId="77777777" w:rsidTr="00BE2A9C">
        <w:trPr>
          <w:trHeight w:hRule="exact" w:val="115"/>
        </w:trPr>
        <w:tc>
          <w:tcPr>
            <w:tcW w:w="1872" w:type="dxa"/>
          </w:tcPr>
          <w:p w14:paraId="3DD718D8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E0F1F4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AF1586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D9A780" w14:textId="77777777" w:rsidR="00C27793" w:rsidRPr="00C25EEA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14:paraId="1EFB89AE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2DDAA2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751D75D3" w14:textId="77777777" w:rsidTr="00BE2A9C">
        <w:tc>
          <w:tcPr>
            <w:tcW w:w="1872" w:type="dxa"/>
          </w:tcPr>
          <w:p w14:paraId="502A8390" w14:textId="77777777" w:rsidR="00C27793" w:rsidRPr="00CF1517" w:rsidRDefault="00C27793" w:rsidP="00C2779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</w:t>
            </w:r>
          </w:p>
        </w:tc>
        <w:tc>
          <w:tcPr>
            <w:tcW w:w="900" w:type="dxa"/>
            <w:shd w:val="clear" w:color="auto" w:fill="auto"/>
          </w:tcPr>
          <w:p w14:paraId="0A05F891" w14:textId="782A6EA5" w:rsidR="00C27793" w:rsidRPr="00CF1517" w:rsidRDefault="00C27793" w:rsidP="00C27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1D9092" w14:textId="0EB1CA4F" w:rsidR="00C27793" w:rsidRPr="00CF1517" w:rsidRDefault="00C418B0" w:rsidP="00C27793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27793" w:rsidRPr="00CF151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18B0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33FE5DD" w14:textId="5B6DCCBD" w:rsidR="00C27793" w:rsidRPr="009B7D4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  <w:tab w:val="left" w:pos="864"/>
              </w:tabs>
              <w:ind w:right="1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222</w:t>
            </w:r>
          </w:p>
        </w:tc>
        <w:tc>
          <w:tcPr>
            <w:tcW w:w="1980" w:type="dxa"/>
            <w:shd w:val="clear" w:color="auto" w:fill="auto"/>
          </w:tcPr>
          <w:p w14:paraId="25622B4D" w14:textId="32A70B5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4223DE8C" w14:textId="3E4F66D5" w:rsidR="00C27793" w:rsidRPr="00CF1517" w:rsidRDefault="00C27793" w:rsidP="00C2779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D2D49" w:rsidRPr="00CF1517" w14:paraId="4C23D5FE" w14:textId="77777777" w:rsidTr="00BE2A9C">
        <w:tc>
          <w:tcPr>
            <w:tcW w:w="1872" w:type="dxa"/>
          </w:tcPr>
          <w:p w14:paraId="063E1F1C" w14:textId="77777777" w:rsidR="00BD2D49" w:rsidRPr="00CF1517" w:rsidRDefault="00BD2D49" w:rsidP="00BD2D4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เฟอร์เธอร์ จำกัด</w:t>
            </w:r>
          </w:p>
        </w:tc>
        <w:tc>
          <w:tcPr>
            <w:tcW w:w="900" w:type="dxa"/>
            <w:shd w:val="clear" w:color="auto" w:fill="auto"/>
          </w:tcPr>
          <w:p w14:paraId="183C279A" w14:textId="77777777" w:rsidR="00BD2D49" w:rsidRPr="00CF1517" w:rsidRDefault="00BD2D49" w:rsidP="00BD2D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7FBC9" w14:textId="77777777" w:rsidR="00BD2D49" w:rsidRPr="00CF1517" w:rsidRDefault="00BD2D49" w:rsidP="00BD2D49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1133ABD" w14:textId="77777777" w:rsidR="00BD2D49" w:rsidRPr="009B7D42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  <w:tab w:val="left" w:pos="792"/>
                <w:tab w:val="left" w:pos="99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9C15400" w14:textId="4FF4146A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8C0810E" w14:textId="77777777" w:rsidR="00BD2D49" w:rsidRPr="00CF1517" w:rsidRDefault="00BD2D49" w:rsidP="00BD2D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D2D49" w:rsidRPr="00CF1517" w14:paraId="5182F57D" w14:textId="77777777" w:rsidTr="00BE2A9C">
        <w:trPr>
          <w:trHeight w:hRule="exact" w:val="115"/>
        </w:trPr>
        <w:tc>
          <w:tcPr>
            <w:tcW w:w="1872" w:type="dxa"/>
          </w:tcPr>
          <w:p w14:paraId="15D55E4C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8F481A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CDD3A7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73D8F12" w14:textId="77777777" w:rsidR="00BD2D49" w:rsidRPr="009B7D42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FA6AAD7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7F4B2FB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1F4F4894" w14:textId="77777777" w:rsidTr="00BE2A9C">
        <w:tc>
          <w:tcPr>
            <w:tcW w:w="1872" w:type="dxa"/>
          </w:tcPr>
          <w:p w14:paraId="28109FFE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20D6961D" w14:textId="1A08027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3498AE9" w14:textId="4E9E8201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1762E536" w14:textId="5C68A1EA" w:rsidR="00C27793" w:rsidRPr="009B7D4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480016EB" w14:textId="397960F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467C0818" w14:textId="19BD5FC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38329E98" w14:textId="77777777" w:rsidTr="00BE2A9C">
        <w:tc>
          <w:tcPr>
            <w:tcW w:w="1872" w:type="dxa"/>
          </w:tcPr>
          <w:p w14:paraId="3FA010A9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อาหารสัตว์ จำกัด</w:t>
            </w:r>
          </w:p>
        </w:tc>
        <w:tc>
          <w:tcPr>
            <w:tcW w:w="900" w:type="dxa"/>
            <w:shd w:val="clear" w:color="auto" w:fill="auto"/>
          </w:tcPr>
          <w:p w14:paraId="7AABF464" w14:textId="03B3ACA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1CB87BB" w14:textId="21F6988B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6822DDE2" w14:textId="4FD6B5EA" w:rsidR="00C27793" w:rsidRPr="009B7D4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CA715D9" w14:textId="61B30EA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0FDEB24" w14:textId="1F8353A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62DC8E5B" w14:textId="77777777" w:rsidTr="00BE2A9C">
        <w:tc>
          <w:tcPr>
            <w:tcW w:w="1872" w:type="dxa"/>
          </w:tcPr>
          <w:p w14:paraId="0B94E4E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1F65DC" w14:textId="091D4A6A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1939C3C" w14:textId="2C2A5770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260" w:type="dxa"/>
            <w:shd w:val="clear" w:color="auto" w:fill="auto"/>
          </w:tcPr>
          <w:p w14:paraId="26DD988B" w14:textId="2FDD4497" w:rsidR="00C27793" w:rsidRPr="009B7D4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1E31D1CF" w14:textId="1977D969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84AA659" w14:textId="654C28E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3D34B556" w14:textId="77777777" w:rsidTr="00BE2A9C">
        <w:tc>
          <w:tcPr>
            <w:tcW w:w="1872" w:type="dxa"/>
          </w:tcPr>
          <w:p w14:paraId="1C6A3E06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DA3B15" w14:textId="57C86705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919525E" w14:textId="320B857E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5B79D3C3" w14:textId="4521D2AB" w:rsidR="00C27793" w:rsidRPr="009B7D4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6BBDC42B" w14:textId="11BF513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A1B87C6" w14:textId="1C0A64D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6DA754A9" w14:textId="77777777" w:rsidTr="00BE2A9C">
        <w:tc>
          <w:tcPr>
            <w:tcW w:w="1872" w:type="dxa"/>
          </w:tcPr>
          <w:p w14:paraId="25A8510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3A6C70" w14:textId="367FCAC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D5EE32B" w14:textId="08A406F3" w:rsidR="00C27793" w:rsidRPr="00CF1517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260" w:type="dxa"/>
            <w:shd w:val="clear" w:color="auto" w:fill="auto"/>
          </w:tcPr>
          <w:p w14:paraId="6C3DEAB2" w14:textId="52926A73" w:rsidR="00C27793" w:rsidRPr="009B7D42" w:rsidRDefault="00C418B0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</w:tcPr>
          <w:p w14:paraId="1E619518" w14:textId="2DD939C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20A178E3" w14:textId="72A359A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6E5863" w:rsidRPr="00CF1517" w14:paraId="6590439A" w14:textId="77777777" w:rsidTr="00126CF4">
        <w:trPr>
          <w:trHeight w:val="137"/>
        </w:trPr>
        <w:tc>
          <w:tcPr>
            <w:tcW w:w="1872" w:type="dxa"/>
          </w:tcPr>
          <w:p w14:paraId="02DDFD05" w14:textId="77777777" w:rsidR="006E5863" w:rsidRPr="00CF1517" w:rsidRDefault="006E586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40478A" w14:textId="77777777" w:rsidR="006E5863" w:rsidRPr="00CF1517" w:rsidRDefault="006E586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053EBE" w14:textId="77777777" w:rsidR="006E5863" w:rsidRPr="00360B44" w:rsidRDefault="006E586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44E60D" w14:textId="77777777" w:rsidR="006E5863" w:rsidRPr="009B7D42" w:rsidRDefault="006E586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43A5133" w14:textId="77777777" w:rsidR="006E5863" w:rsidRPr="00CF1517" w:rsidRDefault="006E586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C49C826" w14:textId="77777777" w:rsidR="006E5863" w:rsidRPr="00CF1517" w:rsidRDefault="006E586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5863" w:rsidRPr="00CF1517" w14:paraId="485D205D" w14:textId="77777777" w:rsidTr="00BE2A9C">
        <w:tc>
          <w:tcPr>
            <w:tcW w:w="1872" w:type="dxa"/>
          </w:tcPr>
          <w:p w14:paraId="0399AA4D" w14:textId="7767CFE7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ไทย ฟู้ดส์ </w:t>
            </w:r>
          </w:p>
        </w:tc>
        <w:tc>
          <w:tcPr>
            <w:tcW w:w="900" w:type="dxa"/>
            <w:shd w:val="clear" w:color="auto" w:fill="auto"/>
          </w:tcPr>
          <w:p w14:paraId="3927078B" w14:textId="290679D5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959227C" w14:textId="3333AE80" w:rsidR="006E5863" w:rsidRPr="00360B44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60" w:type="dxa"/>
            <w:shd w:val="clear" w:color="auto" w:fill="auto"/>
          </w:tcPr>
          <w:p w14:paraId="5B8CB15B" w14:textId="0CC985A8" w:rsidR="006E5863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980" w:type="dxa"/>
            <w:shd w:val="clear" w:color="auto" w:fill="auto"/>
          </w:tcPr>
          <w:p w14:paraId="3F7CE6BF" w14:textId="34269855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5ACFC70" w14:textId="22736693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6E5863" w:rsidRPr="00CF1517" w14:paraId="16AF31F8" w14:textId="77777777" w:rsidTr="00BE2A9C">
        <w:tc>
          <w:tcPr>
            <w:tcW w:w="1872" w:type="dxa"/>
          </w:tcPr>
          <w:p w14:paraId="44CB0B9F" w14:textId="16DBAA6D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สไวน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3C89A6AF" w14:textId="449BB09E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7CC4BD6" w14:textId="1CB01511" w:rsidR="006E5863" w:rsidRPr="00360B44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4386166D" w14:textId="28CF31F2" w:rsidR="006E5863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1980" w:type="dxa"/>
            <w:shd w:val="clear" w:color="auto" w:fill="auto"/>
          </w:tcPr>
          <w:p w14:paraId="0A172A98" w14:textId="09EE4FDC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5C9B846" w14:textId="7A480F44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6E5863" w:rsidRPr="00CF1517" w14:paraId="03B88AA2" w14:textId="77777777" w:rsidTr="00BE2A9C">
        <w:tc>
          <w:tcPr>
            <w:tcW w:w="1872" w:type="dxa"/>
          </w:tcPr>
          <w:p w14:paraId="2FFA2DFB" w14:textId="77777777" w:rsidR="006E5863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C2B98C" w14:textId="77777777" w:rsidR="006E5863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54EEA6" w14:textId="77777777" w:rsidR="006E5863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D543863" w14:textId="77777777" w:rsidR="006E5863" w:rsidRPr="00F34AF3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303FEE3" w14:textId="77777777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0B562AE7" w14:textId="77777777" w:rsidR="006E5863" w:rsidRPr="00CF1517" w:rsidRDefault="006E5863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26CF4" w:rsidRPr="00CF1517" w14:paraId="2859CD7B" w14:textId="77777777" w:rsidTr="00126CF4">
        <w:trPr>
          <w:trHeight w:hRule="exact" w:val="371"/>
        </w:trPr>
        <w:tc>
          <w:tcPr>
            <w:tcW w:w="1872" w:type="dxa"/>
          </w:tcPr>
          <w:p w14:paraId="0AF58223" w14:textId="31D3F05B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078E3F27" w14:textId="38B78E1C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71964C0" w14:textId="4840A59A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43B12B0" w14:textId="75826431" w:rsidR="00126CF4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0948A403" w14:textId="03C7CA26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42C8B1CD" w14:textId="598E927F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05DC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25C71365" w14:textId="77777777" w:rsidTr="00BE2A9C">
        <w:tc>
          <w:tcPr>
            <w:tcW w:w="1872" w:type="dxa"/>
          </w:tcPr>
          <w:p w14:paraId="1F0CD298" w14:textId="54FDA0B9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โพลทรีย์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49F7DF72" w14:textId="04BA1801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4543E42B" w14:textId="6304EC24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60" w:type="dxa"/>
            <w:shd w:val="clear" w:color="auto" w:fill="auto"/>
          </w:tcPr>
          <w:p w14:paraId="58951199" w14:textId="57046177" w:rsidR="00126CF4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14:paraId="69D0FB76" w14:textId="6F6AF479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14BD8C1" w14:textId="326621CE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3E3BE55C" w14:textId="77777777" w:rsidTr="00BE2A9C">
        <w:tc>
          <w:tcPr>
            <w:tcW w:w="1872" w:type="dxa"/>
          </w:tcPr>
          <w:p w14:paraId="38FB7E2F" w14:textId="19B5796F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249569" w14:textId="727286BB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4D84A9CC" w14:textId="71B6A00B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7572C9FA" w14:textId="180D0A2C" w:rsidR="00126CF4" w:rsidRPr="009B7D42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B7D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4FBB77FA" w14:textId="61DD6B19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5F68AE8" w14:textId="0AA6F069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5AF3BE64" w14:textId="77777777" w:rsidTr="00BE2A9C">
        <w:tc>
          <w:tcPr>
            <w:tcW w:w="1872" w:type="dxa"/>
          </w:tcPr>
          <w:p w14:paraId="5E58DA08" w14:textId="77777777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B13E4D" w14:textId="2CF6F54B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7AFB7D5" w14:textId="1DFE2BEB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14:paraId="0B2C5880" w14:textId="5A3EECC2" w:rsidR="00126CF4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14:paraId="3F4BCC1D" w14:textId="1D4816C8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E2556B" w14:textId="56DF8355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7273BF8F" w14:textId="77777777" w:rsidTr="00BE2A9C">
        <w:tc>
          <w:tcPr>
            <w:tcW w:w="1872" w:type="dxa"/>
          </w:tcPr>
          <w:p w14:paraId="350D3192" w14:textId="77777777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6337E10" w14:textId="6D6717CC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1078055B" w14:textId="37D56788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77229DB" w14:textId="70D9DD3F" w:rsidR="00126CF4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21BCA06F" w14:textId="6A32790A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C638F0D" w14:textId="1FF122AB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0AA20F0E" w14:textId="77777777" w:rsidTr="00BE2A9C">
        <w:tc>
          <w:tcPr>
            <w:tcW w:w="1872" w:type="dxa"/>
          </w:tcPr>
          <w:p w14:paraId="6CB3E271" w14:textId="77777777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02F28D" w14:textId="20F7D672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81FF28D" w14:textId="28DA5284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6CA8D134" w14:textId="1BAA71A4" w:rsidR="00126CF4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236EAAC2" w14:textId="1C32C801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799997C" w14:textId="690E95ED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4098DAA8" w14:textId="77777777" w:rsidTr="00BE2A9C">
        <w:tc>
          <w:tcPr>
            <w:tcW w:w="1872" w:type="dxa"/>
          </w:tcPr>
          <w:p w14:paraId="0886B2A0" w14:textId="77777777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7F5F8B" w14:textId="6CF987A7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B8132E8" w14:textId="47F2AD41" w:rsidR="00126CF4" w:rsidRPr="00CF1517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068ADF34" w14:textId="6149885D" w:rsidR="00126CF4" w:rsidRPr="009B7D42" w:rsidRDefault="00C418B0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418B0"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1980" w:type="dxa"/>
            <w:shd w:val="clear" w:color="auto" w:fill="auto"/>
          </w:tcPr>
          <w:p w14:paraId="18A1771B" w14:textId="09624980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0562F68B" w14:textId="1934BEA0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C418B0" w:rsidRPr="00C418B0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26CF4" w:rsidRPr="00CF1517" w14:paraId="6A3A00A5" w14:textId="77777777" w:rsidTr="00BE2A9C">
        <w:tc>
          <w:tcPr>
            <w:tcW w:w="1872" w:type="dxa"/>
          </w:tcPr>
          <w:p w14:paraId="679EF47D" w14:textId="77777777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164024" w14:textId="52C4A62C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A79206" w14:textId="27E33713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F99CE10" w14:textId="56AF8DE4" w:rsidR="00126CF4" w:rsidRPr="009B7D42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A832C81" w14:textId="61034D0B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254F31E6" w14:textId="64E930D5" w:rsidR="00126CF4" w:rsidRPr="00CF1517" w:rsidRDefault="00126CF4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073453B" w14:textId="00EE562C" w:rsidR="00260F81" w:rsidRPr="00094936" w:rsidRDefault="00260F81" w:rsidP="006F59A8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26C7D52" w14:textId="05A1F8F3" w:rsidR="009C4DA0" w:rsidRDefault="009C4DA0" w:rsidP="00DB117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ทั้งนี้กลุ่มบริษัทต้องปฏิบัติตามเงื่อนไขต่างๆ ที่ระบุไว้ในสัญญา</w:t>
      </w:r>
      <w:r w:rsidR="00DB117C">
        <w:rPr>
          <w:rFonts w:ascii="Angsana New" w:hAnsi="Angsana New" w:cs="Angsana New" w:hint="cs"/>
          <w:sz w:val="30"/>
          <w:szCs w:val="30"/>
          <w:cs/>
          <w:lang w:bidi="th-TH"/>
        </w:rPr>
        <w:t>กู้ยืมเงิน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48493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4938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31D8463D" w14:textId="77777777" w:rsidR="00126CF4" w:rsidRDefault="00126CF4" w:rsidP="00DB117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22"/>
        <w:gridCol w:w="988"/>
        <w:gridCol w:w="1077"/>
        <w:gridCol w:w="273"/>
        <w:gridCol w:w="7"/>
        <w:gridCol w:w="1078"/>
        <w:gridCol w:w="15"/>
        <w:gridCol w:w="260"/>
        <w:gridCol w:w="15"/>
        <w:gridCol w:w="1051"/>
        <w:gridCol w:w="15"/>
        <w:gridCol w:w="260"/>
        <w:gridCol w:w="15"/>
        <w:gridCol w:w="1078"/>
      </w:tblGrid>
      <w:tr w:rsidR="00985513" w:rsidRPr="00CF1517" w14:paraId="75B5EDCC" w14:textId="77777777" w:rsidTr="006E43CF">
        <w:trPr>
          <w:trHeight w:hRule="exact" w:val="374"/>
        </w:trPr>
        <w:tc>
          <w:tcPr>
            <w:tcW w:w="1651" w:type="pct"/>
          </w:tcPr>
          <w:p w14:paraId="2B1A69CB" w14:textId="33072B3D" w:rsidR="00985513" w:rsidRPr="00CF1517" w:rsidRDefault="00A631A6" w:rsidP="00D87C21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40" w:type="pct"/>
          </w:tcPr>
          <w:p w14:paraId="2F5961F8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13103D0A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71026938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14:paraId="048B7937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3CF" w:rsidRPr="00CF1517" w14:paraId="109CDD38" w14:textId="77777777" w:rsidTr="006E43CF">
        <w:trPr>
          <w:trHeight w:hRule="exact" w:val="374"/>
        </w:trPr>
        <w:tc>
          <w:tcPr>
            <w:tcW w:w="1651" w:type="pct"/>
          </w:tcPr>
          <w:p w14:paraId="5F709B80" w14:textId="55963C96" w:rsidR="006E43CF" w:rsidRPr="00CF1517" w:rsidRDefault="006E43CF" w:rsidP="006E43CF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E0A6905" w14:textId="77777777" w:rsidR="006E43CF" w:rsidRPr="00CF1517" w:rsidRDefault="006E43C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06BD7C1" w14:textId="6560F1CA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440F987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BB197F7" w14:textId="5C07857F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671FDC88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C5C4CB6" w14:textId="3D05DE51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0BF7ACE6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7B0B1AC" w14:textId="0A8D6A1E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E43CF" w:rsidRPr="00CF1517" w14:paraId="5EBF53DE" w14:textId="77777777" w:rsidTr="006E43CF">
        <w:trPr>
          <w:trHeight w:hRule="exact" w:val="374"/>
        </w:trPr>
        <w:tc>
          <w:tcPr>
            <w:tcW w:w="1651" w:type="pct"/>
          </w:tcPr>
          <w:p w14:paraId="6CDF56A0" w14:textId="77777777" w:rsidR="006E43CF" w:rsidRPr="00CF1517" w:rsidRDefault="006E43CF" w:rsidP="006E43CF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0B3B8C" w14:textId="77777777" w:rsidR="006E43CF" w:rsidRPr="00CF1517" w:rsidRDefault="006E43C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12"/>
          </w:tcPr>
          <w:p w14:paraId="7CF85AC6" w14:textId="77777777" w:rsidR="006E43CF" w:rsidRPr="00CF1517" w:rsidRDefault="006E43C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6438" w:rsidRPr="00CF1517" w14:paraId="0C74DAEC" w14:textId="77777777" w:rsidTr="006E43CF">
        <w:trPr>
          <w:trHeight w:hRule="exact" w:val="374"/>
        </w:trPr>
        <w:tc>
          <w:tcPr>
            <w:tcW w:w="1651" w:type="pct"/>
          </w:tcPr>
          <w:p w14:paraId="6D0141E3" w14:textId="412BB94C" w:rsidR="00C26438" w:rsidRPr="00CF1517" w:rsidRDefault="00C26438" w:rsidP="00C2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6449A44A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308A6A" w14:textId="125DD2DA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3" w:type="pct"/>
            <w:gridSpan w:val="2"/>
          </w:tcPr>
          <w:p w14:paraId="793AF50C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5D7C6F7" w14:textId="148E9D0E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21F8EA71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546BC6D" w14:textId="35086BD4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65B79775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3A58FE" w14:textId="462AB1FE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C26438" w:rsidRPr="00CF1517" w14:paraId="1B7E5F21" w14:textId="77777777" w:rsidTr="006E43CF">
        <w:trPr>
          <w:trHeight w:hRule="exact" w:val="374"/>
        </w:trPr>
        <w:tc>
          <w:tcPr>
            <w:tcW w:w="1651" w:type="pct"/>
          </w:tcPr>
          <w:p w14:paraId="14BBCE86" w14:textId="64578537" w:rsidR="00C26438" w:rsidRPr="00CF1517" w:rsidRDefault="00C26438" w:rsidP="00C2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pct"/>
          </w:tcPr>
          <w:p w14:paraId="03EEA02F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483D2B5" w14:textId="1B2F1A45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53" w:type="pct"/>
            <w:gridSpan w:val="2"/>
          </w:tcPr>
          <w:p w14:paraId="00376D55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96A07DB" w14:textId="051760A3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50" w:type="pct"/>
            <w:gridSpan w:val="2"/>
          </w:tcPr>
          <w:p w14:paraId="23BC3C52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762DCE6" w14:textId="64239B68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50" w:type="pct"/>
            <w:gridSpan w:val="2"/>
          </w:tcPr>
          <w:p w14:paraId="76C1257D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C8269E" w14:textId="59681173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="00C26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C26438" w:rsidRPr="00CF1517" w14:paraId="3C21EDD1" w14:textId="77777777" w:rsidTr="006E43CF">
        <w:trPr>
          <w:trHeight w:hRule="exact" w:val="374"/>
        </w:trPr>
        <w:tc>
          <w:tcPr>
            <w:tcW w:w="1651" w:type="pct"/>
          </w:tcPr>
          <w:p w14:paraId="22A1A10C" w14:textId="4781748C" w:rsidR="00C26438" w:rsidRPr="00CF1517" w:rsidRDefault="00C26438" w:rsidP="00C26438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2DAC0D8C" w14:textId="77777777" w:rsidR="00C26438" w:rsidRPr="00CF1517" w:rsidRDefault="00C26438" w:rsidP="00C2643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C907293" w14:textId="654BFC11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3" w:type="pct"/>
            <w:gridSpan w:val="2"/>
          </w:tcPr>
          <w:p w14:paraId="0C884C85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EC38FF" w14:textId="63D0D7D3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78536EB1" w14:textId="77777777" w:rsidR="00C26438" w:rsidRPr="00CF1517" w:rsidRDefault="00C26438" w:rsidP="00C2643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A7742" w14:textId="2EC3D45D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794DFBA9" w14:textId="77777777" w:rsidR="00C26438" w:rsidRPr="00CF1517" w:rsidRDefault="00C26438" w:rsidP="00C2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FBC76AF" w14:textId="611E7149" w:rsidR="00C26438" w:rsidRPr="00CF1517" w:rsidRDefault="00C418B0" w:rsidP="00C26438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  <w:r w:rsidR="00C264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</w:tbl>
    <w:p w14:paraId="6A4E1EED" w14:textId="77777777" w:rsidR="00FC4617" w:rsidRPr="00813247" w:rsidRDefault="00FC4617" w:rsidP="008132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both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2D97CA29" w14:textId="77777777" w:rsidR="00B20263" w:rsidRPr="00813247" w:rsidRDefault="000F06DC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5F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</w:p>
    <w:p w14:paraId="530D753F" w14:textId="1F077FC0" w:rsidR="00B20263" w:rsidRDefault="00B20263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12470D92" w14:textId="7250004D" w:rsidR="009B7D42" w:rsidRPr="00813247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4AE05575" w14:textId="77777777" w:rsidR="009B7D42" w:rsidRPr="009B0B13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1B3B44EB" w14:textId="14FCF843" w:rsidR="009B7D42" w:rsidRPr="00456AE1" w:rsidRDefault="009B7D42" w:rsidP="0081230C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56AE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8</w:t>
      </w:r>
      <w:r w:rsidRPr="00456AE1">
        <w:rPr>
          <w:rFonts w:ascii="Angsana New" w:hAnsi="Angsana New" w:cs="Angsana New"/>
          <w:sz w:val="30"/>
          <w:szCs w:val="30"/>
        </w:rPr>
        <w:t xml:space="preserve"> </w:t>
      </w:r>
      <w:r w:rsidRPr="00456AE1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C418B0">
        <w:rPr>
          <w:rFonts w:ascii="Angsana New" w:hAnsi="Angsana New" w:cs="Angsana New"/>
          <w:sz w:val="30"/>
          <w:szCs w:val="30"/>
        </w:rPr>
        <w:t>2563</w:t>
      </w:r>
      <w:r w:rsidRPr="00456AE1">
        <w:rPr>
          <w:rFonts w:ascii="Angsana New" w:hAnsi="Angsana New" w:cs="Angsana New"/>
          <w:sz w:val="30"/>
          <w:szCs w:val="30"/>
        </w:rPr>
        <w:t xml:space="preserve"> </w:t>
      </w:r>
      <w:r w:rsidRPr="00456AE1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456AE1">
        <w:rPr>
          <w:rFonts w:ascii="Angsana New" w:hAnsi="Angsana New" w:cs="Angsana New" w:hint="cs"/>
          <w:sz w:val="30"/>
          <w:szCs w:val="30"/>
          <w:cs/>
        </w:rPr>
        <w:t>ไม่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C418B0">
        <w:rPr>
          <w:rFonts w:ascii="Angsana New" w:hAnsi="Angsana New" w:cs="Angsana New"/>
          <w:sz w:val="30"/>
          <w:szCs w:val="30"/>
        </w:rPr>
        <w:t>2</w:t>
      </w:r>
      <w:r w:rsidRPr="00456AE1">
        <w:rPr>
          <w:rFonts w:ascii="Angsana New" w:hAnsi="Angsana New" w:cs="Angsana New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z w:val="30"/>
          <w:szCs w:val="30"/>
        </w:rPr>
        <w:t>000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</w:t>
      </w:r>
      <w:r w:rsidRPr="00456AE1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8</w:t>
      </w:r>
      <w:r w:rsidRPr="00456AE1">
        <w:rPr>
          <w:rFonts w:ascii="Angsana New" w:hAnsi="Angsana New" w:cs="Angsana New"/>
          <w:sz w:val="30"/>
          <w:szCs w:val="30"/>
        </w:rPr>
        <w:t xml:space="preserve"> </w:t>
      </w:r>
      <w:r w:rsidRPr="00456AE1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C418B0">
        <w:rPr>
          <w:rFonts w:ascii="Angsana New" w:hAnsi="Angsana New" w:cs="Angsana New"/>
          <w:sz w:val="30"/>
          <w:szCs w:val="30"/>
        </w:rPr>
        <w:t>2568</w:t>
      </w:r>
      <w:r w:rsidRPr="00456AE1">
        <w:rPr>
          <w:rFonts w:ascii="Angsana New" w:hAnsi="Angsana New" w:cs="Angsana New"/>
          <w:sz w:val="30"/>
          <w:szCs w:val="30"/>
        </w:rPr>
        <w:t xml:space="preserve"> 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2</w:t>
      </w:r>
      <w:r w:rsidRPr="00456AE1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48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12AC784" w14:textId="77777777" w:rsidR="009B0B13" w:rsidRPr="009B0B13" w:rsidRDefault="009B0B13" w:rsidP="009B0B13">
      <w:pPr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1F2B0F3C" w14:textId="2EE903C9" w:rsidR="009B7D42" w:rsidRPr="00813247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51F4241F" w14:textId="77777777" w:rsidR="009B7D42" w:rsidRPr="009B0B13" w:rsidRDefault="009B7D42" w:rsidP="009B7D42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E1AA35D" w14:textId="3BD525BE" w:rsidR="009B7D42" w:rsidRPr="00813247" w:rsidRDefault="009B7D42" w:rsidP="0081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324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30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2563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</w:t>
      </w:r>
      <w:r w:rsidR="009B0B13">
        <w:rPr>
          <w:rFonts w:ascii="Angsana New" w:hAnsi="Angsana New" w:cs="Angsana New" w:hint="cs"/>
          <w:sz w:val="30"/>
          <w:szCs w:val="30"/>
          <w:cs/>
        </w:rPr>
        <w:t>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 w:cs="Angsana New"/>
          <w:sz w:val="30"/>
          <w:szCs w:val="30"/>
        </w:rPr>
        <w:t>569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</w:t>
      </w:r>
      <w:r>
        <w:rPr>
          <w:rFonts w:ascii="Angsana New" w:hAnsi="Angsana New" w:cs="Angsana New" w:hint="cs"/>
          <w:sz w:val="30"/>
          <w:szCs w:val="30"/>
          <w:cs/>
        </w:rPr>
        <w:t>สถาบันหรือผู้ลงทุนรายใหญ่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30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2566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4</w:t>
      </w:r>
      <w:r w:rsidRPr="00813247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50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7EF9E20D" w14:textId="77777777" w:rsidR="009B7D42" w:rsidRPr="009B0B13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53620090" w14:textId="0AA6D7E1" w:rsidR="009B7D42" w:rsidRPr="00813247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71BC6741" w14:textId="77777777" w:rsidR="009B7D42" w:rsidRPr="009B0B13" w:rsidRDefault="009B7D42" w:rsidP="009B7D42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63D22BBC" w14:textId="152302B3" w:rsidR="009B0B13" w:rsidRDefault="009B7D42" w:rsidP="0081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324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26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2563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</w:t>
      </w:r>
      <w:r w:rsidRPr="00085888">
        <w:rPr>
          <w:rFonts w:ascii="Angsana New" w:hAnsi="Angsana New" w:cs="Angsana New"/>
          <w:spacing w:val="-6"/>
          <w:sz w:val="30"/>
          <w:szCs w:val="30"/>
          <w:cs/>
        </w:rPr>
        <w:t xml:space="preserve">เงินรวม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1</w:t>
      </w:r>
      <w:r w:rsidRPr="00085888">
        <w:rPr>
          <w:rFonts w:ascii="Angsana New" w:hAnsi="Angsana New" w:cs="Angsana New"/>
          <w:spacing w:val="-6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000</w:t>
      </w:r>
      <w:r w:rsidRPr="00085888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เพื่อเสนอขายให้ผู้ลงทุน</w:t>
      </w:r>
      <w:r w:rsidRPr="00085888">
        <w:rPr>
          <w:rFonts w:ascii="Angsana New" w:hAnsi="Angsana New" w:cs="Angsana New" w:hint="cs"/>
          <w:spacing w:val="-6"/>
          <w:sz w:val="30"/>
          <w:szCs w:val="30"/>
          <w:cs/>
        </w:rPr>
        <w:t>สถาบันหรือผู้ลงทุนรายใหญ่</w:t>
      </w:r>
      <w:r w:rsidRPr="00085888">
        <w:rPr>
          <w:rFonts w:ascii="Angsana New" w:hAnsi="Angsana New" w:cs="Angsana New"/>
          <w:spacing w:val="-6"/>
          <w:sz w:val="30"/>
          <w:szCs w:val="30"/>
          <w:cs/>
        </w:rPr>
        <w:t xml:space="preserve"> ครบกำหนดไถ่ถอนในวันที่ </w:t>
      </w:r>
      <w:r w:rsidR="00C418B0" w:rsidRPr="00C418B0">
        <w:rPr>
          <w:rFonts w:ascii="Angsana New" w:hAnsi="Angsana New" w:cs="Angsana New"/>
          <w:spacing w:val="-6"/>
          <w:sz w:val="30"/>
          <w:szCs w:val="30"/>
        </w:rPr>
        <w:t>26</w:t>
      </w:r>
      <w:r w:rsidRPr="0008588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85888">
        <w:rPr>
          <w:rFonts w:ascii="Angsana New" w:hAnsi="Angsana New" w:cs="Angsana New" w:hint="cs"/>
          <w:spacing w:val="-6"/>
          <w:sz w:val="30"/>
          <w:szCs w:val="30"/>
          <w:cs/>
        </w:rPr>
        <w:t>พฤศจิกายน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2566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4</w:t>
      </w:r>
      <w:r w:rsidRPr="00813247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50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F937B90" w14:textId="24BB679B" w:rsidR="009B7D42" w:rsidRPr="00813247" w:rsidRDefault="009B0B13" w:rsidP="009B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962F4A" w14:textId="47F14888" w:rsidR="009B7D42" w:rsidRPr="00813247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C418B0">
        <w:rPr>
          <w:rFonts w:ascii="Angsana New" w:hAnsi="Angsana New" w:cs="Angsana New"/>
          <w:b/>
          <w:bCs/>
          <w:i/>
          <w:iCs/>
          <w:sz w:val="30"/>
          <w:szCs w:val="30"/>
        </w:rPr>
        <w:t>2564</w:t>
      </w:r>
    </w:p>
    <w:p w14:paraId="43A11914" w14:textId="77777777" w:rsidR="009B7D42" w:rsidRPr="009B0B13" w:rsidRDefault="009B7D42" w:rsidP="009B7D42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10D281F" w14:textId="0E88F5A1" w:rsidR="009B7D42" w:rsidRPr="009B7D42" w:rsidRDefault="009B7D42" w:rsidP="0081230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56AE1">
        <w:rPr>
          <w:rFonts w:ascii="Angsana New" w:hAnsi="Angsana New" w:cs="Angsana New"/>
          <w:spacing w:val="2"/>
          <w:sz w:val="30"/>
          <w:szCs w:val="30"/>
          <w:cs/>
        </w:rPr>
        <w:t>เมื่อวันที่</w:t>
      </w:r>
      <w:r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11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456AE1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2564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บริษัทได้ออกหุ้นกู้ประเภท</w:t>
      </w:r>
      <w:r w:rsidRPr="00456AE1">
        <w:rPr>
          <w:rFonts w:ascii="Angsana New" w:hAnsi="Angsana New" w:cs="Angsana New" w:hint="cs"/>
          <w:spacing w:val="2"/>
          <w:sz w:val="30"/>
          <w:szCs w:val="30"/>
          <w:cs/>
        </w:rPr>
        <w:t>ไม่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1</w:t>
      </w:r>
      <w:r w:rsidRPr="00456AE1">
        <w:rPr>
          <w:rFonts w:ascii="Angsana New" w:hAnsi="Angsana New" w:cs="Angsana New"/>
          <w:spacing w:val="2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000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เพื่อเสนอขายให้ผู้ลงทุน</w:t>
      </w:r>
      <w:r w:rsidRPr="00456AE1">
        <w:rPr>
          <w:rFonts w:ascii="Angsana New" w:hAnsi="Angsana New" w:cs="Angsana New" w:hint="cs"/>
          <w:spacing w:val="2"/>
          <w:sz w:val="30"/>
          <w:szCs w:val="30"/>
          <w:cs/>
        </w:rPr>
        <w:t>สถาบัน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ครบกำหนดไถ่ถอนในวันที่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11</w:t>
      </w:r>
      <w:r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456AE1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2569</w:t>
      </w:r>
      <w:r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2</w:t>
      </w:r>
      <w:r w:rsidRPr="00456AE1">
        <w:rPr>
          <w:rFonts w:ascii="Angsana New" w:hAnsi="Angsana New" w:cs="Angsana New"/>
          <w:spacing w:val="2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2"/>
          <w:sz w:val="30"/>
          <w:szCs w:val="30"/>
        </w:rPr>
        <w:t>15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5D2F4828" w14:textId="77777777" w:rsidR="009B0B13" w:rsidRPr="009B0B13" w:rsidRDefault="009B0B13" w:rsidP="00BC1EFD">
      <w:pPr>
        <w:ind w:left="540"/>
        <w:jc w:val="both"/>
        <w:rPr>
          <w:rFonts w:ascii="Angsana New" w:hAnsi="Angsana New" w:cs="Angsana New"/>
          <w:b/>
          <w:bCs/>
          <w:i/>
          <w:iCs/>
          <w:spacing w:val="2"/>
          <w:sz w:val="28"/>
          <w:szCs w:val="28"/>
        </w:rPr>
      </w:pPr>
    </w:p>
    <w:p w14:paraId="39A094A3" w14:textId="4DE582F6" w:rsidR="00BC1EFD" w:rsidRDefault="00BC1EFD" w:rsidP="00BC1EFD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1</w:t>
      </w:r>
      <w:r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6072F613" w14:textId="77777777" w:rsidR="00BC1EFD" w:rsidRPr="009B0B13" w:rsidRDefault="00BC1EFD" w:rsidP="00BC1EFD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48E98AB4" w14:textId="43B7B216" w:rsidR="005064B3" w:rsidRDefault="005064B3" w:rsidP="005064B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14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C418B0" w:rsidRPr="00C418B0">
        <w:rPr>
          <w:rFonts w:ascii="Angsana New" w:hAnsi="Angsana New" w:cs="Angsana New"/>
          <w:sz w:val="30"/>
          <w:szCs w:val="30"/>
        </w:rPr>
        <w:t>900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14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C418B0">
        <w:rPr>
          <w:rFonts w:ascii="Angsana New" w:hAnsi="Angsana New" w:cs="Angsana New"/>
          <w:sz w:val="30"/>
          <w:szCs w:val="30"/>
        </w:rPr>
        <w:t>2568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4</w:t>
      </w:r>
      <w:r w:rsidRPr="00066A6E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25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67BFBF7A" w14:textId="77777777" w:rsidR="00BC1EFD" w:rsidRPr="00D0745C" w:rsidRDefault="00BC1EFD" w:rsidP="00BC1EFD">
      <w:pPr>
        <w:ind w:left="540"/>
        <w:jc w:val="both"/>
        <w:rPr>
          <w:rFonts w:ascii="Angsana New" w:hAnsi="Angsana New" w:cstheme="minorBidi"/>
          <w:spacing w:val="2"/>
          <w:sz w:val="28"/>
          <w:szCs w:val="28"/>
        </w:rPr>
      </w:pPr>
    </w:p>
    <w:p w14:paraId="4221AA19" w14:textId="1947C1EC" w:rsidR="00BC1EFD" w:rsidRDefault="00BC1EFD" w:rsidP="00BC1EFD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</w:t>
      </w:r>
      <w:r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208767D0" w14:textId="77777777" w:rsidR="00BC1EFD" w:rsidRPr="009B0B13" w:rsidRDefault="00BC1EFD" w:rsidP="00BC1EFD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05A64B2B" w14:textId="1B1CF05B" w:rsidR="00BC1EFD" w:rsidRDefault="00BC1EFD" w:rsidP="0081230C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21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เมษายน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2565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บริษัทได้ออกหุ้นกู้ประเภทไม่ด้อยสิทธิ ไม่มีหลักประกัน และระบุชื่อผู้ถือเป็นจำนวนเงินรวม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1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>,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600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เพื่อเสนอขายต่อผู้ลงทุนสถาบันและผู้ลงทุนรายใหญ่ ครบกำหนดไถ่ถอนในวันที่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21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เมษายน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2567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4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>.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00</w:t>
      </w:r>
      <w:r w:rsidRPr="005064B3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ต่อปี</w:t>
      </w:r>
    </w:p>
    <w:p w14:paraId="579E515D" w14:textId="77777777" w:rsidR="00BC1EFD" w:rsidRPr="005064B3" w:rsidRDefault="00BC1EFD" w:rsidP="00BC1EFD">
      <w:pPr>
        <w:ind w:left="540"/>
        <w:jc w:val="both"/>
        <w:rPr>
          <w:rFonts w:ascii="Angsana New" w:hAnsi="Angsana New" w:cs="Angsana New"/>
          <w:spacing w:val="2"/>
          <w:sz w:val="28"/>
          <w:szCs w:val="28"/>
        </w:rPr>
      </w:pPr>
    </w:p>
    <w:p w14:paraId="6FA44515" w14:textId="4F5DCBB3" w:rsidR="00BC1EFD" w:rsidRDefault="00BC1EFD" w:rsidP="00BC1EFD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3</w:t>
      </w:r>
      <w:r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0BFB30D7" w14:textId="77777777" w:rsidR="00BC1EFD" w:rsidRPr="009B0B13" w:rsidRDefault="00BC1EFD" w:rsidP="00BC1EFD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3CB1F6DC" w14:textId="13FD2055" w:rsidR="00BC1EFD" w:rsidRDefault="00BC1EFD" w:rsidP="0081230C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23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พฤษภาคม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2565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บริษัทได้ออกหุ้นกู้ประเภทไม่ด้อยสิทธิ ไม่มีหลักประกัน และระบุชื่อผู้ถือเป็นจำนวนเงินรวม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40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ล้านบาท เพื่อเสนอขายต่อผู้ลงทุนสถาบันและผู้ลงทุนรายใหญ่ ครบกำหนดไถ่ถอนในวันที่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22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พฤษภาคม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2567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โดยมีอัตราดอกเบี้ยคงที่ร้อยละ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4</w:t>
      </w:r>
      <w:r>
        <w:rPr>
          <w:rFonts w:ascii="Angsana New" w:hAnsi="Angsana New" w:hint="cs"/>
          <w:spacing w:val="2"/>
          <w:sz w:val="30"/>
          <w:szCs w:val="30"/>
        </w:rPr>
        <w:t>.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00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ต่อปี</w:t>
      </w:r>
    </w:p>
    <w:p w14:paraId="5A9AAF9E" w14:textId="77777777" w:rsidR="00BC1EFD" w:rsidRPr="005064B3" w:rsidRDefault="00BC1EFD" w:rsidP="00BC1EFD">
      <w:pPr>
        <w:ind w:left="540"/>
        <w:jc w:val="both"/>
        <w:rPr>
          <w:rFonts w:ascii="Angsana New" w:hAnsi="Angsana New"/>
          <w:spacing w:val="2"/>
          <w:sz w:val="28"/>
          <w:szCs w:val="28"/>
        </w:rPr>
      </w:pPr>
    </w:p>
    <w:p w14:paraId="68E80F6D" w14:textId="6F66DF39" w:rsidR="00BC1EFD" w:rsidRPr="005064B3" w:rsidRDefault="00BC1EFD" w:rsidP="00BC1EFD">
      <w:pPr>
        <w:ind w:left="540"/>
        <w:jc w:val="both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5064B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4</w:t>
      </w:r>
      <w:r w:rsidRPr="005064B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/</w:t>
      </w:r>
      <w:r w:rsidR="00C418B0" w:rsidRPr="00C418B0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2565</w:t>
      </w:r>
      <w:r w:rsidRPr="005064B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5064B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ชุดที่ </w:t>
      </w:r>
      <w:r w:rsidR="00C418B0" w:rsidRPr="00C418B0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1</w:t>
      </w:r>
    </w:p>
    <w:p w14:paraId="29A4C847" w14:textId="77777777" w:rsidR="00BC1EFD" w:rsidRPr="009B0B13" w:rsidRDefault="00BC1EFD" w:rsidP="00BC1EFD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31A4130D" w14:textId="2CCC1F6E" w:rsidR="00BC1EFD" w:rsidRDefault="00BC1EFD" w:rsidP="0081230C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15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กรกฎาคม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2565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บริษัทได้ออกหุ้นกู้ชุดที่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1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ประเภทไม่ด้อยสิทธิ ไม่มีหลักประกัน และระบุชื่อผู้ถือเป็นจำนวนเงินรวม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660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เพื่อเสนอขายต่อผู้ลงทุนสถาบัน ครบกำหนดไถ่ถอนในวันที่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15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กรกฎาคม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2567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4</w:t>
      </w:r>
      <w:r>
        <w:rPr>
          <w:rFonts w:ascii="Angsana New" w:hAnsi="Angsana New" w:hint="cs"/>
          <w:spacing w:val="2"/>
          <w:sz w:val="30"/>
          <w:szCs w:val="30"/>
        </w:rPr>
        <w:t>.</w:t>
      </w:r>
      <w:r w:rsidR="00C418B0" w:rsidRPr="00C418B0">
        <w:rPr>
          <w:rFonts w:ascii="Angsana New" w:hAnsi="Angsana New" w:cs="Angsana New" w:hint="cs"/>
          <w:spacing w:val="2"/>
          <w:sz w:val="30"/>
          <w:szCs w:val="30"/>
        </w:rPr>
        <w:t>00</w:t>
      </w:r>
      <w:r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ต่อปี</w:t>
      </w:r>
    </w:p>
    <w:p w14:paraId="3D125593" w14:textId="0369BB47" w:rsidR="009B7D42" w:rsidRDefault="009B0B13" w:rsidP="009B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/>
          <w:spacing w:val="2"/>
          <w:sz w:val="30"/>
          <w:szCs w:val="30"/>
          <w:cs/>
        </w:rPr>
        <w:br w:type="page"/>
      </w:r>
    </w:p>
    <w:p w14:paraId="7BED7250" w14:textId="0A618520" w:rsidR="00BC1EFD" w:rsidRDefault="00BC1EFD" w:rsidP="00BC1EFD">
      <w:pPr>
        <w:ind w:left="540"/>
        <w:jc w:val="both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4</w:t>
      </w: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ชุดที่ </w:t>
      </w:r>
      <w:r w:rsidR="00C418B0" w:rsidRPr="00C418B0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</w:t>
      </w:r>
    </w:p>
    <w:p w14:paraId="5F475D13" w14:textId="77777777" w:rsidR="00BC1EFD" w:rsidRPr="009B0B13" w:rsidRDefault="00BC1EFD" w:rsidP="00BC1EFD">
      <w:pPr>
        <w:ind w:left="540"/>
        <w:jc w:val="both"/>
        <w:rPr>
          <w:rFonts w:ascii="Angsana New" w:hAnsi="Angsana New" w:cs="Angsana New"/>
          <w:spacing w:val="2"/>
          <w:sz w:val="24"/>
          <w:szCs w:val="24"/>
        </w:rPr>
      </w:pPr>
    </w:p>
    <w:p w14:paraId="4FCA7F0A" w14:textId="6F159A10" w:rsidR="00BC1EFD" w:rsidRDefault="00BC1EFD" w:rsidP="0081230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15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2565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บริษัทได้ออกหุ้นกู้ชุดที่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2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ประเภทไม่ด้อยสิทธิ ไม่มีหลักประกัน และระบุชื่อผู้ถือเป็</w:t>
      </w:r>
      <w:r w:rsidR="000313AF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จำนวนเงินรวม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740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เพื่อเสนอขายต่อผู้ลงทุนสถาบันหรือผู้ลงทุนรายใหญ่ครบกำหนดไถ่ถอนในวันที่</w:t>
      </w:r>
      <w:r w:rsidR="000313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15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2569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4</w:t>
      </w:r>
      <w:r>
        <w:rPr>
          <w:rFonts w:ascii="Angsana New" w:hAnsi="Angsana New" w:cs="Angsana New" w:hint="cs"/>
          <w:spacing w:val="-4"/>
          <w:sz w:val="30"/>
          <w:szCs w:val="30"/>
        </w:rPr>
        <w:t>.</w:t>
      </w:r>
      <w:r w:rsidR="00C418B0" w:rsidRPr="00C418B0">
        <w:rPr>
          <w:rFonts w:ascii="Angsana New" w:hAnsi="Angsana New" w:cs="Angsana New" w:hint="cs"/>
          <w:spacing w:val="-4"/>
          <w:sz w:val="30"/>
          <w:szCs w:val="30"/>
        </w:rPr>
        <w:t>60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</w:p>
    <w:p w14:paraId="697B0363" w14:textId="77777777" w:rsidR="00E962DA" w:rsidRPr="000313AF" w:rsidRDefault="00E962DA" w:rsidP="00E86A29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76072E3D" w14:textId="77777777" w:rsidR="00BC1EFD" w:rsidRDefault="00BC1EFD" w:rsidP="0081230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ผู้ออกหุ้นกู้จะต้องดำรงไว้ซึ่งอัตราส่วนหนี้สินที่มีภาระดอกเบี้ยรวมต่อส่วน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>ตามงบการเงินรวมสำหรับปีตลอดระยะเวลาของหุ้นกู้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455D477D" w14:textId="58B2A088" w:rsidR="00BC1EFD" w:rsidRPr="00E86A29" w:rsidRDefault="00BC1EFD" w:rsidP="000F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sectPr w:rsidR="00BC1EFD" w:rsidRPr="00E86A29" w:rsidSect="008E46DE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33B6B8" w14:textId="77777777" w:rsidR="00134FDF" w:rsidRPr="00167F29" w:rsidRDefault="00134FDF" w:rsidP="004C56F7">
      <w:pPr>
        <w:tabs>
          <w:tab w:val="clear" w:pos="454"/>
          <w:tab w:val="clear" w:pos="680"/>
          <w:tab w:val="left" w:pos="540"/>
        </w:tabs>
        <w:ind w:left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7F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1F58238" w14:textId="77777777" w:rsidR="00134FDF" w:rsidRPr="00167F29" w:rsidRDefault="00134FDF" w:rsidP="004C56F7">
      <w:pPr>
        <w:ind w:left="810"/>
        <w:rPr>
          <w:rFonts w:asciiTheme="majorBidi" w:hAnsiTheme="majorBidi" w:cstheme="majorBidi"/>
          <w:sz w:val="30"/>
          <w:szCs w:val="30"/>
        </w:rPr>
      </w:pPr>
    </w:p>
    <w:p w14:paraId="60BB63BC" w14:textId="6A61611D" w:rsidR="007352C3" w:rsidRPr="00167F29" w:rsidRDefault="00484938" w:rsidP="000F4917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167F29">
        <w:rPr>
          <w:rFonts w:asciiTheme="majorBidi" w:hAnsiTheme="majorBidi" w:cstheme="majorBidi"/>
          <w:sz w:val="30"/>
          <w:szCs w:val="30"/>
          <w:cs/>
        </w:rPr>
        <w:t>กลุ่มบ</w:t>
      </w:r>
      <w:r w:rsidR="007352C3" w:rsidRPr="00167F29">
        <w:rPr>
          <w:rFonts w:asciiTheme="majorBidi" w:hAnsiTheme="majorBidi" w:cstheme="majorBidi"/>
          <w:sz w:val="30"/>
          <w:szCs w:val="30"/>
          <w:cs/>
        </w:rPr>
        <w:t>ริษัทและ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6D56D2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 xml:space="preserve">อาคาร ฟาร์ม เครื่องจักร ระบบสาธารณูปโภคและยานพาหนะภายใต้สัญญาเช่าหลายฉบับ ซึ่งมีระยะเวลาเช่าตั้งแต่ </w:t>
      </w:r>
      <w:r w:rsidR="00C418B0" w:rsidRPr="00C418B0">
        <w:rPr>
          <w:rFonts w:asciiTheme="majorBidi" w:hAnsiTheme="majorBidi" w:cstheme="majorBidi"/>
          <w:sz w:val="30"/>
          <w:szCs w:val="30"/>
        </w:rPr>
        <w:t>1</w:t>
      </w:r>
      <w:r w:rsidR="00134FDF" w:rsidRPr="00167F29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C418B0" w:rsidRPr="00C418B0">
        <w:rPr>
          <w:rFonts w:asciiTheme="majorBidi" w:hAnsiTheme="majorBidi" w:cstheme="majorBidi"/>
          <w:sz w:val="30"/>
          <w:szCs w:val="30"/>
        </w:rPr>
        <w:t>15</w:t>
      </w:r>
      <w:r w:rsidR="00134FDF" w:rsidRPr="00167F29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>ปี โดยหนี้สินตาม</w:t>
      </w:r>
    </w:p>
    <w:p w14:paraId="329172DD" w14:textId="4F2BF257" w:rsidR="00134FDF" w:rsidRPr="00167F29" w:rsidRDefault="00C443C3" w:rsidP="004C56F7">
      <w:pPr>
        <w:ind w:left="810"/>
        <w:rPr>
          <w:rFonts w:asciiTheme="majorBidi" w:hAnsiTheme="majorBidi" w:cstheme="majorBidi"/>
          <w:sz w:val="30"/>
          <w:szCs w:val="30"/>
        </w:rPr>
      </w:pPr>
      <w:r w:rsidRPr="00167F29">
        <w:rPr>
          <w:rFonts w:asciiTheme="majorBidi" w:hAnsiTheme="majorBidi" w:cstheme="majorBidi"/>
          <w:sz w:val="30"/>
          <w:szCs w:val="30"/>
          <w:cs/>
        </w:rPr>
        <w:t>สัญญาเช่ามี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>รายละเอียดดังนี้</w:t>
      </w:r>
    </w:p>
    <w:p w14:paraId="352742BD" w14:textId="77777777" w:rsidR="00134FDF" w:rsidRPr="00167F29" w:rsidRDefault="00134FDF" w:rsidP="004C56F7">
      <w:pPr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410"/>
        <w:gridCol w:w="270"/>
        <w:gridCol w:w="1440"/>
        <w:gridCol w:w="236"/>
        <w:gridCol w:w="1564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6D56D2" w:rsidRPr="00167F29" w14:paraId="64C8602D" w14:textId="77777777" w:rsidTr="006471C3">
        <w:trPr>
          <w:cantSplit/>
          <w:trHeight w:hRule="exact" w:val="342"/>
          <w:tblHeader/>
        </w:trPr>
        <w:tc>
          <w:tcPr>
            <w:tcW w:w="4410" w:type="dxa"/>
          </w:tcPr>
          <w:p w14:paraId="7D80B736" w14:textId="77777777" w:rsidR="006D56D2" w:rsidRPr="009D5B70" w:rsidRDefault="006D56D2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4E0189C1" w14:textId="77777777" w:rsidR="006D56D2" w:rsidRPr="009D5B70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1"/>
          </w:tcPr>
          <w:p w14:paraId="206BDB4A" w14:textId="32D11225" w:rsidR="006D56D2" w:rsidRPr="009D5B70" w:rsidRDefault="006D56D2" w:rsidP="00856854">
            <w:pPr>
              <w:tabs>
                <w:tab w:val="left" w:pos="1044"/>
              </w:tabs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6D2" w:rsidRPr="00167F29" w14:paraId="2903A0B2" w14:textId="77777777" w:rsidTr="006471C3">
        <w:trPr>
          <w:cantSplit/>
          <w:trHeight w:hRule="exact" w:val="394"/>
          <w:tblHeader/>
        </w:trPr>
        <w:tc>
          <w:tcPr>
            <w:tcW w:w="4410" w:type="dxa"/>
          </w:tcPr>
          <w:p w14:paraId="761E8452" w14:textId="7DEDFC6B" w:rsidR="006D56D2" w:rsidRPr="009D5B70" w:rsidRDefault="006D56D2" w:rsidP="004C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C74629" w14:textId="77777777" w:rsidR="006D56D2" w:rsidRPr="009D5B70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11F9B9" w14:textId="77777777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D3F1C0" w14:textId="5694F899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76DB5CD9" w14:textId="0EDEEA6C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5885D562" w14:textId="77777777" w:rsidR="006D56D2" w:rsidRPr="006D56D2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1231BC" w14:textId="77777777" w:rsidR="006D56D2" w:rsidRPr="009D5B70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00AE74B" w14:textId="77777777" w:rsidR="006D56D2" w:rsidRPr="009D5B70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57F498" w14:textId="77777777" w:rsidR="006D56D2" w:rsidRPr="009D5B70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324F6EF2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C5FF9FB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05D145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3A4205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167F29" w14:paraId="670CFA01" w14:textId="77777777" w:rsidTr="006471C3">
        <w:trPr>
          <w:cantSplit/>
          <w:trHeight w:hRule="exact" w:val="444"/>
          <w:tblHeader/>
        </w:trPr>
        <w:tc>
          <w:tcPr>
            <w:tcW w:w="4410" w:type="dxa"/>
          </w:tcPr>
          <w:p w14:paraId="0B388F47" w14:textId="59960DC1" w:rsidR="006D56D2" w:rsidRPr="009D5B70" w:rsidRDefault="006D56D2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DD5CA1" w14:textId="77777777" w:rsidR="006D56D2" w:rsidRPr="009D5B70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EEE44C" w14:textId="77777777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B376BF" w14:textId="48A5F683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2E374B0E" w14:textId="15EE154A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A472544" w14:textId="77777777" w:rsidR="006D56D2" w:rsidRPr="006D56D2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D886AF7" w14:textId="77777777" w:rsidR="006D56D2" w:rsidRPr="009D5B70" w:rsidRDefault="006D56D2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457C3ED3" w14:textId="77777777" w:rsidR="006D56D2" w:rsidRPr="009D5B70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830E3A" w14:textId="77777777" w:rsidR="006D56D2" w:rsidRPr="009D5B70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vAlign w:val="bottom"/>
          </w:tcPr>
          <w:p w14:paraId="20C59E4A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5640D7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026EA5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5B710D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167F29" w14:paraId="3A4203C1" w14:textId="77777777" w:rsidTr="006471C3">
        <w:trPr>
          <w:cantSplit/>
          <w:trHeight w:hRule="exact" w:val="394"/>
          <w:tblHeader/>
        </w:trPr>
        <w:tc>
          <w:tcPr>
            <w:tcW w:w="4410" w:type="dxa"/>
          </w:tcPr>
          <w:p w14:paraId="77DFF0EB" w14:textId="77777777" w:rsidR="006D56D2" w:rsidRPr="009D5B70" w:rsidRDefault="006D56D2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A7189" w14:textId="77777777" w:rsidR="006D56D2" w:rsidRPr="009D5B70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D77464" w14:textId="77777777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69A37E" w14:textId="64B8EFE1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285292E0" w14:textId="24DF6670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02D969C1" w14:textId="77777777" w:rsidR="006D56D2" w:rsidRPr="006D56D2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FB8A5A7" w14:textId="77777777" w:rsidR="006D56D2" w:rsidRPr="009D5B70" w:rsidRDefault="006D56D2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69B7E270" w14:textId="77777777" w:rsidR="006D56D2" w:rsidRPr="009D5B70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E76DCBF" w14:textId="77777777" w:rsidR="006D56D2" w:rsidRPr="009D5B70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40FF611B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3D1ADB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3C196D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3A84A95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167F29" w14:paraId="31CE6059" w14:textId="77777777" w:rsidTr="006471C3">
        <w:trPr>
          <w:cantSplit/>
          <w:trHeight w:hRule="exact" w:val="404"/>
          <w:tblHeader/>
        </w:trPr>
        <w:tc>
          <w:tcPr>
            <w:tcW w:w="4410" w:type="dxa"/>
          </w:tcPr>
          <w:p w14:paraId="1196E3D9" w14:textId="77777777" w:rsidR="006D56D2" w:rsidRPr="009D5B70" w:rsidRDefault="006D56D2" w:rsidP="004C56F7">
            <w:pPr>
              <w:spacing w:line="360" w:lineRule="exact"/>
              <w:ind w:left="-110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FC26A" w14:textId="77777777" w:rsidR="006D56D2" w:rsidRPr="009D5B70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A91001" w14:textId="56B01461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4500D8E5" w14:textId="5598D826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45C23A65" w14:textId="54B1D337" w:rsidR="006D56D2" w:rsidRPr="009D5B70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4746FF05" w14:textId="77777777" w:rsidR="006D56D2" w:rsidRPr="006D56D2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4DEA48" w14:textId="77777777" w:rsidR="006D56D2" w:rsidRPr="009D5B70" w:rsidRDefault="006D56D2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6121BE58" w14:textId="77777777" w:rsidR="006D56D2" w:rsidRPr="009D5B70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6902F47" w14:textId="77777777" w:rsidR="006D56D2" w:rsidRPr="009D5B70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4472938E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93837A" w14:textId="77777777" w:rsidR="006D56D2" w:rsidRPr="009D5B70" w:rsidRDefault="006D56D2" w:rsidP="00856854">
            <w:pPr>
              <w:tabs>
                <w:tab w:val="left" w:pos="1044"/>
              </w:tabs>
              <w:ind w:left="-108" w:right="-90" w:hanging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827D7CF" w14:textId="77777777" w:rsidR="006D56D2" w:rsidRPr="009D5B70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B8ED6AB" w14:textId="77777777" w:rsidR="006D56D2" w:rsidRPr="009D5B70" w:rsidRDefault="006D56D2" w:rsidP="00856854">
            <w:pPr>
              <w:tabs>
                <w:tab w:val="left" w:pos="792"/>
              </w:tabs>
              <w:ind w:left="-108" w:right="-71" w:hanging="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56D2" w:rsidRPr="009D5B70" w14:paraId="47320CE7" w14:textId="77777777" w:rsidTr="006471C3">
        <w:trPr>
          <w:cantSplit/>
          <w:trHeight w:hRule="exact" w:val="342"/>
          <w:tblHeader/>
        </w:trPr>
        <w:tc>
          <w:tcPr>
            <w:tcW w:w="4410" w:type="dxa"/>
          </w:tcPr>
          <w:p w14:paraId="5553047B" w14:textId="77777777" w:rsidR="006D56D2" w:rsidRPr="009D5B70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CDD4" w14:textId="77777777" w:rsidR="006D56D2" w:rsidRPr="009D5B70" w:rsidRDefault="006D56D2" w:rsidP="004C56F7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1"/>
          </w:tcPr>
          <w:p w14:paraId="60E8347A" w14:textId="4C8DA2F4" w:rsidR="006D56D2" w:rsidRPr="006D56D2" w:rsidRDefault="006D56D2" w:rsidP="004C56F7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56D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6D2" w:rsidRPr="00167F29" w14:paraId="783D02A7" w14:textId="77777777" w:rsidTr="006471C3">
        <w:trPr>
          <w:cantSplit/>
          <w:trHeight w:hRule="exact" w:val="342"/>
        </w:trPr>
        <w:tc>
          <w:tcPr>
            <w:tcW w:w="4410" w:type="dxa"/>
          </w:tcPr>
          <w:p w14:paraId="6625D8ED" w14:textId="11B6BBAF" w:rsidR="006D56D2" w:rsidRPr="009D5B70" w:rsidRDefault="00C418B0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FFE239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927B4B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B5A8E" w14:textId="3081E748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79694A6" w14:textId="5F180C43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18C61" w14:textId="77777777" w:rsidR="006D56D2" w:rsidRPr="006D56D2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3A8ABE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95638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D68DA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C4A1D" w14:textId="77777777" w:rsidR="006D56D2" w:rsidRPr="009D5B70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408FD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98C35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248CDE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167F29" w14:paraId="2CAFD7DF" w14:textId="77777777" w:rsidTr="006471C3">
        <w:trPr>
          <w:cantSplit/>
          <w:trHeight w:hRule="exact" w:val="444"/>
        </w:trPr>
        <w:tc>
          <w:tcPr>
            <w:tcW w:w="4410" w:type="dxa"/>
          </w:tcPr>
          <w:p w14:paraId="579BB0FC" w14:textId="14FB970E" w:rsidR="006D56D2" w:rsidRPr="009D5B70" w:rsidRDefault="006D56D2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สัญญาเช่ากับบริษัทให้เช่าซื้อ และสถาบันการเงิน</w:t>
            </w:r>
          </w:p>
        </w:tc>
        <w:tc>
          <w:tcPr>
            <w:tcW w:w="270" w:type="dxa"/>
          </w:tcPr>
          <w:p w14:paraId="0AE1982E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634CD8" w14:textId="67165A0C" w:rsidR="006D56D2" w:rsidRPr="009D5B70" w:rsidRDefault="00645C8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3889" w:firstLine="11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3F8081" w14:textId="4890A052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B97CE04" w14:textId="5BEDD502" w:rsidR="006D56D2" w:rsidRPr="009D5B70" w:rsidRDefault="00C418B0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59C736DC" w14:textId="77777777" w:rsidR="006D56D2" w:rsidRPr="006D56D2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D03030" w14:textId="558A8B99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12D55D29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39875" w14:textId="602DC316" w:rsidR="006D56D2" w:rsidRPr="009D5B70" w:rsidRDefault="00645C8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C7A92" w14:textId="77777777" w:rsidR="006D56D2" w:rsidRPr="009D5B70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572A7A" w14:textId="71B30DF7" w:rsidR="006D56D2" w:rsidRPr="009D5B70" w:rsidRDefault="00C418B0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3105527A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9E917" w14:textId="718D468E" w:rsidR="006D56D2" w:rsidRPr="009D5B70" w:rsidRDefault="00C418B0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334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</w:tr>
      <w:tr w:rsidR="006D56D2" w:rsidRPr="00167F29" w14:paraId="7587B7CE" w14:textId="77777777" w:rsidTr="006471C3">
        <w:trPr>
          <w:cantSplit/>
          <w:trHeight w:hRule="exact" w:val="385"/>
        </w:trPr>
        <w:tc>
          <w:tcPr>
            <w:tcW w:w="4410" w:type="dxa"/>
          </w:tcPr>
          <w:p w14:paraId="70F9488C" w14:textId="77777777" w:rsidR="006D56D2" w:rsidRPr="009D5B70" w:rsidRDefault="006D56D2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</w:tcPr>
          <w:p w14:paraId="26610817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8DC22" w14:textId="60CF4B6E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531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  <w:tc>
          <w:tcPr>
            <w:tcW w:w="236" w:type="dxa"/>
          </w:tcPr>
          <w:p w14:paraId="57CE5823" w14:textId="4F87F041" w:rsidR="006D56D2" w:rsidRPr="009D5B70" w:rsidRDefault="006D56D2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3801D1D" w14:textId="47DEF54E" w:rsidR="006D56D2" w:rsidRPr="009D5B70" w:rsidRDefault="00C418B0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041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14E9DBAC" w14:textId="77777777" w:rsidR="006D56D2" w:rsidRPr="006D56D2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48BFA6" w14:textId="42240F7B" w:rsidR="006D56D2" w:rsidRPr="009D5B70" w:rsidRDefault="00645C8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D2085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05404C" w14:textId="38BABB0C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40805D01" w14:textId="77777777" w:rsidR="006D56D2" w:rsidRPr="009D5B70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CCE73" w14:textId="08B66BB1" w:rsidR="006D56D2" w:rsidRPr="009D5B70" w:rsidRDefault="00C418B0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2A08D883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66DF0D" w14:textId="3C93B8E0" w:rsidR="006D56D2" w:rsidRPr="009D5B70" w:rsidRDefault="00C418B0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710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667</w:t>
            </w:r>
          </w:p>
        </w:tc>
      </w:tr>
      <w:tr w:rsidR="006D56D2" w:rsidRPr="00167F29" w14:paraId="3323F38D" w14:textId="77777777" w:rsidTr="006471C3">
        <w:trPr>
          <w:cantSplit/>
          <w:trHeight w:hRule="exact" w:val="375"/>
        </w:trPr>
        <w:tc>
          <w:tcPr>
            <w:tcW w:w="4410" w:type="dxa"/>
          </w:tcPr>
          <w:p w14:paraId="72A361FA" w14:textId="77777777" w:rsidR="006D56D2" w:rsidRPr="009D5B70" w:rsidRDefault="006D56D2" w:rsidP="004C56F7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0F2B5AD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FFF4C7" w14:textId="019FFB62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36" w:type="dxa"/>
          </w:tcPr>
          <w:p w14:paraId="138FE31C" w14:textId="2DC1DB1F" w:rsidR="006D56D2" w:rsidRPr="009D5B70" w:rsidRDefault="006D56D2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A305914" w14:textId="4652829B" w:rsidR="006D56D2" w:rsidRPr="009D5B70" w:rsidRDefault="00C418B0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2BD64D0E" w14:textId="77777777" w:rsidR="006D56D2" w:rsidRPr="006D56D2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1B5108" w14:textId="2DA91C19" w:rsidR="006D56D2" w:rsidRPr="005A1FD5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  <w:r w:rsidR="00645C8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1D00825D" w14:textId="1E43375E" w:rsidR="006D56D2" w:rsidRPr="009D5B70" w:rsidRDefault="00C418B0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95F756" w14:textId="7AFE88A6" w:rsidR="006D56D2" w:rsidRPr="005A1FD5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45C8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0F3E7802" w14:textId="77777777" w:rsidR="006D56D2" w:rsidRPr="009D5B70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8EAF6E" w14:textId="6C9CA12E" w:rsidR="006D56D2" w:rsidRPr="009D5B70" w:rsidRDefault="00C418B0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7EECEC78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38ABCE" w14:textId="3B0619E1" w:rsidR="006D56D2" w:rsidRPr="005A1FD5" w:rsidRDefault="00C418B0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45C8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045</w:t>
            </w:r>
            <w:r w:rsidR="00645C8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541</w:t>
            </w:r>
          </w:p>
        </w:tc>
      </w:tr>
      <w:tr w:rsidR="006D56D2" w:rsidRPr="00167F29" w14:paraId="2FA6E691" w14:textId="77777777" w:rsidTr="006471C3">
        <w:trPr>
          <w:cantSplit/>
          <w:trHeight w:hRule="exact" w:val="342"/>
        </w:trPr>
        <w:tc>
          <w:tcPr>
            <w:tcW w:w="4410" w:type="dxa"/>
          </w:tcPr>
          <w:p w14:paraId="0543296A" w14:textId="77777777" w:rsidR="006D56D2" w:rsidRPr="009D5B70" w:rsidRDefault="006D56D2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987C07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7B7023F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8EEA30" w14:textId="765E38D4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DB256A" w14:textId="1208681D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6F333" w14:textId="77777777" w:rsidR="006D56D2" w:rsidRPr="006D56D2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713513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E002F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9BC3B" w14:textId="77777777" w:rsidR="006D56D2" w:rsidRPr="009D5B70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6DCE9" w14:textId="77777777" w:rsidR="006D56D2" w:rsidRPr="009D5B70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57B79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EA238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F20498" w14:textId="77777777" w:rsidR="006D56D2" w:rsidRPr="005A1FD5" w:rsidRDefault="006D56D2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167F29" w14:paraId="249B6F86" w14:textId="77777777" w:rsidTr="006471C3">
        <w:trPr>
          <w:cantSplit/>
          <w:trHeight w:hRule="exact" w:val="342"/>
        </w:trPr>
        <w:tc>
          <w:tcPr>
            <w:tcW w:w="4410" w:type="dxa"/>
          </w:tcPr>
          <w:p w14:paraId="30E8125E" w14:textId="7A64E6D9" w:rsidR="006D56D2" w:rsidRPr="009D5B70" w:rsidRDefault="00C418B0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157F7E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AD7928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6A9DD" w14:textId="62DDF92F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DC8F714" w14:textId="70BB227B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B8472" w14:textId="77777777" w:rsidR="006D56D2" w:rsidRPr="006D56D2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7FBDC0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F41B1" w14:textId="77777777" w:rsidR="006D56D2" w:rsidRPr="009D5B70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8266C" w14:textId="77777777" w:rsidR="006D56D2" w:rsidRPr="009D5B70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6F8A4" w14:textId="77777777" w:rsidR="006D56D2" w:rsidRPr="009D5B70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D8BA3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2C0CF" w14:textId="77777777" w:rsidR="006D56D2" w:rsidRPr="009D5B70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BA1D0" w14:textId="77777777" w:rsidR="006D56D2" w:rsidRPr="009D5B70" w:rsidRDefault="006D56D2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167F29" w14:paraId="72CD3B10" w14:textId="77777777" w:rsidTr="006471C3">
        <w:trPr>
          <w:cantSplit/>
          <w:trHeight w:hRule="exact" w:val="424"/>
        </w:trPr>
        <w:tc>
          <w:tcPr>
            <w:tcW w:w="4410" w:type="dxa"/>
          </w:tcPr>
          <w:p w14:paraId="7A121BAD" w14:textId="74076269" w:rsidR="006D56D2" w:rsidRPr="009D5B70" w:rsidRDefault="006D56D2" w:rsidP="006E43CF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สัญญาเช่ากับบริษัทให้เช่าซื้อ และสถาบันการเงิน</w:t>
            </w:r>
          </w:p>
        </w:tc>
        <w:tc>
          <w:tcPr>
            <w:tcW w:w="270" w:type="dxa"/>
          </w:tcPr>
          <w:p w14:paraId="23BCBE4D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A6415" w14:textId="066E375F" w:rsidR="006D56D2" w:rsidRPr="009D5B70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87F3E" w14:textId="320DE1C0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ADD4C98" w14:textId="6C0EA104" w:rsidR="006D56D2" w:rsidRPr="009D5B70" w:rsidRDefault="00C418B0" w:rsidP="00126C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36D014AC" w14:textId="77777777" w:rsidR="006D56D2" w:rsidRPr="006D56D2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A2479A" w14:textId="6B30A12C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322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45A1BD0E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EA151" w14:textId="0AF639E4" w:rsidR="006D56D2" w:rsidRPr="009D5B70" w:rsidRDefault="00C418B0" w:rsidP="000313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56" w:firstLine="54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14:paraId="3FDF9B75" w14:textId="77777777" w:rsidR="006D56D2" w:rsidRPr="009D5B70" w:rsidRDefault="006D56D2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BBB16" w14:textId="5BEDB853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A24FDD4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A88C1" w14:textId="521AB707" w:rsidR="006D56D2" w:rsidRPr="009D5B70" w:rsidRDefault="00C418B0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460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</w:tr>
      <w:tr w:rsidR="006D56D2" w:rsidRPr="00167F29" w14:paraId="09007F57" w14:textId="77777777" w:rsidTr="006471C3">
        <w:trPr>
          <w:cantSplit/>
          <w:trHeight w:hRule="exact" w:val="394"/>
        </w:trPr>
        <w:tc>
          <w:tcPr>
            <w:tcW w:w="4410" w:type="dxa"/>
          </w:tcPr>
          <w:p w14:paraId="465FC4AE" w14:textId="77777777" w:rsidR="006D56D2" w:rsidRPr="009D5B70" w:rsidRDefault="006D56D2" w:rsidP="006E43CF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</w:tcPr>
          <w:p w14:paraId="63092864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D1780" w14:textId="4D4EF34E" w:rsidR="006D56D2" w:rsidRPr="009D5B70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E1AA76" w14:textId="12FE5199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15F74B8" w14:textId="12E85326" w:rsidR="006D56D2" w:rsidRPr="009D5B70" w:rsidRDefault="00C418B0" w:rsidP="00126C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108" w:right="69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60DA25D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5A00A2" w14:textId="15778443" w:rsidR="006D56D2" w:rsidRPr="009D5B70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71BBE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04082" w14:textId="39F879D1" w:rsidR="006D56D2" w:rsidRPr="009D5B70" w:rsidRDefault="00C418B0" w:rsidP="000313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1DC79811" w14:textId="77777777" w:rsidR="006D56D2" w:rsidRPr="009D5B70" w:rsidRDefault="006D56D2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2179AE" w14:textId="07B6D0CF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14:paraId="5845AFD9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77F50C" w14:textId="565E6267" w:rsidR="006D56D2" w:rsidRPr="009D5B70" w:rsidRDefault="00C418B0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463</w:t>
            </w:r>
            <w:r w:rsidR="006D56D2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</w:tr>
      <w:tr w:rsidR="006D56D2" w:rsidRPr="00167F29" w14:paraId="78D4118D" w14:textId="77777777" w:rsidTr="006471C3">
        <w:trPr>
          <w:cantSplit/>
          <w:trHeight w:hRule="exact" w:val="415"/>
        </w:trPr>
        <w:tc>
          <w:tcPr>
            <w:tcW w:w="4410" w:type="dxa"/>
          </w:tcPr>
          <w:p w14:paraId="7321E5FF" w14:textId="77777777" w:rsidR="006D56D2" w:rsidRPr="009D5B70" w:rsidRDefault="006D56D2" w:rsidP="006E43CF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6816D15" w14:textId="29925C4C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CEC7DF" w14:textId="6EEB90B8" w:rsidR="006D56D2" w:rsidRPr="005A1FD5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9B9961" w14:textId="6404DCAA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E42ABCC" w14:textId="2C2195A7" w:rsidR="006D56D2" w:rsidRPr="00126CF4" w:rsidRDefault="00C418B0" w:rsidP="00126C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69" w:firstLine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D56D2" w:rsidRPr="00126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</w:t>
            </w:r>
            <w:r w:rsidR="006D56D2" w:rsidRPr="00126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3EC5A3FA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706E13" w14:textId="30F52742" w:rsidR="006D56D2" w:rsidRPr="009D5B70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</w:t>
            </w:r>
            <w:r w:rsidR="006D56D2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203B8155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D56B9" w14:textId="434F10A8" w:rsidR="006D56D2" w:rsidRPr="005A1FD5" w:rsidRDefault="00C418B0" w:rsidP="000313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5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6D56D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3754BD91" w14:textId="77777777" w:rsidR="006D56D2" w:rsidRPr="009D5B70" w:rsidRDefault="006D56D2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F92CA8" w14:textId="39527E98" w:rsidR="006D56D2" w:rsidRPr="005A1FD5" w:rsidRDefault="00C418B0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6D56D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1A32FFBA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893C1E" w14:textId="0F9B4171" w:rsidR="006D56D2" w:rsidRPr="005A1FD5" w:rsidRDefault="00C418B0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D56D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  <w:r w:rsidR="006D56D2" w:rsidRPr="005A1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039</w:t>
            </w:r>
          </w:p>
        </w:tc>
      </w:tr>
      <w:tr w:rsidR="006D56D2" w:rsidRPr="00167F29" w14:paraId="50EE8F39" w14:textId="77777777" w:rsidTr="006471C3">
        <w:trPr>
          <w:cantSplit/>
          <w:trHeight w:hRule="exact" w:val="342"/>
        </w:trPr>
        <w:tc>
          <w:tcPr>
            <w:tcW w:w="4410" w:type="dxa"/>
          </w:tcPr>
          <w:p w14:paraId="7AB25970" w14:textId="77777777" w:rsidR="006D56D2" w:rsidRPr="009D5B70" w:rsidRDefault="006D56D2" w:rsidP="006E43CF">
            <w:pPr>
              <w:spacing w:line="240" w:lineRule="auto"/>
              <w:ind w:right="-411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1E0A69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9AED296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DAFD0" w14:textId="3AD6B371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6822733" w14:textId="4757CF04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6AD31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EDF4C6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44E42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CB1D43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E3A60" w14:textId="77777777" w:rsidR="006D56D2" w:rsidRPr="009D5B70" w:rsidRDefault="006D56D2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826711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8CA1E" w14:textId="77777777" w:rsidR="006D56D2" w:rsidRPr="009D5B70" w:rsidRDefault="006D56D2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2EE405" w14:textId="77777777" w:rsidR="006D56D2" w:rsidRPr="009D5B70" w:rsidRDefault="006D56D2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1CB9FE6" w14:textId="77777777" w:rsidR="00A7133D" w:rsidRDefault="00A7133D" w:rsidP="00A7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 w:cs="Angsana New"/>
          <w:sz w:val="30"/>
          <w:szCs w:val="30"/>
        </w:rPr>
      </w:pPr>
    </w:p>
    <w:tbl>
      <w:tblPr>
        <w:tblW w:w="135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077"/>
        <w:gridCol w:w="306"/>
        <w:gridCol w:w="1647"/>
        <w:gridCol w:w="267"/>
        <w:gridCol w:w="1531"/>
        <w:gridCol w:w="306"/>
        <w:gridCol w:w="1735"/>
        <w:gridCol w:w="306"/>
        <w:gridCol w:w="1531"/>
        <w:gridCol w:w="306"/>
        <w:gridCol w:w="1578"/>
      </w:tblGrid>
      <w:tr w:rsidR="008D69AA" w:rsidRPr="006F604F" w14:paraId="2B3998F9" w14:textId="77777777" w:rsidTr="00645C82">
        <w:trPr>
          <w:cantSplit/>
          <w:trHeight w:hRule="exact" w:val="313"/>
          <w:tblHeader/>
        </w:trPr>
        <w:tc>
          <w:tcPr>
            <w:tcW w:w="4077" w:type="dxa"/>
          </w:tcPr>
          <w:p w14:paraId="2BC2355D" w14:textId="77777777" w:rsidR="008D69AA" w:rsidRPr="009D5B70" w:rsidRDefault="008D69AA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06" w:type="dxa"/>
          </w:tcPr>
          <w:p w14:paraId="5485FF89" w14:textId="77777777" w:rsidR="008D69AA" w:rsidRPr="009D5B70" w:rsidRDefault="008D69AA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07" w:type="dxa"/>
            <w:gridSpan w:val="9"/>
          </w:tcPr>
          <w:p w14:paraId="312673EA" w14:textId="5437CA07" w:rsidR="008D69AA" w:rsidRPr="009D5B70" w:rsidRDefault="008D69AA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33D" w:rsidRPr="006F604F" w14:paraId="4A527F42" w14:textId="77777777" w:rsidTr="00645C82">
        <w:trPr>
          <w:cantSplit/>
          <w:trHeight w:hRule="exact" w:val="342"/>
          <w:tblHeader/>
        </w:trPr>
        <w:tc>
          <w:tcPr>
            <w:tcW w:w="4077" w:type="dxa"/>
          </w:tcPr>
          <w:p w14:paraId="5BAE4E70" w14:textId="77777777" w:rsidR="00A7133D" w:rsidRPr="009D5B70" w:rsidRDefault="00A7133D" w:rsidP="00E9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4904118D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3C223985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  <w:vAlign w:val="bottom"/>
          </w:tcPr>
          <w:p w14:paraId="0805815B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64031F6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77C98327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08B978BD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06" w:type="dxa"/>
            <w:vAlign w:val="bottom"/>
          </w:tcPr>
          <w:p w14:paraId="4E59B104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61E8D5CB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3C5EC9CD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1B709D62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6E67A2DC" w14:textId="77777777" w:rsidTr="00645C82">
        <w:trPr>
          <w:cantSplit/>
          <w:trHeight w:hRule="exact" w:val="360"/>
          <w:tblHeader/>
        </w:trPr>
        <w:tc>
          <w:tcPr>
            <w:tcW w:w="4077" w:type="dxa"/>
          </w:tcPr>
          <w:p w14:paraId="59E8EBD4" w14:textId="77777777" w:rsidR="00A7133D" w:rsidRPr="009D5B70" w:rsidRDefault="00A7133D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57AC1096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7F052BE5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67" w:type="dxa"/>
            <w:vAlign w:val="bottom"/>
          </w:tcPr>
          <w:p w14:paraId="0471F57E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22E39BA5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06" w:type="dxa"/>
            <w:vAlign w:val="bottom"/>
          </w:tcPr>
          <w:p w14:paraId="10D6DD9D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1E008D41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306" w:type="dxa"/>
            <w:vAlign w:val="bottom"/>
          </w:tcPr>
          <w:p w14:paraId="1637B974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72D24B83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08A7DF86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2B36BFC5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4543B63C" w14:textId="77777777" w:rsidTr="00645C82">
        <w:trPr>
          <w:cantSplit/>
          <w:trHeight w:hRule="exact" w:val="360"/>
          <w:tblHeader/>
        </w:trPr>
        <w:tc>
          <w:tcPr>
            <w:tcW w:w="4077" w:type="dxa"/>
          </w:tcPr>
          <w:p w14:paraId="18DFB7E7" w14:textId="77777777" w:rsidR="00A7133D" w:rsidRPr="009D5B70" w:rsidRDefault="00A7133D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599ED4A2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3D504223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67" w:type="dxa"/>
            <w:vAlign w:val="bottom"/>
          </w:tcPr>
          <w:p w14:paraId="4B061926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43FF97E1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306" w:type="dxa"/>
            <w:vAlign w:val="bottom"/>
          </w:tcPr>
          <w:p w14:paraId="3F725ABF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21101A38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306" w:type="dxa"/>
            <w:vAlign w:val="bottom"/>
          </w:tcPr>
          <w:p w14:paraId="01CA9F1A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5466A3B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096645B6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338D0D4B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22386E95" w14:textId="77777777" w:rsidTr="00645C82">
        <w:trPr>
          <w:cantSplit/>
          <w:trHeight w:hRule="exact" w:val="387"/>
          <w:tblHeader/>
        </w:trPr>
        <w:tc>
          <w:tcPr>
            <w:tcW w:w="4077" w:type="dxa"/>
          </w:tcPr>
          <w:p w14:paraId="51B2FA48" w14:textId="77777777" w:rsidR="00A7133D" w:rsidRPr="009D5B70" w:rsidRDefault="00A7133D" w:rsidP="00E97C8C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</w:tcPr>
          <w:p w14:paraId="5A3877DE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435B6613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67" w:type="dxa"/>
            <w:vAlign w:val="bottom"/>
          </w:tcPr>
          <w:p w14:paraId="2467CC5B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3D1796A6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06" w:type="dxa"/>
            <w:vAlign w:val="bottom"/>
          </w:tcPr>
          <w:p w14:paraId="4CFB451B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5E96FEBD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06" w:type="dxa"/>
            <w:vAlign w:val="bottom"/>
          </w:tcPr>
          <w:p w14:paraId="61B78202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8036F66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06" w:type="dxa"/>
            <w:vAlign w:val="bottom"/>
          </w:tcPr>
          <w:p w14:paraId="16D592BE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1A6B5213" w14:textId="77777777" w:rsidR="00A7133D" w:rsidRPr="009D5B70" w:rsidRDefault="00A7133D" w:rsidP="00E97C8C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7133D" w:rsidRPr="009D5B70" w14:paraId="2CA39714" w14:textId="77777777" w:rsidTr="00645C82">
        <w:trPr>
          <w:cantSplit/>
          <w:trHeight w:hRule="exact" w:val="313"/>
          <w:tblHeader/>
        </w:trPr>
        <w:tc>
          <w:tcPr>
            <w:tcW w:w="4077" w:type="dxa"/>
          </w:tcPr>
          <w:p w14:paraId="69F70F23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</w:tcPr>
          <w:p w14:paraId="460C96B8" w14:textId="77777777" w:rsidR="00A7133D" w:rsidRPr="009D5B70" w:rsidRDefault="00A7133D" w:rsidP="00E97C8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7" w:type="dxa"/>
            <w:gridSpan w:val="9"/>
          </w:tcPr>
          <w:p w14:paraId="6BFEE4FC" w14:textId="77777777" w:rsidR="00A7133D" w:rsidRPr="009D5B70" w:rsidRDefault="00A7133D" w:rsidP="00E97C8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33D" w:rsidRPr="006F604F" w14:paraId="60F4F331" w14:textId="77777777" w:rsidTr="00645C82">
        <w:trPr>
          <w:cantSplit/>
          <w:trHeight w:hRule="exact" w:val="313"/>
        </w:trPr>
        <w:tc>
          <w:tcPr>
            <w:tcW w:w="4077" w:type="dxa"/>
          </w:tcPr>
          <w:p w14:paraId="1AE793BD" w14:textId="784DB3F0" w:rsidR="00A7133D" w:rsidRPr="009D5B70" w:rsidRDefault="00C418B0" w:rsidP="00270EF8">
            <w:pPr>
              <w:tabs>
                <w:tab w:val="clear" w:pos="227"/>
                <w:tab w:val="left" w:pos="0"/>
              </w:tabs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06" w:type="dxa"/>
          </w:tcPr>
          <w:p w14:paraId="411B7959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60B344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E28089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A69C656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6EA9E6C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71CC4C2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459279D7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5908BF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5B1407C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6C03984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645110DA" w14:textId="77777777" w:rsidTr="00645C82">
        <w:trPr>
          <w:cantSplit/>
          <w:trHeight w:hRule="exact" w:val="423"/>
        </w:trPr>
        <w:tc>
          <w:tcPr>
            <w:tcW w:w="4077" w:type="dxa"/>
          </w:tcPr>
          <w:p w14:paraId="30228920" w14:textId="1BB02680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สัญญาเช่ากับบริษัทให้เช่าซื้อ </w:t>
            </w:r>
            <w:r w:rsidR="001B3460"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306" w:type="dxa"/>
          </w:tcPr>
          <w:p w14:paraId="37F360CD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ED55997" w14:textId="4055D7E6" w:rsidR="00A7133D" w:rsidRPr="009D5B70" w:rsidRDefault="00645C82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9DAA36A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3BBDDC5" w14:textId="357062A3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  <w:tc>
          <w:tcPr>
            <w:tcW w:w="306" w:type="dxa"/>
          </w:tcPr>
          <w:p w14:paraId="1937944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043F323F" w14:textId="475CC074" w:rsidR="00A7133D" w:rsidRPr="009D5B70" w:rsidRDefault="00645C82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077749F2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65C7F17" w14:textId="4C4FFCBA" w:rsidR="00A7133D" w:rsidRPr="009D5B70" w:rsidRDefault="00645C82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25845559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60CAEF74" w14:textId="67196A04" w:rsidR="00A7133D" w:rsidRPr="009D5B70" w:rsidRDefault="00C418B0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</w:tr>
      <w:tr w:rsidR="00A7133D" w:rsidRPr="006F604F" w14:paraId="312F95F4" w14:textId="77777777" w:rsidTr="00645C82">
        <w:trPr>
          <w:cantSplit/>
          <w:trHeight w:hRule="exact" w:val="369"/>
        </w:trPr>
        <w:tc>
          <w:tcPr>
            <w:tcW w:w="4077" w:type="dxa"/>
          </w:tcPr>
          <w:p w14:paraId="150061A0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306" w:type="dxa"/>
          </w:tcPr>
          <w:p w14:paraId="4AADF637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0ECB7393" w14:textId="7F77A94A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  <w:tc>
          <w:tcPr>
            <w:tcW w:w="267" w:type="dxa"/>
          </w:tcPr>
          <w:p w14:paraId="2E1D8ED8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EFDB00A" w14:textId="6AB4279B" w:rsidR="00A7133D" w:rsidRPr="009D5B70" w:rsidRDefault="00645C82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2557329F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D3DC013" w14:textId="0BD61404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306" w:type="dxa"/>
          </w:tcPr>
          <w:p w14:paraId="64FE6939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F17A51F" w14:textId="7C2D620C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306" w:type="dxa"/>
          </w:tcPr>
          <w:p w14:paraId="192661F1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70881F8F" w14:textId="2CDBE3FD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645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</w:tr>
      <w:tr w:rsidR="00A7133D" w:rsidRPr="006F604F" w14:paraId="16495960" w14:textId="77777777" w:rsidTr="00645C82">
        <w:trPr>
          <w:cantSplit/>
          <w:trHeight w:hRule="exact" w:val="343"/>
        </w:trPr>
        <w:tc>
          <w:tcPr>
            <w:tcW w:w="4077" w:type="dxa"/>
          </w:tcPr>
          <w:p w14:paraId="099885CA" w14:textId="77777777" w:rsidR="00A7133D" w:rsidRPr="009D5B70" w:rsidRDefault="00A7133D" w:rsidP="00E97C8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</w:tcPr>
          <w:p w14:paraId="3B51492F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38716FC2" w14:textId="6D4DBD05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67" w:type="dxa"/>
          </w:tcPr>
          <w:p w14:paraId="72D93D9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31CBB13" w14:textId="35E1B805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306" w:type="dxa"/>
          </w:tcPr>
          <w:p w14:paraId="50418D0F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7DCD6B63" w14:textId="1DAFE4DE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306" w:type="dxa"/>
          </w:tcPr>
          <w:p w14:paraId="4C9DA73B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7255C6C" w14:textId="026B3126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306" w:type="dxa"/>
          </w:tcPr>
          <w:p w14:paraId="4F577AD8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14:paraId="6A10819D" w14:textId="2E319377" w:rsidR="00A7133D" w:rsidRPr="009D5B70" w:rsidRDefault="00C418B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</w:t>
            </w:r>
            <w:r w:rsidR="00645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</w:p>
        </w:tc>
      </w:tr>
      <w:tr w:rsidR="00A7133D" w:rsidRPr="006F604F" w14:paraId="1BD54376" w14:textId="77777777" w:rsidTr="00645C82">
        <w:trPr>
          <w:cantSplit/>
          <w:trHeight w:hRule="exact" w:val="313"/>
        </w:trPr>
        <w:tc>
          <w:tcPr>
            <w:tcW w:w="4077" w:type="dxa"/>
          </w:tcPr>
          <w:p w14:paraId="16F67C96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09164FA0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37F96B64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699B2F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0174A80C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35F8BE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3386276F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CA39388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5FA9D0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3026F7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</w:tcPr>
          <w:p w14:paraId="3F7C3A4C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133D" w:rsidRPr="006F604F" w14:paraId="6601BE15" w14:textId="77777777" w:rsidTr="00645C82">
        <w:trPr>
          <w:cantSplit/>
          <w:trHeight w:hRule="exact" w:val="313"/>
        </w:trPr>
        <w:tc>
          <w:tcPr>
            <w:tcW w:w="4077" w:type="dxa"/>
          </w:tcPr>
          <w:p w14:paraId="5F89D524" w14:textId="41850180" w:rsidR="00A7133D" w:rsidRPr="009D5B70" w:rsidRDefault="00C418B0" w:rsidP="00E97C8C">
            <w:pPr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45C2A6A9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780806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7CAD58B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B6F2571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1FC21EA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30ADDAE3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18B2F7E1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4DC3C2C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2FFD17C3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B855B06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43CF" w:rsidRPr="006F604F" w14:paraId="424D6C3B" w14:textId="77777777" w:rsidTr="00645C82">
        <w:trPr>
          <w:cantSplit/>
          <w:trHeight w:hRule="exact" w:val="378"/>
        </w:trPr>
        <w:tc>
          <w:tcPr>
            <w:tcW w:w="4077" w:type="dxa"/>
          </w:tcPr>
          <w:p w14:paraId="6BE621B7" w14:textId="29781D26" w:rsidR="006E43CF" w:rsidRPr="009D5B70" w:rsidRDefault="006E43CF" w:rsidP="006E43CF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สัญญาเช่ากับบริษัทให้เช่าซื้อ และสถาบันการเงิน</w:t>
            </w:r>
          </w:p>
        </w:tc>
        <w:tc>
          <w:tcPr>
            <w:tcW w:w="306" w:type="dxa"/>
          </w:tcPr>
          <w:p w14:paraId="76A84D82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B260F3" w14:textId="110DD1B0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3E1356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78818B" w14:textId="18276994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="006E43CF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306" w:type="dxa"/>
          </w:tcPr>
          <w:p w14:paraId="6D0E66EB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5C8F32C4" w14:textId="03E1D006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7C9B6A88" w14:textId="77777777" w:rsidR="006E43CF" w:rsidRPr="009D5B70" w:rsidRDefault="006E43CF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152E1BC" w14:textId="64A65ADA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13AACCBB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A7CD6E9" w14:textId="0CA3B2EC" w:rsidR="006E43CF" w:rsidRPr="009D5B70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="006E43CF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</w:tr>
      <w:tr w:rsidR="006E43CF" w:rsidRPr="006F604F" w14:paraId="3B6FCA8F" w14:textId="77777777" w:rsidTr="00645C82">
        <w:trPr>
          <w:cantSplit/>
          <w:trHeight w:hRule="exact" w:val="351"/>
        </w:trPr>
        <w:tc>
          <w:tcPr>
            <w:tcW w:w="4077" w:type="dxa"/>
          </w:tcPr>
          <w:p w14:paraId="2F3DE721" w14:textId="48871D48" w:rsidR="006E43CF" w:rsidRPr="009D5B70" w:rsidRDefault="006E43CF" w:rsidP="006E43CF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306" w:type="dxa"/>
          </w:tcPr>
          <w:p w14:paraId="74D8B2B4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384C9BCD" w14:textId="5B13969D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43CF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730</w:t>
            </w:r>
          </w:p>
        </w:tc>
        <w:tc>
          <w:tcPr>
            <w:tcW w:w="267" w:type="dxa"/>
          </w:tcPr>
          <w:p w14:paraId="6E01DD6A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8981275" w14:textId="1494899D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5D090285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DB2975C" w14:textId="58C18E6C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306" w:type="dxa"/>
          </w:tcPr>
          <w:p w14:paraId="0765859C" w14:textId="77777777" w:rsidR="006E43CF" w:rsidRPr="009D5B70" w:rsidRDefault="006E43CF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CC35556" w14:textId="53DE14A1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E43CF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306" w:type="dxa"/>
          </w:tcPr>
          <w:p w14:paraId="4CADAFC4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3E3CBEC8" w14:textId="69C492BB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6E43CF" w:rsidRPr="009D5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</w:tr>
      <w:tr w:rsidR="006E43CF" w:rsidRPr="008A5A08" w14:paraId="147E1876" w14:textId="77777777" w:rsidTr="00645C82">
        <w:trPr>
          <w:cantSplit/>
          <w:trHeight w:hRule="exact" w:val="379"/>
        </w:trPr>
        <w:tc>
          <w:tcPr>
            <w:tcW w:w="4077" w:type="dxa"/>
          </w:tcPr>
          <w:p w14:paraId="4ABAA9DD" w14:textId="3FFCC029" w:rsidR="006E43CF" w:rsidRPr="009D5B70" w:rsidRDefault="006E43CF" w:rsidP="006E43C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</w:tcPr>
          <w:p w14:paraId="76135BEC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5FBA685D" w14:textId="23D39BE1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E43CF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67" w:type="dxa"/>
          </w:tcPr>
          <w:p w14:paraId="0D42ACE7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1EFC9B9" w14:textId="31022F4F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</w:t>
            </w:r>
            <w:r w:rsidR="006E43CF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306" w:type="dxa"/>
          </w:tcPr>
          <w:p w14:paraId="771A93B2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51A11D88" w14:textId="024DA20C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306" w:type="dxa"/>
          </w:tcPr>
          <w:p w14:paraId="2CF6CCA4" w14:textId="77777777" w:rsidR="006E43CF" w:rsidRPr="009D5B70" w:rsidRDefault="006E43CF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3156814" w14:textId="38ED70C4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E43CF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306" w:type="dxa"/>
          </w:tcPr>
          <w:p w14:paraId="37467918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14:paraId="25A05F8B" w14:textId="0B60E7B8" w:rsidR="006E43CF" w:rsidRPr="009D5B70" w:rsidRDefault="00C418B0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</w:t>
            </w:r>
            <w:r w:rsidR="006E43CF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</w:t>
            </w:r>
          </w:p>
        </w:tc>
      </w:tr>
      <w:tr w:rsidR="006E43CF" w:rsidRPr="008A5A08" w14:paraId="1665A2A7" w14:textId="77777777" w:rsidTr="00645C82">
        <w:trPr>
          <w:cantSplit/>
          <w:trHeight w:hRule="exact" w:val="313"/>
        </w:trPr>
        <w:tc>
          <w:tcPr>
            <w:tcW w:w="4077" w:type="dxa"/>
          </w:tcPr>
          <w:p w14:paraId="447D2CDA" w14:textId="77777777" w:rsidR="006E43CF" w:rsidRPr="009D5B70" w:rsidRDefault="006E43CF" w:rsidP="006E43CF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112E73B3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3E195EF6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5CE166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7C4004AE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F008684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123540CF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20040A49" w14:textId="77777777" w:rsidR="006E43CF" w:rsidRPr="009D5B70" w:rsidRDefault="006E43CF" w:rsidP="006E43C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560B5820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C40BA04" w14:textId="77777777" w:rsidR="006E43CF" w:rsidRPr="009D5B70" w:rsidRDefault="006E43CF" w:rsidP="006E4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</w:tcPr>
          <w:p w14:paraId="2A2CDEA1" w14:textId="77777777" w:rsidR="006E43CF" w:rsidRPr="009D5B70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CE8BCFF" w14:textId="0EAF2FDB" w:rsidR="00A7133D" w:rsidRDefault="00A7133D" w:rsidP="00134F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  <w:sectPr w:rsidR="00A7133D" w:rsidSect="00496DEA">
          <w:headerReference w:type="default" r:id="rId25"/>
          <w:pgSz w:w="16834" w:h="11909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277BB930" w14:textId="093A51BF" w:rsidR="005F1412" w:rsidRPr="00CF1517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07C2BF8" w14:textId="77777777" w:rsidR="005F1412" w:rsidRPr="00C730B6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14:paraId="758D254C" w14:textId="3700D0CD" w:rsidR="00B27DA7" w:rsidRPr="00134FDF" w:rsidRDefault="005F1412" w:rsidP="0013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2185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="00FD21AD" w:rsidRPr="0072185A">
        <w:rPr>
          <w:rFonts w:ascii="Angsana New" w:hAnsi="Angsana New" w:cs="Angsana New"/>
          <w:sz w:val="30"/>
          <w:szCs w:val="30"/>
        </w:rPr>
        <w:t xml:space="preserve"> </w:t>
      </w:r>
      <w:r w:rsidR="00FD21AD" w:rsidRPr="0072185A">
        <w:rPr>
          <w:rFonts w:ascii="Angsana New" w:hAnsi="Angsana New" w:cs="Angsana New"/>
          <w:sz w:val="30"/>
          <w:szCs w:val="30"/>
          <w:cs/>
        </w:rPr>
        <w:t>ธันวาคม</w:t>
      </w:r>
      <w:r w:rsidRPr="0072185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1447F7" w:rsidRPr="0072185A">
        <w:rPr>
          <w:rFonts w:ascii="Angsana New" w:hAnsi="Angsana New" w:cs="Angsana New"/>
          <w:sz w:val="30"/>
          <w:szCs w:val="30"/>
        </w:rPr>
        <w:t xml:space="preserve"> </w:t>
      </w:r>
      <w:r w:rsidRPr="0072185A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72185A" w:rsidRPr="0072185A">
        <w:rPr>
          <w:rFonts w:ascii="Angsana New" w:hAnsi="Angsana New" w:cs="Angsana New"/>
          <w:sz w:val="30"/>
          <w:szCs w:val="30"/>
        </w:rPr>
        <w:t xml:space="preserve"> </w:t>
      </w:r>
      <w:r w:rsidR="009B7D42">
        <w:rPr>
          <w:rFonts w:ascii="Angsana New" w:hAnsi="Angsana New" w:cs="Angsana New"/>
          <w:sz w:val="30"/>
          <w:szCs w:val="30"/>
        </w:rPr>
        <w:t xml:space="preserve">                   </w:t>
      </w:r>
      <w:r w:rsidR="00C418B0" w:rsidRPr="00C418B0">
        <w:rPr>
          <w:rFonts w:ascii="Angsana New" w:hAnsi="Angsana New" w:cs="Angsana New"/>
          <w:sz w:val="30"/>
          <w:szCs w:val="30"/>
        </w:rPr>
        <w:t>2</w:t>
      </w:r>
      <w:r w:rsidR="0072185A" w:rsidRPr="0072185A">
        <w:rPr>
          <w:rFonts w:ascii="Angsana New" w:hAnsi="Angsana New" w:cs="Angsana New"/>
          <w:sz w:val="30"/>
          <w:szCs w:val="30"/>
        </w:rPr>
        <w:t>,</w:t>
      </w:r>
      <w:r w:rsidR="00C418B0" w:rsidRPr="00C418B0">
        <w:rPr>
          <w:rFonts w:ascii="Angsana New" w:hAnsi="Angsana New" w:cs="Angsana New"/>
          <w:sz w:val="30"/>
          <w:szCs w:val="30"/>
        </w:rPr>
        <w:t>747</w:t>
      </w:r>
      <w:r w:rsidR="009B7D42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7</w:t>
      </w:r>
      <w:r w:rsidR="000D0F9A" w:rsidRPr="0072185A">
        <w:rPr>
          <w:rFonts w:ascii="Angsana New" w:hAnsi="Angsana New" w:cs="Angsana New"/>
          <w:sz w:val="30"/>
          <w:szCs w:val="30"/>
        </w:rPr>
        <w:t xml:space="preserve"> </w:t>
      </w:r>
      <w:r w:rsidRPr="0072185A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2185A" w:rsidRPr="0072185A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499</w:t>
      </w:r>
      <w:r w:rsidR="009B7D42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2</w:t>
      </w:r>
      <w:r w:rsidR="00855BEB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DD699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878</w:t>
      </w:r>
      <w:r w:rsidR="009B7D42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7</w:t>
      </w:r>
      <w:r w:rsidR="001447F7" w:rsidRPr="00DD699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D699A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387</w:t>
      </w:r>
      <w:r w:rsidR="009B7D42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8</w:t>
      </w:r>
      <w:r w:rsidR="001447F7" w:rsidRPr="00DD699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D699A">
        <w:rPr>
          <w:rFonts w:ascii="Angsana New" w:hAnsi="Angsana New" w:cs="Angsana New"/>
          <w:i/>
          <w:iCs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บาท ตามลำดับ)</w:t>
      </w:r>
    </w:p>
    <w:p w14:paraId="2B89D092" w14:textId="77777777" w:rsidR="00B27DA7" w:rsidRPr="00C730B6" w:rsidRDefault="00B2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9F67C09" w14:textId="383436C7" w:rsidR="003A1A27" w:rsidRPr="00273B52" w:rsidRDefault="004C13EC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273B52">
        <w:rPr>
          <w:rFonts w:ascii="Angsana New" w:hAnsi="Angsana New" w:cs="Angsana New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BD2B9A" w:rsidRPr="00273B52">
        <w:rPr>
          <w:rFonts w:ascii="Angsana New" w:hAnsi="Angsana New" w:cs="Angsana New"/>
          <w:sz w:val="30"/>
          <w:szCs w:val="30"/>
          <w:u w:val="none"/>
          <w:cs/>
          <w:lang w:val="th-TH"/>
        </w:rPr>
        <w:t>ผลประโยชน์พนักงาน</w:t>
      </w:r>
      <w:r w:rsidR="00804175" w:rsidRPr="00273B52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14:paraId="500113E0" w14:textId="77777777" w:rsidR="004534D9" w:rsidRPr="003F4BD0" w:rsidRDefault="004534D9" w:rsidP="004534D9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eastAsia="Malgun Gothic" w:hAnsi="Angsana New" w:cs="Angsana New"/>
          <w:b/>
          <w:bCs/>
          <w:sz w:val="28"/>
          <w:szCs w:val="28"/>
          <w:lang w:eastAsia="ko-KR"/>
        </w:rPr>
      </w:pPr>
    </w:p>
    <w:p w14:paraId="54645177" w14:textId="77777777" w:rsidR="00BD2B9A" w:rsidRPr="00CF1517" w:rsidRDefault="00BD2B9A" w:rsidP="00BD2B9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27961AF3" w14:textId="77777777" w:rsidR="00BD2B9A" w:rsidRPr="003F4BD0" w:rsidRDefault="00BD2B9A" w:rsidP="00BD2B9A">
      <w:pPr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19439A" w:rsidRPr="00CF1517" w14:paraId="70FEE708" w14:textId="77777777" w:rsidTr="008A7D6E">
        <w:trPr>
          <w:tblHeader/>
        </w:trPr>
        <w:tc>
          <w:tcPr>
            <w:tcW w:w="2197" w:type="pct"/>
          </w:tcPr>
          <w:p w14:paraId="2B6724E9" w14:textId="77777777" w:rsidR="0019439A" w:rsidRPr="00CF1517" w:rsidRDefault="0019439A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OLE_LINK1"/>
            <w:bookmarkStart w:id="4" w:name="OLE_LINK2"/>
          </w:p>
        </w:tc>
        <w:tc>
          <w:tcPr>
            <w:tcW w:w="1343" w:type="pct"/>
            <w:gridSpan w:val="4"/>
          </w:tcPr>
          <w:p w14:paraId="2EFFD8DC" w14:textId="77777777" w:rsidR="0019439A" w:rsidRPr="00CF1517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2F3E13" w14:textId="77777777" w:rsidR="0019439A" w:rsidRPr="00CF1517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76D23B0" w14:textId="77777777" w:rsidR="0019439A" w:rsidRPr="00CF1517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bookmarkEnd w:id="4"/>
      <w:tr w:rsidR="00FF4E3A" w:rsidRPr="00CF1517" w14:paraId="3BD3F858" w14:textId="77777777" w:rsidTr="008A7D6E">
        <w:trPr>
          <w:tblHeader/>
        </w:trPr>
        <w:tc>
          <w:tcPr>
            <w:tcW w:w="2197" w:type="pct"/>
          </w:tcPr>
          <w:p w14:paraId="7DF224C6" w14:textId="11579D3C" w:rsidR="00FF4E3A" w:rsidRPr="000F5991" w:rsidRDefault="000F5991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F59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9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9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9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9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9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4D79BE55" w14:textId="1F7A4D17" w:rsidR="00FF4E3A" w:rsidRPr="00CF1517" w:rsidRDefault="00C418B0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gridSpan w:val="2"/>
          </w:tcPr>
          <w:p w14:paraId="5287AD34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0C7411" w14:textId="4B141B4A" w:rsidR="00FF4E3A" w:rsidRPr="00CF1517" w:rsidRDefault="00C418B0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ACD714B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7FF7CE" w14:textId="735209EC" w:rsidR="00FF4E3A" w:rsidRPr="00CF1517" w:rsidRDefault="00C418B0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76525E18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F0AAC4" w14:textId="7D569AA7" w:rsidR="00FF4E3A" w:rsidRPr="00CF1517" w:rsidRDefault="00C418B0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F4E3A" w:rsidRPr="00CF1517" w14:paraId="14C77385" w14:textId="77777777" w:rsidTr="008A7D6E">
        <w:trPr>
          <w:trHeight w:val="317"/>
          <w:tblHeader/>
        </w:trPr>
        <w:tc>
          <w:tcPr>
            <w:tcW w:w="2197" w:type="pct"/>
          </w:tcPr>
          <w:p w14:paraId="4DEB2B53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3" w:type="pct"/>
            <w:gridSpan w:val="8"/>
          </w:tcPr>
          <w:p w14:paraId="51E9E372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3CF" w:rsidRPr="00CF1517" w14:paraId="7DCA0A2C" w14:textId="77777777" w:rsidTr="008A7D6E">
        <w:tc>
          <w:tcPr>
            <w:tcW w:w="2197" w:type="pct"/>
            <w:vAlign w:val="bottom"/>
          </w:tcPr>
          <w:p w14:paraId="095AEA8D" w14:textId="77777777" w:rsidR="006E43CF" w:rsidRPr="00CF1517" w:rsidRDefault="006E43CF" w:rsidP="006E43CF">
            <w:pPr>
              <w:pStyle w:val="a"/>
              <w:tabs>
                <w:tab w:val="clear" w:pos="1080"/>
                <w:tab w:val="left" w:pos="144"/>
              </w:tabs>
              <w:ind w:left="-24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CF1517">
              <w:rPr>
                <w:rFonts w:ascii="Angsana New" w:eastAsia="Angsana New" w:hAnsi="Angsana New" w:cs="Angsana New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FE4DBB7" w14:textId="6AEEA72E" w:rsidR="006E43CF" w:rsidRPr="00CF1517" w:rsidRDefault="00C418B0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CE07B2" w14:textId="77777777" w:rsidR="006E43CF" w:rsidRPr="00CF1517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009DDA7" w14:textId="233329AC" w:rsidR="006E43CF" w:rsidRPr="00CF1517" w:rsidRDefault="00C418B0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059</w:t>
            </w:r>
          </w:p>
        </w:tc>
        <w:tc>
          <w:tcPr>
            <w:tcW w:w="144" w:type="pct"/>
            <w:vAlign w:val="bottom"/>
          </w:tcPr>
          <w:p w14:paraId="55892D07" w14:textId="77777777" w:rsidR="006E43CF" w:rsidRPr="00CF1517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914BD3" w14:textId="46E299DA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F4A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071</w:t>
            </w:r>
          </w:p>
        </w:tc>
        <w:tc>
          <w:tcPr>
            <w:tcW w:w="136" w:type="pct"/>
            <w:vAlign w:val="bottom"/>
          </w:tcPr>
          <w:p w14:paraId="03168ECF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7154AC" w14:textId="31AB05D6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</w:tr>
      <w:tr w:rsidR="006E43CF" w:rsidRPr="00CF1517" w14:paraId="3CF62B38" w14:textId="77777777" w:rsidTr="008A7D6E">
        <w:tc>
          <w:tcPr>
            <w:tcW w:w="2197" w:type="pct"/>
            <w:vAlign w:val="bottom"/>
          </w:tcPr>
          <w:p w14:paraId="4AF539F6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D757F" w14:textId="210C804A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="009D00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42" w:type="pct"/>
            <w:vAlign w:val="bottom"/>
          </w:tcPr>
          <w:p w14:paraId="4B516EE4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EDEF" w14:textId="28283BCD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44" w:type="pct"/>
            <w:vAlign w:val="bottom"/>
          </w:tcPr>
          <w:p w14:paraId="470F99C7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B4AB9" w14:textId="59061C7B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F4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36" w:type="pct"/>
            <w:vAlign w:val="bottom"/>
          </w:tcPr>
          <w:p w14:paraId="46BE7678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3BC94" w14:textId="313FB16D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6E4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0C2A3BA3" w14:textId="77777777" w:rsidR="00EE556E" w:rsidRPr="00C730B6" w:rsidRDefault="00EE556E" w:rsidP="00EE556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838667" w14:textId="1BE62465" w:rsidR="00F355A3" w:rsidRDefault="004625B6" w:rsidP="00EE0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E09B9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จัดการโครงการ</w:t>
      </w:r>
      <w:r w:rsidR="007E0F3E" w:rsidRPr="00CF1517">
        <w:rPr>
          <w:rFonts w:ascii="Angsana New" w:hAnsi="Angsana New" w:cs="Angsana New"/>
          <w:spacing w:val="-4"/>
          <w:sz w:val="30"/>
          <w:szCs w:val="30"/>
          <w:cs/>
        </w:rPr>
        <w:t>ผลประโยชน์ที่กำหนดไว้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2541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066C7" w:rsidRPr="00CF1517">
        <w:rPr>
          <w:rFonts w:ascii="Angsana New" w:hAnsi="Angsana New" w:cs="Angsana New"/>
          <w:spacing w:val="-4"/>
          <w:sz w:val="30"/>
          <w:szCs w:val="30"/>
          <w:cs/>
        </w:rPr>
        <w:t>และนโยบายการจ้างงานของกลุ่มบริษัท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631A6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EE09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ความเสี่ยงของช่วงชีวิต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 </w:t>
      </w:r>
    </w:p>
    <w:p w14:paraId="1DB7CAD2" w14:textId="4519C101" w:rsidR="000C3971" w:rsidRDefault="00F355A3" w:rsidP="000F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tbl>
      <w:tblPr>
        <w:tblW w:w="919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04"/>
        <w:gridCol w:w="863"/>
        <w:gridCol w:w="1089"/>
        <w:gridCol w:w="272"/>
        <w:gridCol w:w="1087"/>
        <w:gridCol w:w="236"/>
        <w:gridCol w:w="1131"/>
        <w:gridCol w:w="236"/>
        <w:gridCol w:w="1080"/>
      </w:tblGrid>
      <w:tr w:rsidR="00F355A3" w:rsidRPr="00CF1517" w14:paraId="071643E2" w14:textId="77777777" w:rsidTr="0022304A">
        <w:tc>
          <w:tcPr>
            <w:tcW w:w="1742" w:type="pct"/>
            <w:shd w:val="clear" w:color="auto" w:fill="FFFFFF"/>
          </w:tcPr>
          <w:p w14:paraId="2A9CBC8F" w14:textId="77777777" w:rsidR="00F355A3" w:rsidRPr="00CF1517" w:rsidRDefault="00F355A3" w:rsidP="0049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69" w:type="pct"/>
            <w:shd w:val="clear" w:color="auto" w:fill="FFFFFF"/>
          </w:tcPr>
          <w:p w14:paraId="59FA7C1C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pct"/>
            <w:gridSpan w:val="3"/>
            <w:shd w:val="clear" w:color="auto" w:fill="FFFFFF"/>
          </w:tcPr>
          <w:p w14:paraId="797826EB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FFFFFF"/>
          </w:tcPr>
          <w:p w14:paraId="117A0307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shd w:val="clear" w:color="auto" w:fill="FFFFFF"/>
          </w:tcPr>
          <w:p w14:paraId="10D2EE8D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5A3" w:rsidRPr="00CF1517" w14:paraId="6A7764E9" w14:textId="77777777" w:rsidTr="0022304A">
        <w:tc>
          <w:tcPr>
            <w:tcW w:w="1742" w:type="pct"/>
            <w:shd w:val="clear" w:color="auto" w:fill="FFFFFF"/>
          </w:tcPr>
          <w:p w14:paraId="7C36F277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69" w:type="pct"/>
            <w:shd w:val="clear" w:color="auto" w:fill="FFFFFF"/>
          </w:tcPr>
          <w:p w14:paraId="6300B65D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FFFFFF"/>
          </w:tcPr>
          <w:p w14:paraId="2D6106CC" w14:textId="56A87D70" w:rsidR="00F355A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FFFFFF"/>
          </w:tcPr>
          <w:p w14:paraId="7E4E80FE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14:paraId="24B79C04" w14:textId="1038A10A" w:rsidR="00F355A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FFFFFF"/>
          </w:tcPr>
          <w:p w14:paraId="32E91627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FFFFFF"/>
          </w:tcPr>
          <w:p w14:paraId="3303A1B2" w14:textId="38385027" w:rsidR="00F355A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FFFFFF"/>
          </w:tcPr>
          <w:p w14:paraId="2D5F071A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14:paraId="31A03754" w14:textId="1ABF041D" w:rsidR="00F355A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355A3" w:rsidRPr="00CF1517" w14:paraId="7EDC42CB" w14:textId="77777777" w:rsidTr="00491165">
        <w:tc>
          <w:tcPr>
            <w:tcW w:w="1742" w:type="pct"/>
            <w:shd w:val="clear" w:color="auto" w:fill="FFFFFF"/>
          </w:tcPr>
          <w:p w14:paraId="01671EDB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FFFFFF"/>
          </w:tcPr>
          <w:p w14:paraId="6C1773B9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  <w:shd w:val="clear" w:color="auto" w:fill="FFFFFF"/>
          </w:tcPr>
          <w:p w14:paraId="5ABF7AF0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5A3" w:rsidRPr="00CF1517" w14:paraId="0D80C6D1" w14:textId="77777777" w:rsidTr="0022304A">
        <w:tc>
          <w:tcPr>
            <w:tcW w:w="1742" w:type="pct"/>
            <w:shd w:val="clear" w:color="auto" w:fill="FFFFFF"/>
          </w:tcPr>
          <w:p w14:paraId="62FB5E61" w14:textId="35332C7E" w:rsidR="00F355A3" w:rsidRPr="00CF1517" w:rsidRDefault="00F355A3" w:rsidP="00491165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ณ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69" w:type="pct"/>
            <w:shd w:val="clear" w:color="auto" w:fill="FFFFFF"/>
          </w:tcPr>
          <w:p w14:paraId="60609A29" w14:textId="77777777" w:rsidR="00F355A3" w:rsidRPr="00CF1517" w:rsidRDefault="00F355A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506F873" w14:textId="07BCF93F" w:rsidR="00F355A3" w:rsidRPr="00CF1517" w:rsidRDefault="00C418B0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059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77640A6" w14:textId="77777777" w:rsidR="00F355A3" w:rsidRPr="00CF1517" w:rsidRDefault="00F355A3" w:rsidP="00491165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9AF74B" w14:textId="66CE488A" w:rsidR="00F355A3" w:rsidRPr="00CF1517" w:rsidRDefault="00C418B0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A0DF408" w14:textId="77777777" w:rsidR="00F355A3" w:rsidRPr="00CF1517" w:rsidRDefault="00F355A3" w:rsidP="00491165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4578D15" w14:textId="17CF6C30" w:rsidR="00F355A3" w:rsidRPr="00CF1517" w:rsidRDefault="00C418B0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4DCC1E9E" w14:textId="77777777" w:rsidR="00F355A3" w:rsidRPr="00CF1517" w:rsidRDefault="00F355A3" w:rsidP="00491165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2ABF71E2" w14:textId="2449E393" w:rsidR="00F355A3" w:rsidRPr="00CF1517" w:rsidRDefault="00C418B0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F355A3" w:rsidRPr="00CF1517" w14:paraId="66C36E89" w14:textId="77777777" w:rsidTr="0022304A">
        <w:tc>
          <w:tcPr>
            <w:tcW w:w="1742" w:type="pct"/>
            <w:shd w:val="clear" w:color="auto" w:fill="FFFFFF"/>
          </w:tcPr>
          <w:p w14:paraId="4E439B71" w14:textId="77777777" w:rsidR="00F355A3" w:rsidRPr="000F5991" w:rsidRDefault="00F355A3" w:rsidP="0049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0F5991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รับรู้ในกำไรหรือขาดทุน</w:t>
            </w:r>
          </w:p>
        </w:tc>
        <w:tc>
          <w:tcPr>
            <w:tcW w:w="469" w:type="pct"/>
            <w:shd w:val="clear" w:color="auto" w:fill="FFFFFF"/>
          </w:tcPr>
          <w:p w14:paraId="12AF2814" w14:textId="77777777" w:rsidR="00F355A3" w:rsidRPr="00CF1517" w:rsidRDefault="00F355A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4A15291" w14:textId="77777777" w:rsidR="00F355A3" w:rsidRPr="00CF1517" w:rsidRDefault="00F355A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BE97392" w14:textId="77777777" w:rsidR="00F355A3" w:rsidRPr="00CF1517" w:rsidRDefault="00F355A3" w:rsidP="00491165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6037B48" w14:textId="77777777" w:rsidR="00F355A3" w:rsidRPr="00CF1517" w:rsidRDefault="00F355A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9D71CB" w14:textId="77777777" w:rsidR="00F355A3" w:rsidRPr="00CF1517" w:rsidRDefault="00F355A3" w:rsidP="00491165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9233D27" w14:textId="77777777" w:rsidR="00F355A3" w:rsidRPr="00CF1517" w:rsidRDefault="00F355A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07EDFB28" w14:textId="77777777" w:rsidR="00F355A3" w:rsidRPr="00CF1517" w:rsidRDefault="00F355A3" w:rsidP="00491165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4FC8D5EB" w14:textId="77777777" w:rsidR="00F355A3" w:rsidRPr="00CF1517" w:rsidRDefault="00F355A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55A3" w:rsidRPr="00CF1517" w14:paraId="2AFDD804" w14:textId="77777777" w:rsidTr="0022304A">
        <w:tc>
          <w:tcPr>
            <w:tcW w:w="1742" w:type="pct"/>
            <w:shd w:val="clear" w:color="auto" w:fill="FFFFFF"/>
          </w:tcPr>
          <w:p w14:paraId="727479A0" w14:textId="77777777" w:rsidR="00F355A3" w:rsidRPr="00CF1517" w:rsidRDefault="00F355A3" w:rsidP="00491165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69" w:type="pct"/>
            <w:shd w:val="clear" w:color="auto" w:fill="FFFFFF"/>
          </w:tcPr>
          <w:p w14:paraId="796AD2A0" w14:textId="77777777" w:rsidR="00F355A3" w:rsidRPr="00CF1517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21F4CB9" w14:textId="08DF5570" w:rsidR="00F355A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067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5CF0DC7" w14:textId="77777777" w:rsidR="00F355A3" w:rsidRPr="00CF1517" w:rsidRDefault="00F355A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3506A75" w14:textId="4AFC1E55" w:rsidR="00F355A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0B1D7" w14:textId="77777777" w:rsidR="00F355A3" w:rsidRPr="00CF1517" w:rsidRDefault="00F355A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E836CCE" w14:textId="4E130018" w:rsidR="00F355A3" w:rsidRPr="00CF1517" w:rsidRDefault="00C418B0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12F21AAB" w14:textId="77777777" w:rsidR="00F355A3" w:rsidRPr="00CF1517" w:rsidRDefault="00F355A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6CF5C119" w14:textId="16F8E0B4" w:rsidR="00F355A3" w:rsidRPr="00CF1517" w:rsidRDefault="00C418B0" w:rsidP="00C01BF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148</w:t>
            </w:r>
          </w:p>
        </w:tc>
      </w:tr>
      <w:tr w:rsidR="006471C3" w:rsidRPr="00CF1517" w14:paraId="051D8EC0" w14:textId="77777777" w:rsidTr="0022304A">
        <w:tc>
          <w:tcPr>
            <w:tcW w:w="1742" w:type="pct"/>
            <w:shd w:val="clear" w:color="auto" w:fill="FFFFFF"/>
          </w:tcPr>
          <w:p w14:paraId="6754D5B6" w14:textId="6B261BD3" w:rsidR="006471C3" w:rsidRPr="00CF1517" w:rsidRDefault="006471C3" w:rsidP="00491165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69" w:type="pct"/>
            <w:shd w:val="clear" w:color="auto" w:fill="FFFFFF"/>
          </w:tcPr>
          <w:p w14:paraId="3C97932A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DF58941" w14:textId="4434E352" w:rsidR="006471C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471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F9F31AA" w14:textId="77777777" w:rsidR="006471C3" w:rsidRPr="00CF1517" w:rsidRDefault="006471C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4149A8" w14:textId="21DE4376" w:rsidR="006471C3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471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8B39875" w14:textId="77777777" w:rsidR="006471C3" w:rsidRPr="00CF1517" w:rsidRDefault="006471C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CECA5F5" w14:textId="168BDE7B" w:rsidR="006471C3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225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DA77F99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DD6D106" w14:textId="385F5CB4" w:rsidR="006471C3" w:rsidRDefault="00C418B0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</w:tr>
      <w:tr w:rsidR="006471C3" w:rsidRPr="00CF1517" w14:paraId="3EB1F0E1" w14:textId="77777777" w:rsidTr="0022304A">
        <w:tc>
          <w:tcPr>
            <w:tcW w:w="1742" w:type="pct"/>
            <w:shd w:val="clear" w:color="auto" w:fill="FFFFFF"/>
          </w:tcPr>
          <w:p w14:paraId="59FA1EBC" w14:textId="0B721E1A" w:rsidR="006471C3" w:rsidRPr="00CF1517" w:rsidRDefault="006471C3" w:rsidP="00491165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991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รับรู้ในกำไรขาดทุน</w:t>
            </w:r>
            <w:r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เบ็ดเสร็จอื่น</w:t>
            </w:r>
          </w:p>
        </w:tc>
        <w:tc>
          <w:tcPr>
            <w:tcW w:w="469" w:type="pct"/>
            <w:shd w:val="clear" w:color="auto" w:fill="FFFFFF"/>
          </w:tcPr>
          <w:p w14:paraId="6B79FAF8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19DF2C8" w14:textId="33F98C69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377B1B4" w14:textId="77777777" w:rsidR="006471C3" w:rsidRPr="00CF1517" w:rsidRDefault="006471C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E93870" w14:textId="078C5E22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B26BF55" w14:textId="77777777" w:rsidR="006471C3" w:rsidRPr="00CF1517" w:rsidRDefault="006471C3" w:rsidP="004911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88704E2" w14:textId="2F03E47E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7ED33D52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08E47039" w14:textId="43617AB5" w:rsidR="006471C3" w:rsidRPr="00CF1517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1C3" w:rsidRPr="00CF1517" w14:paraId="00D51D57" w14:textId="77777777" w:rsidTr="0022304A">
        <w:tc>
          <w:tcPr>
            <w:tcW w:w="1742" w:type="pct"/>
            <w:shd w:val="clear" w:color="auto" w:fill="FFFFFF"/>
          </w:tcPr>
          <w:p w14:paraId="4B72CE17" w14:textId="4CDAD0A6" w:rsidR="006471C3" w:rsidRPr="00107314" w:rsidRDefault="006471C3" w:rsidP="00C90A3D">
            <w:pPr>
              <w:tabs>
                <w:tab w:val="clear" w:pos="227"/>
                <w:tab w:val="clear" w:pos="454"/>
              </w:tabs>
              <w:spacing w:line="380" w:lineRule="exact"/>
              <w:ind w:left="254" w:hanging="254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07314">
              <w:rPr>
                <w:rFonts w:ascii="Angsana New" w:hAnsi="Angsana New" w:cs="Angsana New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469" w:type="pct"/>
            <w:shd w:val="clear" w:color="auto" w:fill="FFFFFF"/>
          </w:tcPr>
          <w:p w14:paraId="0E5926D8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D33E1D2" w14:textId="77777777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A6AF55B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4536327" w14:textId="77777777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E0F8065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3BD897F" w14:textId="77777777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695088B4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51994ABD" w14:textId="77777777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1C3" w:rsidRPr="00CF1517" w14:paraId="62DC642C" w14:textId="77777777" w:rsidTr="0022304A">
        <w:tc>
          <w:tcPr>
            <w:tcW w:w="1742" w:type="pct"/>
            <w:shd w:val="clear" w:color="auto" w:fill="FFFFFF"/>
          </w:tcPr>
          <w:p w14:paraId="0AD33C92" w14:textId="249800ED" w:rsidR="006471C3" w:rsidRPr="00CF1517" w:rsidRDefault="006471C3" w:rsidP="000A72D0">
            <w:pPr>
              <w:pStyle w:val="ListParagraph"/>
              <w:numPr>
                <w:ilvl w:val="0"/>
                <w:numId w:val="10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469" w:type="pct"/>
            <w:shd w:val="clear" w:color="auto" w:fill="FFFFFF"/>
          </w:tcPr>
          <w:p w14:paraId="64C755B9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E3097C0" w14:textId="3406F43A" w:rsidR="006471C3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93A745F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28F2F44" w14:textId="19FD3EFD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A14F383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0CE97B9" w14:textId="23662EED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009F515A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7B00A58F" w14:textId="22230AB9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71C3" w:rsidRPr="00CF1517" w14:paraId="7121AF6A" w14:textId="77777777" w:rsidTr="0022304A">
        <w:tc>
          <w:tcPr>
            <w:tcW w:w="1742" w:type="pct"/>
            <w:shd w:val="clear" w:color="auto" w:fill="FFFFFF"/>
          </w:tcPr>
          <w:p w14:paraId="7006E341" w14:textId="1D5283C3" w:rsidR="006471C3" w:rsidRDefault="006471C3" w:rsidP="00491165">
            <w:pPr>
              <w:pStyle w:val="ListParagraph"/>
              <w:numPr>
                <w:ilvl w:val="0"/>
                <w:numId w:val="10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469" w:type="pct"/>
            <w:shd w:val="clear" w:color="auto" w:fill="FFFFFF"/>
          </w:tcPr>
          <w:p w14:paraId="53491F16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73A6D2E" w14:textId="2AED7FC5" w:rsidR="006471C3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964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77B3D8C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DF51AC6" w14:textId="7A2AB325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10DB86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4C262FF" w14:textId="239237AD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205C96C6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1B10DE02" w14:textId="217AF612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71C3" w:rsidRPr="00CF1517" w14:paraId="4C29A375" w14:textId="77777777" w:rsidTr="0022304A">
        <w:tc>
          <w:tcPr>
            <w:tcW w:w="1742" w:type="pct"/>
            <w:shd w:val="clear" w:color="auto" w:fill="FFFFFF"/>
          </w:tcPr>
          <w:p w14:paraId="3BFBCFB7" w14:textId="56D55DE3" w:rsidR="006471C3" w:rsidRPr="0082035A" w:rsidRDefault="006471C3" w:rsidP="00491165">
            <w:pPr>
              <w:pStyle w:val="ListParagraph"/>
              <w:numPr>
                <w:ilvl w:val="0"/>
                <w:numId w:val="10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424D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469" w:type="pct"/>
            <w:shd w:val="clear" w:color="auto" w:fill="FFFFFF"/>
          </w:tcPr>
          <w:p w14:paraId="465C7041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34B401C" w14:textId="6F8CAB24" w:rsidR="006471C3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471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8E74B7C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C47C1AB" w14:textId="3DCB87AA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7DD8CFF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976DE3C" w14:textId="222918B3" w:rsidR="006471C3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471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6038AE90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798DB36F" w14:textId="54FAB0CF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71C3" w:rsidRPr="00CF1517" w14:paraId="4564C182" w14:textId="77777777" w:rsidTr="0022304A">
        <w:tc>
          <w:tcPr>
            <w:tcW w:w="1742" w:type="pct"/>
            <w:shd w:val="clear" w:color="auto" w:fill="FFFFFF"/>
          </w:tcPr>
          <w:p w14:paraId="74709C56" w14:textId="1B101678" w:rsidR="006471C3" w:rsidRPr="000A72D0" w:rsidRDefault="006471C3" w:rsidP="000A72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72D0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469" w:type="pct"/>
            <w:shd w:val="clear" w:color="auto" w:fill="FFFFFF"/>
          </w:tcPr>
          <w:p w14:paraId="1F2A9178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B76BF" w14:textId="0B029911" w:rsidR="006471C3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693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BA7422C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26214" w14:textId="5FE17FFF" w:rsidR="006471C3" w:rsidRDefault="006471C3" w:rsidP="001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99A023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136C2" w14:textId="6D98E5BF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35BE745D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82DCFD" w14:textId="6F358B65" w:rsidR="006471C3" w:rsidRDefault="006471C3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71C3" w:rsidRPr="00CF1517" w14:paraId="04DA9764" w14:textId="77777777" w:rsidTr="0022304A">
        <w:tc>
          <w:tcPr>
            <w:tcW w:w="1742" w:type="pct"/>
            <w:shd w:val="clear" w:color="auto" w:fill="FFFFFF"/>
            <w:vAlign w:val="bottom"/>
          </w:tcPr>
          <w:p w14:paraId="202DBE78" w14:textId="2359772E" w:rsidR="006471C3" w:rsidRPr="00CF1517" w:rsidRDefault="006471C3" w:rsidP="00491165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</w:p>
        </w:tc>
        <w:tc>
          <w:tcPr>
            <w:tcW w:w="469" w:type="pct"/>
            <w:shd w:val="clear" w:color="auto" w:fill="FFFFFF"/>
          </w:tcPr>
          <w:p w14:paraId="15F0D631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55CC0C" w14:textId="6B115071" w:rsidR="006471C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="00647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1D81D5AF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EF4E94" w14:textId="69F96D55" w:rsidR="006471C3" w:rsidRPr="00CF1517" w:rsidRDefault="00C418B0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 w:rsidR="00647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2FA6397E" w14:textId="77777777" w:rsidR="006471C3" w:rsidRPr="00CF1517" w:rsidRDefault="006471C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85351" w14:textId="2C1762CE" w:rsidR="006471C3" w:rsidRPr="00CF1517" w:rsidRDefault="00C418B0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47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4FA11B46" w14:textId="77777777" w:rsidR="006471C3" w:rsidRPr="00CF1517" w:rsidRDefault="006471C3" w:rsidP="0049116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A025E4" w14:textId="6DEA8D4C" w:rsidR="006471C3" w:rsidRPr="00CF1517" w:rsidRDefault="00C418B0" w:rsidP="0049116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647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2AB7F41C" w14:textId="5E8570D4" w:rsidR="00BF2C49" w:rsidRDefault="00BF2C49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26"/>
          <w:szCs w:val="26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6"/>
        <w:gridCol w:w="1347"/>
        <w:gridCol w:w="269"/>
        <w:gridCol w:w="1171"/>
        <w:gridCol w:w="267"/>
        <w:gridCol w:w="1171"/>
        <w:gridCol w:w="236"/>
        <w:gridCol w:w="1245"/>
      </w:tblGrid>
      <w:tr w:rsidR="008A3258" w:rsidRPr="00CF1517" w14:paraId="45488368" w14:textId="77777777" w:rsidTr="008A3258">
        <w:trPr>
          <w:trHeight w:hRule="exact" w:val="389"/>
          <w:tblHeader/>
        </w:trPr>
        <w:tc>
          <w:tcPr>
            <w:tcW w:w="1906" w:type="pct"/>
            <w:vMerge w:val="restart"/>
          </w:tcPr>
          <w:p w14:paraId="009DB0F8" w14:textId="6BA41B71" w:rsidR="00BF2C49" w:rsidRPr="00CF1517" w:rsidRDefault="00162E93" w:rsidP="00C7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="00BF2C49" w:rsidRPr="00CF1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BF2C49" w:rsidRPr="00CF1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BF2C49" w:rsidRPr="00CF1517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F2C49" w:rsidRPr="00CF1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11" w:type="pct"/>
            <w:gridSpan w:val="3"/>
          </w:tcPr>
          <w:p w14:paraId="3C9ADC42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00925E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5CFBDC8A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58" w:rsidRPr="00CF1517" w14:paraId="69CE8E5B" w14:textId="77777777" w:rsidTr="008A3258">
        <w:trPr>
          <w:trHeight w:hRule="exact" w:val="389"/>
          <w:tblHeader/>
        </w:trPr>
        <w:tc>
          <w:tcPr>
            <w:tcW w:w="1906" w:type="pct"/>
            <w:vMerge/>
          </w:tcPr>
          <w:p w14:paraId="09E60E7E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59C6A5DA" w14:textId="6EB35BF9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4D5913C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0317A00" w14:textId="2DD30DA1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5220541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304B63" w14:textId="70B3890D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28C8BC5D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7EF1392" w14:textId="649DB3C3" w:rsidR="006E43CF" w:rsidRPr="00CF1517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E43CF" w:rsidRPr="00CF1517" w14:paraId="6A1CC51E" w14:textId="77777777" w:rsidTr="008A3258">
        <w:trPr>
          <w:trHeight w:hRule="exact" w:val="389"/>
          <w:tblHeader/>
        </w:trPr>
        <w:tc>
          <w:tcPr>
            <w:tcW w:w="1906" w:type="pct"/>
          </w:tcPr>
          <w:p w14:paraId="34383823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4" w:type="pct"/>
            <w:gridSpan w:val="7"/>
          </w:tcPr>
          <w:p w14:paraId="6BCE72F3" w14:textId="77777777" w:rsidR="006E43CF" w:rsidRPr="00CF1517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A3258" w:rsidRPr="00CF1517" w14:paraId="6CC4AB2D" w14:textId="77777777" w:rsidTr="008A3258">
        <w:trPr>
          <w:trHeight w:hRule="exact" w:val="389"/>
        </w:trPr>
        <w:tc>
          <w:tcPr>
            <w:tcW w:w="1906" w:type="pct"/>
          </w:tcPr>
          <w:p w14:paraId="6CC2FF04" w14:textId="77777777" w:rsidR="006E43CF" w:rsidRPr="00CF1517" w:rsidRDefault="006E43CF" w:rsidP="006E43CF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FBE249B" w14:textId="391EAA37" w:rsidR="006E43CF" w:rsidRPr="00CF1517" w:rsidRDefault="00C418B0" w:rsidP="008370C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C01B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228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8F145F" w14:textId="77777777" w:rsidR="006E43CF" w:rsidRPr="00CF1517" w:rsidRDefault="006E43CF" w:rsidP="008370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80D2D9E" w14:textId="69781438" w:rsidR="006E43CF" w:rsidRPr="00CF1517" w:rsidRDefault="00C418B0" w:rsidP="008370C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43CF"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6E43CF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43CF"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5" w:type="pct"/>
            <w:vAlign w:val="bottom"/>
          </w:tcPr>
          <w:p w14:paraId="5C9BED93" w14:textId="77777777" w:rsidR="006E43CF" w:rsidRPr="00CF1517" w:rsidRDefault="006E43CF" w:rsidP="008370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4F5FECF" w14:textId="6245E7F5" w:rsidR="006E43CF" w:rsidRPr="00CF1517" w:rsidRDefault="00C418B0" w:rsidP="008A32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F355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</w:p>
        </w:tc>
        <w:tc>
          <w:tcPr>
            <w:tcW w:w="128" w:type="pct"/>
            <w:vAlign w:val="bottom"/>
          </w:tcPr>
          <w:p w14:paraId="4C3D464E" w14:textId="77777777" w:rsidR="006E43CF" w:rsidRPr="00CF1517" w:rsidRDefault="006E43CF" w:rsidP="008370C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5BF08E2" w14:textId="7F9A223C" w:rsidR="006E43CF" w:rsidRPr="00CF1517" w:rsidRDefault="00C418B0" w:rsidP="008370C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8A3258" w:rsidRPr="00CF1517" w14:paraId="08FC54AB" w14:textId="77777777" w:rsidTr="008A3258">
        <w:trPr>
          <w:trHeight w:hRule="exact" w:val="389"/>
        </w:trPr>
        <w:tc>
          <w:tcPr>
            <w:tcW w:w="1906" w:type="pct"/>
          </w:tcPr>
          <w:p w14:paraId="4FE7DED3" w14:textId="126660AE" w:rsidR="006E43CF" w:rsidRPr="00CF1517" w:rsidRDefault="006E43CF" w:rsidP="006E43CF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D5C19B3" w14:textId="27E9C2B2" w:rsidR="006E43CF" w:rsidRPr="00CF1517" w:rsidRDefault="00C418B0" w:rsidP="008370C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24A0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CB1E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D004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CB1E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24A0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52A1B9" w14:textId="77777777" w:rsidR="006E43CF" w:rsidRPr="00CF1517" w:rsidRDefault="006E43CF" w:rsidP="008370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  <w:tab w:val="decimal" w:pos="79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A130ACC" w14:textId="7B23D492" w:rsidR="006E43CF" w:rsidRPr="00CF1517" w:rsidRDefault="00C418B0" w:rsidP="004228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24A0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5" w:type="pct"/>
            <w:vAlign w:val="bottom"/>
          </w:tcPr>
          <w:p w14:paraId="47923715" w14:textId="77777777" w:rsidR="006E43CF" w:rsidRPr="00CF1517" w:rsidRDefault="006E43CF" w:rsidP="008370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F580DF3" w14:textId="4E793DB3" w:rsidR="006E43CF" w:rsidRPr="00CF1517" w:rsidRDefault="00C418B0" w:rsidP="008A32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924A0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28" w:type="pct"/>
            <w:vAlign w:val="bottom"/>
          </w:tcPr>
          <w:p w14:paraId="001BFDA5" w14:textId="77777777" w:rsidR="006E43CF" w:rsidRPr="00CF1517" w:rsidRDefault="006E43CF" w:rsidP="008370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CDE58AA" w14:textId="74207E02" w:rsidR="006E43CF" w:rsidRPr="00CF1517" w:rsidRDefault="00C418B0" w:rsidP="008370C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24A0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A3258" w:rsidRPr="00CF1517" w14:paraId="1A151518" w14:textId="77777777" w:rsidTr="008A3258">
        <w:trPr>
          <w:trHeight w:hRule="exact" w:val="389"/>
        </w:trPr>
        <w:tc>
          <w:tcPr>
            <w:tcW w:w="1906" w:type="pct"/>
          </w:tcPr>
          <w:p w14:paraId="5348DCFE" w14:textId="2BFA337D" w:rsidR="00BD058E" w:rsidRPr="00CF1517" w:rsidRDefault="00BD058E" w:rsidP="00BD058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D52D0F2" w14:textId="1104B0EB" w:rsidR="00BD058E" w:rsidRPr="00CF1517" w:rsidRDefault="00C418B0" w:rsidP="00BD058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058E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269121" w14:textId="77777777" w:rsidR="00BD058E" w:rsidRPr="00CF1517" w:rsidRDefault="00BD058E" w:rsidP="00BD058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B9A8830" w14:textId="3E11846C" w:rsidR="00BD058E" w:rsidRPr="00CF1517" w:rsidRDefault="00C418B0" w:rsidP="00EA39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99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B1E1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45" w:type="pct"/>
            <w:vAlign w:val="bottom"/>
          </w:tcPr>
          <w:p w14:paraId="6267742D" w14:textId="77777777" w:rsidR="00BD058E" w:rsidRPr="00CF1517" w:rsidRDefault="00BD058E" w:rsidP="00BD058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5E0BAEA" w14:textId="75383C6C" w:rsidR="00BD058E" w:rsidRPr="00CF1517" w:rsidRDefault="00C418B0" w:rsidP="008A325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right="-108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="00BD05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BD05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28" w:type="pct"/>
            <w:vAlign w:val="bottom"/>
          </w:tcPr>
          <w:p w14:paraId="096F7150" w14:textId="77777777" w:rsidR="00BD058E" w:rsidRPr="00CF1517" w:rsidRDefault="00BD058E" w:rsidP="00BD058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35AB66C" w14:textId="199AFB3B" w:rsidR="00BD058E" w:rsidRPr="00CF1517" w:rsidRDefault="00C418B0" w:rsidP="00EA39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="008A32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8A32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="00BD058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</w:tr>
    </w:tbl>
    <w:p w14:paraId="72429D69" w14:textId="77777777" w:rsidR="00BF2C49" w:rsidRPr="004C5A5B" w:rsidRDefault="00BF2C49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8C2E066" w14:textId="321CDC40" w:rsidR="00947D5C" w:rsidRPr="00094F75" w:rsidRDefault="00947D5C" w:rsidP="00EA2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C5A5B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094F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4C5A5B">
        <w:rPr>
          <w:rFonts w:ascii="Angsana New" w:hAnsi="Angsana New" w:cs="Angsana New"/>
          <w:sz w:val="30"/>
          <w:szCs w:val="30"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1447F7" w:rsidRPr="004C5A5B">
        <w:rPr>
          <w:rFonts w:ascii="Angsana New" w:hAnsi="Angsana New" w:cs="Angsana New"/>
          <w:sz w:val="30"/>
          <w:szCs w:val="30"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80392" w:rsidRPr="004C5A5B">
        <w:rPr>
          <w:rFonts w:ascii="Angsana New" w:hAnsi="Angsana New" w:cs="Angsana New"/>
          <w:sz w:val="30"/>
          <w:szCs w:val="30"/>
          <w:cs/>
        </w:rPr>
        <w:t>เป็น</w:t>
      </w:r>
      <w:r w:rsidR="00CD65FD" w:rsidRPr="004C5A5B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8</w:t>
      </w:r>
      <w:r w:rsidR="00CD65FD" w:rsidRPr="004C5A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00056" w:rsidRPr="004C5A5B">
        <w:rPr>
          <w:rFonts w:ascii="Angsana New" w:hAnsi="Angsana New" w:cs="Angsana New"/>
          <w:sz w:val="30"/>
          <w:szCs w:val="30"/>
          <w:cs/>
        </w:rPr>
        <w:t>ถึง</w:t>
      </w:r>
      <w:r w:rsidR="00C03F5E" w:rsidRPr="004C5A5B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35</w:t>
      </w:r>
      <w:r w:rsidR="00E9454C" w:rsidRPr="004C5A5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4C5A5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4C5A5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9</w:t>
      </w:r>
      <w:r w:rsidR="00B80392" w:rsidRPr="004C5A5B">
        <w:rPr>
          <w:rFonts w:ascii="Angsana New" w:hAnsi="Angsana New" w:cs="Angsana New"/>
          <w:sz w:val="30"/>
          <w:szCs w:val="30"/>
        </w:rPr>
        <w:t xml:space="preserve"> </w:t>
      </w:r>
      <w:r w:rsidRPr="004C5A5B">
        <w:rPr>
          <w:rFonts w:ascii="Angsana New" w:hAnsi="Angsana New" w:cs="Angsana New"/>
          <w:i/>
          <w:iCs/>
          <w:sz w:val="30"/>
          <w:szCs w:val="30"/>
          <w:cs/>
        </w:rPr>
        <w:t>ปี</w:t>
      </w:r>
      <w:r w:rsidR="00CD65FD" w:rsidRPr="004C5A5B">
        <w:rPr>
          <w:rFonts w:ascii="Angsana New" w:hAnsi="Angsana New" w:cs="Angsana New"/>
          <w:i/>
          <w:iCs/>
          <w:sz w:val="30"/>
          <w:szCs w:val="30"/>
          <w:cs/>
        </w:rPr>
        <w:t xml:space="preserve"> ถึง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29</w:t>
      </w:r>
      <w:r w:rsidR="00E9454C" w:rsidRPr="004C5A5B">
        <w:rPr>
          <w:rFonts w:ascii="Angsana New" w:hAnsi="Angsana New" w:cs="Angsana New"/>
          <w:i/>
          <w:iCs/>
          <w:sz w:val="30"/>
          <w:szCs w:val="30"/>
          <w:cs/>
        </w:rPr>
        <w:t xml:space="preserve"> ปี</w:t>
      </w:r>
      <w:r w:rsidRPr="004C5A5B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1F9267" w14:textId="594CA10A" w:rsidR="00C87423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6BCACFBA" w14:textId="77777777" w:rsidR="00F355A3" w:rsidRPr="00C730B6" w:rsidRDefault="00F3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FEDD8A0" w14:textId="77777777" w:rsidR="00AA4E89" w:rsidRDefault="00AA4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3BB2701" w14:textId="5C248421" w:rsidR="00690702" w:rsidRPr="00AA4E89" w:rsidRDefault="00690702" w:rsidP="0085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A4E89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A4E89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28F9759" w14:textId="77777777" w:rsidR="00EA3273" w:rsidRDefault="00EA3273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55A47F" w14:textId="2B04CF40" w:rsidR="00690702" w:rsidRPr="004C5A5B" w:rsidRDefault="00690702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5A5B">
        <w:rPr>
          <w:rFonts w:ascii="Angsana New" w:hAnsi="Angsana New" w:cs="Angsana New"/>
          <w:sz w:val="30"/>
          <w:szCs w:val="30"/>
          <w:cs/>
        </w:rPr>
        <w:t>ก</w:t>
      </w:r>
      <w:r w:rsidR="00CE2E7A" w:rsidRPr="004C5A5B">
        <w:rPr>
          <w:rFonts w:ascii="Angsana New" w:hAnsi="Angsana New" w:cs="Angsana New"/>
          <w:sz w:val="30"/>
          <w:szCs w:val="30"/>
          <w:cs/>
        </w:rPr>
        <w:t>ารเปลี่ยนแปลงในแต่ละข้อสมมติ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="00CE2E7A" w:rsidRPr="004C5A5B">
        <w:rPr>
          <w:rFonts w:ascii="Angsana New" w:hAnsi="Angsana New" w:cs="Angsana New"/>
          <w:sz w:val="30"/>
          <w:szCs w:val="30"/>
          <w:cs/>
        </w:rPr>
        <w:t>โดยถือว่าข้อสมมติ</w:t>
      </w:r>
      <w:r w:rsidRPr="004C5A5B">
        <w:rPr>
          <w:rFonts w:ascii="Angsana New" w:hAnsi="Angsana New" w:cs="Angsana New"/>
          <w:sz w:val="30"/>
          <w:szCs w:val="30"/>
          <w:cs/>
        </w:rPr>
        <w:t>อื่นๆ คงที่</w:t>
      </w:r>
    </w:p>
    <w:p w14:paraId="5A430167" w14:textId="77777777" w:rsidR="00E9000B" w:rsidRPr="00C730B6" w:rsidRDefault="00E9000B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333FB6" w:rsidRPr="00CF1517" w14:paraId="63455389" w14:textId="77777777" w:rsidTr="00B74862">
        <w:tc>
          <w:tcPr>
            <w:tcW w:w="2197" w:type="pct"/>
          </w:tcPr>
          <w:p w14:paraId="0DB35F76" w14:textId="77777777" w:rsidR="00333FB6" w:rsidRPr="00CF1517" w:rsidRDefault="00333FB6" w:rsidP="00EA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6A01D495" w14:textId="72359E28" w:rsidR="00333FB6" w:rsidRPr="00CF1517" w:rsidRDefault="00333FB6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EA9" w:rsidRPr="00CF1517" w14:paraId="3EDB728E" w14:textId="77777777" w:rsidTr="008B67DF">
        <w:tc>
          <w:tcPr>
            <w:tcW w:w="2197" w:type="pct"/>
          </w:tcPr>
          <w:p w14:paraId="781A6961" w14:textId="24D835A3" w:rsidR="00E03EA9" w:rsidRPr="002A28EF" w:rsidRDefault="00E03EA9" w:rsidP="00E0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2A28EF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vAlign w:val="center"/>
          </w:tcPr>
          <w:p w14:paraId="284997E4" w14:textId="25CC12B8" w:rsidR="00E03EA9" w:rsidRPr="002A28EF" w:rsidRDefault="00E03EA9" w:rsidP="008D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8E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2A28E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  <w:vAlign w:val="center"/>
          </w:tcPr>
          <w:p w14:paraId="2A54BDCD" w14:textId="77777777" w:rsidR="00E03EA9" w:rsidRPr="002A28EF" w:rsidRDefault="00E03EA9" w:rsidP="00E03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10022F40" w14:textId="6ED1D35E" w:rsidR="00AA4E89" w:rsidRPr="002A28EF" w:rsidRDefault="00E03EA9" w:rsidP="00AA4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8E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2A28E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4C5A5B" w:rsidRPr="00CF1517" w14:paraId="589D63C1" w14:textId="77777777" w:rsidTr="00B74862">
        <w:tc>
          <w:tcPr>
            <w:tcW w:w="2197" w:type="pct"/>
          </w:tcPr>
          <w:p w14:paraId="1768A76D" w14:textId="38F4833C" w:rsidR="004C5A5B" w:rsidRPr="002A28EF" w:rsidRDefault="004C5A5B" w:rsidP="004C5A5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8E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28E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8E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24EBB772" w14:textId="03E15AD8" w:rsidR="004C5A5B" w:rsidRPr="002A28EF" w:rsidRDefault="00C418B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01E968C2" w14:textId="77777777" w:rsidR="004C5A5B" w:rsidRPr="002A28EF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6493DE" w14:textId="3D160579" w:rsidR="004C5A5B" w:rsidRPr="002A28EF" w:rsidRDefault="00C418B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789B11A" w14:textId="77777777" w:rsidR="004C5A5B" w:rsidRPr="002A28EF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5BE9D2" w14:textId="02223A5B" w:rsidR="004C5A5B" w:rsidRPr="002A28EF" w:rsidRDefault="00C418B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1925D9AF" w14:textId="77777777" w:rsidR="004C5A5B" w:rsidRPr="002A28EF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1CD17C" w14:textId="1125C41B" w:rsidR="004C5A5B" w:rsidRPr="002A28EF" w:rsidRDefault="00C418B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F4E3A" w:rsidRPr="00CF1517" w14:paraId="51C34DE9" w14:textId="77777777" w:rsidTr="00B74862">
        <w:tc>
          <w:tcPr>
            <w:tcW w:w="2197" w:type="pct"/>
          </w:tcPr>
          <w:p w14:paraId="612BE951" w14:textId="77777777" w:rsidR="00FF4E3A" w:rsidRPr="002A28EF" w:rsidRDefault="00FF4E3A" w:rsidP="00FF4E3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24A7BB25" w14:textId="02CCE9DE" w:rsidR="00FF4E3A" w:rsidRPr="002A28EF" w:rsidRDefault="00FF4E3A" w:rsidP="00FF4E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8E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704" w:rsidRPr="00CF1517" w14:paraId="033C1940" w14:textId="77777777" w:rsidTr="00BA6BA6">
        <w:tc>
          <w:tcPr>
            <w:tcW w:w="2197" w:type="pct"/>
          </w:tcPr>
          <w:p w14:paraId="7B3DF595" w14:textId="587E1EDC" w:rsidR="00097704" w:rsidRPr="00BA6BA6" w:rsidRDefault="00097704" w:rsidP="0009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0A72D0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3035EA0" w14:textId="2AA40419" w:rsidR="00097704" w:rsidRPr="00BA6BA6" w:rsidRDefault="00097704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540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351DF98" w14:textId="77777777" w:rsidR="00097704" w:rsidRPr="00BA6BA6" w:rsidRDefault="00097704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6FB77EC" w14:textId="1A522B12" w:rsidR="00097704" w:rsidRPr="00BA6BA6" w:rsidRDefault="00097704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505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2834914C" w14:textId="77777777" w:rsidR="00097704" w:rsidRPr="00BA6BA6" w:rsidRDefault="00097704" w:rsidP="00BA6B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B6E50F" w14:textId="0EBC5371" w:rsidR="00097704" w:rsidRPr="00BA6BA6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97704"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A7E18C3" w14:textId="77777777" w:rsidR="00097704" w:rsidRPr="00BA6BA6" w:rsidRDefault="00097704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88C009" w14:textId="6276F8D3" w:rsidR="00097704" w:rsidRPr="00BA6BA6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97704"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913</w:t>
            </w:r>
          </w:p>
        </w:tc>
      </w:tr>
      <w:tr w:rsidR="00097704" w:rsidRPr="00CF1517" w14:paraId="270931C6" w14:textId="77777777" w:rsidTr="00BA6BA6">
        <w:tc>
          <w:tcPr>
            <w:tcW w:w="2197" w:type="pct"/>
          </w:tcPr>
          <w:p w14:paraId="33A16905" w14:textId="15C210CB" w:rsidR="00097704" w:rsidRPr="00BA6BA6" w:rsidRDefault="00097704" w:rsidP="0009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BA6B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A72D0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246A435" w14:textId="55D59BB8" w:rsidR="00097704" w:rsidRPr="00BA6BA6" w:rsidRDefault="00C418B0" w:rsidP="00B9258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7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97704"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16695B" w14:textId="77777777" w:rsidR="00097704" w:rsidRPr="00BA6BA6" w:rsidRDefault="00097704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5D4BBAD" w14:textId="489608A5" w:rsidR="00097704" w:rsidRPr="00BA6BA6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97704"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370</w:t>
            </w:r>
          </w:p>
        </w:tc>
        <w:tc>
          <w:tcPr>
            <w:tcW w:w="144" w:type="pct"/>
            <w:vAlign w:val="bottom"/>
          </w:tcPr>
          <w:p w14:paraId="6D3099D0" w14:textId="77777777" w:rsidR="00097704" w:rsidRPr="00BA6BA6" w:rsidRDefault="00097704" w:rsidP="00BA6B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C89A2B7" w14:textId="230C109E" w:rsidR="00097704" w:rsidRPr="00BA6BA6" w:rsidRDefault="00097704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73444E2" w14:textId="77777777" w:rsidR="00097704" w:rsidRPr="00BA6BA6" w:rsidRDefault="00097704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437C6D" w14:textId="465FED6E" w:rsidR="00097704" w:rsidRPr="00BA6BA6" w:rsidRDefault="00097704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710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97704" w:rsidRPr="00CF1517" w14:paraId="3C7821FB" w14:textId="77777777" w:rsidTr="00BA6BA6">
        <w:tc>
          <w:tcPr>
            <w:tcW w:w="2197" w:type="pct"/>
          </w:tcPr>
          <w:p w14:paraId="0817BB2C" w14:textId="64975040" w:rsidR="00097704" w:rsidRPr="00BA6BA6" w:rsidRDefault="00097704" w:rsidP="0009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BA6B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BA6B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A6BA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440A8BEA" w14:textId="117432E5" w:rsidR="00097704" w:rsidRPr="00BA6BA6" w:rsidRDefault="00097704" w:rsidP="0009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6B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3A67AA1" w14:textId="45BF6816" w:rsidR="00097704" w:rsidRPr="00BA6BA6" w:rsidRDefault="00097704" w:rsidP="00B9258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BB5E8A" w14:textId="77777777" w:rsidR="00097704" w:rsidRPr="00BA6BA6" w:rsidRDefault="00097704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32684C3" w14:textId="409F8E45" w:rsidR="00097704" w:rsidRPr="00BA6BA6" w:rsidRDefault="00097704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6B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583</w:t>
            </w:r>
            <w:r w:rsidRPr="00BA6B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7C00243" w14:textId="77777777" w:rsidR="00097704" w:rsidRPr="00BA6BA6" w:rsidRDefault="00097704" w:rsidP="00BA6B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C237A83" w14:textId="3BF86E92" w:rsidR="00097704" w:rsidRPr="00BA6BA6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097704"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81FD9F1" w14:textId="77777777" w:rsidR="00097704" w:rsidRPr="00BA6BA6" w:rsidRDefault="00097704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8F8D109" w14:textId="6578153C" w:rsidR="00097704" w:rsidRPr="00BA6BA6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097704" w:rsidRPr="00BA6B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</w:tr>
      <w:tr w:rsidR="006E43CF" w:rsidRPr="00CF1517" w14:paraId="5A2A0023" w14:textId="77777777" w:rsidTr="00B74862">
        <w:tc>
          <w:tcPr>
            <w:tcW w:w="2197" w:type="pct"/>
          </w:tcPr>
          <w:p w14:paraId="7E229C47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0D251DF" w14:textId="77777777" w:rsidR="006E43CF" w:rsidRPr="00CF1517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F9B9813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F25F65B" w14:textId="77777777" w:rsidR="006E43CF" w:rsidRPr="00CF1517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E68D8CD" w14:textId="77777777" w:rsidR="006E43CF" w:rsidRPr="00CF1517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51FEDA" w14:textId="77777777" w:rsidR="006E43CF" w:rsidRPr="00CF1517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6FAAA485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766C6B" w14:textId="77777777" w:rsidR="006E43C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43CF" w:rsidRPr="00CF1517" w14:paraId="2F199BBE" w14:textId="77777777" w:rsidTr="00B74862">
        <w:tc>
          <w:tcPr>
            <w:tcW w:w="2197" w:type="pct"/>
          </w:tcPr>
          <w:p w14:paraId="4593A2D3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7AAF388E" w14:textId="1F23A487" w:rsidR="006E43CF" w:rsidRPr="00CF1517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F15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E43CF" w:rsidRPr="00CF1517" w14:paraId="78628867" w14:textId="77777777" w:rsidTr="00B74862">
        <w:tc>
          <w:tcPr>
            <w:tcW w:w="2197" w:type="pct"/>
          </w:tcPr>
          <w:p w14:paraId="025E1C42" w14:textId="61D75F88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shd w:val="clear" w:color="auto" w:fill="auto"/>
          </w:tcPr>
          <w:p w14:paraId="355368FA" w14:textId="202E2CB5" w:rsidR="006E43CF" w:rsidRPr="002A28EF" w:rsidRDefault="00AA4E89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4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8E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2A28E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5BEF10F1" w14:textId="089EA861" w:rsidR="006E43CF" w:rsidRPr="002A28EF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B37A2A" w14:textId="40BA1C19" w:rsidR="006E43CF" w:rsidRPr="002A28EF" w:rsidRDefault="00AA4E89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254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8E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2A28E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6E43CF" w:rsidRPr="00CF1517" w14:paraId="42AC8716" w14:textId="77777777" w:rsidTr="00B74862">
        <w:tc>
          <w:tcPr>
            <w:tcW w:w="2197" w:type="pct"/>
          </w:tcPr>
          <w:p w14:paraId="244FA453" w14:textId="45A44DD8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1E5FD36E" w14:textId="3110E960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5D3EDD2E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FB80CB8" w14:textId="56585123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2CCD4F8" w14:textId="77777777" w:rsidR="006E43CF" w:rsidRPr="00CF1517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131E09" w14:textId="0FD959B5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63742758" w14:textId="77777777" w:rsidR="006E43CF" w:rsidRPr="00CF1517" w:rsidRDefault="006E43CF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164045" w14:textId="3299E154" w:rsidR="006E43CF" w:rsidRPr="00CF1517" w:rsidRDefault="00C418B0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E43CF" w:rsidRPr="00CF1517" w14:paraId="60369632" w14:textId="77777777" w:rsidTr="00B74862">
        <w:tc>
          <w:tcPr>
            <w:tcW w:w="2197" w:type="pct"/>
          </w:tcPr>
          <w:p w14:paraId="77AA5D71" w14:textId="7777777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  <w:vAlign w:val="bottom"/>
          </w:tcPr>
          <w:p w14:paraId="7C1F84CD" w14:textId="31B654D1" w:rsidR="006E43CF" w:rsidRPr="00CF1517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3CF" w:rsidRPr="00CF1517" w14:paraId="7551346D" w14:textId="77777777" w:rsidTr="00BA6BA6">
        <w:tc>
          <w:tcPr>
            <w:tcW w:w="2197" w:type="pct"/>
          </w:tcPr>
          <w:p w14:paraId="1B92F0E4" w14:textId="5ECCE9A7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0A72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F302322" w14:textId="175D31D1" w:rsidR="006E43CF" w:rsidRPr="00CF1517" w:rsidRDefault="00F355A3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B40F" w14:textId="77777777" w:rsidR="006E43CF" w:rsidRPr="00CF1517" w:rsidRDefault="006E43CF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FC85BB9" w14:textId="381FB011" w:rsidR="006E43CF" w:rsidRPr="00CF1517" w:rsidRDefault="006E43CF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551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4738B7F" w14:textId="77777777" w:rsidR="006E43CF" w:rsidRPr="00CF1517" w:rsidRDefault="006E43CF" w:rsidP="00BA6B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BB3EF6" w14:textId="60179599" w:rsidR="006E43CF" w:rsidRPr="00CF1517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834</w:t>
            </w:r>
          </w:p>
        </w:tc>
        <w:tc>
          <w:tcPr>
            <w:tcW w:w="136" w:type="pct"/>
            <w:vAlign w:val="bottom"/>
          </w:tcPr>
          <w:p w14:paraId="3D6B2335" w14:textId="77777777" w:rsidR="006E43CF" w:rsidRPr="00CF1517" w:rsidRDefault="006E43CF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23278CD" w14:textId="2FB96A4A" w:rsidR="006E43CF" w:rsidRPr="00CF1517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621</w:t>
            </w:r>
          </w:p>
        </w:tc>
      </w:tr>
      <w:tr w:rsidR="006E43CF" w:rsidRPr="00CF1517" w14:paraId="3FE09F3F" w14:textId="77777777" w:rsidTr="00BA6BA6">
        <w:tc>
          <w:tcPr>
            <w:tcW w:w="2197" w:type="pct"/>
          </w:tcPr>
          <w:p w14:paraId="47551F46" w14:textId="68CA5818" w:rsidR="006E43CF" w:rsidRPr="000A72D0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0A72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A72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ร้อยละ </w:t>
            </w:r>
            <w:r w:rsidR="000A72D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79DAD01" w14:textId="4D8A24A3" w:rsidR="006E43CF" w:rsidRPr="00CF1517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702BA68" w14:textId="77777777" w:rsidR="006E43CF" w:rsidRPr="00CF1517" w:rsidRDefault="006E43CF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EB606B6" w14:textId="428B7004" w:rsidR="006E43CF" w:rsidRPr="00CF1517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44" w:type="pct"/>
            <w:vAlign w:val="bottom"/>
          </w:tcPr>
          <w:p w14:paraId="582C79A3" w14:textId="77777777" w:rsidR="006E43CF" w:rsidRPr="00CF1517" w:rsidRDefault="006E43CF" w:rsidP="00BA6B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D43566E" w14:textId="31CCE82D" w:rsidR="006E43CF" w:rsidRPr="00CF1517" w:rsidRDefault="00F355A3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5B57893C" w14:textId="77777777" w:rsidR="006E43CF" w:rsidRPr="00CF1517" w:rsidRDefault="006E43CF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838A361" w14:textId="7EC44B21" w:rsidR="006E43CF" w:rsidRPr="00CF1517" w:rsidRDefault="006E43CF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696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E43CF" w:rsidRPr="00CF1517" w14:paraId="1ABA7677" w14:textId="77777777" w:rsidTr="00BA6BA6">
        <w:tc>
          <w:tcPr>
            <w:tcW w:w="2197" w:type="pct"/>
          </w:tcPr>
          <w:p w14:paraId="0A364560" w14:textId="41EDE44D" w:rsidR="006E43C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60D4D508" w14:textId="721DF1F3" w:rsidR="006E43CF" w:rsidRPr="00CF1517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FFD7BFB" w14:textId="4ECA92B3" w:rsidR="006E43CF" w:rsidRPr="00CF1517" w:rsidRDefault="00F355A3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8A317D" w14:textId="77777777" w:rsidR="006E43CF" w:rsidRPr="00CF1517" w:rsidRDefault="006E43CF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995211" w14:textId="002037DD" w:rsidR="006E43CF" w:rsidRPr="00CF1517" w:rsidRDefault="006E43CF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592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EEE1EDC" w14:textId="77777777" w:rsidR="006E43CF" w:rsidRPr="00CF1517" w:rsidRDefault="006E43CF" w:rsidP="00BA6B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2298BD" w14:textId="327EC93B" w:rsidR="006E43CF" w:rsidRPr="00CF1517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35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592</w:t>
            </w:r>
          </w:p>
        </w:tc>
        <w:tc>
          <w:tcPr>
            <w:tcW w:w="136" w:type="pct"/>
            <w:vAlign w:val="bottom"/>
          </w:tcPr>
          <w:p w14:paraId="2A4A7B0E" w14:textId="77777777" w:rsidR="006E43CF" w:rsidRPr="00CF1517" w:rsidRDefault="006E43CF" w:rsidP="00BA6BA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65F8D40" w14:textId="2D03204B" w:rsidR="006E43CF" w:rsidRPr="00CF1517" w:rsidRDefault="00C418B0" w:rsidP="00BA6BA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E43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</w:tr>
      <w:tr w:rsidR="00F355A3" w:rsidRPr="00CF1517" w14:paraId="5FBA6B5D" w14:textId="77777777" w:rsidTr="00B74862">
        <w:tc>
          <w:tcPr>
            <w:tcW w:w="2197" w:type="pct"/>
          </w:tcPr>
          <w:p w14:paraId="42105067" w14:textId="77777777" w:rsidR="00F355A3" w:rsidRPr="00CF1517" w:rsidRDefault="00F355A3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6E9694C" w14:textId="77777777" w:rsidR="00F355A3" w:rsidRDefault="00F355A3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3792EF9" w14:textId="77777777" w:rsidR="00F355A3" w:rsidRPr="00CF1517" w:rsidRDefault="00F355A3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B0BE04C" w14:textId="77777777" w:rsidR="00F355A3" w:rsidRPr="00CF1517" w:rsidRDefault="00F355A3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1A89548" w14:textId="77777777" w:rsidR="00F355A3" w:rsidRPr="00CF1517" w:rsidRDefault="00F355A3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B73C48C" w14:textId="77777777" w:rsidR="00F355A3" w:rsidRDefault="00F355A3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1347FD16" w14:textId="77777777" w:rsidR="00F355A3" w:rsidRPr="00CF1517" w:rsidRDefault="00F355A3" w:rsidP="006E43C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BC500BF" w14:textId="77777777" w:rsidR="00F355A3" w:rsidRDefault="00F355A3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AF1C2BE" w14:textId="47C8A680" w:rsidR="00AA4E89" w:rsidRDefault="00AA4E89" w:rsidP="00AA4E8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p w14:paraId="77A84E2B" w14:textId="0ECBC761" w:rsidR="00AA4E89" w:rsidRDefault="00AA4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4DF36B3A" w14:textId="29742B12" w:rsidR="004A690A" w:rsidRDefault="008E418A" w:rsidP="00AD15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A28EF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14:paraId="68A511D3" w14:textId="77777777" w:rsidR="00AD1541" w:rsidRPr="00164BFA" w:rsidRDefault="00AD1541" w:rsidP="00164BFA">
      <w:pPr>
        <w:spacing w:line="0" w:lineRule="atLeast"/>
        <w:rPr>
          <w:rFonts w:ascii="Angsana New" w:hAnsi="Angsana New" w:cs="Angsana New"/>
          <w:sz w:val="12"/>
          <w:szCs w:val="12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08"/>
        <w:gridCol w:w="270"/>
        <w:gridCol w:w="1167"/>
        <w:gridCol w:w="270"/>
        <w:gridCol w:w="1095"/>
        <w:gridCol w:w="270"/>
        <w:gridCol w:w="1080"/>
        <w:gridCol w:w="270"/>
        <w:gridCol w:w="1080"/>
      </w:tblGrid>
      <w:tr w:rsidR="001944EF" w:rsidRPr="00CF1517" w14:paraId="06F80D13" w14:textId="77777777" w:rsidTr="001944EF">
        <w:trPr>
          <w:tblHeader/>
        </w:trPr>
        <w:tc>
          <w:tcPr>
            <w:tcW w:w="2880" w:type="dxa"/>
          </w:tcPr>
          <w:p w14:paraId="65AC9588" w14:textId="77777777" w:rsidR="001944EF" w:rsidRPr="00CF1517" w:rsidRDefault="001944EF" w:rsidP="00047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8F1786C" w14:textId="0A341E79" w:rsidR="001944EF" w:rsidRPr="00162E93" w:rsidRDefault="001944EF" w:rsidP="00AD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7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0EE9A" w14:textId="20228B36" w:rsidR="001944EF" w:rsidRPr="00CF1517" w:rsidRDefault="001944EF" w:rsidP="000474D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232" w:type="dxa"/>
            <w:gridSpan w:val="7"/>
          </w:tcPr>
          <w:p w14:paraId="40E27451" w14:textId="6D630F7D" w:rsidR="001944EF" w:rsidRPr="00CF1517" w:rsidRDefault="001944EF" w:rsidP="000474D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944EF" w:rsidRPr="00CF1517" w14:paraId="253F8E7C" w14:textId="77777777" w:rsidTr="001944EF">
        <w:trPr>
          <w:tblHeader/>
        </w:trPr>
        <w:tc>
          <w:tcPr>
            <w:tcW w:w="2880" w:type="dxa"/>
          </w:tcPr>
          <w:p w14:paraId="369589F9" w14:textId="77777777" w:rsidR="001944EF" w:rsidRPr="00CF1517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1DAF90B" w14:textId="2EE89755" w:rsidR="001944E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270" w:type="dxa"/>
          </w:tcPr>
          <w:p w14:paraId="33A4524A" w14:textId="5472A4B8" w:rsidR="001944EF" w:rsidRDefault="001944EF" w:rsidP="00AD1541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ACDAAF5" w14:textId="77777777" w:rsidR="00D36ADA" w:rsidRDefault="00D36ADA" w:rsidP="00D36A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17BF8CEF" w14:textId="207F32D4" w:rsidR="001944EF" w:rsidRDefault="001944EF" w:rsidP="00D36A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6890CE78" w14:textId="34395D5D" w:rsidR="001944EF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E5F77D8" w14:textId="6F45A51C" w:rsidR="001944EF" w:rsidRPr="00342597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34259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ทุนที่ออกชำระแล้ว</w:t>
            </w:r>
          </w:p>
        </w:tc>
        <w:tc>
          <w:tcPr>
            <w:tcW w:w="270" w:type="dxa"/>
          </w:tcPr>
          <w:p w14:paraId="164DC9A2" w14:textId="5483C668" w:rsidR="001944EF" w:rsidRPr="00342597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A00958" w14:textId="1F65AB0F" w:rsidR="001944EF" w:rsidRPr="001C5D17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C5D1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ส่วนเกิน</w:t>
            </w:r>
            <w:r w:rsidR="00D36AD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</w:tr>
      <w:tr w:rsidR="001944EF" w:rsidRPr="00CF1517" w14:paraId="314656BA" w14:textId="77777777" w:rsidTr="001944EF">
        <w:trPr>
          <w:tblHeader/>
        </w:trPr>
        <w:tc>
          <w:tcPr>
            <w:tcW w:w="2880" w:type="dxa"/>
          </w:tcPr>
          <w:p w14:paraId="751A49DF" w14:textId="77777777" w:rsidR="001944EF" w:rsidRPr="00CF1517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0C90E427" w14:textId="3FB16200" w:rsidR="001944EF" w:rsidRPr="00162E93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D99297" w14:textId="566EEA2D" w:rsidR="001944EF" w:rsidRPr="00CF1517" w:rsidRDefault="001944EF" w:rsidP="00AD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7555DBC" w14:textId="77777777" w:rsidR="001944EF" w:rsidRPr="00CF1517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D8D74A0" w14:textId="1219155D" w:rsidR="001944EF" w:rsidRPr="00CF1517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2D417E8" w14:textId="77777777" w:rsidR="001944EF" w:rsidRPr="00CF1517" w:rsidRDefault="001944EF" w:rsidP="00AF00E2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2F42C40B" w14:textId="6BC9411E" w:rsidR="001944EF" w:rsidRPr="00CF1517" w:rsidRDefault="001944EF" w:rsidP="00AF00E2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B34BA" w14:textId="77777777" w:rsidR="001944EF" w:rsidRPr="00CF1517" w:rsidRDefault="001944EF" w:rsidP="00AF00E2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26BFEA67" w14:textId="67BF7869" w:rsidR="001944EF" w:rsidRPr="00CF1517" w:rsidRDefault="001944EF" w:rsidP="00AF00E2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C7EF0" w14:textId="1A602DF3" w:rsidR="001944EF" w:rsidRPr="00CF1517" w:rsidRDefault="001944EF" w:rsidP="00AF00E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</w:tr>
      <w:tr w:rsidR="001944EF" w:rsidRPr="00B9258D" w14:paraId="2FFE7A56" w14:textId="77777777" w:rsidTr="001944EF">
        <w:trPr>
          <w:tblHeader/>
        </w:trPr>
        <w:tc>
          <w:tcPr>
            <w:tcW w:w="2880" w:type="dxa"/>
          </w:tcPr>
          <w:p w14:paraId="7279DA8F" w14:textId="77777777" w:rsidR="001944EF" w:rsidRPr="00CF1517" w:rsidRDefault="001944EF" w:rsidP="006A1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47C29A9B" w14:textId="1917C370" w:rsidR="001944EF" w:rsidRPr="00AF00E2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D62E1" w14:textId="389886D5" w:rsidR="001944EF" w:rsidRPr="00AF00E2" w:rsidRDefault="001944EF" w:rsidP="00AD1541">
            <w:pPr>
              <w:ind w:right="-94" w:firstLine="7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32" w:type="dxa"/>
            <w:gridSpan w:val="7"/>
          </w:tcPr>
          <w:p w14:paraId="18A864A1" w14:textId="29B8F3C1" w:rsidR="001944EF" w:rsidRPr="00AF00E2" w:rsidRDefault="001944EF" w:rsidP="00AF00E2">
            <w:pPr>
              <w:ind w:right="-94" w:firstLine="7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944EF" w:rsidRPr="00CF1517" w14:paraId="46F53EB1" w14:textId="77777777" w:rsidTr="001944EF">
        <w:tc>
          <w:tcPr>
            <w:tcW w:w="2880" w:type="dxa"/>
          </w:tcPr>
          <w:p w14:paraId="6F7B172A" w14:textId="35AF7067" w:rsidR="001944EF" w:rsidRPr="00342597" w:rsidRDefault="001944EF" w:rsidP="006A1A64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25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3425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25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425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8" w:type="dxa"/>
          </w:tcPr>
          <w:p w14:paraId="60349034" w14:textId="197F6533" w:rsidR="001944EF" w:rsidRPr="00E0004E" w:rsidRDefault="001944EF" w:rsidP="006A1A64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B71ED4" w14:textId="1D4834E8" w:rsidR="001944EF" w:rsidRPr="00AF00E2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3B706" w14:textId="77777777" w:rsidR="001944EF" w:rsidRPr="00AF00E2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6,138</w:t>
            </w:r>
          </w:p>
        </w:tc>
        <w:tc>
          <w:tcPr>
            <w:tcW w:w="270" w:type="dxa"/>
          </w:tcPr>
          <w:p w14:paraId="5B8D1519" w14:textId="7E449BA3" w:rsidR="001944EF" w:rsidRPr="00AF00E2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8273BC2" w14:textId="77777777" w:rsidR="001944EF" w:rsidRPr="00AF00E2" w:rsidRDefault="001944EF" w:rsidP="00E0004E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5,608</w:t>
            </w:r>
          </w:p>
        </w:tc>
        <w:tc>
          <w:tcPr>
            <w:tcW w:w="270" w:type="dxa"/>
          </w:tcPr>
          <w:p w14:paraId="3A6519C0" w14:textId="1E6EB51F" w:rsidR="001944EF" w:rsidRPr="00AF00E2" w:rsidRDefault="001944EF" w:rsidP="00E0004E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03D9A" w14:textId="77777777" w:rsidR="001944EF" w:rsidRPr="00AF00E2" w:rsidRDefault="001944EF" w:rsidP="00E0004E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5,608</w:t>
            </w:r>
          </w:p>
        </w:tc>
        <w:tc>
          <w:tcPr>
            <w:tcW w:w="270" w:type="dxa"/>
          </w:tcPr>
          <w:p w14:paraId="4A0872D9" w14:textId="4C0D0C5E" w:rsidR="001944EF" w:rsidRPr="00AF00E2" w:rsidRDefault="001944EF" w:rsidP="00E0004E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2B7CF" w14:textId="77777777" w:rsidR="001944EF" w:rsidRPr="00AF00E2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1,742</w:t>
            </w:r>
          </w:p>
        </w:tc>
      </w:tr>
      <w:tr w:rsidR="001944EF" w:rsidRPr="00CF1517" w14:paraId="574D8810" w14:textId="77777777" w:rsidTr="001944EF">
        <w:tc>
          <w:tcPr>
            <w:tcW w:w="2880" w:type="dxa"/>
          </w:tcPr>
          <w:p w14:paraId="54C21547" w14:textId="7AFE1AE0" w:rsidR="001944EF" w:rsidRPr="00776F6B" w:rsidRDefault="001944EF" w:rsidP="00776F6B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34B71ABD" w14:textId="77777777" w:rsidR="001944EF" w:rsidRPr="00E0004E" w:rsidRDefault="001944EF" w:rsidP="006A1A64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9853F" w14:textId="77777777" w:rsidR="001944EF" w:rsidRPr="00AF00E2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C9B1C2" w14:textId="77777777" w:rsidR="001944EF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51A4C" w14:textId="77777777" w:rsidR="001944EF" w:rsidRPr="00AF00E2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3BE9FA3" w14:textId="77777777" w:rsidR="001944EF" w:rsidRDefault="001944EF" w:rsidP="00E0004E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F1BBC" w14:textId="77777777" w:rsidR="001944EF" w:rsidRPr="00AF00E2" w:rsidRDefault="001944EF" w:rsidP="00E0004E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7EE3D" w14:textId="77777777" w:rsidR="001944EF" w:rsidRDefault="001944EF" w:rsidP="00E0004E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B6610" w14:textId="77777777" w:rsidR="001944EF" w:rsidRPr="00AF00E2" w:rsidRDefault="001944EF" w:rsidP="00E0004E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74DBA" w14:textId="77777777" w:rsidR="001944E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4EF" w:rsidRPr="00CF1517" w14:paraId="1B9CF516" w14:textId="77777777" w:rsidTr="001944EF">
        <w:trPr>
          <w:trHeight w:val="144"/>
        </w:trPr>
        <w:tc>
          <w:tcPr>
            <w:tcW w:w="2880" w:type="dxa"/>
          </w:tcPr>
          <w:p w14:paraId="4972E95D" w14:textId="4FE20243" w:rsidR="001944EF" w:rsidRPr="00CF1517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08" w:type="dxa"/>
          </w:tcPr>
          <w:p w14:paraId="586F5F30" w14:textId="7153A18B" w:rsidR="001944EF" w:rsidRPr="00E0004E" w:rsidRDefault="001944EF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643B7C" w14:textId="35236B6A" w:rsidR="001944EF" w:rsidRPr="00AF00E2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EC856CE" w14:textId="77777777" w:rsidR="001944EF" w:rsidRPr="00AF00E2" w:rsidRDefault="001944EF" w:rsidP="00B9258D">
            <w:pPr>
              <w:pStyle w:val="block"/>
              <w:tabs>
                <w:tab w:val="decimal" w:pos="886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(531)</w:t>
            </w:r>
          </w:p>
        </w:tc>
        <w:tc>
          <w:tcPr>
            <w:tcW w:w="270" w:type="dxa"/>
          </w:tcPr>
          <w:p w14:paraId="43A39C70" w14:textId="163A1F1D" w:rsidR="001944EF" w:rsidRPr="00AF00E2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EE65195" w14:textId="77777777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EDAF5" w14:textId="25D531DA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009F2" w14:textId="77777777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2B175" w14:textId="765A6C77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3204D" w14:textId="77777777" w:rsidR="001944EF" w:rsidRPr="00CF1517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44EF" w:rsidRPr="00CF1517" w14:paraId="0051FE25" w14:textId="77777777" w:rsidTr="001944EF">
        <w:trPr>
          <w:trHeight w:val="144"/>
        </w:trPr>
        <w:tc>
          <w:tcPr>
            <w:tcW w:w="2880" w:type="dxa"/>
          </w:tcPr>
          <w:p w14:paraId="6C2133B5" w14:textId="7513B3A3" w:rsidR="001944E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08" w:type="dxa"/>
          </w:tcPr>
          <w:p w14:paraId="50C99220" w14:textId="54A7892D" w:rsidR="001944EF" w:rsidRPr="00E0004E" w:rsidRDefault="001944EF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DF4078" w14:textId="2A8A2B06" w:rsidR="001944EF" w:rsidRPr="00AF00E2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88ADA9" w14:textId="77777777" w:rsidR="001944EF" w:rsidRPr="00AF00E2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5FF7BAB4" w14:textId="58A6D6BB" w:rsidR="001944EF" w:rsidRPr="00AF00E2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B28DA33" w14:textId="77777777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26681" w14:textId="558CF1E6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5BCE4" w14:textId="77777777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337E8" w14:textId="17863AAD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2E81A" w14:textId="77777777" w:rsidR="001944EF" w:rsidRPr="00CF1517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44EF" w:rsidRPr="00CF1517" w14:paraId="55F25482" w14:textId="77777777" w:rsidTr="001944EF">
        <w:trPr>
          <w:trHeight w:val="144"/>
        </w:trPr>
        <w:tc>
          <w:tcPr>
            <w:tcW w:w="2880" w:type="dxa"/>
          </w:tcPr>
          <w:p w14:paraId="6F6D7697" w14:textId="5AB64863" w:rsidR="001944E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08" w:type="dxa"/>
          </w:tcPr>
          <w:p w14:paraId="556B7923" w14:textId="77777777" w:rsidR="001944EF" w:rsidRPr="00E0004E" w:rsidRDefault="001944EF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03DCD" w14:textId="77777777" w:rsidR="001944E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9FF85EA" w14:textId="77777777" w:rsidR="001944E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31E57" w14:textId="67D38E1B" w:rsidR="001944E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171C776" w14:textId="77777777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FB54A" w14:textId="7CCB61BF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B4C62" w14:textId="1B8E5612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AEDF" w14:textId="4A5001A1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5FC2" w14:textId="77777777" w:rsidR="001944E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4EF" w:rsidRPr="00CF1517" w14:paraId="6C727A8C" w14:textId="77777777" w:rsidTr="001944EF">
        <w:trPr>
          <w:trHeight w:val="144"/>
        </w:trPr>
        <w:tc>
          <w:tcPr>
            <w:tcW w:w="2880" w:type="dxa"/>
          </w:tcPr>
          <w:p w14:paraId="49D0FF3C" w14:textId="2EDC8E40" w:rsidR="001944E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08" w:type="dxa"/>
          </w:tcPr>
          <w:p w14:paraId="71DC735D" w14:textId="15936FA8" w:rsidR="001944EF" w:rsidRPr="00E0004E" w:rsidRDefault="001944EF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1B56AF" w14:textId="3901873A" w:rsidR="001944E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6A65252" w14:textId="77777777" w:rsidR="001944EF" w:rsidRPr="00AD1541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2BD6F" w14:textId="374A40D7" w:rsidR="001944EF" w:rsidRPr="00AD1541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529DA6B" w14:textId="1264F09E" w:rsidR="001944EF" w:rsidRPr="00B9258D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686A0E88" w14:textId="7D61348C" w:rsidR="001944EF" w:rsidRPr="00AF00E2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22E17F" w14:textId="77777777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7BC74FC" w14:textId="20765EE3" w:rsidR="001944EF" w:rsidRPr="00CF1517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3E6C4" w14:textId="77777777" w:rsidR="001944E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</w:tr>
      <w:tr w:rsidR="001944EF" w:rsidRPr="00CF1517" w14:paraId="2939C9C4" w14:textId="77777777" w:rsidTr="001944EF">
        <w:trPr>
          <w:trHeight w:val="144"/>
        </w:trPr>
        <w:tc>
          <w:tcPr>
            <w:tcW w:w="2880" w:type="dxa"/>
          </w:tcPr>
          <w:p w14:paraId="6F731A3E" w14:textId="2677ED32" w:rsidR="001944EF" w:rsidRPr="0095192F" w:rsidRDefault="001944EF" w:rsidP="00AD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9519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1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519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51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08" w:type="dxa"/>
          </w:tcPr>
          <w:p w14:paraId="2DC2A0C7" w14:textId="45377849" w:rsidR="001944EF" w:rsidRPr="00E0004E" w:rsidRDefault="001944EF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EDFE2" w14:textId="0773C9C5" w:rsidR="001944EF" w:rsidRPr="004A690A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B787826" w14:textId="0EFC59C0" w:rsidR="001944EF" w:rsidRPr="004A690A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ECDA2" w14:textId="1B4BF165" w:rsidR="001944EF" w:rsidRPr="004A690A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D478693" w14:textId="0AF909DF" w:rsidR="001944EF" w:rsidRPr="00E0004E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63362" w14:textId="631E5248" w:rsidR="001944EF" w:rsidRPr="00E0004E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B9FF01" w14:textId="1B363E19" w:rsidR="001944EF" w:rsidRPr="00E0004E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E0C52" w14:textId="5A54652B" w:rsidR="001944EF" w:rsidRPr="00E0004E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278B0D" w14:textId="46FE0C9A" w:rsidR="001944EF" w:rsidRPr="00E0004E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44EF" w:rsidRPr="00CF1517" w14:paraId="4F098D8E" w14:textId="77777777" w:rsidTr="001944EF">
        <w:trPr>
          <w:trHeight w:val="144"/>
        </w:trPr>
        <w:tc>
          <w:tcPr>
            <w:tcW w:w="2880" w:type="dxa"/>
          </w:tcPr>
          <w:p w14:paraId="2EA47F98" w14:textId="08C12641" w:rsidR="001944EF" w:rsidRPr="0095192F" w:rsidRDefault="001944EF" w:rsidP="0095192F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9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77BFB67E" w14:textId="1F28A2BA" w:rsidR="001944EF" w:rsidRPr="00E0004E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C8FC88" w14:textId="77777777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8CB185" w14:textId="5F7ACF85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9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7582F30F" w14:textId="77777777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BB38C0C" w14:textId="0577FBE9" w:rsidR="001944EF" w:rsidRPr="00E0004E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5,644</w:t>
            </w:r>
          </w:p>
        </w:tc>
        <w:tc>
          <w:tcPr>
            <w:tcW w:w="270" w:type="dxa"/>
          </w:tcPr>
          <w:p w14:paraId="72107D1A" w14:textId="77777777" w:rsidR="001944EF" w:rsidRPr="00E0004E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C38FD" w14:textId="6707BDE8" w:rsidR="001944EF" w:rsidRPr="00E0004E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5,644</w:t>
            </w:r>
          </w:p>
        </w:tc>
        <w:tc>
          <w:tcPr>
            <w:tcW w:w="270" w:type="dxa"/>
          </w:tcPr>
          <w:p w14:paraId="6D434D80" w14:textId="77777777" w:rsidR="001944EF" w:rsidRPr="00E0004E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110A0" w14:textId="2F0D6A30" w:rsidR="001944EF" w:rsidRPr="00E0004E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1,906</w:t>
            </w:r>
          </w:p>
        </w:tc>
      </w:tr>
      <w:tr w:rsidR="001944EF" w:rsidRPr="00CF1517" w14:paraId="5ACAD3C5" w14:textId="77777777" w:rsidTr="001944EF">
        <w:trPr>
          <w:trHeight w:val="144"/>
        </w:trPr>
        <w:tc>
          <w:tcPr>
            <w:tcW w:w="2880" w:type="dxa"/>
          </w:tcPr>
          <w:p w14:paraId="28FE2ACA" w14:textId="6423A2C5" w:rsidR="001944EF" w:rsidRPr="00CF1517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08" w:type="dxa"/>
          </w:tcPr>
          <w:p w14:paraId="39BC3EE8" w14:textId="7C0E601B" w:rsidR="001944EF" w:rsidRPr="00E0004E" w:rsidRDefault="001944EF" w:rsidP="0095192F">
            <w:pPr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B3BDC" w14:textId="77777777" w:rsidR="001944EF" w:rsidRPr="00AF00E2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A1B1D53" w14:textId="77777777" w:rsidR="001944EF" w:rsidRPr="00AF00E2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6149D" w14:textId="7B8A7799" w:rsidR="001944EF" w:rsidRPr="00AF00E2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D3D28D0" w14:textId="77777777" w:rsidR="001944EF" w:rsidRPr="00AF00E2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32CDA" w14:textId="329BC764" w:rsidR="001944EF" w:rsidRPr="00AF00E2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EF4E5" w14:textId="77777777" w:rsidR="001944EF" w:rsidRPr="00CF1517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C4E3C" w14:textId="54BA3924" w:rsidR="001944EF" w:rsidRPr="00CF1517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4EF4F" w14:textId="77777777" w:rsidR="001944EF" w:rsidRPr="00CF1517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4EF" w:rsidRPr="00CF1517" w14:paraId="751E887B" w14:textId="77777777" w:rsidTr="001944EF">
        <w:trPr>
          <w:trHeight w:val="144"/>
        </w:trPr>
        <w:tc>
          <w:tcPr>
            <w:tcW w:w="2880" w:type="dxa"/>
          </w:tcPr>
          <w:p w14:paraId="68574953" w14:textId="397E710F" w:rsidR="001944E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08" w:type="dxa"/>
          </w:tcPr>
          <w:p w14:paraId="77A4EB76" w14:textId="75933B90" w:rsidR="001944EF" w:rsidRPr="00E0004E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1B487A" w14:textId="6FC4C16E" w:rsidR="001944EF" w:rsidRPr="00AF00E2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229116" w14:textId="77777777" w:rsidR="001944EF" w:rsidRPr="00AF00E2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A06CE" w14:textId="31CBDE79" w:rsidR="001944EF" w:rsidRPr="00AF00E2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7E69922" w14:textId="7B4B85F4" w:rsidR="001944EF" w:rsidRPr="00AF00E2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913C6E9" w14:textId="224DA604" w:rsidR="001944EF" w:rsidRPr="00AF00E2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C8C34" w14:textId="77777777" w:rsidR="001944EF" w:rsidRPr="00CF1517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C2835A" w14:textId="20DFBF59" w:rsidR="001944EF" w:rsidRPr="00CF1517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084C1" w14:textId="77777777" w:rsidR="001944EF" w:rsidRPr="00CF1517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1944EF" w:rsidRPr="00CF1517" w14:paraId="7EB645D4" w14:textId="77777777" w:rsidTr="001944EF">
        <w:trPr>
          <w:trHeight w:val="144"/>
        </w:trPr>
        <w:tc>
          <w:tcPr>
            <w:tcW w:w="2880" w:type="dxa"/>
          </w:tcPr>
          <w:p w14:paraId="322B0967" w14:textId="61D35F78" w:rsidR="001944EF" w:rsidRPr="0095192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5192F">
              <w:rPr>
                <w:rFonts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95192F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  <w:r w:rsidRPr="00951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519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1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8" w:type="dxa"/>
          </w:tcPr>
          <w:p w14:paraId="38149048" w14:textId="1D2EBE93" w:rsidR="001944EF" w:rsidRPr="00E0004E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8FE9CD" w14:textId="550C977E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7974889" w14:textId="13AFDDB7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FE829" w14:textId="40982384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77F5EA0" w14:textId="72FA9EED" w:rsidR="001944EF" w:rsidRPr="00E0004E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A085E" w14:textId="3F31E087" w:rsidR="001944EF" w:rsidRPr="00E0004E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23592E" w14:textId="7D3EF2EE" w:rsidR="001944EF" w:rsidRPr="00E0004E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FB78A" w14:textId="08C63672" w:rsidR="001944EF" w:rsidRPr="00E0004E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1C1D53" w14:textId="5A01419C" w:rsidR="001944EF" w:rsidRPr="00E0004E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44EF" w:rsidRPr="00CF1517" w14:paraId="77CFFDB2" w14:textId="77777777" w:rsidTr="001944EF">
        <w:trPr>
          <w:trHeight w:val="144"/>
        </w:trPr>
        <w:tc>
          <w:tcPr>
            <w:tcW w:w="2880" w:type="dxa"/>
          </w:tcPr>
          <w:p w14:paraId="79068292" w14:textId="19B5ECD5" w:rsidR="001944EF" w:rsidRPr="0095192F" w:rsidRDefault="001944EF" w:rsidP="0095192F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519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09CC2150" w14:textId="2551BEEF" w:rsidR="001944EF" w:rsidRPr="00E0004E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26C0B8" w14:textId="77777777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4BC37B3" w14:textId="181D7880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9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63B19462" w14:textId="77777777" w:rsidR="001944EF" w:rsidRPr="004A690A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662F2" w14:textId="3DA48A76" w:rsidR="001944EF" w:rsidRPr="00E0004E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5,654</w:t>
            </w:r>
          </w:p>
        </w:tc>
        <w:tc>
          <w:tcPr>
            <w:tcW w:w="270" w:type="dxa"/>
          </w:tcPr>
          <w:p w14:paraId="5A5EB49B" w14:textId="77777777" w:rsidR="001944EF" w:rsidRPr="00E0004E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37E37" w14:textId="6C60A10A" w:rsidR="001944EF" w:rsidRPr="00E0004E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5,654</w:t>
            </w:r>
          </w:p>
        </w:tc>
        <w:tc>
          <w:tcPr>
            <w:tcW w:w="270" w:type="dxa"/>
          </w:tcPr>
          <w:p w14:paraId="7E4DF0FF" w14:textId="77777777" w:rsidR="001944EF" w:rsidRPr="00E0004E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2371EF" w14:textId="520EE41C" w:rsidR="001944EF" w:rsidRPr="00E0004E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00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1,952</w:t>
            </w:r>
          </w:p>
        </w:tc>
      </w:tr>
    </w:tbl>
    <w:p w14:paraId="4FB50516" w14:textId="77777777" w:rsidR="00342597" w:rsidRPr="00164BFA" w:rsidRDefault="00342597" w:rsidP="00164BFA">
      <w:pPr>
        <w:spacing w:line="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CEF4360" w14:textId="1A833600" w:rsidR="00823DD5" w:rsidRPr="00CF1517" w:rsidRDefault="00823DD5" w:rsidP="0081230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ในระหว่างปีสิ้นสุดวันที่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CF1517">
        <w:rPr>
          <w:rFonts w:ascii="Angsana New" w:hAnsi="Angsana New" w:cs="Angsana New"/>
          <w:sz w:val="30"/>
          <w:szCs w:val="30"/>
        </w:rPr>
        <w:t>TFG-W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2E09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10</w:t>
      </w:r>
      <w:r w:rsidR="002E099D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</w:rPr>
        <w:t>(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เทียบเท่า </w:t>
      </w:r>
      <w:r w:rsidR="00C418B0" w:rsidRPr="00C418B0">
        <w:rPr>
          <w:rFonts w:ascii="Angsana New" w:hAnsi="Angsana New" w:cs="Angsana New"/>
          <w:sz w:val="30"/>
          <w:szCs w:val="30"/>
        </w:rPr>
        <w:t>10</w:t>
      </w:r>
      <w:r w:rsidR="002E099D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sz w:val="30"/>
          <w:szCs w:val="30"/>
          <w:cs/>
        </w:rPr>
        <w:t>บาท</w:t>
      </w:r>
      <w:r w:rsidRPr="00CF1517">
        <w:rPr>
          <w:rFonts w:ascii="Angsana New" w:hAnsi="Angsana New" w:cs="Angsana New"/>
          <w:sz w:val="30"/>
          <w:szCs w:val="30"/>
        </w:rPr>
        <w:t>)</w:t>
      </w:r>
      <w:r w:rsidR="00164BFA">
        <w:rPr>
          <w:rFonts w:ascii="Angsana New" w:hAnsi="Angsana New" w:cs="Angsana New"/>
          <w:sz w:val="30"/>
          <w:szCs w:val="30"/>
        </w:rPr>
        <w:t xml:space="preserve"> </w:t>
      </w:r>
      <w:r w:rsidR="00164BFA" w:rsidRPr="00164BF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164BFA" w:rsidRPr="00164BFA">
        <w:rPr>
          <w:rFonts w:ascii="Angsana New" w:hAnsi="Angsana New" w:cs="Angsana New"/>
          <w:i/>
          <w:iCs/>
          <w:sz w:val="30"/>
          <w:szCs w:val="30"/>
        </w:rPr>
        <w:t xml:space="preserve">2564: 36.4 </w:t>
      </w:r>
      <w:r w:rsidR="00164BFA" w:rsidRPr="00164B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ล้านหุ้น เทียบเท่า </w:t>
      </w:r>
      <w:r w:rsidR="00164BFA" w:rsidRPr="00164BFA">
        <w:rPr>
          <w:rFonts w:ascii="Angsana New" w:hAnsi="Angsana New" w:cs="Angsana New"/>
          <w:i/>
          <w:iCs/>
          <w:sz w:val="30"/>
          <w:szCs w:val="30"/>
        </w:rPr>
        <w:t xml:space="preserve">36.4 </w:t>
      </w:r>
      <w:r w:rsidR="00164BFA" w:rsidRPr="00164BF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และได้รับเงินจำนวน </w:t>
      </w:r>
      <w:r w:rsidR="00C418B0" w:rsidRPr="00C418B0">
        <w:rPr>
          <w:rFonts w:ascii="Angsana New" w:hAnsi="Angsana New" w:cs="Angsana New"/>
          <w:sz w:val="30"/>
          <w:szCs w:val="30"/>
        </w:rPr>
        <w:t>55</w:t>
      </w:r>
      <w:r w:rsidR="00CE1A93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56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:</w:t>
      </w:r>
      <w:r w:rsidR="00164B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200</w:t>
      </w:r>
      <w:r w:rsidR="00D8511A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1</w:t>
      </w:r>
      <w:r w:rsidR="00B24C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B24C2A" w:rsidRPr="00681EBE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B24C2A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F08571" w14:textId="5D3C03B6" w:rsidR="00E86BD6" w:rsidRPr="00164BFA" w:rsidRDefault="00E86BD6" w:rsidP="00164BFA">
      <w:pPr>
        <w:spacing w:line="0" w:lineRule="atLeas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350"/>
        <w:gridCol w:w="270"/>
        <w:gridCol w:w="1341"/>
      </w:tblGrid>
      <w:tr w:rsidR="009E25D0" w:rsidRPr="00CF1517" w14:paraId="42E43F2E" w14:textId="77777777" w:rsidTr="003F6AE9">
        <w:tc>
          <w:tcPr>
            <w:tcW w:w="6250" w:type="dxa"/>
            <w:shd w:val="clear" w:color="auto" w:fill="auto"/>
          </w:tcPr>
          <w:p w14:paraId="7DA7BDBE" w14:textId="018E337D" w:rsidR="009E25D0" w:rsidRPr="00CF1517" w:rsidRDefault="003F6AE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72723F3" w14:textId="1B474A5D" w:rsidR="009E25D0" w:rsidRPr="00CF1517" w:rsidRDefault="00C418B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9AF9EB" w14:textId="77777777" w:rsidR="009E25D0" w:rsidRPr="00CF1517" w:rsidRDefault="009E25D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B7281A5" w14:textId="29F5F3FF" w:rsidR="009E25D0" w:rsidRPr="00CF1517" w:rsidRDefault="00C418B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06899" w:rsidRPr="00CF1517" w14:paraId="6A404946" w14:textId="77777777" w:rsidTr="003F6AE9">
        <w:tc>
          <w:tcPr>
            <w:tcW w:w="6250" w:type="dxa"/>
            <w:shd w:val="clear" w:color="auto" w:fill="auto"/>
          </w:tcPr>
          <w:p w14:paraId="49588FF1" w14:textId="77777777" w:rsidR="00C06899" w:rsidRPr="00CF1517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dxa"/>
            <w:gridSpan w:val="3"/>
          </w:tcPr>
          <w:p w14:paraId="6596EE49" w14:textId="77777777" w:rsidR="00C06899" w:rsidRPr="00CF1517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CE1A93" w:rsidRPr="00CF1517" w14:paraId="2C2C340C" w14:textId="77777777" w:rsidTr="00F16ACB">
        <w:tc>
          <w:tcPr>
            <w:tcW w:w="6250" w:type="dxa"/>
            <w:shd w:val="clear" w:color="auto" w:fill="auto"/>
          </w:tcPr>
          <w:p w14:paraId="3F47EBB4" w14:textId="6EFF975E" w:rsidR="00CE1A93" w:rsidRPr="00CF1517" w:rsidRDefault="00CE1A93" w:rsidP="00CE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452A3A19" w14:textId="37F2D1EC" w:rsidR="00CE1A93" w:rsidRPr="00CF1517" w:rsidRDefault="00C418B0" w:rsidP="00C0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CE1A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0003A588" w14:textId="77777777" w:rsidR="00CE1A93" w:rsidRPr="00CF1517" w:rsidRDefault="00CE1A93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6F1FAB8" w14:textId="5D9D8D62" w:rsidR="00CE1A93" w:rsidRPr="00CF1517" w:rsidRDefault="00C418B0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560</w:t>
            </w:r>
            <w:r w:rsidR="00CE1A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CE1A93" w:rsidRPr="00CF1517" w14:paraId="315B66F0" w14:textId="77777777" w:rsidTr="00F16ACB">
        <w:tc>
          <w:tcPr>
            <w:tcW w:w="6250" w:type="dxa"/>
            <w:shd w:val="clear" w:color="auto" w:fill="auto"/>
          </w:tcPr>
          <w:p w14:paraId="36D5716F" w14:textId="77777777" w:rsidR="00CE1A93" w:rsidRPr="00CF1517" w:rsidRDefault="00CE1A93" w:rsidP="00CE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1350" w:type="dxa"/>
            <w:vAlign w:val="bottom"/>
          </w:tcPr>
          <w:p w14:paraId="356D92F1" w14:textId="2D9485EB" w:rsidR="00CE1A93" w:rsidRPr="00CF1517" w:rsidRDefault="00CE1A93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Merge w:val="restart"/>
            <w:vAlign w:val="bottom"/>
          </w:tcPr>
          <w:p w14:paraId="47AB0104" w14:textId="77777777" w:rsidR="00CE1A93" w:rsidRPr="00CF1517" w:rsidRDefault="00CE1A93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652CBA7" w14:textId="24D563B4" w:rsidR="00CE1A93" w:rsidRPr="00CF1517" w:rsidRDefault="00CE1A93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E1A93" w:rsidRPr="00CF1517" w14:paraId="1A609D86" w14:textId="77777777" w:rsidTr="00F16ACB">
        <w:trPr>
          <w:trHeight w:val="452"/>
        </w:trPr>
        <w:tc>
          <w:tcPr>
            <w:tcW w:w="6250" w:type="dxa"/>
            <w:shd w:val="clear" w:color="auto" w:fill="auto"/>
          </w:tcPr>
          <w:p w14:paraId="67B68753" w14:textId="7D04683F" w:rsidR="00CE1A93" w:rsidRPr="00CF1517" w:rsidRDefault="00CE1A93" w:rsidP="00CE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26420" w14:textId="0F07BD50" w:rsidR="00CE1A93" w:rsidRPr="00CF1517" w:rsidRDefault="00C418B0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</w:t>
            </w:r>
            <w:r w:rsidR="00CE1A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vMerge/>
            <w:vAlign w:val="bottom"/>
          </w:tcPr>
          <w:p w14:paraId="1F780BD3" w14:textId="77777777" w:rsidR="00CE1A93" w:rsidRPr="00CF1517" w:rsidRDefault="00CE1A93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A5C37" w14:textId="249F1A1F" w:rsidR="00CE1A93" w:rsidRPr="00CF1517" w:rsidRDefault="00C418B0" w:rsidP="00F1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</w:t>
            </w:r>
            <w:r w:rsidR="00CE1A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375</w:t>
            </w:r>
          </w:p>
        </w:tc>
      </w:tr>
    </w:tbl>
    <w:p w14:paraId="5B32828C" w14:textId="77777777" w:rsidR="000611C6" w:rsidRPr="00164BFA" w:rsidRDefault="000611C6" w:rsidP="0083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sz w:val="12"/>
          <w:szCs w:val="12"/>
        </w:rPr>
      </w:pPr>
    </w:p>
    <w:p w14:paraId="0A27E64C" w14:textId="36BB54D9" w:rsidR="0083559E" w:rsidRDefault="0083559E" w:rsidP="0083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83559E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DB5DEA" w14:textId="287534BF" w:rsidR="0083559E" w:rsidRDefault="0083559E" w:rsidP="0083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418B0">
        <w:rPr>
          <w:rFonts w:ascii="Angsana New" w:hAnsi="Angsana New" w:cs="Angsana New"/>
          <w:sz w:val="30"/>
          <w:szCs w:val="30"/>
        </w:rPr>
        <w:t>2535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>
        <w:rPr>
          <w:rFonts w:ascii="Angsana New" w:hAnsi="Angsana New" w:cs="Angsana New"/>
          <w:sz w:val="30"/>
          <w:szCs w:val="30"/>
        </w:rPr>
        <w:t xml:space="preserve">51 </w:t>
      </w:r>
      <w:r>
        <w:rPr>
          <w:rFonts w:ascii="Angsana New" w:hAnsi="Angsana New" w:cs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>)         ส่วนเกินมูลค่าหุ้นนี้จะนำไปจ่ายเป็นเงินปันผลไม่ได้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185445" w14:textId="34FE312D" w:rsidR="006E3615" w:rsidRPr="00CF1517" w:rsidRDefault="006E361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  <w:r w:rsidR="000F599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4EE2756D" w14:textId="77777777" w:rsidR="00083190" w:rsidRPr="000611C6" w:rsidRDefault="00083190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sz w:val="24"/>
          <w:szCs w:val="24"/>
        </w:rPr>
      </w:pPr>
    </w:p>
    <w:p w14:paraId="60BFAEF0" w14:textId="5AF84F0E" w:rsidR="00CE37BF" w:rsidRPr="00CF1517" w:rsidRDefault="00083190" w:rsidP="002A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418B0" w:rsidRPr="00C418B0">
        <w:rPr>
          <w:rFonts w:ascii="Angsana New" w:hAnsi="Angsana New" w:cs="Angsana New"/>
          <w:sz w:val="30"/>
          <w:szCs w:val="30"/>
        </w:rPr>
        <w:t>2535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C418B0" w:rsidRPr="00C418B0">
        <w:rPr>
          <w:rFonts w:ascii="Angsana New" w:hAnsi="Angsana New" w:cs="Angsana New"/>
          <w:sz w:val="30"/>
          <w:szCs w:val="30"/>
        </w:rPr>
        <w:t>116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</w:t>
      </w:r>
      <w:r w:rsidR="00F16ACB">
        <w:rPr>
          <w:rFonts w:ascii="Angsana New" w:hAnsi="Angsana New" w:cs="Angsana New" w:hint="cs"/>
          <w:sz w:val="30"/>
          <w:szCs w:val="30"/>
          <w:cs/>
        </w:rPr>
        <w:t>ทุน</w:t>
      </w:r>
      <w:r w:rsidRPr="00CF1517">
        <w:rPr>
          <w:rFonts w:ascii="Angsana New" w:hAnsi="Angsana New" w:cs="Angsana New"/>
          <w:sz w:val="30"/>
          <w:szCs w:val="30"/>
          <w:cs/>
        </w:rPr>
        <w:t>สำรอง (</w:t>
      </w:r>
      <w:r w:rsidRPr="00CF1517">
        <w:rPr>
          <w:rFonts w:ascii="Angsana New" w:hAnsi="Angsana New" w:cs="Angsana New"/>
          <w:sz w:val="30"/>
          <w:szCs w:val="30"/>
        </w:rPr>
        <w:t>“</w:t>
      </w:r>
      <w:r w:rsidR="00E35453" w:rsidRPr="00CF1517">
        <w:rPr>
          <w:rFonts w:ascii="Angsana New" w:hAnsi="Angsana New" w:cs="Angsana New"/>
          <w:sz w:val="30"/>
          <w:szCs w:val="30"/>
          <w:cs/>
        </w:rPr>
        <w:t>สำรองตามก</w:t>
      </w:r>
      <w:r w:rsidR="00764C9C" w:rsidRPr="00CF1517">
        <w:rPr>
          <w:rFonts w:ascii="Angsana New" w:hAnsi="Angsana New" w:cs="Angsana New"/>
          <w:sz w:val="30"/>
          <w:szCs w:val="30"/>
          <w:cs/>
        </w:rPr>
        <w:t>ฎ</w:t>
      </w:r>
      <w:r w:rsidRPr="00CF1517">
        <w:rPr>
          <w:rFonts w:ascii="Angsana New" w:hAnsi="Angsana New" w:cs="Angsana New"/>
          <w:sz w:val="30"/>
          <w:szCs w:val="30"/>
          <w:cs/>
        </w:rPr>
        <w:t>หมาย</w:t>
      </w:r>
      <w:r w:rsidRPr="00CF1517">
        <w:rPr>
          <w:rFonts w:ascii="Angsana New" w:hAnsi="Angsana New" w:cs="Angsana New"/>
          <w:sz w:val="30"/>
          <w:szCs w:val="30"/>
        </w:rPr>
        <w:t>”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ของกำไรสุทธิประจำปี</w:t>
      </w:r>
      <w:r w:rsidR="0089194A">
        <w:rPr>
          <w:rFonts w:ascii="Angsana New" w:hAnsi="Angsana New" w:cs="Angsana New" w:hint="cs"/>
          <w:sz w:val="30"/>
          <w:szCs w:val="30"/>
          <w:cs/>
        </w:rPr>
        <w:t>หลัง</w:t>
      </w:r>
      <w:r w:rsidRPr="00CF1517">
        <w:rPr>
          <w:rFonts w:ascii="Angsana New" w:hAnsi="Angsana New" w:cs="Angsana New"/>
          <w:sz w:val="30"/>
          <w:szCs w:val="30"/>
          <w:cs/>
        </w:rPr>
        <w:t>จาก</w:t>
      </w:r>
      <w:r w:rsidR="0089194A">
        <w:rPr>
          <w:rFonts w:ascii="Angsana New" w:hAnsi="Angsana New" w:cs="Angsana New" w:hint="cs"/>
          <w:sz w:val="30"/>
          <w:szCs w:val="30"/>
          <w:cs/>
        </w:rPr>
        <w:t>หัก</w:t>
      </w:r>
      <w:r w:rsidRPr="00CF1517">
        <w:rPr>
          <w:rFonts w:ascii="Angsana New" w:hAnsi="Angsana New" w:cs="Angsana New"/>
          <w:sz w:val="30"/>
          <w:szCs w:val="30"/>
          <w:cs/>
        </w:rPr>
        <w:t>ขาดทุนส</w:t>
      </w:r>
      <w:r w:rsidR="00E35453" w:rsidRPr="00CF1517">
        <w:rPr>
          <w:rFonts w:ascii="Angsana New" w:hAnsi="Angsana New" w:cs="Angsana New"/>
          <w:sz w:val="30"/>
          <w:szCs w:val="30"/>
          <w:cs/>
        </w:rPr>
        <w:t>ะสมยกมา (ถ้ามี) จนกว่า สำรองตามกฎ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="00C418B0" w:rsidRPr="00C418B0">
        <w:rPr>
          <w:rFonts w:ascii="Angsana New" w:hAnsi="Angsana New" w:cs="Angsana New"/>
          <w:sz w:val="30"/>
          <w:szCs w:val="30"/>
        </w:rPr>
        <w:t>10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</w:t>
      </w:r>
    </w:p>
    <w:p w14:paraId="28B645B5" w14:textId="77777777" w:rsidR="00054A85" w:rsidRPr="000611C6" w:rsidRDefault="00054A85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34A70CF2" w14:textId="2F70A56F" w:rsidR="000B3E60" w:rsidRPr="00CF1517" w:rsidRDefault="00C06899" w:rsidP="00811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>บริษัทได้จัดสรรสำรองตามกฎหมายสำหรับปีสิ้นสุดวันที่</w:t>
      </w:r>
      <w:r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4"/>
          <w:sz w:val="30"/>
          <w:szCs w:val="30"/>
        </w:rPr>
        <w:t>31</w:t>
      </w:r>
      <w:r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pacing w:val="4"/>
          <w:sz w:val="30"/>
          <w:szCs w:val="30"/>
        </w:rPr>
        <w:t>2565</w:t>
      </w:r>
      <w:r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>เป็นจำนวนเงิน</w:t>
      </w:r>
      <w:r w:rsidR="001C36FE"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pacing w:val="4"/>
          <w:sz w:val="30"/>
          <w:szCs w:val="30"/>
        </w:rPr>
        <w:t>155</w:t>
      </w:r>
      <w:r w:rsidR="00C86C78">
        <w:rPr>
          <w:rFonts w:ascii="Angsana New" w:hAnsi="Angsana New" w:cs="Angsana New"/>
          <w:spacing w:val="4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pacing w:val="4"/>
          <w:sz w:val="30"/>
          <w:szCs w:val="30"/>
        </w:rPr>
        <w:t>8</w:t>
      </w:r>
      <w:r w:rsidR="0083451B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ล้านบาท </w:t>
      </w:r>
      <w:r w:rsidRPr="00D80BCC">
        <w:rPr>
          <w:rFonts w:ascii="Angsana New" w:hAnsi="Angsana New" w:cs="Angsana New"/>
          <w:i/>
          <w:iCs/>
          <w:spacing w:val="4"/>
          <w:sz w:val="30"/>
          <w:szCs w:val="30"/>
        </w:rPr>
        <w:t>(</w:t>
      </w:r>
      <w:r w:rsidR="00C418B0" w:rsidRPr="00C418B0">
        <w:rPr>
          <w:rFonts w:ascii="Angsana New" w:hAnsi="Angsana New" w:cs="Angsana New"/>
          <w:i/>
          <w:iCs/>
          <w:spacing w:val="4"/>
          <w:sz w:val="30"/>
          <w:szCs w:val="30"/>
        </w:rPr>
        <w:t>2564</w:t>
      </w:r>
      <w:r w:rsidRPr="00D80BCC">
        <w:rPr>
          <w:rFonts w:ascii="Angsana New" w:hAnsi="Angsana New" w:cs="Angsana New"/>
          <w:i/>
          <w:iCs/>
          <w:spacing w:val="4"/>
          <w:sz w:val="30"/>
          <w:szCs w:val="30"/>
        </w:rPr>
        <w:t>: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51</w:t>
      </w:r>
      <w:r w:rsidR="00D8511A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</w:t>
      </w:r>
      <w:r w:rsidR="00A14FB1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F0AFAB8" w14:textId="77777777" w:rsidR="004D0297" w:rsidRPr="000611C6" w:rsidRDefault="004D0297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AF5B441" w14:textId="77777777" w:rsidR="00E17886" w:rsidRPr="001132B7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1132B7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="001F2423" w:rsidRPr="001132B7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3D09B4" w:rsidRPr="001132B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F10EC77" w14:textId="165B8696" w:rsidR="00E17886" w:rsidRPr="000611C6" w:rsidRDefault="00E17886" w:rsidP="00E17886">
      <w:pPr>
        <w:rPr>
          <w:rFonts w:ascii="Angsana New" w:hAnsi="Angsana New" w:cs="Angsana New"/>
          <w:sz w:val="24"/>
          <w:szCs w:val="24"/>
        </w:rPr>
      </w:pPr>
    </w:p>
    <w:p w14:paraId="7C9D4D8E" w14:textId="7E98C0C9" w:rsidR="005D6BDA" w:rsidRPr="00106D77" w:rsidRDefault="005D6BDA" w:rsidP="00106D77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06D77">
        <w:rPr>
          <w:rFonts w:ascii="Angsana New" w:hAnsi="Angsana New" w:hint="cs"/>
          <w:i/>
          <w:iCs/>
          <w:spacing w:val="-4"/>
          <w:sz w:val="30"/>
          <w:szCs w:val="30"/>
          <w:cs/>
        </w:rPr>
        <w:t>ส่วนงานดำเนินงาน</w:t>
      </w:r>
    </w:p>
    <w:p w14:paraId="0DCC49B7" w14:textId="77777777" w:rsidR="005D6BDA" w:rsidRPr="000611C6" w:rsidRDefault="005D6BDA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574C7CAD" w14:textId="119D96C4" w:rsidR="00042503" w:rsidRPr="00CF1517" w:rsidRDefault="00E17886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64D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06D77" w:rsidRPr="00D64D6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 </w:t>
      </w:r>
      <w:r w:rsidR="00C418B0" w:rsidRPr="00C418B0">
        <w:rPr>
          <w:rFonts w:ascii="Angsana New" w:hAnsi="Angsana New" w:cs="Angsana New"/>
          <w:spacing w:val="-4"/>
          <w:sz w:val="30"/>
          <w:szCs w:val="30"/>
        </w:rPr>
        <w:t>5</w:t>
      </w:r>
      <w:r w:rsidR="00106D77" w:rsidRPr="00D64D6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6D77" w:rsidRPr="00D64D66">
        <w:rPr>
          <w:rFonts w:ascii="Angsana New" w:hAnsi="Angsana New" w:cs="Angsana New" w:hint="cs"/>
          <w:spacing w:val="-4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ซึ่งเป็นหน่วยธุรกิจที่สำคัญของกลุ่มบริษัทที่มี</w:t>
      </w:r>
      <w:r w:rsidRPr="00D64D66">
        <w:rPr>
          <w:rFonts w:ascii="Angsana New" w:hAnsi="Angsana New" w:cs="Angsana New"/>
          <w:spacing w:val="-4"/>
          <w:sz w:val="30"/>
          <w:szCs w:val="30"/>
          <w:cs/>
        </w:rPr>
        <w:t xml:space="preserve">ธุรกิจเกี่ยวกับธุรกิจการผลิตและจำหน่ายไก่สดแช่เย็นและแช่แข็ง และผลิตภัณฑ์สำเร็จรูปจากเนื้อไก่รวมทั้งผลิตและจำหน่ายสุกรและอาหารสัตว์ </w:t>
      </w:r>
      <w:r w:rsidR="00106D77" w:rsidRPr="00D64D6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</w:t>
      </w:r>
      <w:r w:rsidR="00042503" w:rsidRPr="00D64D66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57E4D2" w14:textId="77777777" w:rsidR="00C8291B" w:rsidRPr="000611C6" w:rsidRDefault="00C8291B" w:rsidP="00E17886">
      <w:pPr>
        <w:ind w:left="5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2F21C50" w14:textId="28B3623F" w:rsidR="00C8291B" w:rsidRPr="00106D77" w:rsidRDefault="00106D77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016E0" w:rsidRPr="00106D77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106D77">
        <w:rPr>
          <w:rFonts w:ascii="Angsana New" w:hAnsi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z w:val="30"/>
          <w:szCs w:val="30"/>
        </w:rPr>
        <w:t>1</w:t>
      </w:r>
      <w:r w:rsidR="000D450D" w:rsidRPr="00106D77">
        <w:rPr>
          <w:rFonts w:ascii="Angsana New" w:hAnsi="Angsana New"/>
          <w:sz w:val="30"/>
          <w:szCs w:val="30"/>
        </w:rPr>
        <w:t>:</w:t>
      </w:r>
      <w:r w:rsidR="00C8291B" w:rsidRPr="00106D77">
        <w:rPr>
          <w:rFonts w:ascii="Angsana New" w:hAnsi="Angsana New"/>
          <w:sz w:val="30"/>
          <w:szCs w:val="30"/>
        </w:rPr>
        <w:t xml:space="preserve"> </w:t>
      </w:r>
      <w:r w:rsidR="00C8291B" w:rsidRPr="00106D77">
        <w:rPr>
          <w:rFonts w:ascii="Angsana New" w:hAnsi="Angsana New"/>
          <w:sz w:val="30"/>
          <w:szCs w:val="30"/>
          <w:cs/>
        </w:rPr>
        <w:t>ธุรกิจไก่</w:t>
      </w:r>
    </w:p>
    <w:p w14:paraId="5D35029A" w14:textId="5E602553" w:rsidR="00C8291B" w:rsidRPr="00106D77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106D77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106D77">
        <w:rPr>
          <w:rFonts w:ascii="Angsana New" w:hAnsi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z w:val="30"/>
          <w:szCs w:val="30"/>
        </w:rPr>
        <w:t>2</w:t>
      </w:r>
      <w:r w:rsidR="000D450D" w:rsidRPr="00106D77">
        <w:rPr>
          <w:rFonts w:ascii="Angsana New" w:hAnsi="Angsana New"/>
          <w:sz w:val="30"/>
          <w:szCs w:val="30"/>
        </w:rPr>
        <w:t>:</w:t>
      </w:r>
      <w:r w:rsidR="00C8291B" w:rsidRPr="00106D77">
        <w:rPr>
          <w:rFonts w:ascii="Angsana New" w:hAnsi="Angsana New"/>
          <w:sz w:val="30"/>
          <w:szCs w:val="30"/>
        </w:rPr>
        <w:t xml:space="preserve"> </w:t>
      </w:r>
      <w:r w:rsidR="00C8291B" w:rsidRPr="00106D77">
        <w:rPr>
          <w:rFonts w:ascii="Angsana New" w:hAnsi="Angsana New"/>
          <w:sz w:val="30"/>
          <w:szCs w:val="30"/>
          <w:cs/>
        </w:rPr>
        <w:t>ธุรกิจสุกร</w:t>
      </w:r>
    </w:p>
    <w:p w14:paraId="55B1AA1B" w14:textId="08EE2347" w:rsidR="00C8291B" w:rsidRPr="00106D77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106D77">
        <w:rPr>
          <w:rFonts w:ascii="Angsana New" w:hAnsi="Angsana New"/>
          <w:sz w:val="30"/>
          <w:szCs w:val="30"/>
          <w:cs/>
        </w:rPr>
        <w:t>ส่วนงานที่</w:t>
      </w:r>
      <w:r w:rsidR="000D450D" w:rsidRPr="00106D77">
        <w:rPr>
          <w:rFonts w:ascii="Angsana New" w:hAnsi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/>
          <w:sz w:val="30"/>
          <w:szCs w:val="30"/>
        </w:rPr>
        <w:t>3</w:t>
      </w:r>
      <w:r w:rsidR="000D450D" w:rsidRPr="00106D77">
        <w:rPr>
          <w:rFonts w:ascii="Angsana New" w:hAnsi="Angsana New"/>
          <w:sz w:val="30"/>
          <w:szCs w:val="30"/>
        </w:rPr>
        <w:t xml:space="preserve">: </w:t>
      </w:r>
      <w:r w:rsidR="00C8291B" w:rsidRPr="00106D77">
        <w:rPr>
          <w:rFonts w:ascii="Angsana New" w:hAnsi="Angsana New"/>
          <w:sz w:val="30"/>
          <w:szCs w:val="30"/>
          <w:cs/>
        </w:rPr>
        <w:t>ธุรกิจอาหารสัตว์</w:t>
      </w:r>
    </w:p>
    <w:p w14:paraId="1BD7B7AF" w14:textId="67F6CB5D" w:rsidR="001016E0" w:rsidRPr="00C86C78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C86C7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C418B0">
        <w:rPr>
          <w:rFonts w:ascii="Angsana New" w:hAnsi="Angsana New"/>
          <w:sz w:val="30"/>
          <w:szCs w:val="30"/>
        </w:rPr>
        <w:t>4</w:t>
      </w:r>
      <w:r w:rsidR="000D450D" w:rsidRPr="00C86C78">
        <w:rPr>
          <w:rFonts w:ascii="Angsana New" w:hAnsi="Angsana New"/>
          <w:sz w:val="30"/>
          <w:szCs w:val="30"/>
        </w:rPr>
        <w:t>:</w:t>
      </w:r>
      <w:r w:rsidRPr="00C86C78">
        <w:rPr>
          <w:rFonts w:ascii="Angsana New" w:hAnsi="Angsana New"/>
          <w:sz w:val="30"/>
          <w:szCs w:val="30"/>
        </w:rPr>
        <w:t xml:space="preserve"> </w:t>
      </w:r>
      <w:r w:rsidRPr="00C86C78">
        <w:rPr>
          <w:rFonts w:ascii="Angsana New" w:hAnsi="Angsana New"/>
          <w:sz w:val="30"/>
          <w:szCs w:val="30"/>
          <w:cs/>
        </w:rPr>
        <w:t>ธุรกิจ</w:t>
      </w:r>
      <w:r w:rsidR="00681EBE" w:rsidRPr="00C86C78">
        <w:rPr>
          <w:rFonts w:ascii="Angsana New" w:hAnsi="Angsana New" w:hint="cs"/>
          <w:sz w:val="30"/>
          <w:szCs w:val="30"/>
          <w:cs/>
        </w:rPr>
        <w:t>จำหน่ายสิน</w:t>
      </w:r>
      <w:r w:rsidR="00422858">
        <w:rPr>
          <w:rFonts w:ascii="Angsana New" w:hAnsi="Angsana New" w:hint="cs"/>
          <w:sz w:val="30"/>
          <w:szCs w:val="30"/>
          <w:cs/>
        </w:rPr>
        <w:t>ค้าปลีก</w:t>
      </w:r>
    </w:p>
    <w:p w14:paraId="75257815" w14:textId="522EEB5E" w:rsidR="00F16ACB" w:rsidRPr="00F16ACB" w:rsidRDefault="00F16ACB" w:rsidP="00F16ACB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F16ACB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C418B0">
        <w:rPr>
          <w:rFonts w:ascii="Angsana New" w:hAnsi="Angsana New" w:hint="cs"/>
          <w:sz w:val="30"/>
          <w:szCs w:val="30"/>
        </w:rPr>
        <w:t>5</w:t>
      </w:r>
      <w:r w:rsidRPr="00F16ACB">
        <w:rPr>
          <w:rFonts w:ascii="Angsana New" w:hAnsi="Angsana New"/>
          <w:sz w:val="30"/>
          <w:szCs w:val="30"/>
        </w:rPr>
        <w:t xml:space="preserve">: </w:t>
      </w:r>
      <w:r w:rsidRPr="00F16ACB">
        <w:rPr>
          <w:rFonts w:ascii="Angsana New" w:hAnsi="Angsana New"/>
          <w:sz w:val="30"/>
          <w:szCs w:val="30"/>
          <w:cs/>
        </w:rPr>
        <w:t>ธุรกิจอื่นๆ</w:t>
      </w:r>
    </w:p>
    <w:p w14:paraId="3DAE814D" w14:textId="77777777" w:rsidR="001016E0" w:rsidRPr="000611C6" w:rsidRDefault="001016E0" w:rsidP="00C8291B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AA340CF" w14:textId="37A89A0C" w:rsidR="00804175" w:rsidRPr="00CF1517" w:rsidRDefault="001016E0" w:rsidP="001016E0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00E4B">
        <w:rPr>
          <w:rFonts w:ascii="Angsana New" w:hAnsi="Angsana New" w:cs="Angsana New"/>
          <w:spacing w:val="4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ผู้มีอำนาจตัดสินใจสูงสุดด้านการดำเนินงานได้ใช้กำไรก่อนต้นทุนทางการเงินและค่า</w:t>
      </w:r>
      <w:r w:rsidR="007B127D" w:rsidRPr="00B00E4B">
        <w:rPr>
          <w:rFonts w:ascii="Angsana New" w:hAnsi="Angsana New" w:cs="Angsana New"/>
          <w:spacing w:val="4"/>
          <w:sz w:val="30"/>
          <w:szCs w:val="30"/>
          <w:cs/>
        </w:rPr>
        <w:t>ใช้จ่ายภาษี</w:t>
      </w:r>
      <w:r w:rsidRPr="00B00E4B">
        <w:rPr>
          <w:rFonts w:ascii="Angsana New" w:hAnsi="Angsana New" w:cs="Angsana New"/>
          <w:spacing w:val="4"/>
          <w:sz w:val="30"/>
          <w:szCs w:val="30"/>
          <w:cs/>
        </w:rPr>
        <w:t>เงินได้ของ</w:t>
      </w:r>
      <w:r w:rsidRPr="00CF1517">
        <w:rPr>
          <w:rFonts w:ascii="Angsana New" w:hAnsi="Angsana New" w:cs="Angsana New"/>
          <w:sz w:val="30"/>
          <w:szCs w:val="30"/>
          <w:cs/>
        </w:rPr>
        <w:t>ส่วนงานในการพิจารณาผลการดำเนินงานแต่ละเดือน</w:t>
      </w:r>
    </w:p>
    <w:p w14:paraId="0F567BB0" w14:textId="77777777" w:rsidR="005D6BDA" w:rsidRPr="000611C6" w:rsidRDefault="005D6BDA" w:rsidP="001016E0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34DD1992" w14:textId="5351A3F6" w:rsidR="005D6BDA" w:rsidRPr="00CF1517" w:rsidRDefault="005D6BDA" w:rsidP="005D6BDA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14:paraId="020C0031" w14:textId="77777777" w:rsidR="00283921" w:rsidRPr="000611C6" w:rsidRDefault="00283921" w:rsidP="0028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sz w:val="24"/>
          <w:szCs w:val="24"/>
        </w:rPr>
      </w:pPr>
    </w:p>
    <w:p w14:paraId="5622C0AB" w14:textId="28B889DA" w:rsidR="00A14FB1" w:rsidRPr="00CF1517" w:rsidRDefault="00283921" w:rsidP="0083451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CF1517" w:rsidSect="00496DEA">
          <w:head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CF1517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การดำเนินงานและรายได้หลักของกลุ่มบริษัทได้มาจาก</w:t>
      </w:r>
      <w:r w:rsidRPr="00CF1517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5D6BDA" w:rsidRPr="00CF1517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</w:p>
    <w:tbl>
      <w:tblPr>
        <w:tblW w:w="15394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574"/>
        <w:gridCol w:w="360"/>
        <w:gridCol w:w="540"/>
        <w:gridCol w:w="318"/>
        <w:gridCol w:w="672"/>
        <w:gridCol w:w="42"/>
        <w:gridCol w:w="230"/>
        <w:gridCol w:w="6"/>
        <w:gridCol w:w="802"/>
        <w:gridCol w:w="274"/>
        <w:gridCol w:w="720"/>
        <w:gridCol w:w="270"/>
        <w:gridCol w:w="630"/>
        <w:gridCol w:w="270"/>
        <w:gridCol w:w="707"/>
        <w:gridCol w:w="13"/>
      </w:tblGrid>
      <w:tr w:rsidR="00E01352" w:rsidRPr="00CF1517" w14:paraId="3883DC4A" w14:textId="77777777" w:rsidTr="008F5C40">
        <w:trPr>
          <w:gridAfter w:val="1"/>
          <w:wAfter w:w="13" w:type="dxa"/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3075" w14:textId="77777777" w:rsidR="00E01352" w:rsidRPr="00CF1517" w:rsidRDefault="00E01352" w:rsidP="00D3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81" w:type="dxa"/>
            <w:gridSpan w:val="29"/>
            <w:tcBorders>
              <w:top w:val="nil"/>
              <w:left w:val="nil"/>
              <w:bottom w:val="nil"/>
            </w:tcBorders>
            <w:vAlign w:val="bottom"/>
          </w:tcPr>
          <w:p w14:paraId="2EBA34AF" w14:textId="0E97AC32" w:rsidR="00E01352" w:rsidRPr="00CF1517" w:rsidRDefault="00E01352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1352" w:rsidRPr="00CF1517" w14:paraId="5EFCA945" w14:textId="77777777" w:rsidTr="008F5C40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5F359" w14:textId="77777777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9705" w14:textId="247440A3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DB2" w14:textId="77777777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65F5" w14:textId="1AE07141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2CA3" w14:textId="77777777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51BD" w14:textId="2F657B65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A87D" w14:textId="77777777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B4F" w14:textId="2731318C" w:rsidR="00E01352" w:rsidRPr="009A4C16" w:rsidRDefault="00F16ACB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sz w:val="28"/>
                <w:szCs w:val="28"/>
                <w:highlight w:val="yellow"/>
                <w:cs/>
                <w:lang w:val="en-GB"/>
              </w:rPr>
            </w:pPr>
            <w:r w:rsidRPr="00C86C7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86C7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</w:r>
            <w:r w:rsidR="00E86A29" w:rsidRPr="00C86C7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จำหน่ายสินค้า</w:t>
            </w:r>
            <w:r w:rsidR="0042285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ปลีก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4C82" w14:textId="77777777" w:rsidR="00E01352" w:rsidRPr="009A4C16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E3A8" w14:textId="3A89D956" w:rsidR="00E01352" w:rsidRPr="00EA3273" w:rsidRDefault="00113645" w:rsidP="008F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66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11364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ส่วนงาน</w:t>
            </w:r>
            <w:r w:rsidR="00E01352" w:rsidRPr="001136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36" w:type="dxa"/>
            <w:gridSpan w:val="2"/>
            <w:vAlign w:val="bottom"/>
          </w:tcPr>
          <w:p w14:paraId="7A1961FE" w14:textId="77777777" w:rsidR="00E01352" w:rsidRPr="009A4C16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7E462C1" w14:textId="77777777" w:rsidR="00E01352" w:rsidRPr="00113645" w:rsidRDefault="00E01352" w:rsidP="008F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1136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3AD155CB" w14:textId="2FAD3731" w:rsidR="00E01352" w:rsidRPr="009A4C16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highlight w:val="yellow"/>
                <w:cs/>
                <w:lang w:val="en-GB"/>
              </w:rPr>
            </w:pPr>
            <w:r w:rsidRPr="001136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0BD524CA" w14:textId="77777777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gridSpan w:val="4"/>
          </w:tcPr>
          <w:p w14:paraId="232B2BAB" w14:textId="77777777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0AF11D45" w14:textId="4A3702EE" w:rsidR="00E01352" w:rsidRPr="00CF1517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8511A" w:rsidRPr="00CF1517" w14:paraId="57D2940E" w14:textId="77777777" w:rsidTr="00D368FB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6DDFF" w14:textId="5760B4DA" w:rsidR="00D8511A" w:rsidRPr="00E01352" w:rsidRDefault="00E01352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54AE" w14:textId="28FEF9D6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7745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66AA" w14:textId="59F58A75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E01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99AF" w14:textId="55863F36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8F0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B46" w14:textId="510E6250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EF56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8718" w14:textId="0610C367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6D2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8B7C" w14:textId="3F1B3451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DBAF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6E90" w14:textId="144B1878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67AD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233A" w14:textId="49DFFA97" w:rsidR="00D8511A" w:rsidRPr="004A3C7C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3C7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2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B2B" w14:textId="201DBD1C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3CE8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12D" w14:textId="253F98E7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7CF0DAFD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F0E20F2" w14:textId="2091BEA7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4" w:type="dxa"/>
            <w:vAlign w:val="bottom"/>
          </w:tcPr>
          <w:p w14:paraId="1C12BDE8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60C2688" w14:textId="00590EA2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B2EDA30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F7558C6" w14:textId="6BA6FB08" w:rsidR="00D8511A" w:rsidRPr="00D368FB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68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3DB8F27" w14:textId="77777777" w:rsidR="00D8511A" w:rsidRPr="00D368FB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0FA250" w14:textId="1BA33007" w:rsidR="00D8511A" w:rsidRPr="00D368FB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68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8511A" w:rsidRPr="00CF1517" w14:paraId="541F8A0C" w14:textId="77777777" w:rsidTr="008F5C40">
        <w:trPr>
          <w:gridAfter w:val="1"/>
          <w:wAfter w:w="13" w:type="dxa"/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6B161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81" w:type="dxa"/>
            <w:gridSpan w:val="29"/>
            <w:tcBorders>
              <w:top w:val="nil"/>
              <w:left w:val="nil"/>
            </w:tcBorders>
            <w:vAlign w:val="bottom"/>
          </w:tcPr>
          <w:p w14:paraId="7E4FBD56" w14:textId="77777777" w:rsidR="00D8511A" w:rsidRPr="004A3C7C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A3C7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01352" w:rsidRPr="00CF1517" w14:paraId="762870A9" w14:textId="77777777" w:rsidTr="008F5C40">
        <w:trPr>
          <w:gridAfter w:val="1"/>
          <w:wAfter w:w="13" w:type="dxa"/>
          <w:trHeight w:val="360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CA6B0" w14:textId="59BAABC7" w:rsidR="00E01352" w:rsidRPr="00E01352" w:rsidRDefault="00E01352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13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81" w:type="dxa"/>
            <w:gridSpan w:val="29"/>
            <w:tcBorders>
              <w:top w:val="nil"/>
              <w:left w:val="nil"/>
            </w:tcBorders>
            <w:vAlign w:val="bottom"/>
          </w:tcPr>
          <w:p w14:paraId="68E361B6" w14:textId="77777777" w:rsidR="00E01352" w:rsidRPr="004A3C7C" w:rsidRDefault="00E01352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D368FB" w:rsidRPr="00CF1517" w14:paraId="7F00FCF9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C74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72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78D9FC0" w14:textId="33362E9D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23,298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366D3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093A2A" w14:textId="65F7431B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643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B092CE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A0C9D58" w14:textId="0DEC7AEF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D036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5773B83" w14:textId="395901CB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517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32EEE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04C7DF" w14:textId="6050D654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74A4A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6DE8BFE" w14:textId="33D26F2F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AD4E8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DA9DD1D" w14:textId="430BF691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94A67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14:paraId="69C2B955" w14:textId="47193302" w:rsidR="00D368FB" w:rsidRPr="004A3C7C" w:rsidRDefault="005C3CAE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4A3C7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4A3C7C">
              <w:rPr>
                <w:rFonts w:ascii="Angsana New" w:hAnsi="Angsana New" w:cs="Angsana New"/>
                <w:sz w:val="28"/>
                <w:szCs w:val="28"/>
              </w:rPr>
              <w:t>,460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6E4CE21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68B9CDA" w14:textId="4EA3F07E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50D05B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vAlign w:val="bottom"/>
          </w:tcPr>
          <w:p w14:paraId="5FA182B1" w14:textId="6673ACF2" w:rsidR="00D368FB" w:rsidRPr="00CF1517" w:rsidRDefault="005C3CAE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272" w:type="dxa"/>
            <w:gridSpan w:val="2"/>
            <w:vAlign w:val="bottom"/>
          </w:tcPr>
          <w:p w14:paraId="521F9D2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1DC2394" w14:textId="73339713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54DB2C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CFE66A" w14:textId="7D4BAE59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C748D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2428C97" w14:textId="6B2ABA0A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52,323</w:t>
            </w:r>
          </w:p>
        </w:tc>
        <w:tc>
          <w:tcPr>
            <w:tcW w:w="270" w:type="dxa"/>
            <w:vAlign w:val="bottom"/>
          </w:tcPr>
          <w:p w14:paraId="5E185BF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8BF348" w14:textId="08A5590C" w:rsidR="00D368FB" w:rsidRPr="000E3AEF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34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823</w:t>
            </w:r>
          </w:p>
        </w:tc>
      </w:tr>
      <w:tr w:rsidR="00D368FB" w:rsidRPr="00CF1517" w14:paraId="1B6A1A2E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EB4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97FF" w14:textId="59AD8918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23,237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6FAF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77E60" w14:textId="21A38125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718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97E0C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6D2BC" w14:textId="0964A136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1F692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23532" w14:textId="54293529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715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8F76D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C803" w14:textId="525531E5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48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9C75" w14:textId="13FC6415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035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0FBB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457D7" w14:textId="6E4927FE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AC931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540D5" w14:textId="55881C3C" w:rsidR="00D368FB" w:rsidRPr="004A3C7C" w:rsidRDefault="005C3CAE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2049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34F1A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7C8C5" w14:textId="0DBB3A6B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400</w:t>
            </w: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004E0862" w14:textId="48A78A1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450C5" w14:textId="7E53B460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366</w:t>
            </w:r>
          </w:p>
        </w:tc>
        <w:tc>
          <w:tcPr>
            <w:tcW w:w="272" w:type="dxa"/>
            <w:gridSpan w:val="2"/>
            <w:vAlign w:val="bottom"/>
          </w:tcPr>
          <w:p w14:paraId="56BB861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7314C1A7" w14:textId="49DB9842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(50,182)</w:t>
            </w:r>
          </w:p>
        </w:tc>
        <w:tc>
          <w:tcPr>
            <w:tcW w:w="274" w:type="dxa"/>
            <w:vAlign w:val="bottom"/>
          </w:tcPr>
          <w:p w14:paraId="7E560991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5BA0114" w14:textId="5A160274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834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C82A6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100FA8" w14:textId="6E4F0636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35702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51B827F" w14:textId="7D4402DD" w:rsidR="00D368FB" w:rsidRPr="000E3AEF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D368FB" w:rsidRPr="00CF1517" w14:paraId="1933741E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FFA8" w14:textId="77777777" w:rsidR="00D368FB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2" w:hanging="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จาการขายสินค้าและ</w:t>
            </w:r>
          </w:p>
          <w:p w14:paraId="38309D7B" w14:textId="12E6C0DB" w:rsidR="00D368FB" w:rsidRPr="00CF1517" w:rsidRDefault="00805EE5" w:rsidP="008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D368F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164888" w14:textId="62AC944A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46,535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E962D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82DA35" w14:textId="50D9FC62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361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F9EAE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B4D2D2" w14:textId="7C421835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18,923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08794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21CBCD" w14:textId="4E45800B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232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49428A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E761F6" w14:textId="5D67835E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28,612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A5DA0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B3411" w14:textId="71BD51BA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993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F90FB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DCF1BD" w14:textId="0A27C9EC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2E62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4682B" w14:textId="6A1652E8" w:rsidR="00D368FB" w:rsidRPr="004A3C7C" w:rsidRDefault="004A3C7C" w:rsidP="005C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4A3C7C">
              <w:rPr>
                <w:rFonts w:ascii="Angsana New" w:hAnsi="Angsana New" w:cs="Angsana New"/>
                <w:sz w:val="28"/>
                <w:szCs w:val="28"/>
              </w:rPr>
              <w:t>1,460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1F0D191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87FDD7" w14:textId="1ABC73BF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9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021F85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404C1D" w14:textId="0482B52A" w:rsidR="00D368FB" w:rsidRPr="00CF1517" w:rsidRDefault="005C3CAE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4A3C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2" w:type="dxa"/>
            <w:gridSpan w:val="2"/>
            <w:vAlign w:val="bottom"/>
          </w:tcPr>
          <w:p w14:paraId="67B4C4B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double" w:sz="4" w:space="0" w:color="auto"/>
            </w:tcBorders>
            <w:vAlign w:val="bottom"/>
          </w:tcPr>
          <w:p w14:paraId="1CEB499E" w14:textId="5EE35586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(50,182)</w:t>
            </w:r>
          </w:p>
        </w:tc>
        <w:tc>
          <w:tcPr>
            <w:tcW w:w="274" w:type="dxa"/>
            <w:vAlign w:val="bottom"/>
          </w:tcPr>
          <w:p w14:paraId="0974018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26B4453" w14:textId="1CB7FB53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834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8290B6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9A753CC" w14:textId="5621864E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52,323</w:t>
            </w:r>
          </w:p>
        </w:tc>
        <w:tc>
          <w:tcPr>
            <w:tcW w:w="270" w:type="dxa"/>
            <w:vAlign w:val="bottom"/>
          </w:tcPr>
          <w:p w14:paraId="334689B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vAlign w:val="bottom"/>
          </w:tcPr>
          <w:p w14:paraId="341EB5DB" w14:textId="70C59302" w:rsidR="00D368FB" w:rsidRPr="000E3AEF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34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823</w:t>
            </w:r>
          </w:p>
        </w:tc>
      </w:tr>
      <w:tr w:rsidR="00D368FB" w:rsidRPr="00CF1517" w14:paraId="587E3684" w14:textId="77777777" w:rsidTr="00D368FB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696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28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 (ขาดทุน) จากการ</w:t>
            </w:r>
          </w:p>
          <w:p w14:paraId="74A44E79" w14:textId="61FE6A06" w:rsidR="00D368FB" w:rsidRPr="00CF1517" w:rsidRDefault="00805EE5" w:rsidP="008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D368FB"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D368FB"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ระหว่างกันและการปันส่วน </w:t>
            </w:r>
          </w:p>
          <w:p w14:paraId="5E637EFA" w14:textId="315A5104" w:rsidR="00D368FB" w:rsidRPr="00CF1517" w:rsidRDefault="00805EE5" w:rsidP="008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D368FB"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B22F3" w14:textId="7EA3DB3E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88DD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6F2A2" w14:textId="0A54CBC5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052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7162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C630" w14:textId="6A32DD0A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2,92</w:t>
            </w:r>
            <w:r w:rsidR="0050718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4E81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9A815" w14:textId="705E54FE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536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1F7A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6D38E" w14:textId="1A65068D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EBB2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F062A" w14:textId="4697C874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C2CC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FD9D8" w14:textId="28B503F9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4F96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C3C5" w14:textId="4638276E" w:rsidR="00D368FB" w:rsidRPr="004A3C7C" w:rsidRDefault="004A3C7C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3C7C">
              <w:rPr>
                <w:rFonts w:ascii="Angsana New" w:hAnsi="Angsana New" w:cs="Angsana New"/>
                <w:sz w:val="28"/>
                <w:szCs w:val="28"/>
              </w:rPr>
              <w:t>51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4BF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DE049" w14:textId="17290720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="00462D9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071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20CE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2FEB" w14:textId="74CBC28C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="004A3C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40AA1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419378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9BFF" w14:textId="4C93F2CB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170E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5EDC" w14:textId="4C6570C0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1F644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481A" w14:textId="3D64F093" w:rsidR="00D368FB" w:rsidRPr="00AE3582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E35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6,4</w:t>
            </w:r>
            <w:r w:rsidR="00462D92" w:rsidRPr="00AE35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07184" w:rsidRPr="00AE35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957C62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775A265A" w14:textId="2C06B816" w:rsidR="00D368FB" w:rsidRPr="000E3AEF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59</w:t>
            </w:r>
            <w:r w:rsidR="00507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  <w:tr w:rsidR="00D368FB" w:rsidRPr="00CF1517" w14:paraId="7F526263" w14:textId="77777777" w:rsidTr="00D368FB">
        <w:trPr>
          <w:trHeight w:hRule="exact"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4E7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5871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B94F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F3A0D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2C88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3F20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8001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7F8C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09BC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4E9D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B2DF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FA01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9A9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4958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A7A0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8014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7185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D262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EA0A1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52C3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F9EDB4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F18C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1761FA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F43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E3580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66F0" w14:textId="77777777" w:rsidR="00D368FB" w:rsidRPr="00AE3582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44CD31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6D80BFFE" w14:textId="77777777" w:rsidR="00D368FB" w:rsidRPr="000E3AEF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D368FB" w:rsidRPr="00CF1517" w14:paraId="3395CF04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B02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EB06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305A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D09D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FA16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0931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8821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D1C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355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AB5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CC1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E51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FBA2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697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11B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13DC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C50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46D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4101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999A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D191D3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1781EC8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5C611E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06A6D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AA7EC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48D636" w14:textId="7EDD812A" w:rsidR="00D368FB" w:rsidRPr="00AE3582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E35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(845)</w:t>
            </w:r>
          </w:p>
        </w:tc>
        <w:tc>
          <w:tcPr>
            <w:tcW w:w="270" w:type="dxa"/>
            <w:vAlign w:val="bottom"/>
          </w:tcPr>
          <w:p w14:paraId="2D4EA86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FB955" w14:textId="32220057" w:rsidR="00D368FB" w:rsidRPr="000E3AEF" w:rsidRDefault="00D368FB" w:rsidP="004A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493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368FB" w:rsidRPr="00CF1517" w14:paraId="33A37CB6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F9F0D" w14:textId="34E61B51" w:rsidR="00D368FB" w:rsidRPr="00B305D3" w:rsidRDefault="00D368FB" w:rsidP="002D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 w:hanging="180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ส่วนแบ่งกำไร</w:t>
            </w:r>
            <w:r w:rsidR="00AD7CA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AD7C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ใน</w:t>
            </w:r>
            <w:r w:rsidR="002D0992">
              <w:rPr>
                <w:rFonts w:ascii="Angsana New" w:hAnsi="Angsana New" w:cs="Angsana New"/>
                <w:sz w:val="28"/>
                <w:szCs w:val="28"/>
                <w:lang w:val="en-GB"/>
              </w:rPr>
              <w:br/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</w:t>
            </w:r>
            <w:r w:rsidR="00AD7C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น</w:t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ลงทุ</w:t>
            </w:r>
            <w:r w:rsidR="00AD7C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น</w:t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ในบริษัทร่วมและ</w:t>
            </w:r>
            <w:r w:rsidR="00AD7CA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56CDF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E74DE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6118F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C7B88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BEF6A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9BA3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85CC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A4D2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7F197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C1DDF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2E30E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D716B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4EDD5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50E05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7C994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D24F4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F9DF3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B501E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4467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6D5CB0E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2DBB54C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1C6FCF4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E2D609" w14:textId="77777777" w:rsidR="00D368FB" w:rsidRPr="00B305D3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9F65C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CDECC" w14:textId="177BD7D9" w:rsidR="00D368FB" w:rsidRPr="008F5C40" w:rsidRDefault="00462D92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(9)</w:t>
            </w:r>
          </w:p>
        </w:tc>
        <w:tc>
          <w:tcPr>
            <w:tcW w:w="270" w:type="dxa"/>
            <w:vAlign w:val="bottom"/>
          </w:tcPr>
          <w:p w14:paraId="72EBF480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610FBBC6" w14:textId="0AC035DA" w:rsidR="00D368FB" w:rsidRPr="000E3AEF" w:rsidRDefault="00507184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D368FB" w:rsidRPr="00CF1517" w14:paraId="4A21CC32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39DD4" w14:textId="7417A56D" w:rsidR="00D368FB" w:rsidRPr="00CF1517" w:rsidRDefault="00507184" w:rsidP="0050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  <w:tab w:val="left" w:pos="23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 </w:t>
            </w:r>
            <w:r w:rsidR="00D368FB"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A8B8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BF1D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BAC2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82E4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553E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CE01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F27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809D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D107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E2710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5C4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9732D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2A2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61A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CDEF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2C80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1938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B49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36C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692662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965DBA8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3A88EAD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766A1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12675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4D7E" w14:textId="657683BA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</w:t>
            </w:r>
            <w:r w:rsidR="00507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8529F5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44B76170" w14:textId="69872A84" w:rsidR="00D368FB" w:rsidRPr="004A3C7C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546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368FB" w:rsidRPr="00CF1517" w14:paraId="6BF0F80B" w14:textId="77777777" w:rsidTr="004A3C7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3711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011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43CE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0FB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9B3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C48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3016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4629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6B68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84E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4611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E43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E534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304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55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C09D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77DF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A60E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4754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0C44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4786FD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2D125C2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466C9A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537C1C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CD39F4" w14:textId="77777777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5222C" w14:textId="1C4DA10E" w:rsidR="00D368FB" w:rsidRPr="008F5C40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E577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4,726</w:t>
            </w:r>
          </w:p>
        </w:tc>
        <w:tc>
          <w:tcPr>
            <w:tcW w:w="270" w:type="dxa"/>
          </w:tcPr>
          <w:p w14:paraId="406CFEB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3F7AA" w14:textId="2F67FD82" w:rsidR="00D368FB" w:rsidRPr="004A3C7C" w:rsidRDefault="004A3C7C" w:rsidP="004A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368FB" w:rsidRPr="00FE57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55</w:t>
            </w:r>
            <w:r w:rsidR="00D368FB" w:rsidRPr="00FE577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</w:tr>
    </w:tbl>
    <w:p w14:paraId="16689C2F" w14:textId="07964CDC" w:rsidR="008456CE" w:rsidRPr="00CF1517" w:rsidRDefault="008456CE" w:rsidP="008456CE">
      <w:pPr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</w:rPr>
        <w:br w:type="page"/>
      </w:r>
      <w:r w:rsidRPr="00CF1517">
        <w:rPr>
          <w:rFonts w:ascii="Angsana New" w:hAnsi="Angsana New" w:cs="Angsana New"/>
          <w:sz w:val="30"/>
          <w:szCs w:val="30"/>
          <w:cs/>
          <w:lang w:val="en-GB"/>
        </w:rPr>
        <w:t>สินทรัพย์</w:t>
      </w:r>
      <w:r w:rsidR="00CE37BF" w:rsidRPr="00CF1517">
        <w:rPr>
          <w:rFonts w:ascii="Angsana New" w:hAnsi="Angsana New" w:cs="Angsana New"/>
          <w:sz w:val="30"/>
          <w:szCs w:val="30"/>
          <w:cs/>
          <w:lang w:val="en-GB"/>
        </w:rPr>
        <w:t>และหนี้สิน</w:t>
      </w:r>
      <w:r w:rsidRPr="00CF1517">
        <w:rPr>
          <w:rFonts w:ascii="Angsana New" w:hAnsi="Angsana New" w:cs="Angsana New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="00E91A0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91A05"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C418B0">
        <w:rPr>
          <w:rFonts w:ascii="Angsana New" w:hAnsi="Angsana New" w:cs="Angsana New"/>
          <w:sz w:val="30"/>
          <w:szCs w:val="30"/>
        </w:rPr>
        <w:t>2564</w:t>
      </w:r>
      <w:r w:rsidR="001447F7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27991" w:type="dxa"/>
        <w:tblLayout w:type="fixed"/>
        <w:tblLook w:val="00A0" w:firstRow="1" w:lastRow="0" w:firstColumn="1" w:lastColumn="0" w:noHBand="0" w:noVBand="0"/>
      </w:tblPr>
      <w:tblGrid>
        <w:gridCol w:w="252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6"/>
      </w:tblGrid>
      <w:tr w:rsidR="00D4648E" w:rsidRPr="00CF1517" w14:paraId="442C3081" w14:textId="77777777" w:rsidTr="00BF7608">
        <w:trPr>
          <w:gridAfter w:val="19"/>
          <w:wAfter w:w="12618" w:type="dxa"/>
          <w:trHeight w:val="216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9F86E" w14:textId="77777777" w:rsidR="00D4648E" w:rsidRPr="00CF1517" w:rsidRDefault="00D4648E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12283EF" w14:textId="42594BB3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4648E" w:rsidRPr="00CF1517" w14:paraId="53039A14" w14:textId="77777777" w:rsidTr="00BF7608">
        <w:trPr>
          <w:gridAfter w:val="19"/>
          <w:wAfter w:w="12618" w:type="dxa"/>
          <w:trHeight w:val="425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BC59C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E01F" w14:textId="70832C28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AED8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8D66" w14:textId="7341F8B5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88DA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E458" w14:textId="44EF3376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D2F1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529F" w14:textId="369B628C" w:rsidR="00D4648E" w:rsidRPr="00CF1517" w:rsidRDefault="00113645" w:rsidP="00B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86C7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86C7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</w:r>
            <w:r w:rsidRPr="00C86C7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จำหน่ายสินค้า</w:t>
            </w:r>
            <w:r w:rsidR="00422858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ปลีก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8D55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BB1C" w14:textId="7EADF1C3" w:rsidR="00D4648E" w:rsidRPr="00CF1517" w:rsidRDefault="00D4648E" w:rsidP="00EA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</w:t>
            </w:r>
            <w:r w:rsidR="00EA327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งาน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F5D1B15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01E4BC6A" w14:textId="6CBB9BBB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</w:t>
            </w:r>
            <w:r w:rsidR="00507184"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  <w:t xml:space="preserve">     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F1CE26F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2819D7CE" w14:textId="77777777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52279172" w14:textId="0278C8D0" w:rsidR="00D4648E" w:rsidRPr="00CF1517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8511A" w:rsidRPr="00CF1517" w14:paraId="1F175DDA" w14:textId="77777777" w:rsidTr="00BF7608">
        <w:trPr>
          <w:gridAfter w:val="19"/>
          <w:wAfter w:w="12618" w:type="dxa"/>
          <w:trHeight w:val="218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DA60B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E464" w14:textId="629475D1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57C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8FD" w14:textId="58FDD988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DD1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E7A" w14:textId="1668FBCD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56F8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7A3" w14:textId="4B0DE884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41D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F598" w14:textId="1ADC42DD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7F85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6BD" w14:textId="3DFC95C8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2E0F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06B" w14:textId="2548DF84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D0D6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8506" w14:textId="4147571C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481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B416" w14:textId="4BA70262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723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06B4" w14:textId="3DAFB976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5BAB220C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F460D76" w14:textId="2E222442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4" w:type="dxa"/>
            <w:vAlign w:val="bottom"/>
          </w:tcPr>
          <w:p w14:paraId="4D7F3F4F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25AC9291" w14:textId="16FF88BA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87F887C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A3E5A5" w14:textId="3028A4AF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DADDAA9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AA58A4" w14:textId="6F154218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3034F" w:rsidRPr="00CF1517" w14:paraId="6DC5269F" w14:textId="77777777" w:rsidTr="00927C6B">
        <w:trPr>
          <w:trHeight w:val="173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8389A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</w:tcBorders>
            <w:vAlign w:val="bottom"/>
          </w:tcPr>
          <w:p w14:paraId="1CEA1019" w14:textId="18D7F78E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5A784AF3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3E02B23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9E3B5E7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FC6571B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0867C5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881DCEA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904C983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7B36B86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30D1B6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0EA31C0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383452E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E01B28D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22BB7F3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23C87E4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3632E3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54AFF04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925FA0C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0F65DAD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76747BFA" w14:textId="77777777" w:rsidR="0063034F" w:rsidRPr="00CF1517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D368FB" w:rsidRPr="00CF1517" w14:paraId="7679A081" w14:textId="77777777" w:rsidTr="00BF7608">
        <w:trPr>
          <w:gridAfter w:val="19"/>
          <w:wAfter w:w="12618" w:type="dxa"/>
          <w:trHeight w:val="4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B36BA" w14:textId="65758FAE" w:rsidR="00D368FB" w:rsidRPr="00D368FB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368F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เงินลงทุนในบริษัทร่วม          และการร่วมค้า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6A7F3FBB" w14:textId="5A8A4C68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BCD1AF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CC4FDDE" w14:textId="151FBC58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BF894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8C11D2" w14:textId="7D8949D1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9466C7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137B0B1" w14:textId="6F71910B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24C52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1B6AD58" w14:textId="72D63FF0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4F4B7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CCCF1F5" w14:textId="18EAF8D6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6B5045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8F3421A" w14:textId="0958E324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3BD3E3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D3C696E" w14:textId="746F4334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5831E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5A3EDCA" w14:textId="1184E7A5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E63AB3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66901C" w14:textId="4106B8AE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236" w:type="dxa"/>
            <w:vAlign w:val="bottom"/>
          </w:tcPr>
          <w:p w14:paraId="34B36D05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26A338E" w14:textId="39E7B205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4" w:type="dxa"/>
            <w:vAlign w:val="bottom"/>
          </w:tcPr>
          <w:p w14:paraId="1F48A727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1415178" w14:textId="451ECCDA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36" w:type="dxa"/>
            <w:vAlign w:val="bottom"/>
          </w:tcPr>
          <w:p w14:paraId="01DF3B52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BF35A48" w14:textId="49A5A95A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270" w:type="dxa"/>
            <w:vAlign w:val="bottom"/>
          </w:tcPr>
          <w:p w14:paraId="71DB5D6A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79B9396" w14:textId="14028BCF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328</w:t>
            </w:r>
          </w:p>
        </w:tc>
      </w:tr>
      <w:tr w:rsidR="00D368FB" w:rsidRPr="00CF1517" w14:paraId="0C015B82" w14:textId="77777777" w:rsidTr="00BF7608">
        <w:trPr>
          <w:gridAfter w:val="19"/>
          <w:wAfter w:w="12618" w:type="dxa"/>
          <w:trHeight w:val="4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6204A9" w14:textId="48C67762" w:rsidR="00D368FB" w:rsidRPr="00D368FB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68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2859751A" w14:textId="40BA2F49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E38A5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FFFDAE2" w14:textId="4F69A8F3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29</w:t>
            </w:r>
            <w:r w:rsidRPr="00093A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908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7CF67E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6090EAC" w14:textId="23836345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4C098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DD2E1B" w14:textId="227D46A5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Pr="00093A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637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EA611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758F27" w14:textId="3B0BF6D8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13,508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18EC0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CE55D0" w14:textId="6B14AF2A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093A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EBBFE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3ED849" w14:textId="1390C35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FC60A1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813E0D8" w14:textId="1D1BED4B" w:rsidR="00D368FB" w:rsidRPr="00093AC9" w:rsidRDefault="0023124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5AEEF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4F951" w14:textId="0D6CC466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4D60E1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8A8A61" w14:textId="330D4A1F" w:rsidR="00D368FB" w:rsidRPr="00093AC9" w:rsidRDefault="0023124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1,725</w:t>
            </w:r>
          </w:p>
        </w:tc>
        <w:tc>
          <w:tcPr>
            <w:tcW w:w="236" w:type="dxa"/>
            <w:vAlign w:val="bottom"/>
          </w:tcPr>
          <w:p w14:paraId="1FEB81A2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D8E7E3" w14:textId="105B96A8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(27,630)</w:t>
            </w:r>
          </w:p>
        </w:tc>
        <w:tc>
          <w:tcPr>
            <w:tcW w:w="274" w:type="dxa"/>
            <w:vAlign w:val="bottom"/>
          </w:tcPr>
          <w:p w14:paraId="2444C69C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D840BA9" w14:textId="5E15B140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93A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3124B">
              <w:rPr>
                <w:rFonts w:ascii="Angsana New" w:hAnsi="Angsana New" w:cs="Angsana New"/>
                <w:sz w:val="28"/>
                <w:szCs w:val="28"/>
              </w:rPr>
              <w:t>20,333</w:t>
            </w:r>
            <w:r w:rsidRPr="00093A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DC04D0D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58D2E6" w14:textId="197708E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45,354</w:t>
            </w:r>
          </w:p>
        </w:tc>
        <w:tc>
          <w:tcPr>
            <w:tcW w:w="270" w:type="dxa"/>
            <w:vAlign w:val="bottom"/>
          </w:tcPr>
          <w:p w14:paraId="1B9F9FF8" w14:textId="77777777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C89B79" w14:textId="590BA539" w:rsidR="00D368FB" w:rsidRPr="00093AC9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</w:t>
            </w: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239</w:t>
            </w:r>
          </w:p>
        </w:tc>
      </w:tr>
      <w:tr w:rsidR="00D368FB" w:rsidRPr="00CF1517" w14:paraId="619AE047" w14:textId="77777777" w:rsidTr="00BF7608">
        <w:trPr>
          <w:gridAfter w:val="19"/>
          <w:wAfter w:w="12618" w:type="dxa"/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B20AB" w14:textId="00DED1B5" w:rsidR="00D368FB" w:rsidRPr="00D368FB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68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2A40EECE" w14:textId="2ECE6AAD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23,680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60E8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1384C01" w14:textId="7402B8F6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8789D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C7E5FE" w14:textId="277EA084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11,830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F1BA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764184D" w14:textId="2B076AF9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24F3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E677C74" w14:textId="569FA241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E69D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0CF7F7A" w14:textId="0B3F8333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5A3667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E5C10B" w14:textId="1E98FDEB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2BA29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09E575" w14:textId="4CA7C3DD" w:rsidR="00D368FB" w:rsidRPr="00CF1517" w:rsidRDefault="0023124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B4887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E49B64" w14:textId="040806F9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2A3AD2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1F6EEB" w14:textId="15F256D7" w:rsidR="00D368FB" w:rsidRPr="00CF1517" w:rsidRDefault="0023124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236" w:type="dxa"/>
            <w:vAlign w:val="bottom"/>
          </w:tcPr>
          <w:p w14:paraId="76EF0509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A1180A" w14:textId="0F998E15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(19,459)</w:t>
            </w:r>
          </w:p>
        </w:tc>
        <w:tc>
          <w:tcPr>
            <w:tcW w:w="274" w:type="dxa"/>
            <w:vAlign w:val="bottom"/>
          </w:tcPr>
          <w:p w14:paraId="21241585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005A59A6" w14:textId="10A6D9DF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3457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="0023124B">
              <w:rPr>
                <w:rFonts w:ascii="Angsana New" w:hAnsi="Angsana New" w:cs="Angsana New"/>
                <w:sz w:val="28"/>
                <w:szCs w:val="28"/>
              </w:rPr>
              <w:t>4,797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52DEFFA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E5C05E9" w14:textId="0B5A92C6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30,083</w:t>
            </w:r>
          </w:p>
        </w:tc>
        <w:tc>
          <w:tcPr>
            <w:tcW w:w="270" w:type="dxa"/>
            <w:vAlign w:val="bottom"/>
          </w:tcPr>
          <w:p w14:paraId="5B5BBDCB" w14:textId="77777777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8D0237" w14:textId="7B5057A1" w:rsidR="00D368FB" w:rsidRPr="00CF1517" w:rsidRDefault="00D368FB" w:rsidP="00D3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</w:t>
            </w: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A4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997</w:t>
            </w:r>
          </w:p>
        </w:tc>
      </w:tr>
    </w:tbl>
    <w:p w14:paraId="0D9AFE01" w14:textId="77777777" w:rsidR="00F937EC" w:rsidRPr="00CF1517" w:rsidRDefault="00F93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E0F29A8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A7775B" w14:textId="21A5829C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F9ADD5C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32B03A4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195A10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18139F" w:rsidRPr="00CF1517" w:rsidSect="00496DEA">
          <w:footerReference w:type="default" r:id="rId27"/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14:paraId="3917AA4C" w14:textId="57C850EF" w:rsidR="0045279F" w:rsidRPr="00D4648E" w:rsidRDefault="0045279F" w:rsidP="00D4648E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4648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ECF675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CB7BFF8" w14:textId="0B9D279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</w:t>
      </w:r>
      <w:r w:rsidR="0089194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ไทย</w:t>
      </w: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14:paraId="204C624A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D637884" w14:textId="1B3DCA31" w:rsidR="0045279F" w:rsidRPr="00D4648E" w:rsidRDefault="0045279F" w:rsidP="00D4648E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D4648E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5C132C4E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69789B2" w14:textId="6BA21C99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C418B0" w:rsidRPr="00C418B0">
        <w:rPr>
          <w:rFonts w:ascii="Angsana New" w:hAnsi="Angsana New" w:cs="Angsana New"/>
          <w:sz w:val="30"/>
          <w:szCs w:val="30"/>
        </w:rPr>
        <w:t>2565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C418B0">
        <w:rPr>
          <w:rFonts w:ascii="Angsana New" w:hAnsi="Angsana New" w:cs="Angsana New"/>
          <w:sz w:val="30"/>
          <w:szCs w:val="30"/>
        </w:rPr>
        <w:t>2564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10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ของรายได้รวมของกลุ่มบริษัท</w:t>
      </w:r>
    </w:p>
    <w:p w14:paraId="05847BFA" w14:textId="77777777" w:rsidR="0045279F" w:rsidRPr="004961F4" w:rsidRDefault="0045279F" w:rsidP="0072533A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A77C973" w14:textId="00011E7B" w:rsidR="0072533A" w:rsidRPr="00D4648E" w:rsidRDefault="00D4648E" w:rsidP="00D4648E">
      <w:pPr>
        <w:pStyle w:val="ListParagraph"/>
        <w:numPr>
          <w:ilvl w:val="1"/>
          <w:numId w:val="3"/>
        </w:num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2533A" w:rsidRPr="00D4648E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8C934C2" w14:textId="77777777" w:rsidR="0072533A" w:rsidRPr="00CF1517" w:rsidRDefault="0072533A" w:rsidP="0072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E09664D" w14:textId="161E58C4" w:rsidR="0072533A" w:rsidRPr="00CF1517" w:rsidRDefault="0072533A" w:rsidP="00541DC6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กลุ่มบริษัทได้รับบัตรส่งเสริมการลงทุนจากสำนักงานคณะกรรมการส่งเสริมการลงทุนสำหรับกิจการต่างๆ เช่น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การผลิตอาหารสัตว์ การเลี้ยงสัตว์ การขยายพันธุ์สัตว์ การผลิตผลิตภัณฑ์แช่เย็นและแช่แข็ง</w:t>
      </w:r>
      <w:r w:rsidR="00BF7608">
        <w:rPr>
          <w:rFonts w:ascii="Angsana New" w:hAnsi="Angsana New" w:cs="Angsana New" w:hint="cs"/>
          <w:sz w:val="30"/>
          <w:szCs w:val="30"/>
          <w:cs/>
        </w:rPr>
        <w:t xml:space="preserve"> การผลิต</w:t>
      </w:r>
      <w:r w:rsidR="000A72D0">
        <w:rPr>
          <w:rFonts w:ascii="Angsana New" w:hAnsi="Angsana New" w:cs="Angsana New" w:hint="cs"/>
          <w:sz w:val="30"/>
          <w:szCs w:val="30"/>
          <w:cs/>
        </w:rPr>
        <w:t>ไฟฟ้าจาก</w:t>
      </w:r>
      <w:r w:rsidR="00BF7608">
        <w:rPr>
          <w:rFonts w:ascii="Angsana New" w:hAnsi="Angsana New" w:cs="Angsana New" w:hint="cs"/>
          <w:sz w:val="30"/>
          <w:szCs w:val="30"/>
          <w:cs/>
        </w:rPr>
        <w:t>พลังงานแสงอาทิตย์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เป็นต้น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F1517">
        <w:rPr>
          <w:rFonts w:ascii="Angsana New" w:hAnsi="Angsana New" w:cs="Angsana New"/>
          <w:sz w:val="30"/>
          <w:szCs w:val="30"/>
        </w:rPr>
        <w:t>/</w:t>
      </w:r>
      <w:r w:rsidRPr="00CF1517">
        <w:rPr>
          <w:rFonts w:ascii="Angsana New" w:hAnsi="Angsana New" w:cs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81230C">
        <w:rPr>
          <w:rFonts w:ascii="Angsana New" w:hAnsi="Angsana New" w:cs="Angsana New"/>
          <w:sz w:val="30"/>
          <w:szCs w:val="30"/>
        </w:rPr>
        <w:t xml:space="preserve"> </w:t>
      </w:r>
      <w:r w:rsidR="009911E7">
        <w:rPr>
          <w:rFonts w:ascii="Angsana New" w:hAnsi="Angsana New" w:cs="Angsana New" w:hint="cs"/>
          <w:sz w:val="30"/>
          <w:szCs w:val="30"/>
          <w:cs/>
        </w:rPr>
        <w:t>ซึ่งบร</w:t>
      </w:r>
      <w:r w:rsidR="00BF7608">
        <w:rPr>
          <w:rFonts w:ascii="Angsana New" w:hAnsi="Angsana New" w:cs="Angsana New" w:hint="cs"/>
          <w:sz w:val="30"/>
          <w:szCs w:val="30"/>
          <w:cs/>
        </w:rPr>
        <w:t>ิษั</w:t>
      </w:r>
      <w:r w:rsidR="009911E7">
        <w:rPr>
          <w:rFonts w:ascii="Angsana New" w:hAnsi="Angsana New" w:cs="Angsana New" w:hint="cs"/>
          <w:sz w:val="30"/>
          <w:szCs w:val="30"/>
          <w:cs/>
        </w:rPr>
        <w:t>ทต้องถือ</w:t>
      </w:r>
      <w:r w:rsidR="00BF7608">
        <w:rPr>
          <w:rFonts w:ascii="Angsana New" w:hAnsi="Angsana New" w:cs="Angsana New" w:hint="cs"/>
          <w:sz w:val="30"/>
          <w:szCs w:val="30"/>
          <w:cs/>
        </w:rPr>
        <w:t>ปฏิบัติ</w:t>
      </w:r>
      <w:r w:rsidR="009911E7">
        <w:rPr>
          <w:rFonts w:ascii="Angsana New" w:hAnsi="Angsana New" w:cs="Angsana New" w:hint="cs"/>
          <w:sz w:val="30"/>
          <w:szCs w:val="30"/>
          <w:cs/>
        </w:rPr>
        <w:t>ตาม</w:t>
      </w:r>
    </w:p>
    <w:p w14:paraId="7C91F1F4" w14:textId="77777777" w:rsidR="0072533A" w:rsidRPr="00CF1517" w:rsidRDefault="0072533A" w:rsidP="0072533A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837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72533A" w:rsidRPr="00CF1517" w14:paraId="44D6109A" w14:textId="77777777" w:rsidTr="000A72D0">
        <w:trPr>
          <w:trHeight w:val="20"/>
        </w:trPr>
        <w:tc>
          <w:tcPr>
            <w:tcW w:w="2250" w:type="dxa"/>
          </w:tcPr>
          <w:p w14:paraId="05FC10BC" w14:textId="77777777" w:rsidR="0072533A" w:rsidRPr="00CF1517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7" w:type="dxa"/>
            <w:gridSpan w:val="13"/>
          </w:tcPr>
          <w:p w14:paraId="321AAFC6" w14:textId="77777777" w:rsidR="0072533A" w:rsidRPr="00CF1517" w:rsidRDefault="0072533A" w:rsidP="002812A9">
            <w:pPr>
              <w:tabs>
                <w:tab w:val="left" w:pos="54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533A" w:rsidRPr="00CF1517" w14:paraId="591D1295" w14:textId="77777777" w:rsidTr="000A72D0">
        <w:trPr>
          <w:trHeight w:val="20"/>
        </w:trPr>
        <w:tc>
          <w:tcPr>
            <w:tcW w:w="2250" w:type="dxa"/>
          </w:tcPr>
          <w:p w14:paraId="6347BD55" w14:textId="44553F9E" w:rsidR="0072533A" w:rsidRPr="00CF1517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007" w:type="dxa"/>
            <w:gridSpan w:val="4"/>
          </w:tcPr>
          <w:p w14:paraId="52375A77" w14:textId="64804F8B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</w:t>
            </w:r>
            <w:r w:rsidR="00BC6055" w:rsidRPr="00CF1517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ด้</w:t>
            </w: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2798" w:type="dxa"/>
            <w:gridSpan w:val="5"/>
          </w:tcPr>
          <w:p w14:paraId="30967959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242" w:type="dxa"/>
            <w:gridSpan w:val="4"/>
          </w:tcPr>
          <w:p w14:paraId="17BA1750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33A" w:rsidRPr="00CF1517" w14:paraId="7CE99E63" w14:textId="77777777" w:rsidTr="000A72D0">
        <w:trPr>
          <w:trHeight w:val="20"/>
        </w:trPr>
        <w:tc>
          <w:tcPr>
            <w:tcW w:w="2250" w:type="dxa"/>
          </w:tcPr>
          <w:p w14:paraId="4B5EB2A6" w14:textId="0821C382" w:rsidR="0072533A" w:rsidRPr="00CF1517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7" w:type="dxa"/>
            <w:gridSpan w:val="4"/>
          </w:tcPr>
          <w:p w14:paraId="0AF85FF4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7585B85A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FE550D" w14:textId="77777777" w:rsidR="0072533A" w:rsidRPr="00CF1517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29118D0B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</w:tcPr>
          <w:p w14:paraId="215CB71D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8511A" w:rsidRPr="00CF1517" w14:paraId="5BC61165" w14:textId="77777777" w:rsidTr="000A72D0">
        <w:trPr>
          <w:trHeight w:val="20"/>
        </w:trPr>
        <w:tc>
          <w:tcPr>
            <w:tcW w:w="2250" w:type="dxa"/>
          </w:tcPr>
          <w:p w14:paraId="296E276A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01EAD345" w14:textId="6176C479" w:rsidR="00D8511A" w:rsidRPr="00CF1517" w:rsidRDefault="00C418B0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  <w:gridSpan w:val="2"/>
          </w:tcPr>
          <w:p w14:paraId="28B7B5AA" w14:textId="77777777" w:rsidR="00D8511A" w:rsidRPr="00CF1517" w:rsidRDefault="00D8511A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AC10C0F" w14:textId="002F5073" w:rsidR="00D8511A" w:rsidRPr="00CF1517" w:rsidRDefault="00C418B0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4AF86900" w14:textId="77777777" w:rsidR="00D8511A" w:rsidRPr="00CF1517" w:rsidRDefault="00D8511A" w:rsidP="00D8511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6E0FEC4" w14:textId="2810E486" w:rsidR="00D8511A" w:rsidRPr="00CF1517" w:rsidRDefault="00C418B0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709A6FE7" w14:textId="77777777" w:rsidR="00D8511A" w:rsidRPr="00CF1517" w:rsidRDefault="00D8511A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FC3F4CA" w14:textId="6030BA73" w:rsidR="00D8511A" w:rsidRPr="00CF1517" w:rsidRDefault="00C418B0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4B92DD99" w14:textId="77777777" w:rsidR="00D8511A" w:rsidRPr="00CF1517" w:rsidRDefault="00D8511A" w:rsidP="00D8511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C4C05EE" w14:textId="317C4D4E" w:rsidR="00D8511A" w:rsidRPr="00CF1517" w:rsidRDefault="00C418B0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  <w:gridSpan w:val="2"/>
          </w:tcPr>
          <w:p w14:paraId="6B8C6302" w14:textId="77777777" w:rsidR="00D8511A" w:rsidRPr="00CF1517" w:rsidRDefault="00D8511A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3BF44FB" w14:textId="280B1C9E" w:rsidR="00D8511A" w:rsidRPr="00CF1517" w:rsidRDefault="00C418B0" w:rsidP="00D8511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8511A" w:rsidRPr="00CF1517" w14:paraId="48A79D5F" w14:textId="77777777" w:rsidTr="000A72D0">
        <w:trPr>
          <w:trHeight w:val="20"/>
        </w:trPr>
        <w:tc>
          <w:tcPr>
            <w:tcW w:w="2250" w:type="dxa"/>
          </w:tcPr>
          <w:p w14:paraId="58964314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47" w:type="dxa"/>
            <w:gridSpan w:val="13"/>
          </w:tcPr>
          <w:p w14:paraId="17984BFB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11A" w:rsidRPr="00CF1517" w14:paraId="4174B957" w14:textId="77777777" w:rsidTr="000A72D0">
        <w:trPr>
          <w:trHeight w:val="20"/>
        </w:trPr>
        <w:tc>
          <w:tcPr>
            <w:tcW w:w="2250" w:type="dxa"/>
          </w:tcPr>
          <w:p w14:paraId="1E7614CA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855" w:type="dxa"/>
            <w:gridSpan w:val="2"/>
          </w:tcPr>
          <w:p w14:paraId="33085057" w14:textId="6A20CC49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  <w:r w:rsidR="0004181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57" w:type="dxa"/>
          </w:tcPr>
          <w:p w14:paraId="60FEF3F8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FE24D2F" w14:textId="6107A288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7</w:t>
            </w:r>
            <w:r w:rsidR="00D8511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274" w:type="dxa"/>
          </w:tcPr>
          <w:p w14:paraId="17B7C09E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F653E3E" w14:textId="6D3BF306" w:rsidR="00D8511A" w:rsidRPr="00191328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0418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  <w:tc>
          <w:tcPr>
            <w:tcW w:w="274" w:type="dxa"/>
          </w:tcPr>
          <w:p w14:paraId="6A11D059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872E20A" w14:textId="18DE4863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85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74" w:type="dxa"/>
          </w:tcPr>
          <w:p w14:paraId="7A566F33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60F4E200" w14:textId="6DB5BAE2" w:rsidR="00D8511A" w:rsidRPr="0020150A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0418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262" w:type="dxa"/>
          </w:tcPr>
          <w:p w14:paraId="2D8EF830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60D40946" w14:textId="00F80CEA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D85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</w:tr>
      <w:tr w:rsidR="00D8511A" w:rsidRPr="00CF1517" w14:paraId="46899BD8" w14:textId="77777777" w:rsidTr="000A72D0">
        <w:trPr>
          <w:trHeight w:val="20"/>
        </w:trPr>
        <w:tc>
          <w:tcPr>
            <w:tcW w:w="2250" w:type="dxa"/>
          </w:tcPr>
          <w:p w14:paraId="35F72290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14:paraId="64F5ADA0" w14:textId="504C76CD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  <w:r w:rsidR="0004181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257" w:type="dxa"/>
          </w:tcPr>
          <w:p w14:paraId="4012BF9F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A4E1134" w14:textId="4F220415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  <w:r w:rsidR="00D8511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274" w:type="dxa"/>
          </w:tcPr>
          <w:p w14:paraId="0FF6B496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67A96EB" w14:textId="0940E1FA" w:rsidR="00D8511A" w:rsidRPr="00191328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418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  <w:tc>
          <w:tcPr>
            <w:tcW w:w="274" w:type="dxa"/>
          </w:tcPr>
          <w:p w14:paraId="27FC603B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8048D61" w14:textId="305B716E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85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274" w:type="dxa"/>
          </w:tcPr>
          <w:p w14:paraId="01B082D5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6B97C885" w14:textId="6868DB27" w:rsidR="00D8511A" w:rsidRPr="0020150A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0418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262" w:type="dxa"/>
          </w:tcPr>
          <w:p w14:paraId="38F4776D" w14:textId="77777777" w:rsidR="00D8511A" w:rsidRPr="00CF1517" w:rsidRDefault="00D8511A" w:rsidP="00D85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5966ABD" w14:textId="649048CE" w:rsidR="00D8511A" w:rsidRPr="00CF1517" w:rsidRDefault="00C418B0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85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963</w:t>
            </w:r>
          </w:p>
        </w:tc>
      </w:tr>
      <w:tr w:rsidR="00145AA9" w:rsidRPr="00CF1517" w14:paraId="721F832B" w14:textId="77777777" w:rsidTr="00AB4088">
        <w:trPr>
          <w:trHeight w:val="20"/>
        </w:trPr>
        <w:tc>
          <w:tcPr>
            <w:tcW w:w="2250" w:type="dxa"/>
          </w:tcPr>
          <w:p w14:paraId="282C7660" w14:textId="77B19202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รวมรายได้จากการขา</w:t>
            </w:r>
            <w:r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</w:tcBorders>
          </w:tcPr>
          <w:p w14:paraId="4CC61099" w14:textId="1D55F962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57" w:type="dxa"/>
          </w:tcPr>
          <w:p w14:paraId="6577A19C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97FCA52" w14:textId="064CE92A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4" w:type="dxa"/>
          </w:tcPr>
          <w:p w14:paraId="76816DCC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E5E2C49" w14:textId="4F99AB73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41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74" w:type="dxa"/>
          </w:tcPr>
          <w:p w14:paraId="5DD5CC0D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E01FF43" w14:textId="555347A6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4" w:type="dxa"/>
          </w:tcPr>
          <w:p w14:paraId="5DAAA6CC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76CDCAE1" w14:textId="76F08238" w:rsidR="00145AA9" w:rsidRPr="0020150A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62" w:type="dxa"/>
          </w:tcPr>
          <w:p w14:paraId="4FED13B9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51A6EF5" w14:textId="03C09329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823</w:t>
            </w:r>
          </w:p>
        </w:tc>
      </w:tr>
      <w:tr w:rsidR="00145AA9" w:rsidRPr="00CF1517" w14:paraId="5C68CD85" w14:textId="77777777" w:rsidTr="000A72D0">
        <w:trPr>
          <w:trHeight w:val="20"/>
        </w:trPr>
        <w:tc>
          <w:tcPr>
            <w:tcW w:w="2250" w:type="dxa"/>
          </w:tcPr>
          <w:p w14:paraId="3DF8047A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14:paraId="6ED09FE6" w14:textId="3D924717" w:rsidR="00145AA9" w:rsidRPr="00875013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57" w:type="dxa"/>
          </w:tcPr>
          <w:p w14:paraId="549323C1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BCF7DDA" w14:textId="3265A126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4" w:type="dxa"/>
          </w:tcPr>
          <w:p w14:paraId="521BECC3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56C325" w14:textId="1621F775" w:rsidR="00145AA9" w:rsidRPr="00875013" w:rsidRDefault="007E3641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  <w:tc>
          <w:tcPr>
            <w:tcW w:w="274" w:type="dxa"/>
          </w:tcPr>
          <w:p w14:paraId="5F890ECC" w14:textId="77777777" w:rsidR="00145AA9" w:rsidRPr="00875013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8099655" w14:textId="4824A173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4" w:type="dxa"/>
          </w:tcPr>
          <w:p w14:paraId="12D8F5C7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8597DEE" w14:textId="3DE4D48C" w:rsidR="00145AA9" w:rsidRPr="00113645" w:rsidRDefault="00AE3582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262" w:type="dxa"/>
          </w:tcPr>
          <w:p w14:paraId="0C40D481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E24FF74" w14:textId="7A3289D0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68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45AA9" w:rsidRPr="00CF1517" w14:paraId="31828BD4" w14:textId="77777777" w:rsidTr="000A72D0">
        <w:trPr>
          <w:trHeight w:val="20"/>
        </w:trPr>
        <w:tc>
          <w:tcPr>
            <w:tcW w:w="2250" w:type="dxa"/>
          </w:tcPr>
          <w:p w14:paraId="3BA152FD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F98E6D" w14:textId="7D23233E" w:rsidR="00145AA9" w:rsidRPr="00875013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57" w:type="dxa"/>
          </w:tcPr>
          <w:p w14:paraId="1ED9AF43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02551A4" w14:textId="5E83240C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74" w:type="dxa"/>
          </w:tcPr>
          <w:p w14:paraId="52B9D22D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C0DAC5" w14:textId="16BEECBF" w:rsidR="00145AA9" w:rsidRPr="00875013" w:rsidRDefault="007E3641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42,021</w:t>
            </w:r>
          </w:p>
        </w:tc>
        <w:tc>
          <w:tcPr>
            <w:tcW w:w="274" w:type="dxa"/>
          </w:tcPr>
          <w:p w14:paraId="2A9589EA" w14:textId="77777777" w:rsidR="00145AA9" w:rsidRPr="00875013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5D8A163" w14:textId="5BFACAAA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23</w:t>
            </w:r>
            <w:r w:rsidRPr="00113645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22B42277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AFE5A" w14:textId="305EB86D" w:rsidR="00145AA9" w:rsidRPr="006A1A64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6A1A6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52,</w:t>
            </w:r>
            <w:r w:rsidR="00AE3582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62" w:type="dxa"/>
          </w:tcPr>
          <w:p w14:paraId="1C1CBBB5" w14:textId="77777777" w:rsidR="00145AA9" w:rsidRPr="006A1A64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559CFB8" w14:textId="7F9B6A42" w:rsidR="00145AA9" w:rsidRPr="006A1A64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6A1A6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35,503</w:t>
            </w:r>
          </w:p>
        </w:tc>
      </w:tr>
    </w:tbl>
    <w:p w14:paraId="0FBC536B" w14:textId="77777777" w:rsidR="009F7D55" w:rsidRDefault="009F7D55">
      <w: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837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71228A" w:rsidRPr="00CF1517" w14:paraId="366DF045" w14:textId="77777777" w:rsidTr="000A72D0">
        <w:trPr>
          <w:trHeight w:val="20"/>
        </w:trPr>
        <w:tc>
          <w:tcPr>
            <w:tcW w:w="2250" w:type="dxa"/>
          </w:tcPr>
          <w:p w14:paraId="1FC66D75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7" w:type="dxa"/>
            <w:gridSpan w:val="13"/>
          </w:tcPr>
          <w:p w14:paraId="1A61D67B" w14:textId="6BCE1B35" w:rsidR="0071228A" w:rsidRPr="00CF1517" w:rsidRDefault="0071228A" w:rsidP="00FD24BF">
            <w:pPr>
              <w:tabs>
                <w:tab w:val="left" w:pos="54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228A" w:rsidRPr="00CF1517" w14:paraId="0472C7DA" w14:textId="77777777" w:rsidTr="000A72D0">
        <w:trPr>
          <w:trHeight w:val="20"/>
        </w:trPr>
        <w:tc>
          <w:tcPr>
            <w:tcW w:w="2250" w:type="dxa"/>
          </w:tcPr>
          <w:p w14:paraId="32A75AC3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007" w:type="dxa"/>
            <w:gridSpan w:val="4"/>
          </w:tcPr>
          <w:p w14:paraId="5951C08E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</w:t>
            </w:r>
            <w:r w:rsidRPr="00CF1517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ด้</w:t>
            </w: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2798" w:type="dxa"/>
            <w:gridSpan w:val="5"/>
          </w:tcPr>
          <w:p w14:paraId="3054FFFF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242" w:type="dxa"/>
            <w:gridSpan w:val="4"/>
          </w:tcPr>
          <w:p w14:paraId="47EDAF81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28A" w:rsidRPr="00CF1517" w14:paraId="5A2600DD" w14:textId="77777777" w:rsidTr="000A72D0">
        <w:trPr>
          <w:trHeight w:val="20"/>
        </w:trPr>
        <w:tc>
          <w:tcPr>
            <w:tcW w:w="2250" w:type="dxa"/>
          </w:tcPr>
          <w:p w14:paraId="42699D75" w14:textId="750E5286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18B0"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7" w:type="dxa"/>
            <w:gridSpan w:val="4"/>
          </w:tcPr>
          <w:p w14:paraId="68CA723C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398D54BE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F8DAE8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4EF2E6F9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</w:tcPr>
          <w:p w14:paraId="5793BF7D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1228A" w:rsidRPr="00CF1517" w14:paraId="4FF2DFD5" w14:textId="77777777" w:rsidTr="000A72D0">
        <w:trPr>
          <w:trHeight w:val="20"/>
        </w:trPr>
        <w:tc>
          <w:tcPr>
            <w:tcW w:w="2250" w:type="dxa"/>
          </w:tcPr>
          <w:p w14:paraId="7EFC120C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274D488D" w14:textId="769409A9" w:rsidR="0071228A" w:rsidRPr="00CF1517" w:rsidRDefault="00C418B0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  <w:gridSpan w:val="2"/>
          </w:tcPr>
          <w:p w14:paraId="5AE51C2B" w14:textId="77777777" w:rsidR="0071228A" w:rsidRPr="00CF1517" w:rsidRDefault="0071228A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2767A62" w14:textId="438176FF" w:rsidR="0071228A" w:rsidRPr="00CF1517" w:rsidRDefault="00C418B0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3641D67F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6CE9843" w14:textId="30902754" w:rsidR="0071228A" w:rsidRPr="00CF1517" w:rsidRDefault="00C418B0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0EB3F8D1" w14:textId="77777777" w:rsidR="0071228A" w:rsidRPr="00CF1517" w:rsidRDefault="0071228A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95D1F6D" w14:textId="5FBE3191" w:rsidR="0071228A" w:rsidRPr="00CF1517" w:rsidRDefault="00C418B0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748B6698" w14:textId="77777777" w:rsidR="0071228A" w:rsidRPr="00CF1517" w:rsidRDefault="0071228A" w:rsidP="00FD24B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2EBD8CC" w14:textId="40EFD6AF" w:rsidR="0071228A" w:rsidRPr="00CF1517" w:rsidRDefault="00C418B0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  <w:gridSpan w:val="2"/>
          </w:tcPr>
          <w:p w14:paraId="4CE8BC16" w14:textId="77777777" w:rsidR="0071228A" w:rsidRPr="00CF1517" w:rsidRDefault="0071228A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178477C1" w14:textId="794BA542" w:rsidR="0071228A" w:rsidRPr="00CF1517" w:rsidRDefault="00C418B0" w:rsidP="00FD24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1228A" w:rsidRPr="00CF1517" w14:paraId="460466BE" w14:textId="77777777" w:rsidTr="000A72D0">
        <w:trPr>
          <w:trHeight w:val="20"/>
        </w:trPr>
        <w:tc>
          <w:tcPr>
            <w:tcW w:w="2250" w:type="dxa"/>
          </w:tcPr>
          <w:p w14:paraId="3381DB7A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47" w:type="dxa"/>
            <w:gridSpan w:val="13"/>
          </w:tcPr>
          <w:p w14:paraId="17CD9CC8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228A" w:rsidRPr="00CF1517" w14:paraId="358DB312" w14:textId="77777777" w:rsidTr="000A72D0">
        <w:trPr>
          <w:trHeight w:val="20"/>
        </w:trPr>
        <w:tc>
          <w:tcPr>
            <w:tcW w:w="2250" w:type="dxa"/>
          </w:tcPr>
          <w:p w14:paraId="31E668CE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855" w:type="dxa"/>
            <w:gridSpan w:val="2"/>
          </w:tcPr>
          <w:p w14:paraId="6F4F823F" w14:textId="4317A42C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57" w:type="dxa"/>
          </w:tcPr>
          <w:p w14:paraId="58449BCD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B19FD7C" w14:textId="4F86F9C4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71228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274" w:type="dxa"/>
          </w:tcPr>
          <w:p w14:paraId="0F1E5B1C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A9A0B94" w14:textId="0E1B8039" w:rsidR="0071228A" w:rsidRPr="00191328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715</w:t>
            </w:r>
          </w:p>
        </w:tc>
        <w:tc>
          <w:tcPr>
            <w:tcW w:w="274" w:type="dxa"/>
          </w:tcPr>
          <w:p w14:paraId="22BAEE68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858C3C0" w14:textId="6C868A2F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74" w:type="dxa"/>
          </w:tcPr>
          <w:p w14:paraId="005A90E5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2D754349" w14:textId="1D58DA46" w:rsidR="0071228A" w:rsidRPr="0020150A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62" w:type="dxa"/>
          </w:tcPr>
          <w:p w14:paraId="06A313CD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393B5DE3" w14:textId="5CF1D380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</w:tr>
      <w:tr w:rsidR="0071228A" w:rsidRPr="00CF1517" w14:paraId="49FB1927" w14:textId="77777777" w:rsidTr="000A72D0">
        <w:trPr>
          <w:trHeight w:val="20"/>
        </w:trPr>
        <w:tc>
          <w:tcPr>
            <w:tcW w:w="2250" w:type="dxa"/>
          </w:tcPr>
          <w:p w14:paraId="181B78B5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14:paraId="70F26FF3" w14:textId="1C31212D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1</w:t>
            </w:r>
            <w:r w:rsidR="0071228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257" w:type="dxa"/>
          </w:tcPr>
          <w:p w14:paraId="1FBD9FF6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8AE5C62" w14:textId="0835BA41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71228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sz w:val="30"/>
                <w:szCs w:val="30"/>
              </w:rPr>
              <w:t>016</w:t>
            </w:r>
          </w:p>
        </w:tc>
        <w:tc>
          <w:tcPr>
            <w:tcW w:w="274" w:type="dxa"/>
          </w:tcPr>
          <w:p w14:paraId="641B0865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C1E0100" w14:textId="2CB9383B" w:rsidR="0071228A" w:rsidRPr="00191328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274" w:type="dxa"/>
          </w:tcPr>
          <w:p w14:paraId="261955F0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5029242" w14:textId="6B127684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4" w:type="dxa"/>
          </w:tcPr>
          <w:p w14:paraId="3EB1BF0D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3FB1DBB" w14:textId="7FD6EAE5" w:rsidR="0071228A" w:rsidRPr="0020150A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776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262" w:type="dxa"/>
          </w:tcPr>
          <w:p w14:paraId="13B057C4" w14:textId="77777777" w:rsidR="0071228A" w:rsidRPr="00CF1517" w:rsidRDefault="0071228A" w:rsidP="00FD24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F23C2F5" w14:textId="273C9506" w:rsidR="0071228A" w:rsidRPr="00CF1517" w:rsidRDefault="00C418B0" w:rsidP="00FD2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122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145AA9" w:rsidRPr="00CF1517" w14:paraId="4265FE9F" w14:textId="77777777" w:rsidTr="00AB4088">
        <w:trPr>
          <w:trHeight w:val="20"/>
        </w:trPr>
        <w:tc>
          <w:tcPr>
            <w:tcW w:w="2250" w:type="dxa"/>
          </w:tcPr>
          <w:p w14:paraId="4100D997" w14:textId="6836C400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รวมรายได้จากการขา</w:t>
            </w:r>
            <w:r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</w:tcBorders>
          </w:tcPr>
          <w:p w14:paraId="58A84953" w14:textId="3601B370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57" w:type="dxa"/>
          </w:tcPr>
          <w:p w14:paraId="4B11DC54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73E60EE" w14:textId="7A4D99DD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4" w:type="dxa"/>
          </w:tcPr>
          <w:p w14:paraId="7F1938D7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5A67AA8" w14:textId="0E14ACBF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4" w:type="dxa"/>
          </w:tcPr>
          <w:p w14:paraId="5EBC3DE5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69F633D" w14:textId="4A33DFCC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74" w:type="dxa"/>
          </w:tcPr>
          <w:p w14:paraId="5BAF0E53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65C56708" w14:textId="431D68BB" w:rsidR="00145AA9" w:rsidRPr="0020150A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62" w:type="dxa"/>
          </w:tcPr>
          <w:p w14:paraId="610E98C9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085308" w14:textId="5A479CAF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488</w:t>
            </w:r>
          </w:p>
        </w:tc>
      </w:tr>
      <w:tr w:rsidR="00145AA9" w:rsidRPr="00CF1517" w14:paraId="66006D33" w14:textId="77777777" w:rsidTr="000A72D0">
        <w:trPr>
          <w:trHeight w:val="20"/>
        </w:trPr>
        <w:tc>
          <w:tcPr>
            <w:tcW w:w="2250" w:type="dxa"/>
          </w:tcPr>
          <w:p w14:paraId="5DE5F3C0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14:paraId="59C4EC5B" w14:textId="6527228D" w:rsidR="00145AA9" w:rsidRPr="00875013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2AC5691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881EE03" w14:textId="16A24A14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94D451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7A1D821" w14:textId="7EC68E85" w:rsidR="00145AA9" w:rsidRPr="00875013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274" w:type="dxa"/>
          </w:tcPr>
          <w:p w14:paraId="46ED4660" w14:textId="77777777" w:rsidR="00145AA9" w:rsidRPr="00875013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B1A94B" w14:textId="5EE62D1A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  <w:tc>
          <w:tcPr>
            <w:tcW w:w="274" w:type="dxa"/>
          </w:tcPr>
          <w:p w14:paraId="15B8629D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5DABD5A2" w14:textId="699191CE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262" w:type="dxa"/>
          </w:tcPr>
          <w:p w14:paraId="242F9553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0805317" w14:textId="7398C1BF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</w:tr>
      <w:tr w:rsidR="00145AA9" w:rsidRPr="00CF1517" w14:paraId="6C552352" w14:textId="77777777" w:rsidTr="000A72D0">
        <w:trPr>
          <w:trHeight w:val="20"/>
        </w:trPr>
        <w:tc>
          <w:tcPr>
            <w:tcW w:w="2250" w:type="dxa"/>
          </w:tcPr>
          <w:p w14:paraId="396A212F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87D1E1" w14:textId="06BB1575" w:rsidR="00145AA9" w:rsidRPr="00875013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57" w:type="dxa"/>
          </w:tcPr>
          <w:p w14:paraId="708B7B5A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2082B00" w14:textId="1463B1DF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4" w:type="dxa"/>
          </w:tcPr>
          <w:p w14:paraId="7E6669DA" w14:textId="77777777" w:rsidR="00145AA9" w:rsidRPr="00CF1517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9F7BBA5" w14:textId="0CFE9B61" w:rsidR="00145AA9" w:rsidRPr="00875013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4" w:type="dxa"/>
          </w:tcPr>
          <w:p w14:paraId="6FE66EB2" w14:textId="77777777" w:rsidR="00145AA9" w:rsidRPr="00875013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631A6FC" w14:textId="02ED0B06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11</w:t>
            </w:r>
            <w:r w:rsidRPr="00113645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74" w:type="dxa"/>
          </w:tcPr>
          <w:p w14:paraId="69E0095B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3D2FB" w14:textId="3F0B45B0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24</w:t>
            </w:r>
            <w:r w:rsidRPr="00113645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62" w:type="dxa"/>
          </w:tcPr>
          <w:p w14:paraId="2351C8BE" w14:textId="77777777" w:rsidR="00145AA9" w:rsidRPr="00113645" w:rsidRDefault="00145AA9" w:rsidP="00145A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38EE789" w14:textId="786D7B28" w:rsidR="00145AA9" w:rsidRPr="00113645" w:rsidRDefault="00145AA9" w:rsidP="0014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18</w:t>
            </w:r>
            <w:r w:rsidRPr="00113645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034</w:t>
            </w:r>
          </w:p>
        </w:tc>
      </w:tr>
    </w:tbl>
    <w:p w14:paraId="671FDAB8" w14:textId="14A8631E" w:rsidR="00E23CEE" w:rsidRPr="0089194A" w:rsidRDefault="00E2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791D2D53" w14:textId="77777777" w:rsidR="0089194A" w:rsidRPr="00B34794" w:rsidRDefault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DF39FE8" w14:textId="016775C1" w:rsidR="006551EC" w:rsidRPr="00893E11" w:rsidRDefault="006551EC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93E11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ค่าใช้จ่ายตามลักษณะ</w:t>
      </w:r>
    </w:p>
    <w:p w14:paraId="064A8BFC" w14:textId="77777777" w:rsidR="006551EC" w:rsidRPr="00893E11" w:rsidRDefault="006551EC" w:rsidP="006551EC">
      <w:pPr>
        <w:rPr>
          <w:rFonts w:ascii="Angsana New" w:hAnsi="Angsana New" w:cs="Angsana New"/>
          <w:sz w:val="30"/>
          <w:szCs w:val="30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3446"/>
        <w:gridCol w:w="803"/>
        <w:gridCol w:w="1140"/>
        <w:gridCol w:w="236"/>
        <w:gridCol w:w="1096"/>
        <w:gridCol w:w="269"/>
        <w:gridCol w:w="1096"/>
        <w:gridCol w:w="269"/>
        <w:gridCol w:w="1096"/>
      </w:tblGrid>
      <w:tr w:rsidR="006551EC" w:rsidRPr="00CF1517" w14:paraId="1CE8D4AC" w14:textId="77777777" w:rsidTr="00720725">
        <w:trPr>
          <w:trHeight w:hRule="exact" w:val="360"/>
        </w:trPr>
        <w:tc>
          <w:tcPr>
            <w:tcW w:w="3446" w:type="dxa"/>
          </w:tcPr>
          <w:p w14:paraId="2F02899F" w14:textId="77777777" w:rsidR="006551EC" w:rsidRPr="00CF1517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0F667753" w14:textId="77777777" w:rsidR="006551EC" w:rsidRPr="00CF1517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72" w:type="dxa"/>
            <w:gridSpan w:val="3"/>
            <w:hideMark/>
          </w:tcPr>
          <w:p w14:paraId="68FC6778" w14:textId="77777777" w:rsidR="006551EC" w:rsidRPr="00CF1517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" w:type="dxa"/>
          </w:tcPr>
          <w:p w14:paraId="361A48E7" w14:textId="77777777" w:rsidR="006551EC" w:rsidRPr="00CF1517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61" w:type="dxa"/>
            <w:gridSpan w:val="3"/>
            <w:hideMark/>
          </w:tcPr>
          <w:p w14:paraId="296B8562" w14:textId="77777777" w:rsidR="006551EC" w:rsidRPr="00CF1517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976CE" w:rsidRPr="00CF1517" w14:paraId="6A3920DD" w14:textId="77777777" w:rsidTr="001B3460">
        <w:trPr>
          <w:trHeight w:hRule="exact" w:val="360"/>
        </w:trPr>
        <w:tc>
          <w:tcPr>
            <w:tcW w:w="3446" w:type="dxa"/>
          </w:tcPr>
          <w:p w14:paraId="2B339CAF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760EA303" w14:textId="19591CFB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40" w:type="dxa"/>
          </w:tcPr>
          <w:p w14:paraId="2A90A832" w14:textId="14660B9A" w:rsidR="00E976CE" w:rsidRPr="00CF1517" w:rsidRDefault="00C418B0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A91549E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0467EBB2" w14:textId="5750FE7B" w:rsidR="00E976CE" w:rsidRPr="00CF1517" w:rsidRDefault="00C418B0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1C9CB48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558844CC" w14:textId="78484575" w:rsidR="00E976CE" w:rsidRPr="00CF1517" w:rsidRDefault="00C418B0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67C4366D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6D68D826" w14:textId="43F92842" w:rsidR="00E976CE" w:rsidRPr="00CF1517" w:rsidRDefault="00C418B0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976CE" w:rsidRPr="00CF1517" w14:paraId="24CC1585" w14:textId="77777777" w:rsidTr="00720725">
        <w:trPr>
          <w:trHeight w:hRule="exact" w:val="360"/>
        </w:trPr>
        <w:tc>
          <w:tcPr>
            <w:tcW w:w="3446" w:type="dxa"/>
          </w:tcPr>
          <w:p w14:paraId="2CAEB041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44AC6BA7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02" w:type="dxa"/>
            <w:gridSpan w:val="7"/>
            <w:hideMark/>
          </w:tcPr>
          <w:p w14:paraId="25AACECB" w14:textId="77777777" w:rsidR="00E976CE" w:rsidRPr="00CF1517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976CE" w:rsidRPr="00CF1517" w14:paraId="34AFC771" w14:textId="77777777" w:rsidTr="002F352D">
        <w:trPr>
          <w:trHeight w:hRule="exact" w:val="360"/>
        </w:trPr>
        <w:tc>
          <w:tcPr>
            <w:tcW w:w="3446" w:type="dxa"/>
          </w:tcPr>
          <w:p w14:paraId="6E1526E2" w14:textId="778D2C22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03" w:type="dxa"/>
          </w:tcPr>
          <w:p w14:paraId="3C818BC9" w14:textId="77777777" w:rsidR="00E976CE" w:rsidRPr="002F352D" w:rsidRDefault="00E976CE" w:rsidP="00867C28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0453ED5" w14:textId="77777777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8849A6" w14:textId="77777777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767E2EBB" w14:textId="77777777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1D3BC6F" w14:textId="77777777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12F0DBF3" w14:textId="77777777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1B220B0" w14:textId="77777777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50DC7636" w14:textId="6007436A" w:rsidR="00E976CE" w:rsidRPr="002F352D" w:rsidRDefault="00E976CE" w:rsidP="00867C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4599" w:rsidRPr="00CF1517" w14:paraId="15E27434" w14:textId="77777777" w:rsidTr="00561DB5">
        <w:trPr>
          <w:trHeight w:hRule="exact" w:val="360"/>
        </w:trPr>
        <w:tc>
          <w:tcPr>
            <w:tcW w:w="3446" w:type="dxa"/>
          </w:tcPr>
          <w:p w14:paraId="1E84FD62" w14:textId="7C315DD8" w:rsidR="00394599" w:rsidRPr="002F352D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803" w:type="dxa"/>
          </w:tcPr>
          <w:p w14:paraId="6EF9507F" w14:textId="77777777" w:rsidR="00394599" w:rsidRPr="002F352D" w:rsidRDefault="00394599" w:rsidP="00394599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98D97B6" w14:textId="67D8AA71" w:rsidR="00394599" w:rsidRPr="00A23C3D" w:rsidRDefault="00C418B0" w:rsidP="00A2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5"/>
                <w:tab w:val="left" w:pos="865"/>
              </w:tabs>
              <w:spacing w:line="240" w:lineRule="auto"/>
              <w:ind w:left="-35" w:right="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842</w:t>
            </w:r>
            <w:r w:rsidR="00B24D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236" w:type="dxa"/>
          </w:tcPr>
          <w:p w14:paraId="0801F2F1" w14:textId="77777777" w:rsidR="00394599" w:rsidRPr="00AB0728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6" w:type="dxa"/>
            <w:vAlign w:val="bottom"/>
          </w:tcPr>
          <w:p w14:paraId="4DD1C883" w14:textId="5A8D6199" w:rsidR="00394599" w:rsidRPr="0072185A" w:rsidRDefault="009911E7" w:rsidP="009911E7">
            <w:pPr>
              <w:tabs>
                <w:tab w:val="clear" w:pos="907"/>
              </w:tabs>
              <w:spacing w:line="240" w:lineRule="auto"/>
              <w:ind w:right="-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394599" w:rsidRPr="007218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0635F1" w14:textId="77777777" w:rsidR="00394599" w:rsidRPr="0072185A" w:rsidRDefault="00394599" w:rsidP="009911E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D5004B0" w14:textId="53371B87" w:rsidR="00394599" w:rsidRPr="0072185A" w:rsidRDefault="009911E7" w:rsidP="0099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  <w:tab w:val="left" w:pos="460"/>
              </w:tabs>
              <w:spacing w:line="240" w:lineRule="auto"/>
              <w:ind w:left="60" w:right="-3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490</w:t>
            </w:r>
            <w:r w:rsidR="0072185A" w:rsidRPr="007218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69" w:type="dxa"/>
            <w:vAlign w:val="bottom"/>
          </w:tcPr>
          <w:p w14:paraId="10030C9B" w14:textId="77777777" w:rsidR="00394599" w:rsidRPr="00AB0728" w:rsidRDefault="00394599" w:rsidP="009911E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6" w:type="dxa"/>
            <w:vAlign w:val="bottom"/>
          </w:tcPr>
          <w:p w14:paraId="6D92054E" w14:textId="5CD2B83E" w:rsidR="00394599" w:rsidRPr="002F1649" w:rsidRDefault="009911E7" w:rsidP="009911E7">
            <w:pPr>
              <w:tabs>
                <w:tab w:val="clear" w:pos="907"/>
              </w:tabs>
              <w:spacing w:line="240" w:lineRule="auto"/>
              <w:ind w:right="-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394599" w:rsidRPr="00F66B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</w:tr>
      <w:tr w:rsidR="00394599" w:rsidRPr="00CF1517" w14:paraId="3090F025" w14:textId="77777777" w:rsidTr="00561DB5">
        <w:trPr>
          <w:trHeight w:hRule="exact" w:val="360"/>
        </w:trPr>
        <w:tc>
          <w:tcPr>
            <w:tcW w:w="3446" w:type="dxa"/>
          </w:tcPr>
          <w:p w14:paraId="37EA8DC5" w14:textId="2D3BB242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803" w:type="dxa"/>
          </w:tcPr>
          <w:p w14:paraId="3C4D7FD4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42DC9E0" w14:textId="09B462E6" w:rsidR="00394599" w:rsidRPr="00A23C3D" w:rsidRDefault="00C418B0" w:rsidP="00561D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 w:rsidR="00B24D4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825</w:t>
            </w:r>
            <w:r w:rsidR="00B24D4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173</w:t>
            </w:r>
          </w:p>
        </w:tc>
        <w:tc>
          <w:tcPr>
            <w:tcW w:w="236" w:type="dxa"/>
          </w:tcPr>
          <w:p w14:paraId="6BA65264" w14:textId="77777777" w:rsidR="00394599" w:rsidRPr="007A73D1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96" w:type="dxa"/>
          </w:tcPr>
          <w:p w14:paraId="66B3B31F" w14:textId="4BEF2FCB" w:rsidR="00394599" w:rsidRPr="0072185A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</w:t>
            </w:r>
            <w:r w:rsidR="00394599" w:rsidRPr="0072185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867</w:t>
            </w:r>
            <w:r w:rsidR="00394599" w:rsidRPr="0072185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157</w:t>
            </w:r>
          </w:p>
        </w:tc>
        <w:tc>
          <w:tcPr>
            <w:tcW w:w="269" w:type="dxa"/>
            <w:shd w:val="clear" w:color="auto" w:fill="auto"/>
          </w:tcPr>
          <w:p w14:paraId="16EBA294" w14:textId="77777777" w:rsidR="00394599" w:rsidRPr="0072185A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68C8B3F9" w14:textId="2DA08CC2" w:rsidR="00394599" w:rsidRPr="0072185A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72185A" w:rsidRPr="0072185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778</w:t>
            </w:r>
            <w:r w:rsidR="0072185A" w:rsidRPr="0072185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351</w:t>
            </w:r>
          </w:p>
        </w:tc>
        <w:tc>
          <w:tcPr>
            <w:tcW w:w="269" w:type="dxa"/>
          </w:tcPr>
          <w:p w14:paraId="76AD37BD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E403728" w14:textId="6334A518" w:rsidR="00394599" w:rsidRPr="002F1649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908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683</w:t>
            </w:r>
          </w:p>
        </w:tc>
      </w:tr>
      <w:tr w:rsidR="00394599" w:rsidRPr="00CF1517" w14:paraId="717EF61F" w14:textId="77777777" w:rsidTr="00561DB5">
        <w:trPr>
          <w:trHeight w:hRule="exact" w:val="360"/>
        </w:trPr>
        <w:tc>
          <w:tcPr>
            <w:tcW w:w="3446" w:type="dxa"/>
          </w:tcPr>
          <w:p w14:paraId="7C2B4420" w14:textId="7777777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03" w:type="dxa"/>
          </w:tcPr>
          <w:p w14:paraId="22E17E2E" w14:textId="3A8F64CB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FB27C9C" w14:textId="66D7651D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1B4846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145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008</w:t>
            </w:r>
          </w:p>
        </w:tc>
        <w:tc>
          <w:tcPr>
            <w:tcW w:w="236" w:type="dxa"/>
          </w:tcPr>
          <w:p w14:paraId="3D63349B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1E5E02C" w14:textId="433BBC6D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148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392</w:t>
            </w:r>
          </w:p>
        </w:tc>
        <w:tc>
          <w:tcPr>
            <w:tcW w:w="269" w:type="dxa"/>
          </w:tcPr>
          <w:p w14:paraId="0AD5C4DD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5EE13B3" w14:textId="6F5EE0A3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369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715</w:t>
            </w:r>
          </w:p>
        </w:tc>
        <w:tc>
          <w:tcPr>
            <w:tcW w:w="269" w:type="dxa"/>
          </w:tcPr>
          <w:p w14:paraId="59768375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29DF9A5" w14:textId="1EDEC05E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192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381</w:t>
            </w:r>
          </w:p>
        </w:tc>
      </w:tr>
      <w:tr w:rsidR="00394599" w:rsidRPr="00CF1517" w14:paraId="253F1023" w14:textId="77777777" w:rsidTr="005522C9">
        <w:trPr>
          <w:trHeight w:hRule="exact" w:val="360"/>
        </w:trPr>
        <w:tc>
          <w:tcPr>
            <w:tcW w:w="3446" w:type="dxa"/>
          </w:tcPr>
          <w:p w14:paraId="2EB4F288" w14:textId="7777777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03" w:type="dxa"/>
          </w:tcPr>
          <w:p w14:paraId="6EC91B34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42584E4" w14:textId="6F0EBD65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377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466</w:t>
            </w:r>
          </w:p>
        </w:tc>
        <w:tc>
          <w:tcPr>
            <w:tcW w:w="236" w:type="dxa"/>
          </w:tcPr>
          <w:p w14:paraId="1E67E0FE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22F32AA" w14:textId="227E4125" w:rsidR="00394599" w:rsidRPr="00C404D3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424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830</w:t>
            </w:r>
          </w:p>
        </w:tc>
        <w:tc>
          <w:tcPr>
            <w:tcW w:w="269" w:type="dxa"/>
          </w:tcPr>
          <w:p w14:paraId="37B754B0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F38AEDE" w14:textId="36755A0C" w:rsidR="00394599" w:rsidRPr="00234C72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471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454</w:t>
            </w:r>
          </w:p>
        </w:tc>
        <w:tc>
          <w:tcPr>
            <w:tcW w:w="269" w:type="dxa"/>
          </w:tcPr>
          <w:p w14:paraId="0C9946B4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F3A28E0" w14:textId="73C8CE02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474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836</w:t>
            </w:r>
          </w:p>
        </w:tc>
      </w:tr>
      <w:tr w:rsidR="00394599" w:rsidRPr="00CF1517" w14:paraId="7FF7BB98" w14:textId="77777777" w:rsidTr="005522C9">
        <w:trPr>
          <w:trHeight w:hRule="exact" w:val="360"/>
        </w:trPr>
        <w:tc>
          <w:tcPr>
            <w:tcW w:w="3446" w:type="dxa"/>
          </w:tcPr>
          <w:p w14:paraId="6AB725C4" w14:textId="1EAFF7F9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03" w:type="dxa"/>
          </w:tcPr>
          <w:p w14:paraId="0F30BAFB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5B81DC70" w14:textId="437CF13D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666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028</w:t>
            </w:r>
          </w:p>
        </w:tc>
        <w:tc>
          <w:tcPr>
            <w:tcW w:w="236" w:type="dxa"/>
          </w:tcPr>
          <w:p w14:paraId="1FF2A9CD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B68F3A4" w14:textId="07C51ECF" w:rsidR="00394599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149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419</w:t>
            </w:r>
          </w:p>
        </w:tc>
        <w:tc>
          <w:tcPr>
            <w:tcW w:w="269" w:type="dxa"/>
          </w:tcPr>
          <w:p w14:paraId="4457B012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0A860B" w14:textId="40B5C5CF" w:rsidR="00394599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812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316</w:t>
            </w:r>
          </w:p>
        </w:tc>
        <w:tc>
          <w:tcPr>
            <w:tcW w:w="269" w:type="dxa"/>
          </w:tcPr>
          <w:p w14:paraId="75C53639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9BE2E02" w14:textId="1CFC0482" w:rsidR="00394599" w:rsidRPr="004B0B8A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557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046</w:t>
            </w:r>
          </w:p>
        </w:tc>
      </w:tr>
      <w:tr w:rsidR="00394599" w:rsidRPr="00CF1517" w14:paraId="0B7BB45C" w14:textId="77777777" w:rsidTr="005522C9">
        <w:trPr>
          <w:trHeight w:hRule="exact" w:val="360"/>
        </w:trPr>
        <w:tc>
          <w:tcPr>
            <w:tcW w:w="3446" w:type="dxa"/>
          </w:tcPr>
          <w:p w14:paraId="4044EDF6" w14:textId="6BF0DDA2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803" w:type="dxa"/>
          </w:tcPr>
          <w:p w14:paraId="2F69DE25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0B7BFAE0" w14:textId="78D614F1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596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662</w:t>
            </w:r>
          </w:p>
        </w:tc>
        <w:tc>
          <w:tcPr>
            <w:tcW w:w="236" w:type="dxa"/>
          </w:tcPr>
          <w:p w14:paraId="2E541727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B08FA59" w14:textId="057C89D5" w:rsidR="00394599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123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499</w:t>
            </w:r>
          </w:p>
        </w:tc>
        <w:tc>
          <w:tcPr>
            <w:tcW w:w="269" w:type="dxa"/>
          </w:tcPr>
          <w:p w14:paraId="5279179A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A8B3EBF" w14:textId="790D43A1" w:rsidR="00394599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571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874</w:t>
            </w:r>
          </w:p>
        </w:tc>
        <w:tc>
          <w:tcPr>
            <w:tcW w:w="269" w:type="dxa"/>
          </w:tcPr>
          <w:p w14:paraId="1AF2EA06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408AA57" w14:textId="4CD19838" w:rsidR="00394599" w:rsidRPr="004B0B8A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423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028</w:t>
            </w:r>
          </w:p>
        </w:tc>
      </w:tr>
      <w:tr w:rsidR="00394599" w:rsidRPr="00CF1517" w14:paraId="6DE579BF" w14:textId="77777777" w:rsidTr="005522C9">
        <w:trPr>
          <w:trHeight w:hRule="exact" w:val="360"/>
        </w:trPr>
        <w:tc>
          <w:tcPr>
            <w:tcW w:w="3446" w:type="dxa"/>
          </w:tcPr>
          <w:p w14:paraId="68905C22" w14:textId="2FDFE1A0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ใช้จ่ายเกี่ยวกับสัญญา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803" w:type="dxa"/>
          </w:tcPr>
          <w:p w14:paraId="052B7606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6F5B6658" w14:textId="7509DB21" w:rsidR="00394599" w:rsidRPr="00A23C3D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20723794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8CAFB1C" w14:textId="77777777" w:rsidR="00394599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E1052E9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349AA82" w14:textId="77777777" w:rsidR="00394599" w:rsidRPr="00C404D3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C1F0C6D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E2C8B36" w14:textId="77777777" w:rsidR="00394599" w:rsidRPr="004B0B8A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394599" w:rsidRPr="00CF1517" w14:paraId="60B4BA89" w14:textId="77777777" w:rsidTr="005522C9">
        <w:trPr>
          <w:trHeight w:hRule="exact" w:val="360"/>
        </w:trPr>
        <w:tc>
          <w:tcPr>
            <w:tcW w:w="3446" w:type="dxa"/>
          </w:tcPr>
          <w:p w14:paraId="7F5AE4CE" w14:textId="6FA3FE80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803" w:type="dxa"/>
          </w:tcPr>
          <w:p w14:paraId="5D08A7B9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30174BD6" w14:textId="55BF42BC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DB19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368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DB19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892</w:t>
            </w:r>
          </w:p>
        </w:tc>
        <w:tc>
          <w:tcPr>
            <w:tcW w:w="236" w:type="dxa"/>
          </w:tcPr>
          <w:p w14:paraId="08C50C3D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A733C2E" w14:textId="25BF9715" w:rsidR="00394599" w:rsidRPr="009911E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</w:t>
            </w:r>
            <w:r w:rsidR="009911E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010</w:t>
            </w:r>
            <w:r w:rsidR="009911E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903</w:t>
            </w:r>
          </w:p>
        </w:tc>
        <w:tc>
          <w:tcPr>
            <w:tcW w:w="269" w:type="dxa"/>
          </w:tcPr>
          <w:p w14:paraId="01D87726" w14:textId="77777777" w:rsidR="00394599" w:rsidRPr="00C404D3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85F9663" w14:textId="5C834F18" w:rsidR="00394599" w:rsidRPr="00C404D3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430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744</w:t>
            </w:r>
          </w:p>
        </w:tc>
        <w:tc>
          <w:tcPr>
            <w:tcW w:w="269" w:type="dxa"/>
          </w:tcPr>
          <w:p w14:paraId="36194CE7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3A80AD8" w14:textId="68A43766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331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756</w:t>
            </w:r>
          </w:p>
        </w:tc>
      </w:tr>
      <w:tr w:rsidR="00394599" w:rsidRPr="00CF1517" w14:paraId="5249A40F" w14:textId="77777777" w:rsidTr="005522C9">
        <w:trPr>
          <w:trHeight w:hRule="exact" w:val="360"/>
        </w:trPr>
        <w:tc>
          <w:tcPr>
            <w:tcW w:w="3446" w:type="dxa"/>
          </w:tcPr>
          <w:p w14:paraId="601458E3" w14:textId="2AA483C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803" w:type="dxa"/>
          </w:tcPr>
          <w:p w14:paraId="07A2DC01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0DDEB62F" w14:textId="0C0D7DA9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606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945</w:t>
            </w:r>
          </w:p>
        </w:tc>
        <w:tc>
          <w:tcPr>
            <w:tcW w:w="236" w:type="dxa"/>
          </w:tcPr>
          <w:p w14:paraId="33FFD5CF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8BA2A88" w14:textId="15F9C6EF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531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417</w:t>
            </w:r>
          </w:p>
        </w:tc>
        <w:tc>
          <w:tcPr>
            <w:tcW w:w="269" w:type="dxa"/>
          </w:tcPr>
          <w:p w14:paraId="18FE966D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9DD802D" w14:textId="4D18A04B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296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870</w:t>
            </w:r>
          </w:p>
        </w:tc>
        <w:tc>
          <w:tcPr>
            <w:tcW w:w="269" w:type="dxa"/>
          </w:tcPr>
          <w:p w14:paraId="418B4179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65B9401" w14:textId="749D6B57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276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011</w:t>
            </w:r>
          </w:p>
        </w:tc>
      </w:tr>
      <w:tr w:rsidR="00394599" w:rsidRPr="00CF1517" w14:paraId="5CE667C9" w14:textId="77777777" w:rsidTr="005522C9">
        <w:trPr>
          <w:trHeight w:hRule="exact" w:val="360"/>
        </w:trPr>
        <w:tc>
          <w:tcPr>
            <w:tcW w:w="3446" w:type="dxa"/>
          </w:tcPr>
          <w:p w14:paraId="10651135" w14:textId="6AFD2EB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ค่าตรวจวิเคราะห์</w:t>
            </w:r>
          </w:p>
        </w:tc>
        <w:tc>
          <w:tcPr>
            <w:tcW w:w="803" w:type="dxa"/>
          </w:tcPr>
          <w:p w14:paraId="1051E643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0FB612C" w14:textId="1DE0CAF5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259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855</w:t>
            </w:r>
          </w:p>
        </w:tc>
        <w:tc>
          <w:tcPr>
            <w:tcW w:w="236" w:type="dxa"/>
          </w:tcPr>
          <w:p w14:paraId="36CB9DBE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6F43D0" w14:textId="6E3B972F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261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475</w:t>
            </w:r>
          </w:p>
        </w:tc>
        <w:tc>
          <w:tcPr>
            <w:tcW w:w="269" w:type="dxa"/>
          </w:tcPr>
          <w:p w14:paraId="13894879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4AE0F7E" w14:textId="0E50D088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95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925</w:t>
            </w:r>
          </w:p>
        </w:tc>
        <w:tc>
          <w:tcPr>
            <w:tcW w:w="269" w:type="dxa"/>
          </w:tcPr>
          <w:p w14:paraId="74951DD3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7A62BAE" w14:textId="5311D0E2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508</w:t>
            </w:r>
          </w:p>
        </w:tc>
      </w:tr>
      <w:tr w:rsidR="00394599" w:rsidRPr="00CF1517" w14:paraId="4170868E" w14:textId="77777777" w:rsidTr="005522C9">
        <w:trPr>
          <w:trHeight w:hRule="exact" w:val="360"/>
        </w:trPr>
        <w:tc>
          <w:tcPr>
            <w:tcW w:w="3446" w:type="dxa"/>
          </w:tcPr>
          <w:p w14:paraId="182256A3" w14:textId="7777777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ต้นทุนที่สูญเปล่า</w:t>
            </w:r>
          </w:p>
        </w:tc>
        <w:tc>
          <w:tcPr>
            <w:tcW w:w="803" w:type="dxa"/>
          </w:tcPr>
          <w:p w14:paraId="78626043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7113DB41" w14:textId="794A7FF2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90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487</w:t>
            </w:r>
          </w:p>
        </w:tc>
        <w:tc>
          <w:tcPr>
            <w:tcW w:w="236" w:type="dxa"/>
          </w:tcPr>
          <w:p w14:paraId="21CF42A1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73BD143" w14:textId="49A5CC55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152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609</w:t>
            </w:r>
          </w:p>
        </w:tc>
        <w:tc>
          <w:tcPr>
            <w:tcW w:w="269" w:type="dxa"/>
          </w:tcPr>
          <w:p w14:paraId="3CD7C8B6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D3BD1FF" w14:textId="15466728" w:rsidR="00394599" w:rsidRPr="00CF1517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9" w:type="dxa"/>
          </w:tcPr>
          <w:p w14:paraId="3AF40259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E0ADA96" w14:textId="0DDE9D8E" w:rsidR="00394599" w:rsidRPr="00CF1517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394599" w:rsidRPr="00CF1517" w14:paraId="7BA4DBDE" w14:textId="77777777" w:rsidTr="005522C9">
        <w:trPr>
          <w:trHeight w:hRule="exact" w:val="360"/>
        </w:trPr>
        <w:tc>
          <w:tcPr>
            <w:tcW w:w="3446" w:type="dxa"/>
          </w:tcPr>
          <w:p w14:paraId="446A90DD" w14:textId="3DA22BE8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03" w:type="dxa"/>
          </w:tcPr>
          <w:p w14:paraId="474443EE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0EECC8B" w14:textId="15FD36EB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245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612</w:t>
            </w:r>
          </w:p>
        </w:tc>
        <w:tc>
          <w:tcPr>
            <w:tcW w:w="236" w:type="dxa"/>
          </w:tcPr>
          <w:p w14:paraId="0429A420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C8A18DF" w14:textId="260227EF" w:rsidR="00394599" w:rsidRPr="00360B44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175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880</w:t>
            </w:r>
          </w:p>
        </w:tc>
        <w:tc>
          <w:tcPr>
            <w:tcW w:w="269" w:type="dxa"/>
          </w:tcPr>
          <w:p w14:paraId="68E8F428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BEB97DE" w14:textId="2C05CB19" w:rsidR="00394599" w:rsidRPr="00360B44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135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269" w:type="dxa"/>
          </w:tcPr>
          <w:p w14:paraId="282E0AB9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95E2457" w14:textId="3866C6D5" w:rsidR="00394599" w:rsidRPr="00360B44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103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743</w:t>
            </w:r>
          </w:p>
        </w:tc>
      </w:tr>
      <w:tr w:rsidR="00394599" w:rsidRPr="00CF1517" w14:paraId="45562AA0" w14:textId="77777777" w:rsidTr="005522C9">
        <w:trPr>
          <w:trHeight w:hRule="exact" w:val="360"/>
        </w:trPr>
        <w:tc>
          <w:tcPr>
            <w:tcW w:w="3446" w:type="dxa"/>
          </w:tcPr>
          <w:p w14:paraId="7825E23C" w14:textId="4692C8AA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ค่าจัดหาแรงงาน</w:t>
            </w:r>
          </w:p>
        </w:tc>
        <w:tc>
          <w:tcPr>
            <w:tcW w:w="803" w:type="dxa"/>
          </w:tcPr>
          <w:p w14:paraId="60652303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2FD16D0" w14:textId="4DC1173A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931</w:t>
            </w:r>
          </w:p>
        </w:tc>
        <w:tc>
          <w:tcPr>
            <w:tcW w:w="236" w:type="dxa"/>
          </w:tcPr>
          <w:p w14:paraId="6260F28A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459530" w14:textId="1A20BA6D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210</w:t>
            </w:r>
          </w:p>
        </w:tc>
        <w:tc>
          <w:tcPr>
            <w:tcW w:w="269" w:type="dxa"/>
          </w:tcPr>
          <w:p w14:paraId="54793258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88D46FD" w14:textId="69CF9966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53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917</w:t>
            </w:r>
          </w:p>
        </w:tc>
        <w:tc>
          <w:tcPr>
            <w:tcW w:w="269" w:type="dxa"/>
          </w:tcPr>
          <w:p w14:paraId="6EE93CC3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4CCF16A" w14:textId="377866E3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638</w:t>
            </w:r>
          </w:p>
        </w:tc>
      </w:tr>
      <w:tr w:rsidR="00394599" w:rsidRPr="00CF1517" w14:paraId="75D37E34" w14:textId="77777777" w:rsidTr="005522C9">
        <w:trPr>
          <w:trHeight w:hRule="exact" w:val="360"/>
        </w:trPr>
        <w:tc>
          <w:tcPr>
            <w:tcW w:w="3446" w:type="dxa"/>
          </w:tcPr>
          <w:p w14:paraId="4EEEFB9E" w14:textId="4B6AC5A4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ค่าใช้จ่ายโรงงานและสำนักงาน</w:t>
            </w:r>
          </w:p>
        </w:tc>
        <w:tc>
          <w:tcPr>
            <w:tcW w:w="803" w:type="dxa"/>
          </w:tcPr>
          <w:p w14:paraId="4137CC7E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14ACCD6D" w14:textId="78489C44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158</w:t>
            </w:r>
          </w:p>
        </w:tc>
        <w:tc>
          <w:tcPr>
            <w:tcW w:w="236" w:type="dxa"/>
          </w:tcPr>
          <w:p w14:paraId="4451854C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6737F04" w14:textId="22F70061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587</w:t>
            </w:r>
          </w:p>
        </w:tc>
        <w:tc>
          <w:tcPr>
            <w:tcW w:w="269" w:type="dxa"/>
          </w:tcPr>
          <w:p w14:paraId="17DC7E18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0DE16B2" w14:textId="09302D68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27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360</w:t>
            </w:r>
          </w:p>
        </w:tc>
        <w:tc>
          <w:tcPr>
            <w:tcW w:w="269" w:type="dxa"/>
          </w:tcPr>
          <w:p w14:paraId="63195213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D6E9192" w14:textId="50BE294E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194</w:t>
            </w:r>
          </w:p>
        </w:tc>
      </w:tr>
      <w:tr w:rsidR="00394599" w:rsidRPr="00CF1517" w14:paraId="70713790" w14:textId="77777777" w:rsidTr="005522C9">
        <w:trPr>
          <w:trHeight w:hRule="exact" w:val="360"/>
        </w:trPr>
        <w:tc>
          <w:tcPr>
            <w:tcW w:w="3446" w:type="dxa"/>
          </w:tcPr>
          <w:p w14:paraId="14347E08" w14:textId="0E92ECA9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03" w:type="dxa"/>
          </w:tcPr>
          <w:p w14:paraId="3CD3C449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31DF405" w14:textId="7657F6AD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119</w:t>
            </w:r>
          </w:p>
        </w:tc>
        <w:tc>
          <w:tcPr>
            <w:tcW w:w="236" w:type="dxa"/>
          </w:tcPr>
          <w:p w14:paraId="4F2732F1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DDA1A33" w14:textId="2120F0BC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950</w:t>
            </w:r>
          </w:p>
        </w:tc>
        <w:tc>
          <w:tcPr>
            <w:tcW w:w="269" w:type="dxa"/>
          </w:tcPr>
          <w:p w14:paraId="232BD76B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3F3E2E2" w14:textId="053F0D1F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27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544</w:t>
            </w:r>
          </w:p>
        </w:tc>
        <w:tc>
          <w:tcPr>
            <w:tcW w:w="269" w:type="dxa"/>
          </w:tcPr>
          <w:p w14:paraId="1E53EF17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50809EB" w14:textId="097A490B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758</w:t>
            </w:r>
          </w:p>
        </w:tc>
      </w:tr>
      <w:tr w:rsidR="00394599" w:rsidRPr="00CF1517" w14:paraId="7973DDDF" w14:textId="77777777" w:rsidTr="005522C9">
        <w:trPr>
          <w:trHeight w:hRule="exact" w:val="360"/>
        </w:trPr>
        <w:tc>
          <w:tcPr>
            <w:tcW w:w="3446" w:type="dxa"/>
          </w:tcPr>
          <w:p w14:paraId="14E6DC2A" w14:textId="74363993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803" w:type="dxa"/>
          </w:tcPr>
          <w:p w14:paraId="77990448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444633DE" w14:textId="3E852FE0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</w:t>
            </w:r>
            <w:r w:rsidR="00587830" w:rsidRPr="00A23C3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233</w:t>
            </w:r>
          </w:p>
        </w:tc>
        <w:tc>
          <w:tcPr>
            <w:tcW w:w="236" w:type="dxa"/>
          </w:tcPr>
          <w:p w14:paraId="5440B346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12A6649" w14:textId="5C7E1528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762</w:t>
            </w:r>
          </w:p>
        </w:tc>
        <w:tc>
          <w:tcPr>
            <w:tcW w:w="269" w:type="dxa"/>
          </w:tcPr>
          <w:p w14:paraId="62A2E0E6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D9AC45A" w14:textId="20C7520B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13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407</w:t>
            </w:r>
          </w:p>
        </w:tc>
        <w:tc>
          <w:tcPr>
            <w:tcW w:w="269" w:type="dxa"/>
          </w:tcPr>
          <w:p w14:paraId="556B80A5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8330C84" w14:textId="39029CB3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254</w:t>
            </w:r>
          </w:p>
        </w:tc>
      </w:tr>
      <w:tr w:rsidR="00394599" w:rsidRPr="00CF1517" w14:paraId="3A4FFD1D" w14:textId="77777777" w:rsidTr="005522C9">
        <w:trPr>
          <w:trHeight w:hRule="exact" w:val="360"/>
        </w:trPr>
        <w:tc>
          <w:tcPr>
            <w:tcW w:w="3446" w:type="dxa"/>
          </w:tcPr>
          <w:p w14:paraId="03FE7CCB" w14:textId="7777777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03" w:type="dxa"/>
          </w:tcPr>
          <w:p w14:paraId="550629CC" w14:textId="77777777" w:rsidR="00394599" w:rsidRPr="00CF1517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687E5DD5" w14:textId="57053916" w:rsidR="00394599" w:rsidRPr="00A23C3D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341</w:t>
            </w:r>
            <w:r w:rsidR="000313AF" w:rsidRPr="00A23C3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178</w:t>
            </w:r>
          </w:p>
        </w:tc>
        <w:tc>
          <w:tcPr>
            <w:tcW w:w="236" w:type="dxa"/>
          </w:tcPr>
          <w:p w14:paraId="52E2B5B4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E61A7DC" w14:textId="72939DC6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247</w:t>
            </w:r>
            <w:r w:rsidR="003945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739</w:t>
            </w:r>
          </w:p>
        </w:tc>
        <w:tc>
          <w:tcPr>
            <w:tcW w:w="269" w:type="dxa"/>
          </w:tcPr>
          <w:p w14:paraId="63718B38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5F6DD8E" w14:textId="1E9ED1E7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27</w:t>
            </w:r>
            <w:r w:rsidR="00394599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0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="008C3B3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69" w:type="dxa"/>
          </w:tcPr>
          <w:p w14:paraId="3A9E4DE1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61E7A8A" w14:textId="61995A4D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</w:t>
            </w:r>
            <w:r w:rsidR="003945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730</w:t>
            </w:r>
          </w:p>
        </w:tc>
      </w:tr>
      <w:tr w:rsidR="00394599" w:rsidRPr="00CF1517" w14:paraId="2DC6D55A" w14:textId="77777777" w:rsidTr="003F62C9">
        <w:trPr>
          <w:trHeight w:val="1243"/>
        </w:trPr>
        <w:tc>
          <w:tcPr>
            <w:tcW w:w="3446" w:type="dxa"/>
            <w:hideMark/>
          </w:tcPr>
          <w:p w14:paraId="29AE1A7A" w14:textId="7777777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รวมต้นทุนขายสินค้าและต้นทุนการ</w:t>
            </w:r>
          </w:p>
          <w:p w14:paraId="173A851A" w14:textId="77777777" w:rsidR="00394599" w:rsidRPr="00CF1517" w:rsidRDefault="00394599" w:rsidP="00394599">
            <w:pPr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  ให้บริการ ต้นทุนในการจัดจำหน่าย</w:t>
            </w:r>
          </w:p>
          <w:p w14:paraId="3B10F490" w14:textId="77777777" w:rsidR="00394599" w:rsidRPr="00CF1517" w:rsidRDefault="00394599" w:rsidP="0039459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  และค่าใช้จ่ายในการบริหาร</w:t>
            </w:r>
          </w:p>
        </w:tc>
        <w:tc>
          <w:tcPr>
            <w:tcW w:w="803" w:type="dxa"/>
          </w:tcPr>
          <w:p w14:paraId="1483020B" w14:textId="77777777" w:rsidR="00394599" w:rsidRPr="00DB192C" w:rsidRDefault="00394599" w:rsidP="00394599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DC6B4" w14:textId="77777777" w:rsidR="00394599" w:rsidRPr="00DB192C" w:rsidRDefault="00394599" w:rsidP="003F62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36FAAA2C" w14:textId="77777777" w:rsidR="00587830" w:rsidRPr="00DB192C" w:rsidRDefault="00587830" w:rsidP="003F62C9">
            <w:pPr>
              <w:jc w:val="center"/>
              <w:rPr>
                <w:lang w:val="en-GB" w:eastAsia="en-GB"/>
              </w:rPr>
            </w:pPr>
          </w:p>
          <w:p w14:paraId="00F22FA6" w14:textId="4EAC7F4C" w:rsidR="00587830" w:rsidRPr="00DB192C" w:rsidRDefault="00C418B0" w:rsidP="003F62C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B19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45</w:t>
            </w:r>
            <w:r w:rsidR="00587830" w:rsidRPr="00DB192C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92345F" w:rsidRPr="00DB19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610</w:t>
            </w:r>
            <w:r w:rsidR="00587830" w:rsidRPr="00DB192C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92345F" w:rsidRPr="00DB19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169</w:t>
            </w:r>
          </w:p>
        </w:tc>
        <w:tc>
          <w:tcPr>
            <w:tcW w:w="236" w:type="dxa"/>
          </w:tcPr>
          <w:p w14:paraId="661AAA00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98DFE" w14:textId="77777777" w:rsidR="00394599" w:rsidRPr="00785C46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79C93564" w14:textId="77777777" w:rsidR="00394599" w:rsidRPr="00785C46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0D600271" w14:textId="0528DAA1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33</w:t>
            </w:r>
            <w:r w:rsidR="00394599" w:rsidRPr="00785C46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1C5D1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97</w:t>
            </w:r>
            <w:r w:rsidR="00F9647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151</w:t>
            </w:r>
          </w:p>
        </w:tc>
        <w:tc>
          <w:tcPr>
            <w:tcW w:w="269" w:type="dxa"/>
          </w:tcPr>
          <w:p w14:paraId="374A661E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B4492" w14:textId="77777777" w:rsidR="00394599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09A259D4" w14:textId="77777777" w:rsidR="00394599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C3C6829" w14:textId="01BAEED9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B3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602</w:t>
            </w:r>
            <w:r w:rsidR="00B3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67</w:t>
            </w:r>
            <w:r w:rsidR="008C3B3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269" w:type="dxa"/>
          </w:tcPr>
          <w:p w14:paraId="7474CFDF" w14:textId="77777777" w:rsidR="00394599" w:rsidRPr="00CF1517" w:rsidRDefault="00394599" w:rsidP="00394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776C8" w14:textId="77777777" w:rsidR="00394599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9F4AA94" w14:textId="77777777" w:rsidR="00394599" w:rsidRDefault="00394599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070A3603" w14:textId="0A910C65" w:rsidR="00394599" w:rsidRPr="00CF1517" w:rsidRDefault="00C418B0" w:rsidP="0039459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39459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560</w:t>
            </w:r>
            <w:r w:rsidR="0039459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588</w:t>
            </w:r>
          </w:p>
        </w:tc>
      </w:tr>
    </w:tbl>
    <w:p w14:paraId="55A9CC26" w14:textId="1B4238C5" w:rsidR="00E20725" w:rsidRDefault="00E20725" w:rsidP="00F9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688A6EC" w14:textId="77777777" w:rsidR="00E20725" w:rsidRDefault="00E20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E09BFB1" w14:textId="320D6300" w:rsidR="00AC5BF5" w:rsidRPr="00CF1517" w:rsidRDefault="00AC5BF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ภาษีเงินได้</w:t>
      </w:r>
    </w:p>
    <w:p w14:paraId="6F93C566" w14:textId="37757D82" w:rsidR="00823F3D" w:rsidRPr="004961F4" w:rsidRDefault="00823F3D" w:rsidP="0015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4336"/>
        <w:gridCol w:w="1051"/>
        <w:gridCol w:w="266"/>
        <w:gridCol w:w="1112"/>
        <w:gridCol w:w="266"/>
        <w:gridCol w:w="1112"/>
        <w:gridCol w:w="266"/>
        <w:gridCol w:w="1113"/>
      </w:tblGrid>
      <w:tr w:rsidR="00457903" w:rsidRPr="00CF1517" w14:paraId="1FC2DF10" w14:textId="77777777" w:rsidTr="00CE59A7">
        <w:trPr>
          <w:trHeight w:hRule="exact" w:val="403"/>
          <w:tblHeader/>
        </w:trPr>
        <w:tc>
          <w:tcPr>
            <w:tcW w:w="4336" w:type="dxa"/>
          </w:tcPr>
          <w:p w14:paraId="3147792D" w14:textId="77777777" w:rsidR="0099297A" w:rsidRPr="00CF1517" w:rsidRDefault="0099297A" w:rsidP="0099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  <w:p w14:paraId="1308DAC9" w14:textId="77777777" w:rsidR="00457903" w:rsidRPr="00CF1517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29" w:type="dxa"/>
            <w:gridSpan w:val="3"/>
            <w:hideMark/>
          </w:tcPr>
          <w:p w14:paraId="761B49AB" w14:textId="77777777" w:rsidR="00457903" w:rsidRPr="00CF1517" w:rsidRDefault="00457903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CE59A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6" w:type="dxa"/>
          </w:tcPr>
          <w:p w14:paraId="0FE61418" w14:textId="77777777" w:rsidR="00457903" w:rsidRPr="00CF1517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91" w:type="dxa"/>
            <w:gridSpan w:val="3"/>
            <w:hideMark/>
          </w:tcPr>
          <w:p w14:paraId="089D90A6" w14:textId="77777777" w:rsidR="00457903" w:rsidRPr="00CF1517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93E11" w:rsidRPr="00CF1517" w14:paraId="79877FD9" w14:textId="77777777" w:rsidTr="00CE59A7">
        <w:trPr>
          <w:trHeight w:hRule="exact" w:val="403"/>
          <w:tblHeader/>
        </w:trPr>
        <w:tc>
          <w:tcPr>
            <w:tcW w:w="4336" w:type="dxa"/>
          </w:tcPr>
          <w:p w14:paraId="11F4297B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1" w:type="dxa"/>
          </w:tcPr>
          <w:p w14:paraId="050031BC" w14:textId="50520905" w:rsidR="00893E11" w:rsidRPr="00CF1517" w:rsidRDefault="00C418B0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7380BCBB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2" w:type="dxa"/>
          </w:tcPr>
          <w:p w14:paraId="2CD53E0E" w14:textId="4C422B83" w:rsidR="00893E11" w:rsidRPr="00CF1517" w:rsidRDefault="00C418B0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0BBA7D20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2" w:type="dxa"/>
          </w:tcPr>
          <w:p w14:paraId="0C5EE688" w14:textId="16604553" w:rsidR="00893E11" w:rsidRPr="00CF1517" w:rsidRDefault="00C418B0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2FBEA1D6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3F534B96" w14:textId="521BE6D3" w:rsidR="00893E11" w:rsidRPr="00CF1517" w:rsidRDefault="00C418B0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254D6" w:rsidRPr="00CF1517" w14:paraId="129CE216" w14:textId="77777777" w:rsidTr="00CE59A7">
        <w:trPr>
          <w:trHeight w:hRule="exact" w:val="403"/>
          <w:tblHeader/>
        </w:trPr>
        <w:tc>
          <w:tcPr>
            <w:tcW w:w="4336" w:type="dxa"/>
          </w:tcPr>
          <w:p w14:paraId="5E40972D" w14:textId="77777777" w:rsidR="00C254D6" w:rsidRPr="00CF1517" w:rsidRDefault="00C254D6" w:rsidP="00C254D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hideMark/>
          </w:tcPr>
          <w:p w14:paraId="3280CF49" w14:textId="77777777" w:rsidR="00C254D6" w:rsidRPr="00CF1517" w:rsidRDefault="00C254D6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254D6" w:rsidRPr="00CF1517" w14:paraId="25DA78AA" w14:textId="77777777" w:rsidTr="00CE59A7">
        <w:trPr>
          <w:trHeight w:hRule="exact" w:val="403"/>
        </w:trPr>
        <w:tc>
          <w:tcPr>
            <w:tcW w:w="4336" w:type="dxa"/>
          </w:tcPr>
          <w:p w14:paraId="279A332C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51" w:type="dxa"/>
            <w:vAlign w:val="bottom"/>
          </w:tcPr>
          <w:p w14:paraId="4B800497" w14:textId="77777777" w:rsidR="00C254D6" w:rsidRPr="00CF1517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093CF07F" w14:textId="77777777" w:rsidR="00C254D6" w:rsidRPr="00CF1517" w:rsidRDefault="00C254D6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01E2F13C" w14:textId="77777777" w:rsidR="00C254D6" w:rsidRPr="00CF1517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7A4D4E01" w14:textId="77777777" w:rsidR="00C254D6" w:rsidRPr="00CF1517" w:rsidRDefault="00C254D6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02B679F3" w14:textId="77777777" w:rsidR="00C254D6" w:rsidRPr="00CF1517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D7113F4" w14:textId="77777777" w:rsidR="00C254D6" w:rsidRPr="00CF1517" w:rsidRDefault="00C254D6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661745B7" w14:textId="77777777" w:rsidR="00C254D6" w:rsidRPr="00CF1517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CE59A7" w:rsidRPr="00CF1517" w14:paraId="2D4C1318" w14:textId="77777777" w:rsidTr="00CE59A7">
        <w:trPr>
          <w:trHeight w:hRule="exact" w:val="403"/>
        </w:trPr>
        <w:tc>
          <w:tcPr>
            <w:tcW w:w="4336" w:type="dxa"/>
          </w:tcPr>
          <w:p w14:paraId="4953DCE9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3E66A6F" w14:textId="7BB6164D" w:rsidR="00CE59A7" w:rsidRPr="00257F90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337,568</w:t>
            </w:r>
          </w:p>
        </w:tc>
        <w:tc>
          <w:tcPr>
            <w:tcW w:w="266" w:type="dxa"/>
            <w:vAlign w:val="bottom"/>
          </w:tcPr>
          <w:p w14:paraId="298DF5D9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461D5149" w14:textId="7E429E73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399</w:t>
            </w:r>
            <w:r w:rsidR="00CE59A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811</w:t>
            </w:r>
          </w:p>
        </w:tc>
        <w:tc>
          <w:tcPr>
            <w:tcW w:w="266" w:type="dxa"/>
            <w:vAlign w:val="bottom"/>
          </w:tcPr>
          <w:p w14:paraId="6DC433FC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1B0B3BEA" w14:textId="5F1C5F77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906531B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22AEF725" w14:textId="08025B64" w:rsidR="00CE59A7" w:rsidRPr="00CE59A7" w:rsidRDefault="00CE59A7" w:rsidP="00CE59A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782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CE59A7" w:rsidRPr="00CF1517" w14:paraId="62F3AF49" w14:textId="77777777" w:rsidTr="00CE59A7">
        <w:trPr>
          <w:trHeight w:hRule="exact" w:val="403"/>
        </w:trPr>
        <w:tc>
          <w:tcPr>
            <w:tcW w:w="4336" w:type="dxa"/>
          </w:tcPr>
          <w:p w14:paraId="5A855297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2F951" w14:textId="5D78B609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778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337,568</w:t>
            </w:r>
          </w:p>
        </w:tc>
        <w:tc>
          <w:tcPr>
            <w:tcW w:w="266" w:type="dxa"/>
            <w:vAlign w:val="bottom"/>
          </w:tcPr>
          <w:p w14:paraId="1AE3908A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CB821" w14:textId="226DDDAA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399</w:t>
            </w:r>
            <w:r w:rsidR="00CE59A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811</w:t>
            </w:r>
          </w:p>
        </w:tc>
        <w:tc>
          <w:tcPr>
            <w:tcW w:w="266" w:type="dxa"/>
            <w:vAlign w:val="bottom"/>
          </w:tcPr>
          <w:p w14:paraId="79A09417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E28D9" w14:textId="0DEA88B5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5751D549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4428" w14:textId="702F384A" w:rsidR="00CE59A7" w:rsidRPr="00CE59A7" w:rsidRDefault="00CE59A7" w:rsidP="00CE59A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E59A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CE59A7" w:rsidRPr="00CF1517" w14:paraId="36C31F53" w14:textId="77777777" w:rsidTr="00CE59A7">
        <w:trPr>
          <w:trHeight w:hRule="exact" w:val="403"/>
        </w:trPr>
        <w:tc>
          <w:tcPr>
            <w:tcW w:w="4336" w:type="dxa"/>
          </w:tcPr>
          <w:p w14:paraId="4DE718EF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55678A0" w14:textId="77777777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15E7987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6068FCFE" w14:textId="77777777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6BE8B05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46E80420" w14:textId="77777777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DF31A23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023E9ABE" w14:textId="77777777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CE59A7" w:rsidRPr="00CF1517" w14:paraId="1F23514C" w14:textId="77777777" w:rsidTr="00CE59A7">
        <w:trPr>
          <w:trHeight w:val="101"/>
        </w:trPr>
        <w:tc>
          <w:tcPr>
            <w:tcW w:w="4336" w:type="dxa"/>
          </w:tcPr>
          <w:p w14:paraId="6112A32C" w14:textId="55B554FC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494A99E" w14:textId="5E8F5E4D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7829">
              <w:rPr>
                <w:rFonts w:ascii="Angsana New" w:hAnsi="Angsana New" w:cs="Angsana New"/>
                <w:sz w:val="30"/>
                <w:szCs w:val="30"/>
                <w:lang w:eastAsia="en-GB"/>
              </w:rPr>
              <w:t>148,112</w:t>
            </w:r>
          </w:p>
        </w:tc>
        <w:tc>
          <w:tcPr>
            <w:tcW w:w="266" w:type="dxa"/>
            <w:vAlign w:val="bottom"/>
          </w:tcPr>
          <w:p w14:paraId="263BDB01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7789EEEA" w14:textId="2A558A3D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145</w:t>
            </w:r>
            <w:r w:rsidR="00CE59A7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809</w:t>
            </w:r>
          </w:p>
        </w:tc>
        <w:tc>
          <w:tcPr>
            <w:tcW w:w="266" w:type="dxa"/>
            <w:vAlign w:val="bottom"/>
          </w:tcPr>
          <w:p w14:paraId="019F7229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5CEB38C7" w14:textId="06BB0F96" w:rsidR="00CE59A7" w:rsidRPr="008F2B73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CE59A7" w:rsidRPr="008F2B7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855</w:t>
            </w:r>
          </w:p>
        </w:tc>
        <w:tc>
          <w:tcPr>
            <w:tcW w:w="266" w:type="dxa"/>
            <w:vAlign w:val="bottom"/>
          </w:tcPr>
          <w:p w14:paraId="46EE18BD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67C71B6" w14:textId="0BCA1FB7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CE59A7" w:rsidRPr="00CF1517" w14:paraId="0B24648E" w14:textId="77777777" w:rsidTr="00CE59A7">
        <w:trPr>
          <w:trHeight w:hRule="exact" w:val="403"/>
        </w:trPr>
        <w:tc>
          <w:tcPr>
            <w:tcW w:w="4336" w:type="dxa"/>
          </w:tcPr>
          <w:p w14:paraId="28F2A5F4" w14:textId="25E8EA19" w:rsidR="00CE59A7" w:rsidRPr="00CF1517" w:rsidRDefault="00D04CB9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F76BA" w14:textId="61858A4F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359</w:t>
            </w:r>
            <w:r w:rsidR="00CE59A7" w:rsidRPr="008F2B7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295</w:t>
            </w:r>
          </w:p>
        </w:tc>
        <w:tc>
          <w:tcPr>
            <w:tcW w:w="266" w:type="dxa"/>
            <w:vAlign w:val="bottom"/>
          </w:tcPr>
          <w:p w14:paraId="52FA9BC1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62150" w14:textId="3C0B1605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7EA8F0F8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1647D" w14:textId="08AF3BD7" w:rsidR="00CE59A7" w:rsidRPr="008F2B73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359</w:t>
            </w:r>
            <w:r w:rsidR="00CE59A7" w:rsidRPr="008F2B7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295</w:t>
            </w:r>
          </w:p>
        </w:tc>
        <w:tc>
          <w:tcPr>
            <w:tcW w:w="266" w:type="dxa"/>
            <w:vAlign w:val="bottom"/>
          </w:tcPr>
          <w:p w14:paraId="2BE8D5C5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DAF8D" w14:textId="6E88B459" w:rsidR="00CE59A7" w:rsidRPr="00CF1517" w:rsidRDefault="00CE59A7" w:rsidP="00CE59A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CE59A7" w:rsidRPr="00CF1517" w14:paraId="19287234" w14:textId="77777777" w:rsidTr="00CE59A7">
        <w:trPr>
          <w:trHeight w:hRule="exact" w:val="403"/>
        </w:trPr>
        <w:tc>
          <w:tcPr>
            <w:tcW w:w="4336" w:type="dxa"/>
          </w:tcPr>
          <w:p w14:paraId="0E325522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AF194" w14:textId="0D7BBB96" w:rsidR="00CE59A7" w:rsidRPr="00AD1BAA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D1BA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507,407</w:t>
            </w:r>
          </w:p>
        </w:tc>
        <w:tc>
          <w:tcPr>
            <w:tcW w:w="266" w:type="dxa"/>
            <w:vAlign w:val="bottom"/>
          </w:tcPr>
          <w:p w14:paraId="6042A756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A6FA5" w14:textId="5966E437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CE59A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809</w:t>
            </w:r>
          </w:p>
        </w:tc>
        <w:tc>
          <w:tcPr>
            <w:tcW w:w="266" w:type="dxa"/>
            <w:vAlign w:val="bottom"/>
          </w:tcPr>
          <w:p w14:paraId="293A123E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A8D65" w14:textId="44E491D0" w:rsidR="00CE59A7" w:rsidRPr="008F2B73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363</w:t>
            </w:r>
            <w:r w:rsidR="00CE59A7" w:rsidRPr="008F2B7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150</w:t>
            </w:r>
          </w:p>
        </w:tc>
        <w:tc>
          <w:tcPr>
            <w:tcW w:w="266" w:type="dxa"/>
            <w:vAlign w:val="bottom"/>
          </w:tcPr>
          <w:p w14:paraId="626F305C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F1D00" w14:textId="5917550B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CE59A7" w:rsidRPr="00CF1517" w14:paraId="48CC3047" w14:textId="77777777" w:rsidTr="00CE59A7">
        <w:trPr>
          <w:trHeight w:hRule="exact" w:val="403"/>
        </w:trPr>
        <w:tc>
          <w:tcPr>
            <w:tcW w:w="4336" w:type="dxa"/>
          </w:tcPr>
          <w:p w14:paraId="3FB1E944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ค่าใช้จ่าย (รายได้) ทางภาษี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05B5F" w14:textId="30ED25EE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844</w:t>
            </w:r>
            <w:r w:rsidR="00CE59A7" w:rsidRPr="005778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975</w:t>
            </w:r>
          </w:p>
        </w:tc>
        <w:tc>
          <w:tcPr>
            <w:tcW w:w="266" w:type="dxa"/>
            <w:vAlign w:val="bottom"/>
          </w:tcPr>
          <w:p w14:paraId="273DF7DF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AEDDF" w14:textId="3B70F54A" w:rsidR="00CE59A7" w:rsidRPr="00CF1517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545</w:t>
            </w:r>
            <w:r w:rsidR="00CE59A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620</w:t>
            </w:r>
          </w:p>
        </w:tc>
        <w:tc>
          <w:tcPr>
            <w:tcW w:w="266" w:type="dxa"/>
            <w:vAlign w:val="bottom"/>
          </w:tcPr>
          <w:p w14:paraId="2E643EE8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E1B47" w14:textId="5C6813BD" w:rsidR="00CE59A7" w:rsidRPr="008F2B73" w:rsidRDefault="00C418B0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363</w:t>
            </w:r>
            <w:r w:rsidR="00CE59A7" w:rsidRPr="008F2B7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150</w:t>
            </w:r>
          </w:p>
        </w:tc>
        <w:tc>
          <w:tcPr>
            <w:tcW w:w="266" w:type="dxa"/>
            <w:vAlign w:val="bottom"/>
          </w:tcPr>
          <w:p w14:paraId="3BF95A32" w14:textId="77777777" w:rsidR="00CE59A7" w:rsidRPr="00CF1517" w:rsidRDefault="00CE59A7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5FD1D" w14:textId="45F37DC0" w:rsidR="00CE59A7" w:rsidRPr="00CF1517" w:rsidRDefault="00CE59A7" w:rsidP="00CE59A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083DD40" w14:textId="77777777" w:rsidR="00516A69" w:rsidRPr="002D0EE1" w:rsidRDefault="00516A69" w:rsidP="00516A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182"/>
        <w:gridCol w:w="988"/>
        <w:gridCol w:w="180"/>
        <w:gridCol w:w="990"/>
        <w:gridCol w:w="180"/>
        <w:gridCol w:w="990"/>
        <w:gridCol w:w="180"/>
        <w:gridCol w:w="977"/>
        <w:gridCol w:w="180"/>
        <w:gridCol w:w="997"/>
        <w:gridCol w:w="6"/>
      </w:tblGrid>
      <w:tr w:rsidR="00516A69" w:rsidRPr="00CF1517" w14:paraId="05D85719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2660491" w14:textId="77777777" w:rsidR="00516A69" w:rsidRPr="003A3463" w:rsidRDefault="00516A69" w:rsidP="00893E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834" w:type="dxa"/>
            <w:gridSpan w:val="11"/>
          </w:tcPr>
          <w:p w14:paraId="5EC9FC13" w14:textId="32E6B736" w:rsidR="00516A69" w:rsidRPr="00CF1517" w:rsidRDefault="00516A69" w:rsidP="00893E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B689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C1266" w:rsidRPr="00CF1517" w14:paraId="6799B638" w14:textId="77777777" w:rsidTr="000A026B">
        <w:trPr>
          <w:cantSplit/>
        </w:trPr>
        <w:tc>
          <w:tcPr>
            <w:tcW w:w="2790" w:type="dxa"/>
          </w:tcPr>
          <w:p w14:paraId="7A7D1FB7" w14:textId="77777777" w:rsidR="007C1266" w:rsidRPr="00CF1517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5"/>
          </w:tcPr>
          <w:p w14:paraId="2D3698D2" w14:textId="0F8496B0" w:rsidR="007C1266" w:rsidRPr="00CF1517" w:rsidRDefault="00C418B0" w:rsidP="00893E11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229189D5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6"/>
          </w:tcPr>
          <w:p w14:paraId="4461662D" w14:textId="44343BEF" w:rsidR="007C1266" w:rsidRPr="00CF1517" w:rsidRDefault="00C418B0" w:rsidP="00893E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7C1266" w:rsidRPr="00CF1517" w14:paraId="72C35ABF" w14:textId="77777777" w:rsidTr="000A026B">
        <w:trPr>
          <w:cantSplit/>
          <w:trHeight w:val="798"/>
        </w:trPr>
        <w:tc>
          <w:tcPr>
            <w:tcW w:w="2790" w:type="dxa"/>
          </w:tcPr>
          <w:p w14:paraId="78688F61" w14:textId="77777777" w:rsidR="007C1266" w:rsidRPr="00CF1517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EF07570" w14:textId="5E516C2E" w:rsidR="0099297A" w:rsidRPr="00CF1517" w:rsidRDefault="0099297A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39D5FD2A" w14:textId="77777777" w:rsidR="001A215C" w:rsidRPr="00CF1517" w:rsidRDefault="001A215C" w:rsidP="00893E1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5E05EE" w14:textId="77777777" w:rsidR="001A215C" w:rsidRPr="00CF1517" w:rsidRDefault="001A215C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F1654D9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6C1FD6C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23E3FD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AEE2CE3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E3CE159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09DE7D9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4D46BD6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9E243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BA9DF03" w14:textId="77777777" w:rsidR="007C1266" w:rsidRPr="00CF1517" w:rsidRDefault="004E3380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EDD3230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6DB0279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AFACE26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C1266" w:rsidRPr="00CF1517" w14:paraId="3FDEF8E9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B7D5483" w14:textId="77777777" w:rsidR="007C1266" w:rsidRPr="00CF1517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1"/>
            <w:hideMark/>
          </w:tcPr>
          <w:p w14:paraId="221FFAA3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9297A" w:rsidRPr="00CF1517" w14:paraId="571CF170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4FCC9BD" w14:textId="72BF7505" w:rsidR="0099297A" w:rsidRPr="00CF1517" w:rsidRDefault="0099297A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1"/>
          </w:tcPr>
          <w:p w14:paraId="30D42F07" w14:textId="77777777" w:rsidR="0099297A" w:rsidRPr="00CF1517" w:rsidRDefault="0099297A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976CE" w:rsidRPr="00CF1517" w14:paraId="1CE61FD4" w14:textId="77777777" w:rsidTr="000A026B">
        <w:trPr>
          <w:cantSplit/>
        </w:trPr>
        <w:tc>
          <w:tcPr>
            <w:tcW w:w="2790" w:type="dxa"/>
            <w:hideMark/>
          </w:tcPr>
          <w:p w14:paraId="67FFD73D" w14:textId="77777777" w:rsidR="00E976CE" w:rsidRPr="00CF1517" w:rsidRDefault="00E976CE" w:rsidP="00E976C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F11BC5" w14:textId="1C20FA33" w:rsidR="00E976CE" w:rsidRPr="00CF1517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</w:t>
            </w:r>
            <w:r w:rsid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059</w:t>
            </w:r>
          </w:p>
        </w:tc>
        <w:tc>
          <w:tcPr>
            <w:tcW w:w="182" w:type="dxa"/>
            <w:vAlign w:val="bottom"/>
          </w:tcPr>
          <w:p w14:paraId="28C341E3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65C37BD4" w14:textId="724DBF18" w:rsidR="00E976CE" w:rsidRPr="00CF1517" w:rsidRDefault="0008536D" w:rsidP="000853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72501B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777D85A" w14:textId="0AA38170" w:rsidR="00E976CE" w:rsidRPr="00CF1517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</w:t>
            </w:r>
            <w:r w:rsid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447</w:t>
            </w:r>
          </w:p>
        </w:tc>
        <w:tc>
          <w:tcPr>
            <w:tcW w:w="180" w:type="dxa"/>
            <w:vAlign w:val="bottom"/>
          </w:tcPr>
          <w:p w14:paraId="6BB3C58A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AAE3EF5" w14:textId="32EE237C" w:rsidR="00E976CE" w:rsidRPr="00CF1517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193</w:t>
            </w:r>
            <w:r w:rsidR="00E976C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419</w:t>
            </w:r>
          </w:p>
        </w:tc>
        <w:tc>
          <w:tcPr>
            <w:tcW w:w="180" w:type="dxa"/>
            <w:vAlign w:val="bottom"/>
          </w:tcPr>
          <w:p w14:paraId="39B238B6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53673B0" w14:textId="1E67D078" w:rsidR="00E976CE" w:rsidRPr="00CF1517" w:rsidRDefault="00E976CE" w:rsidP="00811D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00EB0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F460978" w14:textId="27079853" w:rsidR="00E976CE" w:rsidRPr="00CF1517" w:rsidRDefault="00C418B0" w:rsidP="00811DA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154</w:t>
            </w:r>
            <w:r w:rsidR="00E976C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735</w:t>
            </w:r>
          </w:p>
        </w:tc>
      </w:tr>
      <w:tr w:rsidR="00F96478" w:rsidRPr="00CF1517" w14:paraId="46790902" w14:textId="77777777" w:rsidTr="000A026B">
        <w:trPr>
          <w:cantSplit/>
        </w:trPr>
        <w:tc>
          <w:tcPr>
            <w:tcW w:w="2790" w:type="dxa"/>
          </w:tcPr>
          <w:p w14:paraId="594EA526" w14:textId="5B4332BA" w:rsidR="00F96478" w:rsidRPr="00F96478" w:rsidRDefault="00F96478" w:rsidP="00E976C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F9647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ขาดทุนจา</w:t>
            </w:r>
            <w:r w:rsidR="00B504F2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</w:t>
            </w:r>
            <w:r w:rsidRPr="00F9647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การประมาณการตามหลักคณิตศาตร์ประกันภัย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28ACE" w14:textId="38413BB4" w:rsidR="00F96478" w:rsidRPr="0008536D" w:rsidRDefault="0008536D" w:rsidP="0008536D">
            <w:pPr>
              <w:pStyle w:val="acctfourfigures"/>
              <w:tabs>
                <w:tab w:val="clear" w:pos="765"/>
              </w:tabs>
              <w:spacing w:line="240" w:lineRule="atLeast"/>
              <w:ind w:right="-3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481</w:t>
            </w:r>
            <w:r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D33DF2B" w14:textId="77777777" w:rsidR="00F96478" w:rsidRPr="0008536D" w:rsidRDefault="00F96478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568C2" w14:textId="074BA355" w:rsidR="00F96478" w:rsidRPr="0008536D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08536D"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496</w:t>
            </w:r>
          </w:p>
        </w:tc>
        <w:tc>
          <w:tcPr>
            <w:tcW w:w="180" w:type="dxa"/>
            <w:vAlign w:val="bottom"/>
          </w:tcPr>
          <w:p w14:paraId="4C90C94C" w14:textId="77777777" w:rsidR="00F96478" w:rsidRPr="0008536D" w:rsidRDefault="00F96478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734E2" w14:textId="6B0804D4" w:rsidR="00F96478" w:rsidRPr="0008536D" w:rsidRDefault="0008536D" w:rsidP="000853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985</w:t>
            </w:r>
            <w:r w:rsidRPr="00085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04BEDC" w14:textId="77777777" w:rsidR="00F96478" w:rsidRPr="00CF1517" w:rsidRDefault="00F96478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AC1F4" w14:textId="4010C8B3" w:rsidR="00F96478" w:rsidRPr="00F96478" w:rsidRDefault="00F96478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96478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8FAB25" w14:textId="77777777" w:rsidR="00F96478" w:rsidRPr="00CF1517" w:rsidRDefault="00F96478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5A4CC" w14:textId="4328AF03" w:rsidR="00F96478" w:rsidRPr="00F96478" w:rsidRDefault="00F96478" w:rsidP="00811D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96478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B017B4" w14:textId="77777777" w:rsidR="00F96478" w:rsidRPr="00CF1517" w:rsidRDefault="00F96478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8A15F4" w14:textId="0ACEE6AD" w:rsidR="00F96478" w:rsidRPr="00811DA2" w:rsidRDefault="00F96478" w:rsidP="00811DA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96478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E976CE" w:rsidRPr="00CF1517" w14:paraId="131FE1B5" w14:textId="77777777" w:rsidTr="000A026B">
        <w:trPr>
          <w:cantSplit/>
        </w:trPr>
        <w:tc>
          <w:tcPr>
            <w:tcW w:w="2790" w:type="dxa"/>
          </w:tcPr>
          <w:p w14:paraId="2439135C" w14:textId="77777777" w:rsidR="00E976CE" w:rsidRPr="00CF1517" w:rsidRDefault="00E976CE" w:rsidP="00E976C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87847" w14:textId="1E41D358" w:rsidR="00E976CE" w:rsidRPr="00CF1517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35</w:t>
            </w:r>
            <w:r w:rsidR="00085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578</w:t>
            </w:r>
          </w:p>
        </w:tc>
        <w:tc>
          <w:tcPr>
            <w:tcW w:w="182" w:type="dxa"/>
            <w:vAlign w:val="bottom"/>
          </w:tcPr>
          <w:p w14:paraId="261B1D0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4CB8" w14:textId="1F354FCD" w:rsidR="00E976CE" w:rsidRPr="00CF1517" w:rsidRDefault="00B504F2" w:rsidP="00BD7E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085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6)</w:t>
            </w:r>
          </w:p>
        </w:tc>
        <w:tc>
          <w:tcPr>
            <w:tcW w:w="180" w:type="dxa"/>
            <w:vAlign w:val="bottom"/>
          </w:tcPr>
          <w:p w14:paraId="332A163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43BD6" w14:textId="15B8060B" w:rsidR="00E976CE" w:rsidRPr="00F07ABC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085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67986F7C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9D3DE" w14:textId="3D0E1F16" w:rsidR="00E976CE" w:rsidRPr="00CF1517" w:rsidRDefault="00C418B0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193</w:t>
            </w:r>
            <w:r w:rsidR="00E976C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419</w:t>
            </w:r>
          </w:p>
        </w:tc>
        <w:tc>
          <w:tcPr>
            <w:tcW w:w="180" w:type="dxa"/>
            <w:vAlign w:val="bottom"/>
          </w:tcPr>
          <w:p w14:paraId="5441D419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A4DC" w14:textId="33F5AC57" w:rsidR="00E976CE" w:rsidRPr="00CF1517" w:rsidRDefault="00E976CE" w:rsidP="00811D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52B8DB2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D696" w14:textId="210DF451" w:rsidR="00E976CE" w:rsidRPr="00811DA2" w:rsidRDefault="00C418B0" w:rsidP="00811DA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154</w:t>
            </w:r>
            <w:r w:rsidR="00E976CE" w:rsidRPr="00811DA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735</w:t>
            </w:r>
          </w:p>
        </w:tc>
      </w:tr>
    </w:tbl>
    <w:p w14:paraId="6601A5ED" w14:textId="77777777" w:rsidR="000A026B" w:rsidRDefault="000A026B">
      <w:r>
        <w:br w:type="page"/>
      </w:r>
    </w:p>
    <w:tbl>
      <w:tblPr>
        <w:tblW w:w="963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9"/>
        <w:gridCol w:w="2790"/>
        <w:gridCol w:w="990"/>
        <w:gridCol w:w="182"/>
        <w:gridCol w:w="259"/>
        <w:gridCol w:w="729"/>
        <w:gridCol w:w="180"/>
        <w:gridCol w:w="167"/>
        <w:gridCol w:w="271"/>
        <w:gridCol w:w="552"/>
        <w:gridCol w:w="180"/>
        <w:gridCol w:w="298"/>
        <w:gridCol w:w="241"/>
        <w:gridCol w:w="451"/>
        <w:gridCol w:w="180"/>
        <w:gridCol w:w="515"/>
        <w:gridCol w:w="237"/>
        <w:gridCol w:w="225"/>
        <w:gridCol w:w="180"/>
        <w:gridCol w:w="639"/>
        <w:gridCol w:w="358"/>
        <w:gridCol w:w="6"/>
      </w:tblGrid>
      <w:tr w:rsidR="00E976CE" w:rsidRPr="00CF1517" w14:paraId="062A283B" w14:textId="77777777" w:rsidTr="00DB3D57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3E5F64A4" w14:textId="34B02ED6" w:rsidR="00E976CE" w:rsidRPr="00CF1517" w:rsidRDefault="00E976CE" w:rsidP="00E976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9"/>
            <w:hideMark/>
          </w:tcPr>
          <w:p w14:paraId="6CA4B7C0" w14:textId="7B8ED9C1" w:rsidR="00E976CE" w:rsidRPr="00CF1517" w:rsidRDefault="00E976CE" w:rsidP="00E976C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เฉพาะกิจการ</w:t>
            </w:r>
          </w:p>
        </w:tc>
      </w:tr>
      <w:tr w:rsidR="00E976CE" w:rsidRPr="00CF1517" w14:paraId="66D6BF02" w14:textId="77777777" w:rsidTr="00DB3D57">
        <w:trPr>
          <w:gridBefore w:val="1"/>
          <w:wBefore w:w="9" w:type="dxa"/>
          <w:cantSplit/>
        </w:trPr>
        <w:tc>
          <w:tcPr>
            <w:tcW w:w="2790" w:type="dxa"/>
          </w:tcPr>
          <w:p w14:paraId="1A560D11" w14:textId="77777777" w:rsidR="00E976CE" w:rsidRPr="00CF1517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8"/>
          </w:tcPr>
          <w:p w14:paraId="72401067" w14:textId="076C2BF6" w:rsidR="00E976CE" w:rsidRPr="00CF1517" w:rsidRDefault="00C418B0" w:rsidP="00E976C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1EC22759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11"/>
          </w:tcPr>
          <w:p w14:paraId="196C326A" w14:textId="1F12826C" w:rsidR="00E976CE" w:rsidRPr="00CF1517" w:rsidRDefault="00C418B0" w:rsidP="00E976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E976CE" w:rsidRPr="00CF1517" w14:paraId="6967FA90" w14:textId="77777777" w:rsidTr="00DB3D57">
        <w:trPr>
          <w:gridBefore w:val="1"/>
          <w:wBefore w:w="9" w:type="dxa"/>
          <w:cantSplit/>
        </w:trPr>
        <w:tc>
          <w:tcPr>
            <w:tcW w:w="2790" w:type="dxa"/>
          </w:tcPr>
          <w:p w14:paraId="30D96C25" w14:textId="77777777" w:rsidR="00E976CE" w:rsidRPr="00CF1517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76A99E6" w14:textId="2016A5A1" w:rsidR="00E976CE" w:rsidRPr="00CF1517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2F9EF528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02FC8E4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3A7FA3" w14:textId="77777777" w:rsidR="00E976CE" w:rsidRPr="00CF1517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gridSpan w:val="2"/>
            <w:vAlign w:val="bottom"/>
            <w:hideMark/>
          </w:tcPr>
          <w:p w14:paraId="133F5B86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A6D43D" w14:textId="77777777" w:rsidR="00E976CE" w:rsidRPr="00CF1517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1B28D040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C9E18D" w14:textId="77777777" w:rsidR="00E976CE" w:rsidRPr="00CF1517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66DE82F9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1537B1E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6D1DC" w14:textId="77777777" w:rsidR="00E976CE" w:rsidRPr="00CF1517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gridSpan w:val="3"/>
            <w:vAlign w:val="bottom"/>
            <w:hideMark/>
          </w:tcPr>
          <w:p w14:paraId="6CCDEC51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2EFCD7F" w14:textId="77777777" w:rsidR="00E976CE" w:rsidRPr="00CF1517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3"/>
            <w:vAlign w:val="bottom"/>
            <w:hideMark/>
          </w:tcPr>
          <w:p w14:paraId="34AB5488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BD6C59E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E976CE" w:rsidRPr="00CF1517" w14:paraId="74604C7E" w14:textId="77777777" w:rsidTr="00DB3D57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5504610B" w14:textId="77777777" w:rsidR="00E976CE" w:rsidRPr="00CF1517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9"/>
            <w:hideMark/>
          </w:tcPr>
          <w:p w14:paraId="240BD111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976CE" w:rsidRPr="00CF1517" w14:paraId="7BBB666F" w14:textId="77777777" w:rsidTr="00DB3D57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44229A8F" w14:textId="1FDCD154" w:rsidR="00E976CE" w:rsidRPr="00CF1517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9"/>
          </w:tcPr>
          <w:p w14:paraId="7E902A80" w14:textId="77777777" w:rsidR="00E976CE" w:rsidRPr="00CF1517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976CE" w:rsidRPr="00CF1517" w14:paraId="5A464E1C" w14:textId="77777777" w:rsidTr="00DB3D57">
        <w:trPr>
          <w:gridBefore w:val="1"/>
          <w:wBefore w:w="9" w:type="dxa"/>
          <w:cantSplit/>
        </w:trPr>
        <w:tc>
          <w:tcPr>
            <w:tcW w:w="2790" w:type="dxa"/>
            <w:hideMark/>
          </w:tcPr>
          <w:p w14:paraId="2D637D61" w14:textId="17644F93" w:rsidR="00E976CE" w:rsidRPr="00CF1517" w:rsidRDefault="00E976CE" w:rsidP="00E976C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CDB29A" w14:textId="62B7ACB4" w:rsidR="00E976CE" w:rsidRPr="000D43B1" w:rsidRDefault="00C418B0" w:rsidP="00811DA2">
            <w:pPr>
              <w:pStyle w:val="acctfourfigures"/>
              <w:tabs>
                <w:tab w:val="clear" w:pos="765"/>
              </w:tabs>
              <w:spacing w:line="240" w:lineRule="atLeast"/>
              <w:ind w:right="-16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</w:t>
            </w:r>
            <w:r w:rsidR="006766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A4998E8" w14:textId="77777777" w:rsidR="00E976CE" w:rsidRPr="000D43B1" w:rsidRDefault="00E976CE" w:rsidP="00E976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47BE9C0" w14:textId="505D2E1E" w:rsidR="00E976CE" w:rsidRPr="000D43B1" w:rsidRDefault="006766BB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30C3530D" w14:textId="77777777" w:rsidR="00E976CE" w:rsidRPr="000D43B1" w:rsidRDefault="00E976CE" w:rsidP="00E976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055ED91" w14:textId="49D298B3" w:rsidR="00E976CE" w:rsidRPr="00CF1517" w:rsidRDefault="00C418B0" w:rsidP="00811DA2">
            <w:pPr>
              <w:pStyle w:val="acctfourfigures"/>
              <w:tabs>
                <w:tab w:val="clear" w:pos="765"/>
                <w:tab w:val="left" w:pos="819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 w:rsidR="006766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</w:t>
            </w:r>
            <w:r w:rsidRPr="00C418B0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0" w:type="dxa"/>
          </w:tcPr>
          <w:p w14:paraId="0B87B755" w14:textId="77777777" w:rsidR="00E976CE" w:rsidRPr="00CF1517" w:rsidRDefault="00E976CE" w:rsidP="00E976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709101AE" w14:textId="1B6D3E00" w:rsidR="00E976CE" w:rsidRPr="00CF1517" w:rsidRDefault="00E976CE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05FA6D32" w14:textId="77777777" w:rsidR="00E976CE" w:rsidRPr="00CF1517" w:rsidRDefault="00E976CE" w:rsidP="00E976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733BC9BD" w14:textId="46662620" w:rsidR="00E976CE" w:rsidRPr="00CF1517" w:rsidRDefault="00E976CE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57B748CD" w14:textId="77777777" w:rsidR="00E976CE" w:rsidRPr="00CF1517" w:rsidRDefault="00E976CE" w:rsidP="00E976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2D70C51A" w14:textId="1986AB0F" w:rsidR="00E976CE" w:rsidRPr="00CF1517" w:rsidRDefault="00E976CE" w:rsidP="00E976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F96478" w:rsidRPr="00CF1517" w14:paraId="58C7C587" w14:textId="77777777" w:rsidTr="00DB3D57">
        <w:trPr>
          <w:gridBefore w:val="1"/>
          <w:wBefore w:w="9" w:type="dxa"/>
          <w:cantSplit/>
        </w:trPr>
        <w:tc>
          <w:tcPr>
            <w:tcW w:w="2790" w:type="dxa"/>
          </w:tcPr>
          <w:p w14:paraId="403B0D1A" w14:textId="7CA53516" w:rsidR="00F96478" w:rsidRPr="009B3417" w:rsidRDefault="00F96478" w:rsidP="00F9647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9B3417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ขาดทุนจากการ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ประมา</w:t>
            </w:r>
            <w:r w:rsidR="00E20725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4727344" w14:textId="1173B691" w:rsidR="00F96478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</w:tcPr>
          <w:p w14:paraId="25BCD9DC" w14:textId="77777777" w:rsidR="00F96478" w:rsidRPr="000D43B1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8FEA4D0" w14:textId="7E62A2DD" w:rsidR="00F96478" w:rsidRDefault="00C418B0" w:rsidP="00811DA2">
            <w:pPr>
              <w:pStyle w:val="acctfourfigures"/>
              <w:tabs>
                <w:tab w:val="clear" w:pos="765"/>
              </w:tabs>
              <w:spacing w:line="240" w:lineRule="atLeast"/>
              <w:ind w:right="-44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501</w:t>
            </w:r>
          </w:p>
        </w:tc>
        <w:tc>
          <w:tcPr>
            <w:tcW w:w="180" w:type="dxa"/>
          </w:tcPr>
          <w:p w14:paraId="3C059BE0" w14:textId="77777777" w:rsidR="00F96478" w:rsidRPr="000D43B1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E39B1D3" w14:textId="0AC0DD72" w:rsidR="00F96478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4667B023" w14:textId="77777777" w:rsidR="00F96478" w:rsidRPr="00CF1517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2DD094E" w14:textId="17BDDE6A" w:rsidR="00F96478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4BABFF7" w14:textId="77777777" w:rsidR="00F96478" w:rsidRPr="00CF1517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4B633D46" w14:textId="6A0A3E4E" w:rsidR="00F96478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9327867" w14:textId="77777777" w:rsidR="00F96478" w:rsidRPr="00CF1517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6041D651" w14:textId="26052036" w:rsidR="00F96478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F96478" w:rsidRPr="00CF1517" w14:paraId="2C4E6CCC" w14:textId="77777777" w:rsidTr="00DB3D57">
        <w:trPr>
          <w:gridBefore w:val="1"/>
          <w:wBefore w:w="9" w:type="dxa"/>
          <w:cantSplit/>
        </w:trPr>
        <w:tc>
          <w:tcPr>
            <w:tcW w:w="2790" w:type="dxa"/>
          </w:tcPr>
          <w:p w14:paraId="37861722" w14:textId="77777777" w:rsidR="00F96478" w:rsidRPr="00CF1517" w:rsidRDefault="00F96478" w:rsidP="00F96478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433" w14:textId="3B99A507" w:rsidR="00F96478" w:rsidRPr="00A1768A" w:rsidRDefault="00C418B0" w:rsidP="00811DA2">
            <w:pPr>
              <w:pStyle w:val="acctfourfigures"/>
              <w:tabs>
                <w:tab w:val="clear" w:pos="765"/>
              </w:tabs>
              <w:spacing w:line="240" w:lineRule="atLeast"/>
              <w:ind w:right="-1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F9647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025</w:t>
            </w:r>
          </w:p>
        </w:tc>
        <w:tc>
          <w:tcPr>
            <w:tcW w:w="182" w:type="dxa"/>
          </w:tcPr>
          <w:p w14:paraId="596F31FE" w14:textId="77777777" w:rsidR="00F96478" w:rsidRPr="00A1768A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B278" w14:textId="51FF5BF5" w:rsidR="00F96478" w:rsidRPr="00A1768A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005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69146D39" w14:textId="77777777" w:rsidR="00F96478" w:rsidRPr="00A1768A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166C" w14:textId="3BFDFF4E" w:rsidR="00F96478" w:rsidRPr="00A1768A" w:rsidRDefault="00C418B0" w:rsidP="00811DA2">
            <w:pPr>
              <w:pStyle w:val="acctfourfigures"/>
              <w:tabs>
                <w:tab w:val="clear" w:pos="765"/>
                <w:tab w:val="left" w:pos="819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16</w:t>
            </w:r>
            <w:r w:rsidR="00F9647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020</w:t>
            </w:r>
          </w:p>
        </w:tc>
        <w:tc>
          <w:tcPr>
            <w:tcW w:w="180" w:type="dxa"/>
            <w:vAlign w:val="bottom"/>
          </w:tcPr>
          <w:p w14:paraId="0AFC0A99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F4F80" w14:textId="371D5963" w:rsidR="00F96478" w:rsidRPr="00CF1517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176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C0992A7" w14:textId="77777777" w:rsidR="00F96478" w:rsidRPr="00CF1517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BF081" w14:textId="65BAFE1D" w:rsidR="00F96478" w:rsidRPr="00CF1517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176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A565B8E" w14:textId="77777777" w:rsidR="00F96478" w:rsidRPr="00CF1517" w:rsidRDefault="00F96478" w:rsidP="00F9647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3367F" w14:textId="6E993B79" w:rsidR="00F96478" w:rsidRPr="00CF1517" w:rsidRDefault="00F96478" w:rsidP="00F964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176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F96478" w:rsidRPr="00CF1517" w14:paraId="59A3D547" w14:textId="77777777" w:rsidTr="00DB3D5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07AD8F4B" w14:textId="743F27E3" w:rsidR="00F96478" w:rsidRPr="00CF1517" w:rsidRDefault="00F96478" w:rsidP="00F964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5" w:type="dxa"/>
            <w:gridSpan w:val="15"/>
          </w:tcPr>
          <w:p w14:paraId="285ED87C" w14:textId="2A680972" w:rsidR="00F96478" w:rsidRPr="00CF1517" w:rsidRDefault="00F96478" w:rsidP="00F9647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</w:tr>
      <w:tr w:rsidR="00F96478" w:rsidRPr="00CF1517" w14:paraId="0C62F347" w14:textId="77777777" w:rsidTr="00DB3D5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74577A21" w14:textId="257DD6BA" w:rsidR="00F96478" w:rsidRDefault="00F96478" w:rsidP="00F964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</w:pPr>
            <w:r>
              <w:br w:type="page"/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5" w:type="dxa"/>
            <w:gridSpan w:val="15"/>
          </w:tcPr>
          <w:p w14:paraId="5AF5379A" w14:textId="67A35B76" w:rsidR="00F96478" w:rsidRPr="00CF1517" w:rsidRDefault="00F96478" w:rsidP="00F9647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B689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F96478" w:rsidRPr="00CF1517" w14:paraId="70A585F9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7D39E286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6" w:type="dxa"/>
            <w:gridSpan w:val="3"/>
          </w:tcPr>
          <w:p w14:paraId="30B437CD" w14:textId="0DE73FD9" w:rsidR="00F96478" w:rsidRPr="00CF1517" w:rsidRDefault="00C418B0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0CCD7689" w14:textId="77777777" w:rsidR="00F96478" w:rsidRPr="00CF1517" w:rsidRDefault="00F96478" w:rsidP="00F96478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gridSpan w:val="3"/>
          </w:tcPr>
          <w:p w14:paraId="41492F0D" w14:textId="32005E33" w:rsidR="00F96478" w:rsidRPr="00CF1517" w:rsidRDefault="00C418B0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1" w:type="dxa"/>
          </w:tcPr>
          <w:p w14:paraId="2F9ED1ED" w14:textId="77777777" w:rsidR="00F96478" w:rsidRPr="00CF1517" w:rsidRDefault="00F96478" w:rsidP="00F96478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gridSpan w:val="3"/>
          </w:tcPr>
          <w:p w14:paraId="7AE84085" w14:textId="77777777" w:rsidR="00F96478" w:rsidRPr="00CF1517" w:rsidRDefault="00F96478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7" w:type="dxa"/>
          </w:tcPr>
          <w:p w14:paraId="3B001CD6" w14:textId="77777777" w:rsidR="00F96478" w:rsidRPr="00CF1517" w:rsidRDefault="00F96478" w:rsidP="00F96478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0E5F1496" w14:textId="77777777" w:rsidR="00F96478" w:rsidRPr="00CF1517" w:rsidRDefault="00F96478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96478" w:rsidRPr="00CF1517" w14:paraId="7B482B93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1911863D" w14:textId="7580A7AB" w:rsidR="00F96478" w:rsidRPr="00CF1517" w:rsidRDefault="00C418B0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5045" w:type="dxa"/>
            <w:gridSpan w:val="15"/>
          </w:tcPr>
          <w:p w14:paraId="50579179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4A74BB74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6478" w:rsidRPr="00CF1517" w14:paraId="6D87EE40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1ABCAFD3" w14:textId="111636A8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1076" w:type="dxa"/>
            <w:gridSpan w:val="3"/>
            <w:tcBorders>
              <w:bottom w:val="double" w:sz="4" w:space="0" w:color="auto"/>
            </w:tcBorders>
          </w:tcPr>
          <w:p w14:paraId="53B1EA39" w14:textId="2A72DC10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1,392</w:t>
            </w:r>
          </w:p>
        </w:tc>
        <w:tc>
          <w:tcPr>
            <w:tcW w:w="271" w:type="dxa"/>
          </w:tcPr>
          <w:p w14:paraId="6B736BDD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FDF159" w14:textId="7401213D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4,158</w:t>
            </w:r>
          </w:p>
        </w:tc>
        <w:tc>
          <w:tcPr>
            <w:tcW w:w="241" w:type="dxa"/>
            <w:shd w:val="clear" w:color="auto" w:fill="auto"/>
          </w:tcPr>
          <w:p w14:paraId="3A20CB1C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71CBA9B" w14:textId="4DB32188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237" w:type="dxa"/>
            <w:shd w:val="clear" w:color="auto" w:fill="auto"/>
          </w:tcPr>
          <w:p w14:paraId="442F8016" w14:textId="77777777" w:rsidR="00F96478" w:rsidRPr="00CF1517" w:rsidRDefault="00F96478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D51932C" w14:textId="7392993D" w:rsidR="00F96478" w:rsidRPr="00CF1517" w:rsidRDefault="00C418B0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  <w:r w:rsidR="00C86C7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571</w:t>
            </w:r>
          </w:p>
        </w:tc>
      </w:tr>
      <w:tr w:rsidR="00F96478" w:rsidRPr="00CF1517" w14:paraId="2F7C7E65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12CC036A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76" w:type="dxa"/>
            <w:gridSpan w:val="3"/>
            <w:tcBorders>
              <w:top w:val="double" w:sz="4" w:space="0" w:color="auto"/>
            </w:tcBorders>
          </w:tcPr>
          <w:p w14:paraId="37ABBE38" w14:textId="47ACDAE0" w:rsidR="00F96478" w:rsidRPr="00CF1517" w:rsidRDefault="004F57B5" w:rsidP="0052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AD3379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99C8D96" w14:textId="098ECEB0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241" w:type="dxa"/>
            <w:shd w:val="clear" w:color="auto" w:fill="auto"/>
          </w:tcPr>
          <w:p w14:paraId="65F08B28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8176B4D" w14:textId="6C1A4A9A" w:rsidR="00F96478" w:rsidRPr="00CF1517" w:rsidRDefault="004F57B5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157C46C9" w14:textId="77777777" w:rsidR="00F96478" w:rsidRPr="00CF1517" w:rsidRDefault="00F96478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BB45061" w14:textId="4E969B37" w:rsidR="00F96478" w:rsidRPr="00CF1517" w:rsidRDefault="004F57B5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839</w:t>
            </w:r>
          </w:p>
        </w:tc>
      </w:tr>
      <w:tr w:rsidR="00F96478" w:rsidRPr="00CF1517" w14:paraId="1DB8013B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5609A469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76" w:type="dxa"/>
            <w:gridSpan w:val="3"/>
          </w:tcPr>
          <w:p w14:paraId="4AF52111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1" w:type="dxa"/>
          </w:tcPr>
          <w:p w14:paraId="3902699C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shd w:val="clear" w:color="auto" w:fill="auto"/>
          </w:tcPr>
          <w:p w14:paraId="2C9A56BF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shd w:val="clear" w:color="auto" w:fill="auto"/>
          </w:tcPr>
          <w:p w14:paraId="37FEA565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3F1BDC86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shd w:val="clear" w:color="auto" w:fill="auto"/>
          </w:tcPr>
          <w:p w14:paraId="2AE7C970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19278F7A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F96478" w:rsidRPr="00CF1517" w14:paraId="23B18B3D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3713F9F8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  <w:gridSpan w:val="3"/>
          </w:tcPr>
          <w:p w14:paraId="14696827" w14:textId="4D5590A0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71" w:type="dxa"/>
          </w:tcPr>
          <w:p w14:paraId="2ACD5777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shd w:val="clear" w:color="auto" w:fill="auto"/>
          </w:tcPr>
          <w:p w14:paraId="22A14C05" w14:textId="0A105E38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20EE22DA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6ABBC029" w14:textId="43F21A6D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FC7E339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7264E4FC" w14:textId="30FB4AA2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</w:p>
        </w:tc>
      </w:tr>
      <w:tr w:rsidR="00F96478" w:rsidRPr="00CF1517" w14:paraId="700DD595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6D376804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9E5EE3" w14:textId="669A2E61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71" w:type="dxa"/>
          </w:tcPr>
          <w:p w14:paraId="33AAE0A4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B392" w14:textId="35E41542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837</w:t>
            </w:r>
          </w:p>
        </w:tc>
        <w:tc>
          <w:tcPr>
            <w:tcW w:w="241" w:type="dxa"/>
            <w:shd w:val="clear" w:color="auto" w:fill="auto"/>
          </w:tcPr>
          <w:p w14:paraId="5A8DABA9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F5CCC" w14:textId="39ECA39C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6A97AEE3" w14:textId="77777777" w:rsidR="00F96478" w:rsidRPr="00CF1517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D1DD2" w14:textId="04E0F8AC" w:rsidR="00F96478" w:rsidRPr="00CF1517" w:rsidRDefault="004F57B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845</w:t>
            </w:r>
          </w:p>
        </w:tc>
      </w:tr>
    </w:tbl>
    <w:p w14:paraId="78C80B88" w14:textId="77777777" w:rsidR="009224F2" w:rsidRPr="00424F79" w:rsidRDefault="009224F2" w:rsidP="00893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27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893E11" w:rsidRPr="00CF1517" w14:paraId="48D6B179" w14:textId="77777777" w:rsidTr="00461C2B">
        <w:trPr>
          <w:trHeight w:hRule="exact" w:val="403"/>
        </w:trPr>
        <w:tc>
          <w:tcPr>
            <w:tcW w:w="2280" w:type="pct"/>
          </w:tcPr>
          <w:p w14:paraId="7A128256" w14:textId="77777777" w:rsidR="00893E11" w:rsidRPr="00CF1517" w:rsidRDefault="00893E11" w:rsidP="00461C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20" w:type="pct"/>
            <w:gridSpan w:val="7"/>
          </w:tcPr>
          <w:p w14:paraId="331F0A30" w14:textId="77777777" w:rsidR="00893E11" w:rsidRPr="00CF1517" w:rsidRDefault="00893E11" w:rsidP="00461C2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893E11" w:rsidRPr="00CF1517" w14:paraId="3F49931F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6F634738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0" w:type="pct"/>
          </w:tcPr>
          <w:p w14:paraId="4EB02E7F" w14:textId="7AF9BAC6" w:rsidR="00893E11" w:rsidRPr="00CF1517" w:rsidRDefault="00C418B0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F4A16A" w14:textId="77777777" w:rsidR="00893E11" w:rsidRPr="00CF1517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EE15332" w14:textId="7557F73D" w:rsidR="00893E11" w:rsidRPr="00CF1517" w:rsidRDefault="00C418B0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05419064" w14:textId="77777777" w:rsidR="00893E11" w:rsidRPr="00CF1517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F4CFD08" w14:textId="77777777" w:rsidR="00893E11" w:rsidRPr="00CF1517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793F84C" w14:textId="77777777" w:rsidR="00893E11" w:rsidRPr="00CF1517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2A92DA9" w14:textId="77777777" w:rsidR="00893E11" w:rsidRPr="00CF1517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976CE" w:rsidRPr="00CF1517" w14:paraId="59EDBD26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49DE73B" w14:textId="0702056D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20" w:type="pct"/>
            <w:gridSpan w:val="7"/>
          </w:tcPr>
          <w:p w14:paraId="6AA026F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2E359DA6" w14:textId="1D04BA70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76CE" w:rsidRPr="00CF1517" w14:paraId="09BBAFB7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07E3E76" w14:textId="655823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62EFEAC" w14:textId="492902C8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551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</w:tcPr>
          <w:p w14:paraId="63ECE31A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11D13563" w14:textId="08F447EB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="00E976C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514</w:t>
            </w:r>
          </w:p>
        </w:tc>
        <w:tc>
          <w:tcPr>
            <w:tcW w:w="130" w:type="pct"/>
            <w:shd w:val="clear" w:color="auto" w:fill="auto"/>
          </w:tcPr>
          <w:p w14:paraId="21F9E1B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14:paraId="0A561A82" w14:textId="71B055B1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135</w:t>
            </w:r>
          </w:p>
        </w:tc>
        <w:tc>
          <w:tcPr>
            <w:tcW w:w="128" w:type="pct"/>
            <w:shd w:val="clear" w:color="auto" w:fill="auto"/>
          </w:tcPr>
          <w:p w14:paraId="24439098" w14:textId="77777777" w:rsidR="00E976CE" w:rsidRPr="00CF1517" w:rsidRDefault="00E976CE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4F0EE6DE" w14:textId="5475DA0F" w:rsidR="00E976CE" w:rsidRPr="00CF1517" w:rsidRDefault="00C418B0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="00E976C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098</w:t>
            </w:r>
          </w:p>
        </w:tc>
      </w:tr>
      <w:tr w:rsidR="00E976CE" w:rsidRPr="00CF1517" w14:paraId="4BE84C31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050A386" w14:textId="17070E62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09E0D51" w14:textId="3F94F173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1BAC3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3816A701" w14:textId="719AE6C9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130" w:type="pct"/>
            <w:shd w:val="clear" w:color="auto" w:fill="auto"/>
          </w:tcPr>
          <w:p w14:paraId="581194D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14:paraId="3589221A" w14:textId="19BDD152" w:rsidR="00E976CE" w:rsidRPr="00CF1517" w:rsidRDefault="00C418B0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68EE1948" w14:textId="77777777" w:rsidR="00E976CE" w:rsidRPr="00CF1517" w:rsidRDefault="00E976CE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114CD732" w14:textId="0830BC2F" w:rsidR="00E976CE" w:rsidRPr="00CF1517" w:rsidRDefault="00C418B0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311</w:t>
            </w:r>
          </w:p>
        </w:tc>
      </w:tr>
      <w:tr w:rsidR="00E976CE" w:rsidRPr="00CF1517" w14:paraId="1EF815A5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9BFC207" w14:textId="2EF23D48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580" w:type="pct"/>
          </w:tcPr>
          <w:p w14:paraId="3C83524C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14F8F997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2E8BD060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shd w:val="clear" w:color="auto" w:fill="auto"/>
          </w:tcPr>
          <w:p w14:paraId="44C5C765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27F4355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shd w:val="clear" w:color="auto" w:fill="auto"/>
          </w:tcPr>
          <w:p w14:paraId="17470553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AA3F4EE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976CE" w:rsidRPr="00CF1517" w14:paraId="6BBE86A2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E6323D9" w14:textId="28FFDDCA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</w:tcPr>
          <w:p w14:paraId="2C630B8F" w14:textId="7F74E2D6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6" w:type="pct"/>
          </w:tcPr>
          <w:p w14:paraId="6EBF2A9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36D2B5AF" w14:textId="24F250FF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229</w:t>
            </w:r>
          </w:p>
        </w:tc>
        <w:tc>
          <w:tcPr>
            <w:tcW w:w="130" w:type="pct"/>
            <w:shd w:val="clear" w:color="auto" w:fill="auto"/>
          </w:tcPr>
          <w:p w14:paraId="4C90BCBC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7A5610B" w14:textId="1408EDAE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88E0A6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41F3198" w14:textId="309CB3C1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235</w:t>
            </w:r>
          </w:p>
        </w:tc>
      </w:tr>
      <w:tr w:rsidR="00E976CE" w:rsidRPr="00CF1517" w14:paraId="4D6288A8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73FDCC8" w14:textId="44354AA1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80595BC" w14:textId="247C8E45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6" w:type="pct"/>
          </w:tcPr>
          <w:p w14:paraId="494E2629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ADD11" w14:textId="1216BD7C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532</w:t>
            </w:r>
          </w:p>
        </w:tc>
        <w:tc>
          <w:tcPr>
            <w:tcW w:w="130" w:type="pct"/>
            <w:shd w:val="clear" w:color="auto" w:fill="auto"/>
          </w:tcPr>
          <w:p w14:paraId="5F9FBDC6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044A7" w14:textId="7461DE17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52966779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7E9F" w14:textId="6D248911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546</w:t>
            </w:r>
          </w:p>
        </w:tc>
      </w:tr>
    </w:tbl>
    <w:p w14:paraId="43EA8BB4" w14:textId="2CAA3440" w:rsidR="00893E11" w:rsidRDefault="00893E11">
      <w:pPr>
        <w:rPr>
          <w:rFonts w:ascii="Angsana New" w:hAnsi="Angsana New" w:cs="Angsana New"/>
          <w:sz w:val="30"/>
          <w:szCs w:val="30"/>
        </w:rPr>
      </w:pPr>
    </w:p>
    <w:p w14:paraId="18A337F2" w14:textId="48A5F756" w:rsidR="000D5AE6" w:rsidRDefault="000D5AE6">
      <w:pPr>
        <w:rPr>
          <w:rFonts w:ascii="Angsana New" w:hAnsi="Angsana New" w:cs="Angsana New"/>
          <w:sz w:val="30"/>
          <w:szCs w:val="30"/>
        </w:rPr>
      </w:pPr>
    </w:p>
    <w:p w14:paraId="220E6F77" w14:textId="0717DC47" w:rsidR="00C86C78" w:rsidRDefault="00C8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1379313" w14:textId="77777777" w:rsidR="00F61E8C" w:rsidRPr="00CF1517" w:rsidRDefault="00F61E8C" w:rsidP="00F61E8C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3"/>
        <w:gridCol w:w="271"/>
        <w:gridCol w:w="1171"/>
        <w:gridCol w:w="271"/>
        <w:gridCol w:w="1251"/>
      </w:tblGrid>
      <w:tr w:rsidR="00FB0745" w:rsidRPr="00CF1517" w14:paraId="5257AA10" w14:textId="77777777" w:rsidTr="00893E11">
        <w:trPr>
          <w:trHeight w:hRule="exact" w:val="374"/>
        </w:trPr>
        <w:tc>
          <w:tcPr>
            <w:tcW w:w="2678" w:type="pct"/>
          </w:tcPr>
          <w:p w14:paraId="695CBE9D" w14:textId="7E8DBDF0" w:rsidR="00FB0745" w:rsidRPr="00CF1517" w:rsidRDefault="00E202AC" w:rsidP="00E86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</w:tcPr>
          <w:p w14:paraId="26096AEC" w14:textId="0D6ECF55" w:rsidR="00FB0745" w:rsidRPr="00CF1517" w:rsidRDefault="00FB0745" w:rsidP="00DA59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E8C" w:rsidRPr="00CF1517" w14:paraId="7206A840" w14:textId="77777777" w:rsidTr="00893E11">
        <w:trPr>
          <w:trHeight w:hRule="exact" w:val="374"/>
        </w:trPr>
        <w:tc>
          <w:tcPr>
            <w:tcW w:w="2678" w:type="pct"/>
          </w:tcPr>
          <w:p w14:paraId="3E427532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7" w:type="pct"/>
          </w:tcPr>
          <w:p w14:paraId="1696DCC1" w14:textId="39374FA2" w:rsidR="00F61E8C" w:rsidRPr="00CF1517" w:rsidRDefault="00C418B0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49F8692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6FA5A31" w14:textId="1C79F8E7" w:rsidR="00F61E8C" w:rsidRPr="00CF1517" w:rsidRDefault="00C418B0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2D62EAC2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6D4EFF7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61E8C" w:rsidRPr="00CF1517" w14:paraId="2C9416D2" w14:textId="77777777" w:rsidTr="00893E11">
        <w:trPr>
          <w:trHeight w:hRule="exact" w:val="374"/>
        </w:trPr>
        <w:tc>
          <w:tcPr>
            <w:tcW w:w="2678" w:type="pct"/>
          </w:tcPr>
          <w:p w14:paraId="04719112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13D70FB9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82D7D1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29E3BD4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0B69F1C3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A6C6CBA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1E8C" w:rsidRPr="00CF1517" w14:paraId="0928FC35" w14:textId="77777777" w:rsidTr="00893E11">
        <w:trPr>
          <w:trHeight w:hRule="exact" w:val="374"/>
        </w:trPr>
        <w:tc>
          <w:tcPr>
            <w:tcW w:w="2678" w:type="pct"/>
          </w:tcPr>
          <w:p w14:paraId="483C3933" w14:textId="1F527417" w:rsidR="00F61E8C" w:rsidRPr="00CF1517" w:rsidRDefault="00C418B0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27" w:type="pct"/>
          </w:tcPr>
          <w:p w14:paraId="496B3B3C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CC413E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EFB634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2D91BB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53C662F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E8C" w:rsidRPr="00CF1517" w14:paraId="07DA1312" w14:textId="77777777" w:rsidTr="00893E11">
        <w:trPr>
          <w:trHeight w:hRule="exact" w:val="374"/>
        </w:trPr>
        <w:tc>
          <w:tcPr>
            <w:tcW w:w="2678" w:type="pct"/>
          </w:tcPr>
          <w:p w14:paraId="04603CA6" w14:textId="0E2EFDD0" w:rsidR="00F61E8C" w:rsidRPr="00CF1517" w:rsidRDefault="00457C5D" w:rsidP="0066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F61E8C"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shd w:val="clear" w:color="auto" w:fill="auto"/>
          </w:tcPr>
          <w:p w14:paraId="7B03530A" w14:textId="2762A53F" w:rsidR="00F61E8C" w:rsidRPr="00CF1517" w:rsidRDefault="00C418B0" w:rsidP="0093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196</w:t>
            </w:r>
          </w:p>
        </w:tc>
        <w:tc>
          <w:tcPr>
            <w:tcW w:w="146" w:type="pct"/>
            <w:shd w:val="clear" w:color="auto" w:fill="auto"/>
          </w:tcPr>
          <w:p w14:paraId="4995A350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0CA7177F" w14:textId="25DEAB06" w:rsidR="00F61E8C" w:rsidRPr="00CF1517" w:rsidRDefault="00C418B0" w:rsidP="0093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3F15D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283</w:t>
            </w:r>
          </w:p>
        </w:tc>
        <w:tc>
          <w:tcPr>
            <w:tcW w:w="146" w:type="pct"/>
            <w:shd w:val="clear" w:color="auto" w:fill="auto"/>
          </w:tcPr>
          <w:p w14:paraId="013D180A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1FCFF441" w14:textId="18B0CC37" w:rsidR="00F61E8C" w:rsidRPr="00CF1517" w:rsidRDefault="00C418B0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="003F15D1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479</w:t>
            </w:r>
          </w:p>
        </w:tc>
      </w:tr>
      <w:tr w:rsidR="00F61E8C" w:rsidRPr="00CF1517" w14:paraId="64CF9064" w14:textId="77777777" w:rsidTr="00893E11">
        <w:trPr>
          <w:trHeight w:hRule="exact" w:val="374"/>
        </w:trPr>
        <w:tc>
          <w:tcPr>
            <w:tcW w:w="2678" w:type="pct"/>
          </w:tcPr>
          <w:p w14:paraId="541A5405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7" w:type="pct"/>
            <w:tcBorders>
              <w:top w:val="double" w:sz="4" w:space="0" w:color="auto"/>
            </w:tcBorders>
            <w:shd w:val="clear" w:color="auto" w:fill="auto"/>
          </w:tcPr>
          <w:p w14:paraId="11162809" w14:textId="2DD8908B" w:rsidR="00F0561E" w:rsidRPr="00653DF5" w:rsidRDefault="00D560CE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653DF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0AA5C2" w14:textId="77777777" w:rsidR="00F61E8C" w:rsidRPr="00653DF5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585B7B4" w14:textId="68B3558F" w:rsidR="00F61E8C" w:rsidRPr="00653DF5" w:rsidRDefault="00C418B0" w:rsidP="00F056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657</w:t>
            </w:r>
          </w:p>
        </w:tc>
        <w:tc>
          <w:tcPr>
            <w:tcW w:w="146" w:type="pct"/>
            <w:shd w:val="clear" w:color="auto" w:fill="auto"/>
          </w:tcPr>
          <w:p w14:paraId="15E53F06" w14:textId="77777777" w:rsidR="00F61E8C" w:rsidRPr="00653DF5" w:rsidRDefault="00F61E8C" w:rsidP="00F61E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16AF795D" w14:textId="1530029B" w:rsidR="00F61E8C" w:rsidRPr="00653DF5" w:rsidRDefault="00C418B0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657</w:t>
            </w:r>
          </w:p>
        </w:tc>
      </w:tr>
      <w:tr w:rsidR="008232A4" w:rsidRPr="00CF1517" w14:paraId="4552BB41" w14:textId="77777777" w:rsidTr="00893E11">
        <w:trPr>
          <w:trHeight w:hRule="exact" w:val="374"/>
        </w:trPr>
        <w:tc>
          <w:tcPr>
            <w:tcW w:w="2678" w:type="pct"/>
          </w:tcPr>
          <w:p w14:paraId="09E34198" w14:textId="77777777" w:rsidR="008232A4" w:rsidRPr="00CF1517" w:rsidRDefault="008B728B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7" w:type="pct"/>
            <w:shd w:val="clear" w:color="auto" w:fill="auto"/>
          </w:tcPr>
          <w:p w14:paraId="6E5821F5" w14:textId="77777777" w:rsidR="008232A4" w:rsidRPr="00653DF5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461BA79E" w14:textId="77777777" w:rsidR="008232A4" w:rsidRPr="00653DF5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3CBB" w14:textId="77777777" w:rsidR="008232A4" w:rsidRPr="00653DF5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73F88DB9" w14:textId="77777777" w:rsidR="008232A4" w:rsidRPr="00653DF5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161F077" w14:textId="77777777" w:rsidR="008232A4" w:rsidRPr="00653DF5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232A4" w:rsidRPr="00CF1517" w14:paraId="4E949087" w14:textId="77777777" w:rsidTr="00893E11">
        <w:trPr>
          <w:trHeight w:hRule="exact" w:val="374"/>
        </w:trPr>
        <w:tc>
          <w:tcPr>
            <w:tcW w:w="2678" w:type="pct"/>
          </w:tcPr>
          <w:p w14:paraId="11E68508" w14:textId="77777777" w:rsidR="008232A4" w:rsidRPr="00CF1517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8B728B"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="009A6349"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B728B"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B728B"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7" w:type="pct"/>
            <w:shd w:val="clear" w:color="auto" w:fill="auto"/>
          </w:tcPr>
          <w:p w14:paraId="538A4445" w14:textId="4D1AE0C8" w:rsidR="008232A4" w:rsidRPr="00653DF5" w:rsidRDefault="00C418B0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A69E607" w14:textId="77777777" w:rsidR="008232A4" w:rsidRPr="00653DF5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BAA8803" w14:textId="2DDD314B" w:rsidR="008232A4" w:rsidRPr="00653DF5" w:rsidRDefault="006766BB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53DF5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295</w:t>
            </w:r>
            <w:r w:rsidRPr="00653DF5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30C376" w14:textId="77777777" w:rsidR="008232A4" w:rsidRPr="00653DF5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1C7870B" w14:textId="642CFC02" w:rsidR="008232A4" w:rsidRPr="00653DF5" w:rsidRDefault="00653DF5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53DF5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294</w:t>
            </w:r>
            <w:r w:rsidRPr="00653DF5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5313A8" w:rsidRPr="00CF1517" w14:paraId="1C9EF11E" w14:textId="77777777" w:rsidTr="00893E11">
        <w:trPr>
          <w:trHeight w:hRule="exact" w:val="374"/>
        </w:trPr>
        <w:tc>
          <w:tcPr>
            <w:tcW w:w="2678" w:type="pct"/>
          </w:tcPr>
          <w:p w14:paraId="34797B96" w14:textId="77777777" w:rsidR="005313A8" w:rsidRPr="00CF1517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FC97" w14:textId="554B8FB5" w:rsidR="005313A8" w:rsidRPr="00653DF5" w:rsidRDefault="00C418B0" w:rsidP="0025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5C94F130" w14:textId="77777777" w:rsidR="005313A8" w:rsidRPr="00653DF5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5B174" w14:textId="7DE22C6B" w:rsidR="005313A8" w:rsidRPr="00653DF5" w:rsidRDefault="00C418B0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ko-KR"/>
              </w:rPr>
              <w:t>362</w:t>
            </w:r>
          </w:p>
        </w:tc>
        <w:tc>
          <w:tcPr>
            <w:tcW w:w="146" w:type="pct"/>
            <w:shd w:val="clear" w:color="auto" w:fill="auto"/>
          </w:tcPr>
          <w:p w14:paraId="64A58202" w14:textId="77777777" w:rsidR="005313A8" w:rsidRPr="00653DF5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82E2" w14:textId="688F80D2" w:rsidR="005313A8" w:rsidRPr="00653DF5" w:rsidRDefault="00C418B0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363</w:t>
            </w:r>
          </w:p>
        </w:tc>
      </w:tr>
    </w:tbl>
    <w:p w14:paraId="3F756E8A" w14:textId="262BE586" w:rsidR="00424F79" w:rsidRDefault="00424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7A73D1" w:rsidRPr="00CF1517" w14:paraId="727AD983" w14:textId="77777777" w:rsidTr="007A73D1">
        <w:trPr>
          <w:trHeight w:hRule="exact" w:val="374"/>
        </w:trPr>
        <w:tc>
          <w:tcPr>
            <w:tcW w:w="2678" w:type="pct"/>
          </w:tcPr>
          <w:p w14:paraId="497728C1" w14:textId="048A66F2" w:rsidR="007A73D1" w:rsidRPr="00086D0E" w:rsidRDefault="007A73D1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  <w:vAlign w:val="center"/>
          </w:tcPr>
          <w:p w14:paraId="023626CB" w14:textId="66F125E0" w:rsidR="007A73D1" w:rsidRPr="00CF1517" w:rsidRDefault="007A73D1" w:rsidP="007A73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F79" w:rsidRPr="00CF1517" w14:paraId="3AE4D22F" w14:textId="77777777" w:rsidTr="00893E11">
        <w:trPr>
          <w:trHeight w:hRule="exact" w:val="374"/>
        </w:trPr>
        <w:tc>
          <w:tcPr>
            <w:tcW w:w="2678" w:type="pct"/>
          </w:tcPr>
          <w:p w14:paraId="23B66794" w14:textId="17FDA536" w:rsidR="00424F79" w:rsidRPr="00086D0E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8" w:type="pct"/>
          </w:tcPr>
          <w:p w14:paraId="27B04D98" w14:textId="0FE79780" w:rsidR="00424F79" w:rsidRPr="00CF1517" w:rsidRDefault="00C418B0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19D75DE" w14:textId="7510EC12" w:rsidR="00424F79" w:rsidRPr="00CF1517" w:rsidRDefault="00424F79" w:rsidP="00424F7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BFA197" w14:textId="0EC668A4" w:rsidR="00424F79" w:rsidRPr="00CF1517" w:rsidRDefault="00C418B0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52A6CC76" w14:textId="3CDD4E17" w:rsidR="00424F79" w:rsidRPr="00CF1517" w:rsidRDefault="00424F79" w:rsidP="00424F7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3FEA3F5" w14:textId="2F42DF4D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24F79" w:rsidRPr="00CF1517" w14:paraId="01B08C44" w14:textId="77777777" w:rsidTr="00893E11">
        <w:trPr>
          <w:trHeight w:hRule="exact" w:val="374"/>
        </w:trPr>
        <w:tc>
          <w:tcPr>
            <w:tcW w:w="2678" w:type="pct"/>
          </w:tcPr>
          <w:p w14:paraId="611D1F13" w14:textId="77777777" w:rsidR="00424F79" w:rsidRPr="00086D0E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53DFB10" w14:textId="77777777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D56284" w14:textId="77777777" w:rsidR="00424F79" w:rsidRPr="00CF1517" w:rsidRDefault="00424F79" w:rsidP="00424F79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31234B" w14:textId="7FBEB160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2623B6B6" w14:textId="77777777" w:rsidR="00424F79" w:rsidRPr="00CF1517" w:rsidRDefault="00424F79" w:rsidP="00424F79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3251C04" w14:textId="77777777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6CE" w:rsidRPr="00CF1517" w14:paraId="0DBB189D" w14:textId="77777777" w:rsidTr="00893E11">
        <w:trPr>
          <w:trHeight w:hRule="exact" w:val="374"/>
        </w:trPr>
        <w:tc>
          <w:tcPr>
            <w:tcW w:w="2678" w:type="pct"/>
          </w:tcPr>
          <w:p w14:paraId="63609B9F" w14:textId="1B320EC1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28" w:type="pct"/>
          </w:tcPr>
          <w:p w14:paraId="0C3F0CB7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75CF" w14:textId="77777777" w:rsidR="00E976CE" w:rsidRPr="00CF1517" w:rsidRDefault="00E976CE" w:rsidP="00E976C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CF8249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C5D633" w14:textId="77777777" w:rsidR="00E976CE" w:rsidRPr="00CF1517" w:rsidRDefault="00E976CE" w:rsidP="00E976C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8B75EC2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6CE" w:rsidRPr="00CF1517" w14:paraId="77946A97" w14:textId="77777777" w:rsidTr="00893E11">
        <w:trPr>
          <w:trHeight w:hRule="exact" w:val="374"/>
        </w:trPr>
        <w:tc>
          <w:tcPr>
            <w:tcW w:w="2678" w:type="pct"/>
          </w:tcPr>
          <w:p w14:paraId="5DABF43C" w14:textId="51B9160B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28C57A4A" w14:textId="609CC427" w:rsidR="00E976CE" w:rsidRPr="00CF1517" w:rsidRDefault="00E976CE" w:rsidP="00D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167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AF13037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1D384D2" w14:textId="68F4BB7B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="00E976C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211</w:t>
            </w:r>
          </w:p>
        </w:tc>
        <w:tc>
          <w:tcPr>
            <w:tcW w:w="146" w:type="pct"/>
            <w:shd w:val="clear" w:color="auto" w:fill="auto"/>
          </w:tcPr>
          <w:p w14:paraId="3A9B5A22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4DDAF21" w14:textId="05BF369E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E976C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044</w:t>
            </w:r>
          </w:p>
        </w:tc>
      </w:tr>
      <w:tr w:rsidR="00E976CE" w:rsidRPr="00CF1517" w14:paraId="2162B0A2" w14:textId="77777777" w:rsidTr="00893E11">
        <w:trPr>
          <w:trHeight w:hRule="exact" w:val="374"/>
        </w:trPr>
        <w:tc>
          <w:tcPr>
            <w:tcW w:w="2678" w:type="pct"/>
          </w:tcPr>
          <w:p w14:paraId="13CA0863" w14:textId="328040E2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48B0763C" w14:textId="7EB05C74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B4C572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1607849A" w14:textId="52E7489A" w:rsidR="00E976CE" w:rsidRPr="00CF1517" w:rsidRDefault="00C418B0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3976C7C9" w14:textId="77777777" w:rsidR="00E976CE" w:rsidRPr="00CF1517" w:rsidRDefault="00E976CE" w:rsidP="00E976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CDB3A92" w14:textId="5D4AC480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242</w:t>
            </w:r>
          </w:p>
        </w:tc>
      </w:tr>
      <w:tr w:rsidR="00E976CE" w:rsidRPr="00CF1517" w14:paraId="03AEC2DB" w14:textId="77777777" w:rsidTr="00893E11">
        <w:trPr>
          <w:trHeight w:hRule="exact" w:val="374"/>
        </w:trPr>
        <w:tc>
          <w:tcPr>
            <w:tcW w:w="2678" w:type="pct"/>
          </w:tcPr>
          <w:p w14:paraId="621EF62A" w14:textId="4115BF4B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58D695C1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B3BE78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2EEF48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179E5594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045DFF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976CE" w:rsidRPr="00CF1517" w14:paraId="776C9B27" w14:textId="77777777" w:rsidTr="00893E11">
        <w:trPr>
          <w:trHeight w:hRule="exact" w:val="374"/>
        </w:trPr>
        <w:tc>
          <w:tcPr>
            <w:tcW w:w="2678" w:type="pct"/>
          </w:tcPr>
          <w:p w14:paraId="62760C25" w14:textId="3167179C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65BCD74F" w14:textId="6582A535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189CD2C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501242" w14:textId="0D918F6F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273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1D95D9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E968F7" w14:textId="4743CFCF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269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E976CE" w:rsidRPr="00CF1517" w14:paraId="5ED52EFA" w14:textId="77777777" w:rsidTr="00893E11">
        <w:trPr>
          <w:trHeight w:hRule="exact" w:val="374"/>
        </w:trPr>
        <w:tc>
          <w:tcPr>
            <w:tcW w:w="2678" w:type="pct"/>
          </w:tcPr>
          <w:p w14:paraId="1C8915B1" w14:textId="36F391D8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1D7C7" w14:textId="4BB1648B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118FDB24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6B27E" w14:textId="6E717EEA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58A7161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5568" w14:textId="1DE636CD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</w:tr>
    </w:tbl>
    <w:p w14:paraId="651958F4" w14:textId="77777777" w:rsidR="00AD1565" w:rsidRPr="004961F4" w:rsidRDefault="00AD1565" w:rsidP="00FF2B71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9"/>
        <w:gridCol w:w="1095"/>
        <w:gridCol w:w="244"/>
        <w:gridCol w:w="1100"/>
        <w:gridCol w:w="366"/>
        <w:gridCol w:w="1102"/>
        <w:gridCol w:w="269"/>
        <w:gridCol w:w="1089"/>
      </w:tblGrid>
      <w:tr w:rsidR="003C5E82" w:rsidRPr="00CF1517" w14:paraId="41740ABD" w14:textId="77777777" w:rsidTr="003114DD">
        <w:trPr>
          <w:trHeight w:hRule="exact" w:val="397"/>
        </w:trPr>
        <w:tc>
          <w:tcPr>
            <w:tcW w:w="2177" w:type="pct"/>
          </w:tcPr>
          <w:p w14:paraId="7E89DB51" w14:textId="4AC33408" w:rsidR="003C5E82" w:rsidRPr="00CF1517" w:rsidRDefault="00795CB1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1308" w:type="pct"/>
            <w:gridSpan w:val="3"/>
          </w:tcPr>
          <w:p w14:paraId="09AF9D47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131612B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4E698730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76CE" w:rsidRPr="00CF1517" w14:paraId="78211BDE" w14:textId="77777777" w:rsidTr="003114DD">
        <w:trPr>
          <w:trHeight w:hRule="exact" w:val="397"/>
        </w:trPr>
        <w:tc>
          <w:tcPr>
            <w:tcW w:w="2177" w:type="pct"/>
            <w:vAlign w:val="bottom"/>
          </w:tcPr>
          <w:p w14:paraId="1BCCC762" w14:textId="26EF70B2" w:rsidR="00E976CE" w:rsidRPr="00CF1517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A09C276" w14:textId="054FE99C" w:rsidR="00E976CE" w:rsidRPr="00CF1517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vAlign w:val="bottom"/>
          </w:tcPr>
          <w:p w14:paraId="0375E3C4" w14:textId="77777777" w:rsidR="00E976CE" w:rsidRPr="00CF1517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CAF80D6" w14:textId="538CBC9D" w:rsidR="00E976CE" w:rsidRPr="00CF1517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6" w:type="pct"/>
            <w:vAlign w:val="bottom"/>
          </w:tcPr>
          <w:p w14:paraId="53EE7924" w14:textId="77777777" w:rsidR="00E976CE" w:rsidRPr="00CF1517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EAA4D64" w14:textId="246382DB" w:rsidR="00E976CE" w:rsidRPr="00CF1517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bottom"/>
          </w:tcPr>
          <w:p w14:paraId="6667E412" w14:textId="77777777" w:rsidR="00E976CE" w:rsidRPr="00CF1517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AA5725D" w14:textId="46B7E82E" w:rsidR="00E976CE" w:rsidRPr="00CF1517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976CE" w:rsidRPr="00CF1517" w14:paraId="168BCD52" w14:textId="77777777" w:rsidTr="003114DD">
        <w:trPr>
          <w:trHeight w:hRule="exact" w:val="397"/>
        </w:trPr>
        <w:tc>
          <w:tcPr>
            <w:tcW w:w="2177" w:type="pct"/>
            <w:vAlign w:val="bottom"/>
          </w:tcPr>
          <w:p w14:paraId="29371BCB" w14:textId="77777777" w:rsidR="00E976CE" w:rsidRPr="00CF1517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3" w:type="pct"/>
            <w:gridSpan w:val="7"/>
            <w:vAlign w:val="bottom"/>
          </w:tcPr>
          <w:p w14:paraId="4232163C" w14:textId="77777777" w:rsidR="00E976CE" w:rsidRPr="00CF1517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6CE" w:rsidRPr="00CF1517" w14:paraId="5E31CFF5" w14:textId="77777777" w:rsidTr="003114DD">
        <w:trPr>
          <w:trHeight w:hRule="exact" w:val="397"/>
        </w:trPr>
        <w:tc>
          <w:tcPr>
            <w:tcW w:w="2177" w:type="pct"/>
          </w:tcPr>
          <w:p w14:paraId="0C508E3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096DB6FF" w14:textId="2C918C28" w:rsidR="00E976CE" w:rsidRPr="00907114" w:rsidRDefault="00C418B0" w:rsidP="003114D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 w:rsidR="003114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31" w:type="pct"/>
            <w:vAlign w:val="bottom"/>
          </w:tcPr>
          <w:p w14:paraId="5111F947" w14:textId="77777777" w:rsidR="00E976CE" w:rsidRPr="00CF1517" w:rsidRDefault="00E976CE" w:rsidP="00E976C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994EBD0" w14:textId="14E27E29" w:rsidR="00E976CE" w:rsidRPr="00CF1517" w:rsidRDefault="00C418B0" w:rsidP="003114D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96" w:type="pct"/>
            <w:vAlign w:val="bottom"/>
          </w:tcPr>
          <w:p w14:paraId="21276E4B" w14:textId="77777777" w:rsidR="00E976CE" w:rsidRPr="00CF1517" w:rsidRDefault="00E976CE" w:rsidP="00E976C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0BF0406" w14:textId="219E2998" w:rsidR="00E976CE" w:rsidRPr="00CF1517" w:rsidRDefault="00C418B0" w:rsidP="003114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  <w:r w:rsidR="00DB3D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44" w:type="pct"/>
            <w:vAlign w:val="bottom"/>
          </w:tcPr>
          <w:p w14:paraId="3B0A0650" w14:textId="77777777" w:rsidR="00E976CE" w:rsidRPr="00CF1517" w:rsidRDefault="00E976CE" w:rsidP="003F62C9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AA10462" w14:textId="72065CDB" w:rsidR="00E976CE" w:rsidRPr="00CF1517" w:rsidRDefault="00C418B0" w:rsidP="003114DD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497</w:t>
            </w:r>
          </w:p>
        </w:tc>
      </w:tr>
      <w:tr w:rsidR="00E976CE" w:rsidRPr="00CF1517" w14:paraId="79BFA87A" w14:textId="77777777" w:rsidTr="003114DD">
        <w:trPr>
          <w:trHeight w:hRule="exact" w:val="397"/>
        </w:trPr>
        <w:tc>
          <w:tcPr>
            <w:tcW w:w="2177" w:type="pct"/>
          </w:tcPr>
          <w:p w14:paraId="3803D839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68AE3F8" w14:textId="01DE2727" w:rsidR="00E976CE" w:rsidRPr="003114DD" w:rsidRDefault="003114DD" w:rsidP="003114D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19584BBB" w14:textId="77777777" w:rsidR="00E976CE" w:rsidRPr="00CF1517" w:rsidRDefault="00E976CE" w:rsidP="00E976C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B5E05F8" w14:textId="1BEF670A" w:rsidR="00E976CE" w:rsidRPr="00CF1517" w:rsidRDefault="00E976CE" w:rsidP="003114DD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1117EE69" w14:textId="77777777" w:rsidR="00E976CE" w:rsidRPr="00CF1517" w:rsidRDefault="00E976CE" w:rsidP="00E976C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E21FA99" w14:textId="15E1DAE7" w:rsidR="00E976CE" w:rsidRPr="00CF1517" w:rsidRDefault="00DB3D57" w:rsidP="003114DD">
            <w:pPr>
              <w:pStyle w:val="acctfourfigures"/>
              <w:spacing w:line="240" w:lineRule="atLeast"/>
              <w:ind w:right="-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897B239" w14:textId="77777777" w:rsidR="00E976CE" w:rsidRPr="00CF1517" w:rsidRDefault="00E976CE" w:rsidP="003F62C9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E9D0B19" w14:textId="3FDBBD70" w:rsidR="00E976CE" w:rsidRPr="00CF1517" w:rsidRDefault="00E976CE" w:rsidP="003F62C9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76CE" w:rsidRPr="00CF1517" w14:paraId="15194D2E" w14:textId="77777777" w:rsidTr="003114DD">
        <w:trPr>
          <w:trHeight w:hRule="exact" w:val="397"/>
        </w:trPr>
        <w:tc>
          <w:tcPr>
            <w:tcW w:w="2177" w:type="pct"/>
          </w:tcPr>
          <w:p w14:paraId="48AF4DD3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97B16" w14:textId="138FEBC1" w:rsidR="00E976CE" w:rsidRPr="00907114" w:rsidRDefault="00C418B0" w:rsidP="003114D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3114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131" w:type="pct"/>
            <w:vAlign w:val="bottom"/>
          </w:tcPr>
          <w:p w14:paraId="0603AFE5" w14:textId="77777777" w:rsidR="00E976CE" w:rsidRPr="00CF1517" w:rsidRDefault="00E976CE" w:rsidP="00E976C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A0CF" w14:textId="2ED2F937" w:rsidR="00E976CE" w:rsidRPr="003114DD" w:rsidRDefault="00C418B0" w:rsidP="003114D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336</w:t>
            </w:r>
            <w:r w:rsidR="00E976CE" w:rsidRPr="003114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96" w:type="pct"/>
            <w:vAlign w:val="bottom"/>
          </w:tcPr>
          <w:p w14:paraId="7948FD03" w14:textId="77777777" w:rsidR="00E976CE" w:rsidRPr="00CF1517" w:rsidRDefault="00E976CE" w:rsidP="00E976C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57CD" w14:textId="0EAF45BF" w:rsidR="00E976CE" w:rsidRPr="003114DD" w:rsidRDefault="00C418B0" w:rsidP="003114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="00DB3D57" w:rsidRPr="00311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4" w:type="pct"/>
            <w:vAlign w:val="bottom"/>
          </w:tcPr>
          <w:p w14:paraId="4D7802C0" w14:textId="77777777" w:rsidR="00E976CE" w:rsidRPr="00CF1517" w:rsidRDefault="00E976CE" w:rsidP="003F62C9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E7132" w14:textId="7ADBC7D3" w:rsidR="00E976CE" w:rsidRPr="003114DD" w:rsidRDefault="00C418B0" w:rsidP="003114DD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="00E976CE" w:rsidRPr="00311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</w:tr>
    </w:tbl>
    <w:p w14:paraId="7FE31D40" w14:textId="0EEF3CC6" w:rsidR="009224F2" w:rsidRDefault="002E47ED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9224F2" w:rsidSect="008E46DE">
          <w:headerReference w:type="default" r:id="rId28"/>
          <w:footerReference w:type="default" r:id="rId29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</w:rPr>
        <w:br/>
      </w:r>
    </w:p>
    <w:tbl>
      <w:tblPr>
        <w:tblW w:w="945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36"/>
        <w:gridCol w:w="1204"/>
        <w:gridCol w:w="241"/>
        <w:gridCol w:w="1199"/>
        <w:gridCol w:w="236"/>
        <w:gridCol w:w="1144"/>
        <w:gridCol w:w="236"/>
        <w:gridCol w:w="11"/>
        <w:gridCol w:w="259"/>
        <w:gridCol w:w="11"/>
        <w:gridCol w:w="1168"/>
      </w:tblGrid>
      <w:tr w:rsidR="00CD3FF2" w:rsidRPr="00AA6937" w14:paraId="3CA79A11" w14:textId="77777777" w:rsidTr="001A4DF7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795AFFA5" w14:textId="77777777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3E22B61" w14:textId="77777777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09" w:type="dxa"/>
            <w:gridSpan w:val="10"/>
            <w:tcBorders>
              <w:top w:val="nil"/>
              <w:bottom w:val="nil"/>
            </w:tcBorders>
          </w:tcPr>
          <w:p w14:paraId="065D197E" w14:textId="3D81B9FE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B689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4B83" w:rsidRPr="00AA6937" w14:paraId="57A7B84A" w14:textId="77777777" w:rsidTr="00DB3D57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4CE46DC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D31E78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C448748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C06BD0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498DC646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</w:tcPr>
          <w:p w14:paraId="5EFC4F6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6F6B1E0" w14:textId="20937D51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tcBorders>
              <w:top w:val="nil"/>
            </w:tcBorders>
            <w:shd w:val="clear" w:color="auto" w:fill="auto"/>
          </w:tcPr>
          <w:p w14:paraId="107E4848" w14:textId="6132DA89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234B83" w:rsidRPr="00AA6937" w14:paraId="5CDA3431" w14:textId="77777777" w:rsidTr="00DB3D57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855C95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C9378E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C65256B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5943C1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E88FA55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88A10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4D552F7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DCAEAF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CEBBA55" w14:textId="5D7F6D8B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shd w:val="clear" w:color="auto" w:fill="auto"/>
          </w:tcPr>
          <w:p w14:paraId="0B26716E" w14:textId="7112E518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34B83" w:rsidRPr="00AA6937" w14:paraId="73DD9004" w14:textId="77777777" w:rsidTr="00DB3D57">
        <w:trPr>
          <w:cantSplit/>
          <w:trHeight w:hRule="exact" w:val="355"/>
          <w:tblHeader/>
        </w:trPr>
        <w:tc>
          <w:tcPr>
            <w:tcW w:w="3510" w:type="dxa"/>
            <w:shd w:val="clear" w:color="auto" w:fill="auto"/>
          </w:tcPr>
          <w:p w14:paraId="3A113496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FF768FB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835E31" w14:textId="2ED017C0" w:rsidR="00234B83" w:rsidRPr="00AA6937" w:rsidRDefault="00C418B0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34B83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16521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68F9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4E4F5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740764D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07460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151592FF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8EA29DC" w14:textId="4A472B05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77B4F30F" w14:textId="4D5523EB" w:rsidR="00234B83" w:rsidRPr="00AA6937" w:rsidRDefault="00C418B0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234B83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3FF2" w:rsidRPr="00AA6937" w14:paraId="61738981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3FD014CE" w14:textId="5776D7DF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5C5978" w14:textId="77777777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709" w:type="dxa"/>
            <w:gridSpan w:val="10"/>
            <w:tcBorders>
              <w:top w:val="nil"/>
              <w:bottom w:val="nil"/>
            </w:tcBorders>
          </w:tcPr>
          <w:p w14:paraId="4B5044FD" w14:textId="65BCD314" w:rsidR="00CD3FF2" w:rsidRPr="00AA6937" w:rsidRDefault="00CD3FF2" w:rsidP="00AD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4B83" w:rsidRPr="00AA6937" w14:paraId="3201798B" w14:textId="77777777" w:rsidTr="00DB3D5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F53B6FA" w14:textId="3F0B2D67" w:rsidR="00234B83" w:rsidRPr="00AA6937" w:rsidRDefault="00C418B0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67778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6F1DB0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76BC035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B97AFB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FE532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07F88C4E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2B3758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FCCAA5" w14:textId="05B45C90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F70ED9" w14:textId="7B746969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34B83" w:rsidRPr="00AA6937" w14:paraId="4421C313" w14:textId="77777777" w:rsidTr="00DB3D5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10D02278" w14:textId="4EAFF0D1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</w:t>
            </w:r>
            <w:r w:rsidR="001A4DF7"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DD20AD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53B6291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24126BA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8775D1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A81E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D95AF17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6AE618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CFDBE1" w14:textId="540D19EA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09C6F0" w14:textId="6BF6EC30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34B83" w:rsidRPr="00AA6937" w14:paraId="29A30D5D" w14:textId="77777777" w:rsidTr="00DB3D57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286F13C6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C5EC296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A5B9E9B" w14:textId="1002892C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7E056EF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1473D24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561A19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14340F0C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C31EA4B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FB9EE5F" w14:textId="6C3F54C6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shd w:val="clear" w:color="auto" w:fill="auto"/>
          </w:tcPr>
          <w:p w14:paraId="11F61C29" w14:textId="13333D0E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931D6" w:rsidRPr="00AA6937" w14:paraId="1C456D42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6F4472A9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16448B9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14:paraId="5EAD0855" w14:textId="4C91FCCA" w:rsidR="007931D6" w:rsidRPr="00E20725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F25A036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518010B5" w14:textId="435C77C0" w:rsidR="007931D6" w:rsidRPr="00AA6937" w:rsidRDefault="007931D6" w:rsidP="00C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221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390DC878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60D07FD4" w14:textId="6666AB0D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9C4D8DC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529F56F" w14:textId="36DABC80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shd w:val="clear" w:color="auto" w:fill="auto"/>
          </w:tcPr>
          <w:p w14:paraId="4FC03887" w14:textId="77023460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</w:tr>
      <w:tr w:rsidR="007931D6" w:rsidRPr="00AA6937" w14:paraId="45E36DAA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2E7D4B21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533308C3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14:paraId="67E40B17" w14:textId="2B80BEBD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28A5191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7F67E3D7" w14:textId="45086003" w:rsidR="007931D6" w:rsidRPr="00EB689D" w:rsidRDefault="001E6607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7,518</w:t>
            </w:r>
          </w:p>
        </w:tc>
        <w:tc>
          <w:tcPr>
            <w:tcW w:w="236" w:type="dxa"/>
            <w:tcBorders>
              <w:top w:val="nil"/>
            </w:tcBorders>
          </w:tcPr>
          <w:p w14:paraId="4F9CA9D6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482C64F6" w14:textId="206362D6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6A2A129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6A1F5D6" w14:textId="07FDD039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shd w:val="clear" w:color="auto" w:fill="auto"/>
          </w:tcPr>
          <w:p w14:paraId="6B19551F" w14:textId="1238C649" w:rsidR="007931D6" w:rsidRPr="00B02CD9" w:rsidRDefault="001E6607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15,228</w:t>
            </w:r>
          </w:p>
        </w:tc>
      </w:tr>
      <w:tr w:rsidR="007931D6" w:rsidRPr="00AA6937" w14:paraId="2FAA7CD7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40F2DFB6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27685324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84A66BD" w14:textId="7AA443C5" w:rsidR="007931D6" w:rsidRPr="00CA425B" w:rsidRDefault="007931D6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 w:right="-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103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95458A0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3D89E30" w14:textId="1EF332AA" w:rsidR="007931D6" w:rsidRPr="00AA6937" w:rsidRDefault="001E6607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255,102</w:t>
            </w:r>
          </w:p>
        </w:tc>
        <w:tc>
          <w:tcPr>
            <w:tcW w:w="236" w:type="dxa"/>
          </w:tcPr>
          <w:p w14:paraId="2839436C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7DC519D" w14:textId="684F4CB4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A33C389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88BD45B" w14:textId="7230DA3C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EE12DE5" w14:textId="29649173" w:rsidR="007931D6" w:rsidRPr="00AA6937" w:rsidRDefault="001E6607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162,999</w:t>
            </w:r>
          </w:p>
        </w:tc>
      </w:tr>
      <w:tr w:rsidR="007931D6" w:rsidRPr="00AA6937" w14:paraId="0E2FE9B3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3A8404FE" w14:textId="779586A4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="000A72D0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5644F977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233E25" w14:textId="78F7C8E7" w:rsidR="007931D6" w:rsidRPr="00CA425B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241" w:type="dxa"/>
            <w:shd w:val="clear" w:color="auto" w:fill="auto"/>
          </w:tcPr>
          <w:p w14:paraId="7613EB34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5331AF4" w14:textId="03AFD492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449E0697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D6FA3BF" w14:textId="13AF8826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EE9CED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8BB9758" w14:textId="15462F10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2AB21DD9" w14:textId="6599F851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</w:tr>
      <w:tr w:rsidR="007931D6" w:rsidRPr="00AA6937" w14:paraId="6354EDBD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F251FAA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7388CDB6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248AC36" w14:textId="08779321" w:rsidR="007931D6" w:rsidRPr="00CA425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375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9037F71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363CD423" w14:textId="66F4B9B9" w:rsidR="007931D6" w:rsidRPr="00AA6937" w:rsidRDefault="007931D6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198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56A3247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BBBF78D" w14:textId="7FC27966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  <w:lang w:eastAsia="en-GB"/>
              </w:rPr>
              <w:t>612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</w:tcPr>
          <w:p w14:paraId="0514A6C8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D3E359F" w14:textId="4262CCB4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044EEFDF" w14:textId="0CE7518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393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011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931D6" w:rsidRPr="00AA6937" w14:paraId="2A997FBD" w14:textId="77777777" w:rsidTr="005B6F93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4C31608C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70544067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37A5BA" w14:textId="32FEB629" w:rsidR="007931D6" w:rsidRPr="00CA425B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  <w:tc>
          <w:tcPr>
            <w:tcW w:w="241" w:type="dxa"/>
            <w:shd w:val="clear" w:color="auto" w:fill="auto"/>
          </w:tcPr>
          <w:p w14:paraId="50DDC994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78B1A17" w14:textId="6430179E" w:rsidR="007931D6" w:rsidRPr="00AA6937" w:rsidRDefault="007931D6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E74D0B3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27755E5" w14:textId="3A01EEBA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726F71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7905673" w14:textId="24A62C46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CE364A9" w14:textId="1F751422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</w:tr>
      <w:tr w:rsidR="007931D6" w:rsidRPr="00AA6937" w14:paraId="5829F1F7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DC62F0E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732B6F6B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5E6404" w14:textId="2ABC73E7" w:rsidR="007931D6" w:rsidRPr="00CA425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671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42FC8F2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83C9714" w14:textId="6E991B86" w:rsidR="007931D6" w:rsidRPr="00AA6937" w:rsidRDefault="007931D6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77C7F5C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E2E9C87" w14:textId="617E7BCC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D37B20B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E7BBCB9" w14:textId="2F14D668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CB64961" w14:textId="003D8931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671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931D6" w:rsidRPr="00AA6937" w14:paraId="4253444E" w14:textId="77777777" w:rsidTr="003F62C9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62836CBB" w14:textId="5F638FA6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66EF33F9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1A9C2D5" w14:textId="77777777" w:rsidR="007931D6" w:rsidRPr="00CA425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8A42404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C06A7F5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6666CF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2704A61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8E2399C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59765D4" w14:textId="30EB1752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9C915B9" w14:textId="11049F1D" w:rsidR="007931D6" w:rsidRPr="00CD3FF2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31D6" w:rsidRPr="00AA6937" w14:paraId="50D77FB1" w14:textId="77777777" w:rsidTr="003F62C9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C3487DD" w14:textId="098AC30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E8FF2B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20696" w14:textId="4588ADAD" w:rsidR="007931D6" w:rsidRPr="00CA425B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6138CE5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7111650" w14:textId="373CB43B" w:rsidR="007931D6" w:rsidRPr="00AA6937" w:rsidRDefault="00C418B0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91F546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B7B3BB9" w14:textId="2381892C" w:rsidR="007931D6" w:rsidRPr="00AA6937" w:rsidRDefault="00C418B0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7931D6" w:rsidRPr="0096259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en-GB"/>
              </w:rPr>
              <w:t>496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AEF202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CF4B0A" w14:textId="507E92DB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8733B6" w14:textId="24E03AB5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</w:tr>
      <w:tr w:rsidR="007931D6" w:rsidRPr="00AA6937" w14:paraId="4DDDE734" w14:textId="77777777" w:rsidTr="003F62C9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764A9A71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18E8BE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56570" w14:textId="7ACE194D" w:rsidR="007931D6" w:rsidRPr="00CA425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887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2315E2B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5AF66EFC" w14:textId="533ECD67" w:rsidR="007931D6" w:rsidRPr="00AA6937" w:rsidRDefault="00C418B0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0CB1CF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710E1A21" w14:textId="0B7177B0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0D4C37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A9A2C7" w14:textId="589B550F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31A6EF" w14:textId="14E557E6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</w:tr>
      <w:tr w:rsidR="007931D6" w:rsidRPr="00AA6937" w14:paraId="35887C70" w14:textId="77777777" w:rsidTr="003F62C9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455F30B" w14:textId="354E8C6D" w:rsidR="007931D6" w:rsidRPr="0050544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cs="Arial"/>
                <w:sz w:val="20"/>
                <w:szCs w:val="20"/>
                <w:cs/>
              </w:rPr>
            </w:pP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59A8C9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D2546" w14:textId="77777777" w:rsidR="007931D6" w:rsidRPr="00CA425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F7BCAD2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208C57" w14:textId="77777777" w:rsidR="007931D6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B4CC55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650FB3EA" w14:textId="698DC424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60C73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268989" w14:textId="57402338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C85599" w14:textId="5AD68E86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931D6" w:rsidRPr="00AA6937" w14:paraId="3DF17604" w14:textId="77777777" w:rsidTr="005A3630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07F2F84" w14:textId="216DF722" w:rsidR="007931D6" w:rsidRPr="0050544B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ความต้องการ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4E94E0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21884" w14:textId="3617E8B6" w:rsidR="007931D6" w:rsidRPr="00CA425B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633558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vAlign w:val="bottom"/>
          </w:tcPr>
          <w:p w14:paraId="33022156" w14:textId="2CA0A07C" w:rsidR="007931D6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3C5B074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14:paraId="020F40ED" w14:textId="5325FE2C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3A79D3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91810C" w14:textId="1242F1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05032" w14:textId="5667B24A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</w:tr>
      <w:tr w:rsidR="007931D6" w:rsidRPr="00AA6937" w14:paraId="65DFEF73" w14:textId="77777777" w:rsidTr="003F62C9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4FBA190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11D30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98CDC" w14:textId="1AECD18A" w:rsidR="007931D6" w:rsidRPr="00CA425B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A9DA644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D007073" w14:textId="1BD3C8E0" w:rsidR="007931D6" w:rsidRPr="00AA6937" w:rsidRDefault="007931D6" w:rsidP="00EB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  <w:tab w:val="left" w:pos="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437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246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E69510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7CF163DF" w14:textId="71AA4F1E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9152C7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96C9E4" w14:textId="0DAC80C9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21845F" w14:textId="37C7B4EB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7931D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</w:tr>
      <w:tr w:rsidR="007931D6" w:rsidRPr="00AA6937" w14:paraId="415566D1" w14:textId="77777777" w:rsidTr="003F62C9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AF1FECB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23CEEA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5B396" w14:textId="4AF9C180" w:rsidR="007931D6" w:rsidRPr="00424F79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</w:t>
            </w:r>
            <w:r w:rsidR="007931D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C874D65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DB0F59B" w14:textId="249397DF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CB13F2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1C9268C" w14:textId="46182C74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D89776" w14:textId="77777777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6A2AF3" w14:textId="6B4949A0" w:rsidR="007931D6" w:rsidRPr="00AA6937" w:rsidRDefault="007931D6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521A" w14:textId="2C3AD05E" w:rsidR="007931D6" w:rsidRPr="00AA6937" w:rsidRDefault="00C418B0" w:rsidP="0079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 w:rsidR="007931D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471</w:t>
            </w:r>
          </w:p>
        </w:tc>
      </w:tr>
    </w:tbl>
    <w:p w14:paraId="1E092276" w14:textId="2A759598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7DDB881" w14:textId="6081441D" w:rsidR="00893E11" w:rsidRDefault="00893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5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36"/>
        <w:gridCol w:w="1204"/>
        <w:gridCol w:w="241"/>
        <w:gridCol w:w="1199"/>
        <w:gridCol w:w="236"/>
        <w:gridCol w:w="1144"/>
        <w:gridCol w:w="236"/>
        <w:gridCol w:w="11"/>
        <w:gridCol w:w="259"/>
        <w:gridCol w:w="11"/>
        <w:gridCol w:w="1168"/>
      </w:tblGrid>
      <w:tr w:rsidR="00E976CE" w:rsidRPr="00AA6937" w14:paraId="21D9642D" w14:textId="77777777" w:rsidTr="00337676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3BAACF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B89946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09" w:type="dxa"/>
            <w:gridSpan w:val="10"/>
            <w:tcBorders>
              <w:top w:val="nil"/>
              <w:bottom w:val="nil"/>
            </w:tcBorders>
          </w:tcPr>
          <w:p w14:paraId="78103BF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76CE" w:rsidRPr="00AA6937" w14:paraId="378613AC" w14:textId="77777777" w:rsidTr="00337676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BE4C62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29180D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23074E1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A4C318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0815297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</w:tcPr>
          <w:p w14:paraId="2EE3914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B48C6E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tcBorders>
              <w:top w:val="nil"/>
            </w:tcBorders>
            <w:shd w:val="clear" w:color="auto" w:fill="auto"/>
          </w:tcPr>
          <w:p w14:paraId="620366A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E976CE" w:rsidRPr="00AA6937" w14:paraId="381BE552" w14:textId="77777777" w:rsidTr="00337676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DAD82C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47DF4B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1F21D8B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0839BD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3FEDCF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6F3FB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DEBA5A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3F83B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3ABC65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4FE5A5F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76CE" w:rsidRPr="00AA6937" w14:paraId="70497BDD" w14:textId="77777777" w:rsidTr="00337676">
        <w:trPr>
          <w:cantSplit/>
          <w:trHeight w:hRule="exact" w:val="355"/>
          <w:tblHeader/>
        </w:trPr>
        <w:tc>
          <w:tcPr>
            <w:tcW w:w="3510" w:type="dxa"/>
            <w:shd w:val="clear" w:color="auto" w:fill="auto"/>
          </w:tcPr>
          <w:p w14:paraId="21393B4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2BA4E1E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7A0D3D" w14:textId="4E050DEB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E976CE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C63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2D29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4F36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1DFB3B8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A281E0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00141CC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E9FCC6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371D01A" w14:textId="32472907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976CE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76CE" w:rsidRPr="00AA6937" w14:paraId="0D680326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4E21C86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118EF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709" w:type="dxa"/>
            <w:gridSpan w:val="10"/>
            <w:tcBorders>
              <w:top w:val="nil"/>
              <w:bottom w:val="nil"/>
            </w:tcBorders>
          </w:tcPr>
          <w:p w14:paraId="19A5EC5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76CE" w:rsidRPr="00AA6937" w14:paraId="4AC66A59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6A4D835C" w14:textId="4F68BFFD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B54B9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5822601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9CDF41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D1A72C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B2BE6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6640058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20E0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7FE1A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01953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1A5A2EB7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38EAAC7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E79D7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59917DB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D91470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95F889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075AD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023522C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8508D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B1B97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4D70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56459976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10BEF00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80B3CA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32235D3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1BAD7F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47FB532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FB0E84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10CB32E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E6D66B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60B6D2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1F673AC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41A8165E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471D292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44C146A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5BFCA42" w14:textId="75716412" w:rsidR="00E976CE" w:rsidRPr="00F6037F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="00E976CE"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446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9BF272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654E19EC" w14:textId="18C6C737" w:rsidR="00E976CE" w:rsidRPr="00AA6937" w:rsidRDefault="00C418B0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426</w:t>
            </w:r>
          </w:p>
        </w:tc>
        <w:tc>
          <w:tcPr>
            <w:tcW w:w="236" w:type="dxa"/>
            <w:tcBorders>
              <w:top w:val="nil"/>
            </w:tcBorders>
          </w:tcPr>
          <w:p w14:paraId="00455E4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003DD68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5F5CD17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6DD90B4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7D04F140" w14:textId="4502AED2" w:rsidR="00E976CE" w:rsidRPr="00AA6937" w:rsidRDefault="00C418B0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</w:tr>
      <w:tr w:rsidR="00E976CE" w:rsidRPr="00AA6937" w14:paraId="0821FD78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686EE03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009BEC6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78C815A2" w14:textId="463EC220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976CE"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285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EF2E43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372AA4E5" w14:textId="11CCB9E9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575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7A04A98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1FE86CB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29EBB9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E902C70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4C057338" w14:textId="1DF2A261" w:rsidR="00E976CE" w:rsidRPr="00B02CD9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</w:tr>
      <w:tr w:rsidR="00E976CE" w:rsidRPr="00AA6937" w14:paraId="40AA5544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1B059B1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411AB70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38ECC8A2" w14:textId="2C887465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E976CE"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776</w:t>
            </w:r>
          </w:p>
        </w:tc>
        <w:tc>
          <w:tcPr>
            <w:tcW w:w="241" w:type="dxa"/>
            <w:shd w:val="clear" w:color="auto" w:fill="auto"/>
          </w:tcPr>
          <w:p w14:paraId="6ED9CC0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34765A27" w14:textId="4BBA4911" w:rsidR="00E976CE" w:rsidRPr="00AA6937" w:rsidRDefault="00E976CE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146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879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3B6D6A0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6F88680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F0CA3B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2F0CFF1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6B65EFB8" w14:textId="2B3FBDA8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103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976CE" w:rsidRPr="00AA6937" w14:paraId="545D2CC6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6195E000" w14:textId="7A82EDFF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="00F9647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4DBF591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40C968D9" w14:textId="355DBECC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9C82E1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5F9CF95A" w14:textId="57902228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236" w:type="dxa"/>
          </w:tcPr>
          <w:p w14:paraId="2416D91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B93610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FFE5EA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C81F1FA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002CDE6A" w14:textId="2E7A598E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  <w:tr w:rsidR="00E976CE" w:rsidRPr="00AA6937" w14:paraId="65788F14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158B7E7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237FC85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8349587" w14:textId="3C171C3A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322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016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4594E8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4126A63A" w14:textId="46D4BAD4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02C3CB5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2C5CEBBA" w14:textId="7926DEC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684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03CC029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48CE274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6BD8566D" w14:textId="04CA8A61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375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976CE" w:rsidRPr="00AA6937" w14:paraId="740D16E5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D15D94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2A3DE2B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232F89D5" w14:textId="1EEAA410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976CE"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449</w:t>
            </w:r>
          </w:p>
        </w:tc>
        <w:tc>
          <w:tcPr>
            <w:tcW w:w="241" w:type="dxa"/>
            <w:shd w:val="clear" w:color="auto" w:fill="auto"/>
          </w:tcPr>
          <w:p w14:paraId="71C773D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BB2DEB0" w14:textId="7FC51E4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260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815BD9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2517E1F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0438CF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A843606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1D1970E7" w14:textId="0D7000D7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</w:tr>
      <w:tr w:rsidR="00E976CE" w:rsidRPr="00AA6937" w14:paraId="62DBEC7A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35344C3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325DECD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5854F4A3" w14:textId="40C9198C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E39F1F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2003BDD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A977EC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0E8958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5BD3D1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7DCE45C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60316AD2" w14:textId="794BBDCC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671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976CE" w:rsidRPr="00AA6937" w14:paraId="66F85B3B" w14:textId="77777777" w:rsidTr="00337676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2A0BFDA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290DE64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1546FA26" w14:textId="77777777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EF72F9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4BE8842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22281A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0D54B1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1AFC17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E9E174D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61F09E5E" w14:textId="77777777" w:rsidR="00E976CE" w:rsidRPr="00CD3FF2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6CE" w:rsidRPr="00AA6937" w14:paraId="6D3FAA14" w14:textId="77777777" w:rsidTr="00337676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60D0D38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4FCDD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7E997FBB" w14:textId="071DD969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976CE"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577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1C6311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B55A7C2" w14:textId="711ADA31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132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1168A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66E800A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6E76A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CB29BB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47C439" w14:textId="189A5B4C" w:rsidR="00E976CE" w:rsidRPr="00AA6937" w:rsidRDefault="00C418B0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</w:tr>
      <w:tr w:rsidR="00E976CE" w:rsidRPr="00AA6937" w14:paraId="07D51AA2" w14:textId="77777777" w:rsidTr="00337676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3E6CA64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33793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76BDE5C7" w14:textId="45B07577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E976CE"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E25095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1DE426CC" w14:textId="367A2693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720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B1320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2CD83EA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E89B4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98FFDB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9C361F" w14:textId="5BA97233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887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976CE" w:rsidRPr="00AA6937" w14:paraId="40239AA4" w14:textId="77777777" w:rsidTr="00337676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156B6463" w14:textId="77777777" w:rsidR="00E976CE" w:rsidRPr="0050544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cs="Arial"/>
                <w:sz w:val="20"/>
                <w:szCs w:val="20"/>
                <w:cs/>
              </w:rPr>
            </w:pP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F6F1E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3AAC66B" w14:textId="77777777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98AC3C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B845E2A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1D3AB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C614C1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B0627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BD9EA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7D6F4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46FB401F" w14:textId="77777777" w:rsidTr="00337676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30F04BDD" w14:textId="77777777" w:rsidR="00E976CE" w:rsidRPr="0050544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ความต้องการ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9B1F4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130C816D" w14:textId="77777777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1CDEBC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3DAAEBF" w14:textId="5095B2BB" w:rsidR="00E976CE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6EA87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B42616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9EB94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35C57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E5FBD7" w14:textId="3905775A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</w:tr>
      <w:tr w:rsidR="00E976CE" w:rsidRPr="00AA6937" w14:paraId="59B3A578" w14:textId="77777777" w:rsidTr="00337676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FD7B70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94A81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3F011E19" w14:textId="782C0822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E976CE" w:rsidRPr="00CA42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8EC713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11BFF88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AE8A6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1F000A6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9ADBD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F1A91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EFCDB7" w14:textId="0B5F0399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</w:tr>
      <w:tr w:rsidR="00E976CE" w:rsidRPr="00AA6937" w14:paraId="1100E008" w14:textId="77777777" w:rsidTr="00337676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BDFCB1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E99F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5F240" w14:textId="612FB158" w:rsidR="00E976CE" w:rsidRPr="00424F79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521</w:t>
            </w:r>
            <w:r w:rsidR="00E976CE" w:rsidRPr="00424F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8B405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3302133" w14:textId="666ED9D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7661F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09939AA" w14:textId="3BB70D1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60F0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BBDC2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8D49A" w14:textId="1E9E464B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</w:t>
            </w:r>
            <w:r w:rsidR="00E97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699</w:t>
            </w:r>
          </w:p>
        </w:tc>
      </w:tr>
    </w:tbl>
    <w:p w14:paraId="699F3C57" w14:textId="77777777" w:rsidR="00E976CE" w:rsidRDefault="00E976CE" w:rsidP="00E976CE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F37605" w14:textId="77777777" w:rsidR="00893E11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A1EF7D5" w14:textId="0F6B2191" w:rsidR="00893E11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  <w:sectPr w:rsidR="00893E11" w:rsidSect="008E46DE"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553B67" w:rsidRPr="00AA6937" w14:paraId="33E21C27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FEA207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ED2D0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0CE47827" w14:textId="1575D0B2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712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53B67" w:rsidRPr="00AA6937" w14:paraId="39D75528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7AED4B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2C3E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22578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246168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62B9B370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5B5AB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6B71CC5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553B67" w:rsidRPr="00AA6937" w14:paraId="6FE7780B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4EAC41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7150B2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3161D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2DF7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1BC32C0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97CB59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304EA89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A74B3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0FCDE4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3B67" w:rsidRPr="00AA6937" w14:paraId="6F5F611C" w14:textId="77777777" w:rsidTr="00CE4BA1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1DF537AF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365E77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6D0D6E" w14:textId="2FB3EE21" w:rsidR="00553B67" w:rsidRPr="00AA6937" w:rsidRDefault="00C418B0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53B67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08F5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6A3C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FD415C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BC13DC9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6C4048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6EAD22A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8D5E16" w14:textId="51D69F19" w:rsidR="00553B67" w:rsidRPr="00AA6937" w:rsidRDefault="00C418B0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3B67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3B67" w:rsidRPr="00AA6937" w14:paraId="78BFAB2A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91D575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BD13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B85D81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B67" w:rsidRPr="00AA6937" w14:paraId="3A8E3042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C166F07" w14:textId="0446DE9C" w:rsidR="00553B67" w:rsidRPr="00AA6937" w:rsidRDefault="00C418B0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E5AA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D87CEE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3D7C2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FD06E6E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A296DB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263EE90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3CA60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837AA5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53B67" w:rsidRPr="00AA6937" w14:paraId="55DD1B48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BDE2259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8B06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AF389C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F9598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7EC7FC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6EE2F1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1A91314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1BC21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F2A62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B3D57" w:rsidRPr="00AA6937" w14:paraId="2D11C885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1E6C6F67" w14:textId="74B3931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</w:tcBorders>
          </w:tcPr>
          <w:p w14:paraId="40FA7884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3EE3F56" w14:textId="20229D39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B3D57" w:rsidRPr="008D3D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600A8D9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225A682C" w14:textId="127DE4AA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168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015B2393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0706BBC" w14:textId="369157FE" w:rsidR="00DB3D57" w:rsidRPr="00AA693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E1E105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B823400" w14:textId="33587D48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B3D5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</w:tr>
      <w:tr w:rsidR="00DB3D57" w:rsidRPr="00AA6937" w14:paraId="6152A523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E465050" w14:textId="414E02FA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22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0A83D72C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EE258BF" w14:textId="50627D09" w:rsidR="00DB3D57" w:rsidRPr="00AA6937" w:rsidRDefault="008D3DD9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C738635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6F06B9C" w14:textId="08E13C0A" w:rsidR="00DB3D57" w:rsidRPr="00AA6937" w:rsidRDefault="00C418B0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B3D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05CF6AB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196FE467" w14:textId="11B9A0BA" w:rsidR="00DB3D57" w:rsidRPr="00AA693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9F491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14864DF" w14:textId="0F183C0E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B3D5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</w:tr>
      <w:tr w:rsidR="00DB3D57" w:rsidRPr="00AA6937" w14:paraId="62EFEF68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A961FA9" w14:textId="4F856CE3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C49581C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4C5E91D" w14:textId="07BC808A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3D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8D3D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Pr="008D3D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78CC732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EC26B7B" w14:textId="7F4F5E61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023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3A22EDE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FECC4AE" w14:textId="4F62BDF5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506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420C5E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5E16516" w14:textId="0880419C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704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DB3D57" w:rsidRPr="00AA6937" w14:paraId="04B7966A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BFAD048" w14:textId="738B5FC6" w:rsidR="00DB3D57" w:rsidRPr="00F71283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20153ECA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A167CAF" w14:textId="77777777" w:rsidR="00DB3D57" w:rsidRPr="00F71283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BA3357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15094C8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688003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303FE9B" w14:textId="77777777" w:rsidR="00DB3D57" w:rsidRPr="00AA693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4B6289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6102712" w14:textId="77777777" w:rsidR="00DB3D57" w:rsidRPr="00AA693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B3D57" w:rsidRPr="00AA6937" w14:paraId="4FA50E19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9C050B5" w14:textId="4C4F2CD2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1E5071F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4F0228" w14:textId="41EFB1E6" w:rsidR="00DB3D57" w:rsidRPr="00CA425B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B3D57" w:rsidRPr="008D3D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2A6D4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A96D4E0" w14:textId="308258B8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272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0771889E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992D6F6" w14:textId="4AE97D99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270" w:type="dxa"/>
            <w:vAlign w:val="bottom"/>
          </w:tcPr>
          <w:p w14:paraId="014D72BD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76832" w14:textId="6E5EEB16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B3D5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</w:tr>
      <w:tr w:rsidR="00DB3D57" w:rsidRPr="00AA6937" w14:paraId="74F1A774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A1AA273" w14:textId="41FFA283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AD6CAFA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B14F" w14:textId="2798B5E5" w:rsidR="00DB3D57" w:rsidRPr="00CA425B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B3D57" w:rsidRPr="008D3D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01164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208268A" w14:textId="2B7D1163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881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0DBB1D54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E60E4E6" w14:textId="262EACC8" w:rsidR="00DB3D57" w:rsidRPr="00AA693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63A440A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11078" w14:textId="594DD545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895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DB3D57" w:rsidRPr="00AA6937" w14:paraId="0A3936C2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4DA5A2A" w14:textId="311A9E8B" w:rsidR="00DB3D57" w:rsidRPr="00F71283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</w:tcPr>
          <w:p w14:paraId="37C1C4BD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A56B71" w14:textId="77777777" w:rsidR="00DB3D57" w:rsidRPr="00753C43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178D4B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A94356A" w14:textId="77777777" w:rsidR="00DB3D5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vAlign w:val="bottom"/>
          </w:tcPr>
          <w:p w14:paraId="12D1DBB5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17E66B13" w14:textId="77777777" w:rsidR="00DB3D57" w:rsidRPr="00F71283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DA673D7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70B4B" w14:textId="77777777" w:rsidR="00DB3D5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B3D57" w:rsidRPr="00AA6937" w14:paraId="600C1397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65C4EEE" w14:textId="081E4DD0" w:rsidR="00DB3D57" w:rsidRPr="00F71283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</w:tcPr>
          <w:p w14:paraId="3E4CB702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15AA8F" w14:textId="0D829BA4" w:rsidR="00DB3D57" w:rsidRPr="00753C43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DB3D57" w:rsidRPr="008D3D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F9D3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049179B" w14:textId="68E0B66E" w:rsidR="00DB3D57" w:rsidRDefault="00C418B0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B3D5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  <w:tc>
          <w:tcPr>
            <w:tcW w:w="340" w:type="dxa"/>
            <w:vAlign w:val="bottom"/>
          </w:tcPr>
          <w:p w14:paraId="5F1B43D6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3406613A" w14:textId="7E4E0B37" w:rsidR="00DB3D57" w:rsidRPr="00F71283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3CCCAE7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910225" w14:textId="4C63A972" w:rsidR="00DB3D5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DB3D5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</w:tr>
      <w:tr w:rsidR="00DB3D57" w:rsidRPr="00AA6937" w14:paraId="4C877840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5B20180" w14:textId="2E4BAE5A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48F08F26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08430" w14:textId="2D208762" w:rsidR="00DB3D57" w:rsidRPr="00CA425B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="00DB3D57"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C080B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4B5D6955" w14:textId="1D1C8885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359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295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599ECBD4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3BFE57B6" w14:textId="76E8F1AB" w:rsidR="00DB3D57" w:rsidRPr="00AA6937" w:rsidRDefault="00DB3D57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777B6D6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AE01CA" w14:textId="70402144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="00DB3D5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</w:tr>
      <w:tr w:rsidR="00DB3D57" w:rsidRPr="00AA6937" w14:paraId="6DBB89CF" w14:textId="77777777" w:rsidTr="008D3DD9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372239C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CDCC2" w14:textId="77777777" w:rsidR="00DB3D57" w:rsidRPr="00AA6937" w:rsidRDefault="00DB3D57" w:rsidP="00DB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DC415" w14:textId="2C79879A" w:rsidR="00DB3D57" w:rsidRPr="00F5685D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68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504</w:t>
            </w:r>
            <w:r w:rsidR="00DB3D57" w:rsidRPr="00F568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568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85004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82FF" w14:textId="047821E9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26A82670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75A33" w14:textId="690A1152" w:rsidR="00DB3D57" w:rsidRPr="00AA6937" w:rsidRDefault="00DB3D57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AC2341" w14:textId="77777777" w:rsidR="00DB3D57" w:rsidRPr="00AA6937" w:rsidRDefault="00DB3D57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4E73" w14:textId="2986B7F9" w:rsidR="00DB3D57" w:rsidRPr="00AA6937" w:rsidRDefault="00C418B0" w:rsidP="008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137</w:t>
            </w:r>
            <w:r w:rsidR="00DB3D5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167</w:t>
            </w:r>
          </w:p>
        </w:tc>
      </w:tr>
    </w:tbl>
    <w:p w14:paraId="715408FF" w14:textId="1AEFD658" w:rsidR="00553B67" w:rsidRDefault="00553B67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E976CE" w:rsidRPr="00AA6937" w14:paraId="11A0105A" w14:textId="77777777" w:rsidTr="00337676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EC34A3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50333A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36E1DB1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712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76CE" w:rsidRPr="00AA6937" w14:paraId="69193ACD" w14:textId="77777777" w:rsidTr="00337676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4A0093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A8F3A0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B1383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C584F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648BF25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CED5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18AE8F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E976CE" w:rsidRPr="00AA6937" w14:paraId="22099451" w14:textId="77777777" w:rsidTr="00337676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7F1C53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2749F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B4D35B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117A2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6588F6F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52788EF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761297D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8E13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6C4AC0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76CE" w:rsidRPr="00AA6937" w14:paraId="19D0E3ED" w14:textId="77777777" w:rsidTr="00337676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648BAB3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D35056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1CE369" w14:textId="22D87907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E976CE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065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1CB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72FA7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8FF7A7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0A6C9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6F4C7A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9B3F1B" w14:textId="173A98F5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976CE"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76CE" w:rsidRPr="00AA6937" w14:paraId="1C47328F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DC4AAF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E0154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B9D4AB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76CE" w:rsidRPr="00AA6937" w14:paraId="0C5CF340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26B4BA6" w14:textId="11991520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4205E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E87C3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F1AD3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138EADB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63A9EDD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09160DB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94A0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B399D8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7D413E09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4ECA25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D818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7FF1DA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20F13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7D3E17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167D7B6F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66F505B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87C9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200A18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2D82C15D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4AF5CD7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</w:tcBorders>
          </w:tcPr>
          <w:p w14:paraId="52D915B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D23F1FD" w14:textId="0E5AB1EC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976CE"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513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7075A3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101BD734" w14:textId="68857D2E" w:rsidR="00E976CE" w:rsidRPr="00AA6937" w:rsidRDefault="00E976CE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817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</w:tcPr>
          <w:p w14:paraId="171BB1B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1C7DB2C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D40CC2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9E47C55" w14:textId="32D435BF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</w:tr>
      <w:tr w:rsidR="00E976CE" w:rsidRPr="00AA6937" w14:paraId="548E8439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C40E9A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314F54A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B6E4C20" w14:textId="7CF89DDC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471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16B44D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6B3C9E15" w14:textId="460F1F0B" w:rsidR="00E976CE" w:rsidRPr="00AA6937" w:rsidRDefault="00E976CE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704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</w:tcPr>
          <w:p w14:paraId="0F896B6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25E9943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CE73D3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E238ABF" w14:textId="7C166D79" w:rsidR="00E976CE" w:rsidRPr="00AA6937" w:rsidRDefault="00E976CE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61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175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976CE" w:rsidRPr="00AA6937" w14:paraId="1C74A097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A73597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363B42F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A8565A3" w14:textId="45B69450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A98D88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24B6D935" w14:textId="17779781" w:rsidR="00E976CE" w:rsidRPr="00AA6937" w:rsidRDefault="00E976CE" w:rsidP="000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260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</w:tcPr>
          <w:p w14:paraId="15B781E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3BFF1E8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54245C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A7BDA5B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E976CE" w:rsidRPr="00AA6937" w14:paraId="4DC3F100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14177EE" w14:textId="77777777" w:rsidR="00E976CE" w:rsidRPr="00F7128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07A2AC5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6BA7F5E" w14:textId="77777777" w:rsidR="00E976CE" w:rsidRPr="00F7128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BB4F2F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27DADCC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14:paraId="12559F3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79C97BF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1A55FB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054BC2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05DAC593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10160F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CF2F04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EF7AA61" w14:textId="39AD46D2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976CE"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2E5030F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55744D86" w14:textId="1ACE29EE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340" w:type="dxa"/>
          </w:tcPr>
          <w:p w14:paraId="69CEF1E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43243903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FAC041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5263561" w14:textId="7C9334DB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</w:tr>
      <w:tr w:rsidR="00E976CE" w:rsidRPr="00AA6937" w14:paraId="65DE66AC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4DA4B2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58109B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5E1AA1" w14:textId="3CC1B870" w:rsidR="00E976CE" w:rsidRPr="00CA425B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305CF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5D6B5EB3" w14:textId="61CB6BE6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340" w:type="dxa"/>
          </w:tcPr>
          <w:p w14:paraId="7B1CD33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1BE0BFA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82614B6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7F53AD3" w14:textId="59CBB6C5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</w:tr>
      <w:tr w:rsidR="00E976CE" w:rsidRPr="00AA6937" w14:paraId="27D6BEA0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015D344" w14:textId="77777777" w:rsidR="00E976CE" w:rsidRPr="00F7128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</w:tcPr>
          <w:p w14:paraId="0056981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5149F24" w14:textId="77777777" w:rsidR="00E976CE" w:rsidRPr="00753C4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29EF3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0AC9D4BF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</w:tcPr>
          <w:p w14:paraId="7BF353F0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40E81300" w14:textId="77777777" w:rsidR="00E976CE" w:rsidRPr="00F7128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22DC7B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1543DE1" w14:textId="77777777" w:rsidR="00E976CE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976CE" w:rsidRPr="00AA6937" w14:paraId="7CF46C37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45BCA73" w14:textId="77777777" w:rsidR="00E976CE" w:rsidRPr="00F7128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</w:tcPr>
          <w:p w14:paraId="0072A52D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376B84" w14:textId="77777777" w:rsidR="00E976CE" w:rsidRPr="00753C4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47B5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089BF254" w14:textId="2414F110" w:rsidR="00E976CE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340" w:type="dxa"/>
          </w:tcPr>
          <w:p w14:paraId="61AC259A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242B81C7" w14:textId="77777777" w:rsidR="00E976CE" w:rsidRPr="00F71283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41E7A4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04688A2" w14:textId="5D981071" w:rsidR="00E976CE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97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</w:tr>
      <w:tr w:rsidR="00E976CE" w:rsidRPr="00AA6937" w14:paraId="47D5DF7A" w14:textId="77777777" w:rsidTr="00337676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7E8711E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3B485E8C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5FE1BF" w14:textId="4C0CAB34" w:rsidR="00E976CE" w:rsidRPr="00CA425B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="00E976CE"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  <w:tc>
          <w:tcPr>
            <w:tcW w:w="236" w:type="dxa"/>
            <w:shd w:val="clear" w:color="auto" w:fill="auto"/>
          </w:tcPr>
          <w:p w14:paraId="136441C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083BCCD4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0" w:type="dxa"/>
          </w:tcPr>
          <w:p w14:paraId="792DA592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6735D9F5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7F7790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BEAC009" w14:textId="0AFB1D5A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="00E976CE"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</w:tr>
      <w:tr w:rsidR="00E976CE" w:rsidRPr="00AA6937" w14:paraId="724A41A3" w14:textId="77777777" w:rsidTr="00337676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2EB2CB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FBA8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2C619" w14:textId="3A9D727B" w:rsidR="00E976CE" w:rsidRPr="00753C43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477</w:t>
            </w:r>
            <w:r w:rsidR="00E976CE" w:rsidRPr="00753C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681C1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B9C8655" w14:textId="7FB3A2D9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 w:rsidR="00E97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EDA2DB7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318A039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50" w:lineRule="exact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C75CE8" w14:textId="77777777" w:rsidR="00E976CE" w:rsidRPr="00AA6937" w:rsidRDefault="00E976CE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24F3" w14:textId="38034FB5" w:rsidR="00E976CE" w:rsidRPr="00AA6937" w:rsidRDefault="00C418B0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504</w:t>
            </w:r>
            <w:r w:rsidR="00E97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322</w:t>
            </w:r>
          </w:p>
        </w:tc>
      </w:tr>
    </w:tbl>
    <w:p w14:paraId="25C4EF5F" w14:textId="77777777" w:rsidR="00E976CE" w:rsidRPr="00CF1517" w:rsidRDefault="00E976CE" w:rsidP="00E976CE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13ACA59" w14:textId="63E9A9C8" w:rsidR="00B24D45" w:rsidRDefault="007105C2" w:rsidP="00B24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ขาดทุนทางภาษีจะสิ้นสุดใน</w:t>
      </w:r>
      <w:r w:rsidRPr="000A72D0">
        <w:rPr>
          <w:rFonts w:ascii="Angsana New" w:hAnsi="Angsana New" w:cs="Angsana New"/>
          <w:spacing w:val="-2"/>
          <w:sz w:val="30"/>
          <w:szCs w:val="30"/>
          <w:cs/>
        </w:rPr>
        <w:t xml:space="preserve">ระหว่างปี </w:t>
      </w:r>
      <w:r w:rsidR="00C418B0" w:rsidRPr="000A72D0">
        <w:rPr>
          <w:rFonts w:ascii="Angsana New" w:hAnsi="Angsana New" w:cs="Angsana New"/>
          <w:spacing w:val="-2"/>
          <w:sz w:val="30"/>
          <w:szCs w:val="30"/>
        </w:rPr>
        <w:t>256</w:t>
      </w:r>
      <w:r w:rsidR="00C418B0" w:rsidRPr="000A72D0">
        <w:rPr>
          <w:rFonts w:ascii="Angsana New" w:hAnsi="Angsana New" w:cs="Angsana New" w:hint="cs"/>
          <w:spacing w:val="-2"/>
          <w:sz w:val="30"/>
          <w:szCs w:val="30"/>
        </w:rPr>
        <w:t>6</w:t>
      </w:r>
      <w:r w:rsidRPr="000A72D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A72D0">
        <w:rPr>
          <w:rFonts w:ascii="Angsana New" w:hAnsi="Angsana New" w:cs="Angsana New" w:hint="cs"/>
          <w:spacing w:val="-2"/>
          <w:sz w:val="30"/>
          <w:szCs w:val="30"/>
          <w:cs/>
        </w:rPr>
        <w:t>ถึงปี</w:t>
      </w:r>
      <w:r w:rsidRPr="000A72D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418B0" w:rsidRPr="000A72D0">
        <w:rPr>
          <w:rFonts w:ascii="Angsana New" w:hAnsi="Angsana New" w:cs="Angsana New"/>
          <w:spacing w:val="-2"/>
          <w:sz w:val="30"/>
          <w:szCs w:val="30"/>
        </w:rPr>
        <w:t>257</w:t>
      </w:r>
      <w:r w:rsidR="000A72D0" w:rsidRPr="000A72D0">
        <w:rPr>
          <w:rFonts w:ascii="Angsana New" w:hAnsi="Angsana New" w:cs="Angsana New"/>
          <w:spacing w:val="-2"/>
          <w:sz w:val="30"/>
          <w:szCs w:val="30"/>
        </w:rPr>
        <w:t>4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ในปี </w:t>
      </w:r>
      <w:r w:rsidR="00C418B0" w:rsidRPr="00C418B0">
        <w:rPr>
          <w:rFonts w:ascii="Angsana New" w:hAnsi="Angsana New" w:cs="Angsana New" w:hint="cs"/>
          <w:spacing w:val="-2"/>
          <w:sz w:val="30"/>
          <w:szCs w:val="30"/>
        </w:rPr>
        <w:t>2565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ผลิตภัณฑ์ของกลุ่มบริษัทมีราคาสูงขึ้นอย่างมีนัยสำคัญและทำให้กำไรของกลุ่มบริษัทเพิ่มขึ้น</w:t>
      </w:r>
      <w:r w:rsidR="002363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ซึ่งทำให้ผู้บริหารทำการประเมินประมาณ</w:t>
      </w:r>
      <w:r w:rsidR="00B24D45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กำไรทางภาษีในอนาคตใหม่</w:t>
      </w:r>
      <w:r w:rsidR="002363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2363BD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บริษัทได้บันทึกสินทรัพย์ทางภาษีเงินได้จำนวน </w:t>
      </w:r>
      <w:r w:rsidR="00C418B0" w:rsidRPr="00C418B0">
        <w:rPr>
          <w:rFonts w:ascii="Angsana New" w:hAnsi="Angsana New" w:cs="Angsana New" w:hint="cs"/>
          <w:spacing w:val="-2"/>
          <w:sz w:val="30"/>
          <w:szCs w:val="30"/>
        </w:rPr>
        <w:t>120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pacing w:val="-2"/>
          <w:sz w:val="30"/>
          <w:szCs w:val="30"/>
        </w:rPr>
        <w:t>7</w:t>
      </w:r>
      <w:r w:rsidR="00B24D45" w:rsidRPr="000A02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B24D4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จากขาดทุนทางภาษีที่ยังไม่ได้บันทึกบัญชี (ผลขาดทุนจากภาษีจำนวน </w:t>
      </w:r>
      <w:r w:rsidR="00C418B0" w:rsidRPr="00C418B0">
        <w:rPr>
          <w:rFonts w:ascii="Angsana New" w:hAnsi="Angsana New" w:cs="Angsana New" w:hint="cs"/>
          <w:spacing w:val="-2"/>
          <w:sz w:val="30"/>
          <w:szCs w:val="30"/>
        </w:rPr>
        <w:t>603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C418B0" w:rsidRPr="00C418B0">
        <w:rPr>
          <w:rFonts w:ascii="Angsana New" w:hAnsi="Angsana New" w:cs="Angsana New" w:hint="cs"/>
          <w:spacing w:val="-2"/>
          <w:sz w:val="30"/>
          <w:szCs w:val="30"/>
        </w:rPr>
        <w:t>6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ล้านบาท) เนื่องจากผู้บริหารพิจา</w:t>
      </w:r>
      <w:r w:rsidR="002363BD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B24D45" w:rsidRPr="000A026B">
        <w:rPr>
          <w:rFonts w:ascii="Angsana New" w:hAnsi="Angsana New" w:cs="Angsana New" w:hint="cs"/>
          <w:spacing w:val="-2"/>
          <w:sz w:val="30"/>
          <w:szCs w:val="30"/>
          <w:cs/>
        </w:rPr>
        <w:t>ณาแล้ว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1B9CACAD" w14:textId="77777777" w:rsidR="00B24D45" w:rsidRDefault="00B24D45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493BCDA" w14:textId="36D1F6F3" w:rsidR="007105C2" w:rsidRDefault="007105C2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31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C418B0" w:rsidRPr="00C418B0">
        <w:rPr>
          <w:rFonts w:ascii="Angsana New" w:hAnsi="Angsana New" w:cs="Angsana New"/>
          <w:spacing w:val="-2"/>
          <w:sz w:val="30"/>
          <w:szCs w:val="30"/>
        </w:rPr>
        <w:t>256</w:t>
      </w:r>
      <w:r w:rsidR="004C3CA1">
        <w:rPr>
          <w:rFonts w:ascii="Angsana New" w:hAnsi="Angsana New" w:cs="Angsana New"/>
          <w:spacing w:val="-2"/>
          <w:sz w:val="30"/>
          <w:szCs w:val="30"/>
        </w:rPr>
        <w:t>5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กลุ่มบริษัทมีผลแตกต่างชั่วคราว</w:t>
      </w:r>
      <w:r w:rsidRPr="00CF1517">
        <w:rPr>
          <w:rFonts w:ascii="Angsana New" w:hAnsi="Angsana New" w:cs="Angsana New"/>
          <w:spacing w:val="2"/>
          <w:sz w:val="30"/>
          <w:szCs w:val="30"/>
          <w:cs/>
        </w:rPr>
        <w:t>ที่เกิดจากขาดทุนทางภาษีที่ยังไม่ได้ใช้เป็น</w:t>
      </w:r>
      <w:r w:rsidRPr="00DA46DB">
        <w:rPr>
          <w:rFonts w:ascii="Angsana New" w:hAnsi="Angsana New" w:cs="Angsana New"/>
          <w:spacing w:val="2"/>
          <w:sz w:val="30"/>
          <w:szCs w:val="30"/>
          <w:cs/>
        </w:rPr>
        <w:t>จำนวนเงิน</w:t>
      </w:r>
      <w:r w:rsidR="000A72D0">
        <w:rPr>
          <w:rFonts w:ascii="Angsana New" w:hAnsi="Angsana New" w:cs="Angsana New"/>
          <w:spacing w:val="2"/>
          <w:sz w:val="30"/>
          <w:szCs w:val="30"/>
        </w:rPr>
        <w:t xml:space="preserve"> 1,</w:t>
      </w:r>
      <w:r w:rsidR="000A72D0" w:rsidRPr="000A72D0">
        <w:rPr>
          <w:rFonts w:ascii="Angsana New" w:hAnsi="Angsana New" w:cs="Angsana New"/>
          <w:spacing w:val="2"/>
          <w:sz w:val="30"/>
          <w:szCs w:val="30"/>
        </w:rPr>
        <w:t>73</w:t>
      </w:r>
      <w:r w:rsidR="00CE2A1A">
        <w:rPr>
          <w:rFonts w:ascii="Angsana New" w:hAnsi="Angsana New" w:cs="Angsana New"/>
          <w:spacing w:val="2"/>
          <w:sz w:val="30"/>
          <w:szCs w:val="30"/>
        </w:rPr>
        <w:t>3.5</w:t>
      </w:r>
      <w:r w:rsidRPr="000A72D0">
        <w:rPr>
          <w:rFonts w:ascii="Angsana New" w:hAnsi="Angsana New" w:cs="Angsana New"/>
          <w:sz w:val="30"/>
          <w:szCs w:val="30"/>
          <w:cs/>
        </w:rPr>
        <w:t xml:space="preserve"> ล้</w:t>
      </w:r>
      <w:r w:rsidRPr="00DA46DB">
        <w:rPr>
          <w:rFonts w:ascii="Angsana New" w:hAnsi="Angsana New" w:cs="Angsana New"/>
          <w:sz w:val="30"/>
          <w:szCs w:val="30"/>
          <w:cs/>
        </w:rPr>
        <w:t>านบาท</w:t>
      </w:r>
      <w:r w:rsidRPr="00DA46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46D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418B0" w:rsidRPr="00C418B0">
        <w:rPr>
          <w:rFonts w:ascii="Angsana New" w:hAnsi="Angsana New" w:cs="Angsana New"/>
          <w:i/>
          <w:iCs/>
          <w:sz w:val="30"/>
          <w:szCs w:val="30"/>
        </w:rPr>
        <w:t>2564</w:t>
      </w:r>
      <w:r w:rsidRPr="00087EC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F4D13">
        <w:rPr>
          <w:rFonts w:ascii="Angsana New" w:hAnsi="Angsana New" w:cs="Angsana New"/>
          <w:i/>
          <w:iCs/>
          <w:sz w:val="30"/>
          <w:szCs w:val="30"/>
        </w:rPr>
        <w:t>3,205.8</w:t>
      </w:r>
      <w:r w:rsidRPr="00DA46D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A46D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DA46DB">
        <w:rPr>
          <w:rFonts w:ascii="Angsana New" w:hAnsi="Angsana New" w:cs="Angsana New"/>
          <w:sz w:val="30"/>
          <w:szCs w:val="30"/>
          <w:cs/>
        </w:rPr>
        <w:t xml:space="preserve"> ซึ่งไม่ได้นำไป</w:t>
      </w:r>
      <w:r w:rsidRPr="00DA46DB">
        <w:rPr>
          <w:rFonts w:ascii="Angsana New" w:hAnsi="Angsana New" w:cs="Angsana New"/>
          <w:spacing w:val="-4"/>
          <w:sz w:val="30"/>
          <w:szCs w:val="30"/>
          <w:cs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Pr="00DA46DB">
        <w:rPr>
          <w:rFonts w:ascii="Angsana New" w:hAnsi="Angsana New" w:cs="Angsana New"/>
          <w:spacing w:val="2"/>
          <w:sz w:val="30"/>
          <w:szCs w:val="30"/>
          <w:cs/>
        </w:rPr>
        <w:t>รวมเป็น</w:t>
      </w:r>
      <w:r w:rsidRPr="000A72D0">
        <w:rPr>
          <w:rFonts w:ascii="Angsana New" w:hAnsi="Angsana New" w:cs="Angsana New"/>
          <w:spacing w:val="2"/>
          <w:sz w:val="30"/>
          <w:szCs w:val="30"/>
          <w:cs/>
        </w:rPr>
        <w:t>จำนวนเงิน</w:t>
      </w:r>
      <w:r w:rsidRPr="000A72D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0A72D0" w:rsidRPr="000A72D0">
        <w:rPr>
          <w:rFonts w:ascii="Angsana New" w:hAnsi="Angsana New" w:cs="Angsana New"/>
          <w:spacing w:val="2"/>
          <w:sz w:val="30"/>
          <w:szCs w:val="30"/>
        </w:rPr>
        <w:t>34</w:t>
      </w:r>
      <w:r w:rsidR="00CE2A1A">
        <w:rPr>
          <w:rFonts w:ascii="Angsana New" w:hAnsi="Angsana New" w:cs="Angsana New"/>
          <w:spacing w:val="2"/>
          <w:sz w:val="30"/>
          <w:szCs w:val="30"/>
        </w:rPr>
        <w:t>6</w:t>
      </w:r>
      <w:r w:rsidR="000A72D0" w:rsidRPr="000A72D0">
        <w:rPr>
          <w:rFonts w:ascii="Angsana New" w:hAnsi="Angsana New" w:cs="Angsana New"/>
          <w:spacing w:val="2"/>
          <w:sz w:val="30"/>
          <w:szCs w:val="30"/>
        </w:rPr>
        <w:t>.7</w:t>
      </w:r>
      <w:r w:rsidR="00416692" w:rsidRPr="000A72D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A72D0">
        <w:rPr>
          <w:rFonts w:ascii="Angsana New" w:hAnsi="Angsana New" w:cs="Angsana New"/>
          <w:spacing w:val="2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spacing w:val="2"/>
          <w:sz w:val="30"/>
          <w:szCs w:val="30"/>
          <w:cs/>
        </w:rPr>
        <w:t xml:space="preserve">บาท </w:t>
      </w:r>
      <w:r w:rsidRPr="00CF1517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</w:t>
      </w:r>
      <w:r w:rsidR="00C418B0" w:rsidRPr="00C418B0">
        <w:rPr>
          <w:rFonts w:ascii="Angsana New" w:hAnsi="Angsana New" w:cs="Angsana New"/>
          <w:i/>
          <w:iCs/>
          <w:spacing w:val="2"/>
          <w:sz w:val="30"/>
          <w:szCs w:val="30"/>
        </w:rPr>
        <w:t>2564</w:t>
      </w:r>
      <w:r w:rsidRPr="00087ECB">
        <w:rPr>
          <w:rFonts w:ascii="Angsana New" w:hAnsi="Angsana New" w:cs="Angsana New"/>
          <w:i/>
          <w:iCs/>
          <w:spacing w:val="2"/>
          <w:sz w:val="30"/>
          <w:szCs w:val="30"/>
        </w:rPr>
        <w:t xml:space="preserve">: </w:t>
      </w:r>
      <w:r w:rsidR="008F4D13">
        <w:rPr>
          <w:rFonts w:ascii="Angsana New" w:hAnsi="Angsana New" w:cs="Angsana New"/>
          <w:i/>
          <w:iCs/>
          <w:spacing w:val="2"/>
          <w:sz w:val="30"/>
          <w:szCs w:val="30"/>
        </w:rPr>
        <w:t>641.2</w:t>
      </w:r>
      <w:r w:rsidRPr="00087ECB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ล้านบาท) </w:t>
      </w:r>
      <w:r w:rsidRPr="00CF1517">
        <w:rPr>
          <w:rFonts w:ascii="Angsana New" w:hAnsi="Angsana New" w:cs="Angsana New"/>
          <w:spacing w:val="2"/>
          <w:sz w:val="30"/>
          <w:szCs w:val="30"/>
          <w:cs/>
        </w:rPr>
        <w:t>เนื่องจากความไม่แน่นอนที่จะใช้ประโยชน์ทางภาษีจาก</w:t>
      </w:r>
      <w:r w:rsidRPr="00CF1517">
        <w:rPr>
          <w:rFonts w:ascii="Angsana New" w:hAnsi="Angsana New" w:cs="Angsana New"/>
          <w:sz w:val="30"/>
          <w:szCs w:val="30"/>
          <w:cs/>
        </w:rPr>
        <w:t>รายการดังกล่าวในอนาคต</w:t>
      </w:r>
    </w:p>
    <w:p w14:paraId="56747FFE" w14:textId="77777777" w:rsidR="00416692" w:rsidRPr="00CF1517" w:rsidRDefault="00416692" w:rsidP="0041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jc w:val="thaiDistribute"/>
        <w:rPr>
          <w:rFonts w:ascii="Angsana New" w:hAnsi="Angsana New" w:cs="Angsana New"/>
          <w:sz w:val="30"/>
          <w:szCs w:val="30"/>
        </w:rPr>
      </w:pPr>
    </w:p>
    <w:p w14:paraId="1980D45C" w14:textId="68C3B459" w:rsidR="00804175" w:rsidRPr="00CF1517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  <w:r w:rsidR="005B5FA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E5F8564" w14:textId="77777777" w:rsidR="00AA5263" w:rsidRPr="004961F4" w:rsidRDefault="00AA5263" w:rsidP="00045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75"/>
        <w:gridCol w:w="994"/>
        <w:gridCol w:w="264"/>
        <w:gridCol w:w="992"/>
        <w:gridCol w:w="253"/>
        <w:gridCol w:w="988"/>
        <w:gridCol w:w="275"/>
        <w:gridCol w:w="979"/>
      </w:tblGrid>
      <w:tr w:rsidR="0085242B" w:rsidRPr="00F17F5F" w14:paraId="209ED38D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478844E" w14:textId="3F91AF3E" w:rsidR="0085242B" w:rsidRPr="00CF1517" w:rsidRDefault="0085242B" w:rsidP="006A3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14:paraId="7E78818B" w14:textId="77777777" w:rsidR="0085242B" w:rsidRPr="00F17F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00EB032" w14:textId="77777777" w:rsidR="0085242B" w:rsidRPr="00F17F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E8A745B" w14:textId="77777777" w:rsidR="0085242B" w:rsidRPr="00F17F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6CE" w:rsidRPr="00F17F5F" w14:paraId="60424C27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082691E2" w14:textId="4266EFBA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9" w:type="pct"/>
          </w:tcPr>
          <w:p w14:paraId="4AB72D6B" w14:textId="24317FC4" w:rsidR="00E976CE" w:rsidRPr="00F17F5F" w:rsidRDefault="00C418B0" w:rsidP="00E976C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056430D" w14:textId="77777777" w:rsidR="00E976CE" w:rsidRPr="00F17F5F" w:rsidRDefault="00E976CE" w:rsidP="00E976C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8573A1E" w14:textId="73896E87" w:rsidR="00E976CE" w:rsidRPr="00F17F5F" w:rsidRDefault="00C418B0" w:rsidP="00E976C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055D5610" w14:textId="77777777" w:rsidR="00E976CE" w:rsidRPr="00F17F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8BB4A06" w14:textId="24194EDC" w:rsidR="00E976CE" w:rsidRPr="00F17F5F" w:rsidRDefault="00C418B0" w:rsidP="00E976C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413BA71" w14:textId="77777777" w:rsidR="00E976CE" w:rsidRPr="00F17F5F" w:rsidRDefault="00E976CE" w:rsidP="00E976C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E48154" w14:textId="7D9194CE" w:rsidR="00E976CE" w:rsidRPr="00F17F5F" w:rsidRDefault="00C418B0" w:rsidP="00E976C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BB4B0F" w:rsidRPr="00F17F5F" w14:paraId="5523D322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A706FCC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vAlign w:val="bottom"/>
          </w:tcPr>
          <w:p w14:paraId="767DDA12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4B0F" w:rsidRPr="00F17F5F" w14:paraId="565B21BA" w14:textId="77777777" w:rsidTr="00960FE7">
        <w:trPr>
          <w:trHeight w:hRule="exact" w:val="389"/>
        </w:trPr>
        <w:tc>
          <w:tcPr>
            <w:tcW w:w="2427" w:type="pct"/>
          </w:tcPr>
          <w:p w14:paraId="5A679D16" w14:textId="000754AE" w:rsidR="00BB4B0F" w:rsidRPr="00F17F5F" w:rsidRDefault="00BB4B0F" w:rsidP="00BB4B0F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416692"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540237BF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42183A8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4C4CC1A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CD6D5E4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8D85A80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F14D610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64FD6D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76CE" w:rsidRPr="00F17F5F" w14:paraId="7BDDB0CC" w14:textId="77777777" w:rsidTr="00960FE7">
        <w:trPr>
          <w:trHeight w:hRule="exact" w:val="389"/>
        </w:trPr>
        <w:tc>
          <w:tcPr>
            <w:tcW w:w="2427" w:type="pct"/>
          </w:tcPr>
          <w:p w14:paraId="0129C267" w14:textId="2F0B82D8" w:rsidR="00E976CE" w:rsidRPr="00F17F5F" w:rsidRDefault="00E976CE" w:rsidP="00E976CE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ของบริษัท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A139720" w14:textId="0E100044" w:rsidR="00E976CE" w:rsidRPr="00F17F5F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097C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721</w:t>
            </w:r>
            <w:r w:rsidR="00097C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43" w:type="pct"/>
          </w:tcPr>
          <w:p w14:paraId="1C9978D3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6BCFF8F" w14:textId="51B803C4" w:rsidR="00E976CE" w:rsidRPr="00F17F5F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561</w:t>
            </w:r>
            <w:r w:rsidR="00E976CE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37" w:type="pct"/>
          </w:tcPr>
          <w:p w14:paraId="5BA4E0AC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4C0A83" w14:textId="248054A4" w:rsidR="00E976CE" w:rsidRPr="00F17F5F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86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</w:t>
            </w:r>
            <w:r w:rsidR="00C86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9" w:type="pct"/>
          </w:tcPr>
          <w:p w14:paraId="033C303D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713562C" w14:textId="35C927FC" w:rsidR="00E976CE" w:rsidRPr="00F17F5F" w:rsidRDefault="00C418B0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976CE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070</w:t>
            </w:r>
            <w:r w:rsidR="00E976CE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968</w:t>
            </w:r>
          </w:p>
        </w:tc>
      </w:tr>
      <w:tr w:rsidR="00E976CE" w:rsidRPr="00F17F5F" w14:paraId="4D31BF98" w14:textId="77777777" w:rsidTr="00960FE7">
        <w:trPr>
          <w:trHeight w:hRule="exact" w:val="389"/>
        </w:trPr>
        <w:tc>
          <w:tcPr>
            <w:tcW w:w="2427" w:type="pct"/>
          </w:tcPr>
          <w:p w14:paraId="5FC2176C" w14:textId="77777777" w:rsidR="00E976CE" w:rsidRPr="00F17F5F" w:rsidRDefault="00E976CE" w:rsidP="00E976CE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097AC7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B7F763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E9A7BAA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86F568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F819005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7EBF65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1816CA5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76CE" w:rsidRPr="00F17F5F" w14:paraId="63D2DC92" w14:textId="77777777" w:rsidTr="00960FE7">
        <w:trPr>
          <w:trHeight w:hRule="exact" w:val="389"/>
        </w:trPr>
        <w:tc>
          <w:tcPr>
            <w:tcW w:w="2427" w:type="pct"/>
          </w:tcPr>
          <w:p w14:paraId="54DA53C0" w14:textId="4D31040F" w:rsidR="00E976CE" w:rsidRPr="00F17F5F" w:rsidRDefault="00E976CE" w:rsidP="00E976CE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9" w:type="pct"/>
          </w:tcPr>
          <w:p w14:paraId="56CBBDD2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3E0FA8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4EB8F3A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E26CD3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875C2CE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BF1EE6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7110AA9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2E3C" w:rsidRPr="00F17F5F" w14:paraId="3865006B" w14:textId="77777777" w:rsidTr="009D7BFD">
        <w:trPr>
          <w:trHeight w:hRule="exact" w:val="389"/>
        </w:trPr>
        <w:tc>
          <w:tcPr>
            <w:tcW w:w="2427" w:type="pct"/>
          </w:tcPr>
          <w:p w14:paraId="15E7773A" w14:textId="4813B8CD" w:rsidR="00512E3C" w:rsidRPr="00F17F5F" w:rsidRDefault="00512E3C" w:rsidP="00512E3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9" w:type="pct"/>
          </w:tcPr>
          <w:p w14:paraId="6BD5B87F" w14:textId="5228F66F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12E3C"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643</w:t>
            </w:r>
            <w:r w:rsidR="00512E3C"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  <w:tc>
          <w:tcPr>
            <w:tcW w:w="143" w:type="pct"/>
          </w:tcPr>
          <w:p w14:paraId="0113C478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E64EB75" w14:textId="543E3D77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12E3C" w:rsidRPr="00F17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="00512E3C" w:rsidRPr="00F17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  <w:tc>
          <w:tcPr>
            <w:tcW w:w="137" w:type="pct"/>
          </w:tcPr>
          <w:p w14:paraId="30A9ECBB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1EB7F4E" w14:textId="20348C2C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12E3C"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643</w:t>
            </w:r>
            <w:r w:rsidR="00512E3C"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  <w:tc>
          <w:tcPr>
            <w:tcW w:w="149" w:type="pct"/>
          </w:tcPr>
          <w:p w14:paraId="427F7DBF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007DAE3" w14:textId="49314086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12E3C" w:rsidRPr="00F17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="00512E3C" w:rsidRPr="00F17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</w:tr>
      <w:tr w:rsidR="00512E3C" w:rsidRPr="00F17F5F" w14:paraId="1E6F4969" w14:textId="77777777" w:rsidTr="009D7BFD">
        <w:trPr>
          <w:trHeight w:hRule="exact" w:val="389"/>
        </w:trPr>
        <w:tc>
          <w:tcPr>
            <w:tcW w:w="2427" w:type="pct"/>
          </w:tcPr>
          <w:p w14:paraId="13A9AF27" w14:textId="5BA9AA98" w:rsidR="00512E3C" w:rsidRPr="00F17F5F" w:rsidRDefault="00512E3C" w:rsidP="00512E3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9" w:type="pct"/>
          </w:tcPr>
          <w:p w14:paraId="6FB12263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812B25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B611BF5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7A670A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CFA6CC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3EDAD8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5E5853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E3C" w:rsidRPr="00F17F5F" w14:paraId="16A06A62" w14:textId="77777777" w:rsidTr="009D7BFD">
        <w:trPr>
          <w:trHeight w:hRule="exact" w:val="389"/>
        </w:trPr>
        <w:tc>
          <w:tcPr>
            <w:tcW w:w="2427" w:type="pct"/>
            <w:shd w:val="clear" w:color="auto" w:fill="auto"/>
          </w:tcPr>
          <w:p w14:paraId="0E233739" w14:textId="612D53E7" w:rsidR="00512E3C" w:rsidRPr="00F17F5F" w:rsidRDefault="00512E3C" w:rsidP="00512E3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80A3608" w14:textId="56AA0DFF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61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43" w:type="pct"/>
          </w:tcPr>
          <w:p w14:paraId="3AC7D72E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F96C65F" w14:textId="5B543D0D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12E3C" w:rsidRPr="00F17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37" w:type="pct"/>
          </w:tcPr>
          <w:p w14:paraId="7644E900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CAB9192" w14:textId="0D222E07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61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6CFC6F85" w14:textId="77777777" w:rsidR="00512E3C" w:rsidRPr="00F17F5F" w:rsidRDefault="00512E3C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B4F2738" w14:textId="58D0FE8C" w:rsidR="00512E3C" w:rsidRPr="00F17F5F" w:rsidRDefault="00C418B0" w:rsidP="0051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12E3C" w:rsidRPr="00F17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</w:tr>
      <w:tr w:rsidR="00E976CE" w:rsidRPr="00F17F5F" w14:paraId="3AF716DC" w14:textId="77777777" w:rsidTr="009D7BFD">
        <w:trPr>
          <w:trHeight w:hRule="exact" w:val="389"/>
        </w:trPr>
        <w:tc>
          <w:tcPr>
            <w:tcW w:w="2427" w:type="pct"/>
          </w:tcPr>
          <w:p w14:paraId="11B9428B" w14:textId="77777777" w:rsidR="00E976CE" w:rsidRPr="00F17F5F" w:rsidRDefault="00E976CE" w:rsidP="00E976CE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B3A96CE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B81B2D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EF76BFB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4F665D6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BAD7AB7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498C41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5968848" w14:textId="77777777" w:rsidR="00E976CE" w:rsidRPr="00F17F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6C78" w:rsidRPr="00F17F5F" w14:paraId="4192691F" w14:textId="77777777" w:rsidTr="009D7BFD">
        <w:trPr>
          <w:trHeight w:hRule="exact" w:val="389"/>
        </w:trPr>
        <w:tc>
          <w:tcPr>
            <w:tcW w:w="2427" w:type="pct"/>
          </w:tcPr>
          <w:p w14:paraId="3434D48F" w14:textId="4DB150D2" w:rsidR="00C86C78" w:rsidRPr="00F17F5F" w:rsidRDefault="00C86C78" w:rsidP="00C86C78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C418B0"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69CB353C" w14:textId="4DD77094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86C78"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  <w:r w:rsidR="00C86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3" w:type="pct"/>
          </w:tcPr>
          <w:p w14:paraId="33C61CFC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252AF63" w14:textId="688D26A6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86C78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609</w:t>
            </w:r>
            <w:r w:rsidR="00C86C78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37" w:type="pct"/>
          </w:tcPr>
          <w:p w14:paraId="491F3983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EE3A8B" w14:textId="45A11A1C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86C78"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Pr="00C418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  <w:r w:rsidR="00C86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4748CC2C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CDA07B" w14:textId="7BF4F0E5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86C78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609</w:t>
            </w:r>
            <w:r w:rsidR="00C86C78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068</w:t>
            </w:r>
          </w:p>
        </w:tc>
      </w:tr>
      <w:tr w:rsidR="00C86C78" w:rsidRPr="00F17F5F" w14:paraId="1FB0F708" w14:textId="77777777" w:rsidTr="00173796">
        <w:trPr>
          <w:trHeight w:hRule="exact" w:val="389"/>
        </w:trPr>
        <w:tc>
          <w:tcPr>
            <w:tcW w:w="2427" w:type="pct"/>
          </w:tcPr>
          <w:p w14:paraId="58B9B00A" w14:textId="77777777" w:rsidR="00C86C78" w:rsidRPr="00F17F5F" w:rsidRDefault="00C86C78" w:rsidP="00C86C78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6A35861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827EE5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604AE21E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3D18B51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8DA63EB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D37D868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275E3CD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6C78" w:rsidRPr="00CF1517" w14:paraId="6EB49A93" w14:textId="77777777" w:rsidTr="00173796">
        <w:trPr>
          <w:trHeight w:hRule="exact" w:val="389"/>
        </w:trPr>
        <w:tc>
          <w:tcPr>
            <w:tcW w:w="2427" w:type="pct"/>
          </w:tcPr>
          <w:p w14:paraId="1DB16361" w14:textId="63AE1474" w:rsidR="00C86C78" w:rsidRPr="00F17F5F" w:rsidRDefault="00C86C78" w:rsidP="00C86C78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93E4519" w14:textId="768951E2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86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3" w:type="pct"/>
          </w:tcPr>
          <w:p w14:paraId="24EDA727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C323931" w14:textId="3D6A59A8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86C78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14:paraId="3DC8E537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0E55B5" w14:textId="763B179A" w:rsidR="00C86C78" w:rsidRPr="00F17F5F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86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49" w:type="pct"/>
          </w:tcPr>
          <w:p w14:paraId="43FADBB8" w14:textId="77777777" w:rsidR="00C86C78" w:rsidRPr="00F17F5F" w:rsidRDefault="00C86C78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9CBE8F4" w14:textId="36F8B24A" w:rsidR="00C86C78" w:rsidRPr="00CF1517" w:rsidRDefault="00C418B0" w:rsidP="00C8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86C78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</w:tr>
    </w:tbl>
    <w:p w14:paraId="27D25F20" w14:textId="0CA8D949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30DA5EB4" w14:textId="77777777" w:rsidR="000A026B" w:rsidRDefault="000A0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079D936" w14:textId="77777777" w:rsidR="00715964" w:rsidRPr="00CF1517" w:rsidRDefault="00715964" w:rsidP="00960FE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เงินปันผล</w:t>
      </w:r>
    </w:p>
    <w:p w14:paraId="2D8EAB72" w14:textId="77777777" w:rsidR="00715964" w:rsidRPr="004961F4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260"/>
        <w:gridCol w:w="270"/>
        <w:gridCol w:w="1440"/>
      </w:tblGrid>
      <w:tr w:rsidR="00B375A6" w:rsidRPr="00CF1517" w14:paraId="0BCBDA00" w14:textId="77777777" w:rsidTr="00B24D45">
        <w:trPr>
          <w:trHeight w:val="731"/>
          <w:tblHeader/>
        </w:trPr>
        <w:tc>
          <w:tcPr>
            <w:tcW w:w="2700" w:type="dxa"/>
            <w:vAlign w:val="bottom"/>
          </w:tcPr>
          <w:p w14:paraId="6E7A92D3" w14:textId="77777777" w:rsidR="00B375A6" w:rsidRPr="00CF1517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5F8EA1" w14:textId="77777777" w:rsidR="00B375A6" w:rsidRPr="00E571D5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71D5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65BCEA09" w14:textId="00EDB9AF" w:rsidR="00B375A6" w:rsidRPr="00E571D5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D5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1B6B42AC" w14:textId="03E98F66" w:rsidR="00B375A6" w:rsidRPr="00E571D5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7CE98D6F" w14:textId="77777777" w:rsidR="00B375A6" w:rsidRPr="00E571D5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E3CA12" w14:textId="77777777" w:rsidR="00B375A6" w:rsidRPr="00E571D5" w:rsidDel="00D43E7A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75A6" w:rsidRPr="00CF1517" w14:paraId="3912EF48" w14:textId="77777777" w:rsidTr="00B24D45">
        <w:trPr>
          <w:tblHeader/>
        </w:trPr>
        <w:tc>
          <w:tcPr>
            <w:tcW w:w="2700" w:type="dxa"/>
          </w:tcPr>
          <w:p w14:paraId="2676F417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7ED1C6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427457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761E85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7DCA41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4F5B4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A6" w:rsidRPr="00CF1517" w14:paraId="434C70B3" w14:textId="77777777" w:rsidTr="00B24D45">
        <w:trPr>
          <w:trHeight w:hRule="exact" w:val="335"/>
        </w:trPr>
        <w:tc>
          <w:tcPr>
            <w:tcW w:w="2700" w:type="dxa"/>
          </w:tcPr>
          <w:p w14:paraId="26725E6C" w14:textId="5005DCD7" w:rsidR="00B375A6" w:rsidRPr="00416692" w:rsidRDefault="00C418B0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0C9D10BB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9791F5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70413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41CDA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3B53B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2806" w:rsidRPr="00CF1517" w14:paraId="58D1F0DB" w14:textId="77777777" w:rsidTr="00B24D45">
        <w:tc>
          <w:tcPr>
            <w:tcW w:w="2700" w:type="dxa"/>
          </w:tcPr>
          <w:p w14:paraId="105631AF" w14:textId="7760FB7B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5BCAFC9" w14:textId="100960D6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AC280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C280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42B0881D" w14:textId="5AEE75B0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C28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C2806"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9628F10" w14:textId="4E52EC96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C280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25171A14" w14:textId="7777777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502CC3" w14:textId="529C767A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225</w:t>
            </w:r>
            <w:r w:rsidR="00AC280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C2806" w:rsidRPr="00CF1517" w14:paraId="1635AC51" w14:textId="77777777" w:rsidTr="00B24D45">
        <w:tc>
          <w:tcPr>
            <w:tcW w:w="2700" w:type="dxa"/>
          </w:tcPr>
          <w:p w14:paraId="7640D8B1" w14:textId="0994BDC9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B1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FD6B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center"/>
          </w:tcPr>
          <w:p w14:paraId="30C5EAE0" w14:textId="2C98EF68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AC2806" w:rsidRPr="00FD6B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C2806" w:rsidRPr="00FD6B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center"/>
          </w:tcPr>
          <w:p w14:paraId="33D04E7F" w14:textId="41F8B0D8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C2806" w:rsidRPr="00353A4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C2806" w:rsidRPr="00353A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9601DAD" w14:textId="24E976A3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C280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75F50E2" w14:textId="7777777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EE289" w14:textId="559F505A" w:rsidR="00AC2806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565</w:t>
            </w:r>
            <w:r w:rsidR="00087EC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087ECB" w:rsidRPr="00CF1517" w14:paraId="050EDDFE" w14:textId="77777777" w:rsidTr="00B24D45">
        <w:trPr>
          <w:trHeight w:hRule="exact" w:val="381"/>
        </w:trPr>
        <w:tc>
          <w:tcPr>
            <w:tcW w:w="2700" w:type="dxa"/>
          </w:tcPr>
          <w:p w14:paraId="2CE503E3" w14:textId="77777777" w:rsidR="00087ECB" w:rsidRPr="00CF1517" w:rsidRDefault="00087ECB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68D2DEF9" w14:textId="77777777" w:rsidR="00087ECB" w:rsidRPr="00CF1517" w:rsidRDefault="00087ECB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CC0E98B" w14:textId="77777777" w:rsidR="00087ECB" w:rsidRPr="00CF1517" w:rsidRDefault="00087ECB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CC79B4" w14:textId="77777777" w:rsidR="00087ECB" w:rsidRPr="00CF1517" w:rsidRDefault="00087ECB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599C6" w14:textId="77777777" w:rsidR="00087ECB" w:rsidRPr="00CF1517" w:rsidRDefault="00087ECB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C92149" w14:textId="67E86648" w:rsidR="00087ECB" w:rsidRPr="00CF1517" w:rsidRDefault="00C418B0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791</w:t>
            </w:r>
            <w:r w:rsidR="003855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AC2806" w:rsidRPr="00CF1517" w14:paraId="085D2540" w14:textId="77777777" w:rsidTr="00B24D45">
        <w:trPr>
          <w:trHeight w:hRule="exact" w:val="381"/>
        </w:trPr>
        <w:tc>
          <w:tcPr>
            <w:tcW w:w="2700" w:type="dxa"/>
          </w:tcPr>
          <w:p w14:paraId="24204D5C" w14:textId="7777777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0644832A" w14:textId="7777777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D689357" w14:textId="7777777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E9231B" w14:textId="7F15B4C0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4ACFC" w14:textId="7777777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9D01DC" w14:textId="221AB4F7" w:rsidR="00AC2806" w:rsidRPr="00CF1517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76CE" w:rsidRPr="00CF1517" w14:paraId="37FE15E8" w14:textId="77777777" w:rsidTr="00B24D45">
        <w:tc>
          <w:tcPr>
            <w:tcW w:w="2700" w:type="dxa"/>
          </w:tcPr>
          <w:p w14:paraId="786AB0EF" w14:textId="673D092D" w:rsidR="00E976CE" w:rsidRPr="00416692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3012B2DE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64B3CE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2D8C7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1632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75614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6CE" w:rsidRPr="00CF1517" w14:paraId="0A6E98DB" w14:textId="77777777" w:rsidTr="00B24D45">
        <w:tc>
          <w:tcPr>
            <w:tcW w:w="2700" w:type="dxa"/>
          </w:tcPr>
          <w:p w14:paraId="299B3A8D" w14:textId="343893B9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432201D3" w14:textId="7170A5F1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E976CE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976CE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0AACC3E3" w14:textId="1A52EDBA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76CE"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0E392D7" w14:textId="32242D88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5584FE7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3769" w14:textId="0078BEA5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76CE" w:rsidRPr="00CF1517" w14:paraId="5F4E02A8" w14:textId="77777777" w:rsidTr="00B24D45">
        <w:tc>
          <w:tcPr>
            <w:tcW w:w="2700" w:type="dxa"/>
          </w:tcPr>
          <w:p w14:paraId="76C08625" w14:textId="39760EB5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center"/>
          </w:tcPr>
          <w:p w14:paraId="52E72D6F" w14:textId="1FABCBA2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76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center"/>
          </w:tcPr>
          <w:p w14:paraId="09C6CCC6" w14:textId="20D7F57A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76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AAA8C6A" w14:textId="1568FD1C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976C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6BD99918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31EB7" w14:textId="4BA039EA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="003855E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76CE" w:rsidRPr="00CF1517" w14:paraId="5E4FFB87" w14:textId="77777777" w:rsidTr="00B24D45">
        <w:tc>
          <w:tcPr>
            <w:tcW w:w="2700" w:type="dxa"/>
          </w:tcPr>
          <w:p w14:paraId="26F47C0F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0C481BA0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5588A3D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C1A14" w14:textId="7EC426BA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15BE3" w14:textId="77777777" w:rsidR="00E976CE" w:rsidRPr="00CF1517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EFF97" w14:textId="66233719" w:rsidR="00E976CE" w:rsidRPr="00CF1517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588</w:t>
            </w:r>
            <w:r w:rsidR="003855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00E77A30" w14:textId="35860E9A" w:rsidR="00416692" w:rsidRDefault="00416692" w:rsidP="00416692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24"/>
          <w:szCs w:val="24"/>
          <w:lang w:val="th-TH"/>
        </w:rPr>
      </w:pPr>
    </w:p>
    <w:p w14:paraId="7A93DD40" w14:textId="249C73FD" w:rsidR="00434657" w:rsidRPr="00CF1517" w:rsidRDefault="00706E0E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</w:t>
      </w:r>
      <w:r w:rsidR="00434657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ครื่องมือทางการเงิน</w:t>
      </w:r>
    </w:p>
    <w:p w14:paraId="159BD5D1" w14:textId="77777777" w:rsidR="00434657" w:rsidRPr="00CF1517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E4AA4A0" w14:textId="524718A5" w:rsidR="002C0C35" w:rsidRPr="00CF1517" w:rsidRDefault="002C0C35" w:rsidP="00CB66F7">
      <w:pPr>
        <w:pStyle w:val="block"/>
        <w:numPr>
          <w:ilvl w:val="1"/>
          <w:numId w:val="3"/>
        </w:numPr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F151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F1517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09A79CC" w14:textId="77777777" w:rsidR="002C0C35" w:rsidRPr="00CF1517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75578D8" w14:textId="67A334CA" w:rsidR="003D6EAB" w:rsidRDefault="002C0C35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416692">
        <w:rPr>
          <w:rFonts w:asciiTheme="majorBidi" w:hAnsiTheme="majorBidi" w:cstheme="majorBidi"/>
          <w:sz w:val="30"/>
          <w:szCs w:val="30"/>
          <w:lang w:bidi="th-TH"/>
        </w:rPr>
        <w:br/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</w:t>
      </w:r>
      <w:r w:rsidRPr="00CF151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5EAC876" w14:textId="77777777" w:rsidR="003D6EAB" w:rsidRDefault="003D6EA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6F07667" w14:textId="77777777" w:rsidR="007F1105" w:rsidRDefault="007F1105">
      <w:r>
        <w:br w:type="page"/>
      </w: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3D6EAB" w:rsidRPr="005D38CA" w14:paraId="78CEA2A7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B194E73" w14:textId="0E860813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380" w:type="dxa"/>
            <w:gridSpan w:val="17"/>
          </w:tcPr>
          <w:p w14:paraId="14E38E1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6EAB" w:rsidRPr="005D38CA" w14:paraId="46D7150A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2A42D78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61524CF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D60CA6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826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5D38CA" w14:paraId="5343AEC6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44EEAE3" w14:textId="2C1796B4" w:rsidR="003D6EAB" w:rsidRPr="00F15FF6" w:rsidRDefault="00D33F35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3C4EEE2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90A9500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5FA19DA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4F5B6F8" w14:textId="77777777" w:rsidR="00B73574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4F207DCA" w14:textId="1A269383" w:rsidR="003D6EAB" w:rsidRPr="00F15FF6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E92567C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0F0CADF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479905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09D058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2E9B2A1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42D0F493" w14:textId="4461D37D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437FB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570B3A7" w14:textId="0FC8BCD4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A8E19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9269825" w14:textId="53B7BAE4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A79AE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7CBDF5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5D38CA" w14:paraId="3803052C" w14:textId="77777777" w:rsidTr="009B7D42">
        <w:trPr>
          <w:tblHeader/>
        </w:trPr>
        <w:tc>
          <w:tcPr>
            <w:tcW w:w="2034" w:type="dxa"/>
            <w:shd w:val="clear" w:color="auto" w:fill="auto"/>
          </w:tcPr>
          <w:p w14:paraId="6694B52C" w14:textId="77777777" w:rsidR="003D6EAB" w:rsidRPr="00F15FF6" w:rsidRDefault="003D6EAB" w:rsidP="00291FD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7"/>
          </w:tcPr>
          <w:p w14:paraId="71F7519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5D38CA" w14:paraId="5CB87AED" w14:textId="77777777" w:rsidTr="009B7D42">
        <w:tc>
          <w:tcPr>
            <w:tcW w:w="2034" w:type="dxa"/>
            <w:shd w:val="clear" w:color="auto" w:fill="auto"/>
          </w:tcPr>
          <w:p w14:paraId="66EA3CAD" w14:textId="17E608C1" w:rsidR="003D6EAB" w:rsidRPr="00F15FF6" w:rsidRDefault="00C418B0" w:rsidP="00291FD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397" w:type="dxa"/>
          </w:tcPr>
          <w:p w14:paraId="4326B4E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3EF7E08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66CB118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2C5B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AF7580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F8722F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F416218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5D17A6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061087A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8F33F8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71C9907A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5D38CA" w14:paraId="778DE7ED" w14:textId="77777777" w:rsidTr="009B7D42">
        <w:tc>
          <w:tcPr>
            <w:tcW w:w="2034" w:type="dxa"/>
            <w:shd w:val="clear" w:color="auto" w:fill="auto"/>
          </w:tcPr>
          <w:p w14:paraId="2C50B170" w14:textId="558452AA" w:rsidR="003D6EAB" w:rsidRPr="00F15FF6" w:rsidRDefault="003D6EAB" w:rsidP="003D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2EB3D946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4A32620" w14:textId="77777777" w:rsidR="003D6EAB" w:rsidRPr="00F15FF6" w:rsidRDefault="003D6EAB" w:rsidP="008D66D4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1FA6F58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8E5504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2605052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F639C5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8132E8F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EDDE53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A76B65E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73F3866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F638264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5D38CA" w14:paraId="091EECBB" w14:textId="77777777" w:rsidTr="009B7D42">
        <w:tc>
          <w:tcPr>
            <w:tcW w:w="2034" w:type="dxa"/>
            <w:shd w:val="clear" w:color="auto" w:fill="auto"/>
          </w:tcPr>
          <w:p w14:paraId="353DABFA" w14:textId="463CE17F" w:rsidR="00C77DB1" w:rsidRPr="005F4B21" w:rsidRDefault="00C77DB1" w:rsidP="00C7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19FB62A0" w14:textId="3ADCD9DD" w:rsidR="00C77DB1" w:rsidRPr="00F15FF6" w:rsidRDefault="00C418B0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A7A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249" w:type="dxa"/>
            <w:shd w:val="clear" w:color="auto" w:fill="auto"/>
          </w:tcPr>
          <w:p w14:paraId="5C034E91" w14:textId="62A8D572" w:rsidR="00C77DB1" w:rsidRPr="00F15FF6" w:rsidRDefault="00FA7A86" w:rsidP="008024B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5EA0498" w14:textId="75BD727D" w:rsidR="00C77DB1" w:rsidRPr="00F15FF6" w:rsidRDefault="00C418B0" w:rsidP="008024B9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A7A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7DBEEE9E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0D51478" w14:textId="04EBF11A" w:rsidR="00C77DB1" w:rsidRPr="00F15FF6" w:rsidRDefault="00C418B0" w:rsidP="009B7D42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460" w:firstLine="230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B7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7EF6D1" w14:textId="77777777" w:rsidR="00C77DB1" w:rsidRPr="00F15FF6" w:rsidRDefault="00C77DB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CF84C0" w14:textId="031AE84B" w:rsidR="00C77DB1" w:rsidRPr="00F15FF6" w:rsidRDefault="009B7D42" w:rsidP="009B7D42">
            <w:pPr>
              <w:pStyle w:val="acctfourfigures"/>
              <w:tabs>
                <w:tab w:val="clear" w:pos="765"/>
                <w:tab w:val="left" w:pos="125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245E8A" w14:textId="77777777" w:rsidR="00C77DB1" w:rsidRPr="00F15FF6" w:rsidRDefault="00C77DB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84BB517" w14:textId="3CCE2730" w:rsidR="00C77DB1" w:rsidRPr="00F15FF6" w:rsidRDefault="009B7D42" w:rsidP="00E6057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6F0ED7" w14:textId="77777777" w:rsidR="00C77DB1" w:rsidRPr="00F15FF6" w:rsidRDefault="00C77DB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E9945FD" w14:textId="42F7ABC9" w:rsidR="00C77DB1" w:rsidRPr="008024B9" w:rsidRDefault="00C418B0" w:rsidP="00AC0F64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B7D4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</w:tr>
      <w:tr w:rsidR="009B7D42" w:rsidRPr="005D38CA" w14:paraId="1F7086D0" w14:textId="77777777" w:rsidTr="009B7D42">
        <w:tc>
          <w:tcPr>
            <w:tcW w:w="2034" w:type="dxa"/>
            <w:shd w:val="clear" w:color="auto" w:fill="auto"/>
          </w:tcPr>
          <w:p w14:paraId="68F9D415" w14:textId="4BCF8710" w:rsidR="009B7D42" w:rsidRPr="00F15FF6" w:rsidRDefault="009B7D42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  การร่วมค้า</w:t>
            </w:r>
          </w:p>
        </w:tc>
        <w:tc>
          <w:tcPr>
            <w:tcW w:w="1397" w:type="dxa"/>
            <w:vAlign w:val="bottom"/>
          </w:tcPr>
          <w:p w14:paraId="534A26AF" w14:textId="737D4D32" w:rsidR="009B7D42" w:rsidRPr="00F15FF6" w:rsidRDefault="009B7D42" w:rsidP="008024B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4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EBAE77B" w14:textId="3B422CF6" w:rsidR="009B7D42" w:rsidRPr="00F15FF6" w:rsidRDefault="00C418B0" w:rsidP="009B7D4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816" w:type="dxa"/>
            <w:vAlign w:val="bottom"/>
          </w:tcPr>
          <w:p w14:paraId="434F46B4" w14:textId="0FB6ACD9" w:rsidR="009B7D42" w:rsidRPr="00F15FF6" w:rsidRDefault="00C418B0" w:rsidP="008024B9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3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53584C3E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7D71D317" w14:textId="5E8526A2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910" w:hanging="3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BC2121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64FA78F" w14:textId="38338CE4" w:rsidR="009B7D42" w:rsidRPr="00F15FF6" w:rsidRDefault="00C418B0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DBF81C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9CA17E0" w14:textId="0D43986F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02ADB7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CF07F2" w14:textId="1554F814" w:rsidR="009B7D42" w:rsidRPr="00F15FF6" w:rsidRDefault="00C418B0" w:rsidP="00AC0F64">
            <w:pPr>
              <w:pStyle w:val="acctfourfigures"/>
              <w:tabs>
                <w:tab w:val="clear" w:pos="765"/>
                <w:tab w:val="left" w:pos="752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</w:tr>
      <w:tr w:rsidR="009B7D42" w:rsidRPr="005D38CA" w14:paraId="7EBDC1A6" w14:textId="77777777" w:rsidTr="009B7D42">
        <w:tc>
          <w:tcPr>
            <w:tcW w:w="2034" w:type="dxa"/>
            <w:shd w:val="clear" w:color="auto" w:fill="auto"/>
          </w:tcPr>
          <w:p w14:paraId="1A0778BE" w14:textId="300357E3" w:rsidR="009B7D42" w:rsidRPr="00F15FF6" w:rsidRDefault="009B7D42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97" w:type="dxa"/>
          </w:tcPr>
          <w:p w14:paraId="2BAFDE6D" w14:textId="1548316E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4F4C76E" w14:textId="0D9D1684" w:rsidR="009B7D42" w:rsidRPr="00F15FF6" w:rsidRDefault="009B7D42" w:rsidP="009B7D4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D93738C" w14:textId="5BBD62C3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C47841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84650DF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994D35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033CE0F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E74ED31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6BC3F2C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D07B0A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F0CF272" w14:textId="77777777" w:rsidR="009B7D42" w:rsidRPr="00F15FF6" w:rsidRDefault="009B7D42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7D42" w:rsidRPr="005D38CA" w14:paraId="0D844C28" w14:textId="77777777" w:rsidTr="009B7D42">
        <w:tc>
          <w:tcPr>
            <w:tcW w:w="2034" w:type="dxa"/>
            <w:shd w:val="clear" w:color="auto" w:fill="auto"/>
          </w:tcPr>
          <w:p w14:paraId="57DC3853" w14:textId="77777777" w:rsidR="009B7D42" w:rsidRDefault="009B7D42" w:rsidP="009B7D4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0C6A4D7B" w14:textId="77777777" w:rsidR="009B7D42" w:rsidRDefault="009B7D42" w:rsidP="009B7D4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50BAED06" w14:textId="1B80B615" w:rsidR="009B7D42" w:rsidRPr="00F15FF6" w:rsidRDefault="009B7D42" w:rsidP="009B7D4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97" w:type="dxa"/>
            <w:vAlign w:val="bottom"/>
          </w:tcPr>
          <w:p w14:paraId="2E23D26D" w14:textId="45DB7AEC" w:rsidR="009B7D42" w:rsidRPr="00F15FF6" w:rsidRDefault="00C418B0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F4C71DF" w14:textId="1B0683D6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22B93C6C" w14:textId="0B162B03" w:rsidR="009B7D42" w:rsidRPr="00F15FF6" w:rsidRDefault="00C418B0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FCEDB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BBF7650" w14:textId="509E7932" w:rsidR="009B7D42" w:rsidRPr="00F15FF6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B2A8ADE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A1E3C24" w14:textId="08276F33" w:rsidR="009B7D42" w:rsidRPr="00F15FF6" w:rsidRDefault="00C418B0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4F61495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F807A5C" w14:textId="078844F4" w:rsidR="009B7D42" w:rsidRPr="00F15FF6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EE2FA48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4A87459" w14:textId="4A562373" w:rsidR="009B7D42" w:rsidRPr="00F15FF6" w:rsidRDefault="00C418B0" w:rsidP="00AC0F64">
            <w:pPr>
              <w:pStyle w:val="acctfourfigures"/>
              <w:tabs>
                <w:tab w:val="clear" w:pos="765"/>
                <w:tab w:val="left" w:pos="789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</w:tr>
      <w:tr w:rsidR="009B7D42" w:rsidRPr="005D38CA" w14:paraId="4AC335F4" w14:textId="77777777" w:rsidTr="009B7D42">
        <w:tc>
          <w:tcPr>
            <w:tcW w:w="2034" w:type="dxa"/>
            <w:shd w:val="clear" w:color="auto" w:fill="auto"/>
          </w:tcPr>
          <w:p w14:paraId="6CCF4C32" w14:textId="1E0A6484" w:rsidR="009B7D42" w:rsidRPr="00AE0A3A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67AB1B43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A41D858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B157D3D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25BC3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8371012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706047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92A402F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4ED3459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AFE1C1C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895FF4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32B7D6" w14:textId="77777777" w:rsidR="009B7D42" w:rsidRPr="00F15FF6" w:rsidRDefault="009B7D42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7D42" w:rsidRPr="005D38CA" w14:paraId="214E228E" w14:textId="77777777" w:rsidTr="009B7D42">
        <w:tc>
          <w:tcPr>
            <w:tcW w:w="2034" w:type="dxa"/>
            <w:shd w:val="clear" w:color="auto" w:fill="auto"/>
          </w:tcPr>
          <w:p w14:paraId="4265C818" w14:textId="683FD999" w:rsidR="009B7D42" w:rsidRPr="00F15FF6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5BA1C21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D60EE7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206A9DB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F0CA7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A853132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BD0C6E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9929375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2FAB86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AD3FA1C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2EFA7B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24C39B1" w14:textId="77777777" w:rsidR="009B7D42" w:rsidRPr="00F15FF6" w:rsidRDefault="009B7D42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7D42" w:rsidRPr="005D38CA" w14:paraId="6E977306" w14:textId="77777777" w:rsidTr="009B7D42">
        <w:tc>
          <w:tcPr>
            <w:tcW w:w="2034" w:type="dxa"/>
            <w:shd w:val="clear" w:color="auto" w:fill="auto"/>
          </w:tcPr>
          <w:p w14:paraId="631BBC4C" w14:textId="4324AAAF" w:rsidR="009B7D42" w:rsidRPr="00F15FF6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3A13A399" w14:textId="63FC6881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E780551" w14:textId="006906E6" w:rsidR="009B7D42" w:rsidRPr="00F15FF6" w:rsidRDefault="00C418B0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9B7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</w:p>
        </w:tc>
        <w:tc>
          <w:tcPr>
            <w:tcW w:w="816" w:type="dxa"/>
            <w:vAlign w:val="bottom"/>
          </w:tcPr>
          <w:p w14:paraId="7D70BB01" w14:textId="52C98A51" w:rsidR="009B7D42" w:rsidRPr="00F15FF6" w:rsidRDefault="00C418B0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9B7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3199C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FBA6671" w14:textId="0F4E4566" w:rsidR="009B7D42" w:rsidRPr="00F15FF6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F8BEB0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DB84445" w14:textId="41114B4E" w:rsidR="009B7D42" w:rsidRPr="00F15FF6" w:rsidRDefault="00C418B0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F24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1FFF35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38E5CB5" w14:textId="62C5BB56" w:rsidR="009B7D42" w:rsidRPr="00F15FF6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7877E64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408BF15" w14:textId="68F0A38F" w:rsidR="009B7D42" w:rsidRPr="00F15FF6" w:rsidRDefault="00C418B0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45C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470</w:t>
            </w:r>
          </w:p>
        </w:tc>
      </w:tr>
      <w:tr w:rsidR="009B7D42" w:rsidRPr="005D38CA" w14:paraId="6EE1D751" w14:textId="77777777" w:rsidTr="009B7D42">
        <w:tc>
          <w:tcPr>
            <w:tcW w:w="2034" w:type="dxa"/>
            <w:shd w:val="clear" w:color="auto" w:fill="auto"/>
          </w:tcPr>
          <w:p w14:paraId="5A1FADEF" w14:textId="0603D839" w:rsidR="009B7D42" w:rsidRPr="00F15FF6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0C6097D3" w14:textId="6DCC17DA" w:rsidR="009B7D42" w:rsidRPr="00F15FF6" w:rsidRDefault="00C418B0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0AD1FA3" w14:textId="298B9418" w:rsidR="009B7D42" w:rsidRPr="00F15FF6" w:rsidRDefault="00FF24F8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3CA3B3F0" w14:textId="48913F60" w:rsidR="009B7D42" w:rsidRPr="00F15FF6" w:rsidRDefault="00C418B0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AE49D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161407D" w14:textId="38653FEB" w:rsidR="009B7D42" w:rsidRPr="00F15FF6" w:rsidRDefault="00C418B0" w:rsidP="008024B9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F3D327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F84D8C" w14:textId="49589DED" w:rsidR="009B7D42" w:rsidRPr="00F15FF6" w:rsidRDefault="00FF24F8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C3A72F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2F1A02C" w14:textId="67AF71F3" w:rsidR="009B7D42" w:rsidRPr="00F15FF6" w:rsidRDefault="00FF24F8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9A999D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8040FE1" w14:textId="2283564A" w:rsidR="009B7D42" w:rsidRPr="00F15FF6" w:rsidRDefault="00C418B0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389</w:t>
            </w:r>
          </w:p>
        </w:tc>
      </w:tr>
      <w:tr w:rsidR="009B7D42" w:rsidRPr="005D38CA" w14:paraId="3C79A9B0" w14:textId="77777777" w:rsidTr="009B7D42">
        <w:tc>
          <w:tcPr>
            <w:tcW w:w="2034" w:type="dxa"/>
            <w:shd w:val="clear" w:color="auto" w:fill="auto"/>
          </w:tcPr>
          <w:p w14:paraId="715440C6" w14:textId="226F975C" w:rsidR="009B7D42" w:rsidRPr="00F15FF6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4845EC48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D8665D7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7FDC138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A7290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39C366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09E5A9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EBC7AC9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BF2431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2DC6E54" w14:textId="77777777" w:rsidR="009B7D42" w:rsidRPr="00F15FF6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D81502D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4EDA903" w14:textId="77777777" w:rsidR="009B7D42" w:rsidRPr="00F15FF6" w:rsidRDefault="009B7D42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7D42" w:rsidRPr="005D38CA" w14:paraId="3CE19754" w14:textId="77777777" w:rsidTr="009B7D42">
        <w:tc>
          <w:tcPr>
            <w:tcW w:w="2034" w:type="dxa"/>
            <w:shd w:val="clear" w:color="auto" w:fill="auto"/>
          </w:tcPr>
          <w:p w14:paraId="789E0D61" w14:textId="77777777" w:rsidR="009B7D42" w:rsidRDefault="009B7D42" w:rsidP="009B7D4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62744151" w14:textId="77777777" w:rsidR="009B7D42" w:rsidRDefault="009B7D42" w:rsidP="009B7D4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79E8299F" w14:textId="20FA9CAA" w:rsidR="009B7D42" w:rsidRPr="00F15FF6" w:rsidRDefault="009B7D42" w:rsidP="009B7D4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97" w:type="dxa"/>
            <w:vAlign w:val="bottom"/>
          </w:tcPr>
          <w:p w14:paraId="5A91B478" w14:textId="0846724B" w:rsidR="009B7D42" w:rsidRPr="00F15FF6" w:rsidRDefault="00C415C9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C5353D" w14:textId="00BEA49E" w:rsidR="009B7D42" w:rsidRPr="00F15FF6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0298303E" w14:textId="2FF739FD" w:rsidR="009B7D42" w:rsidRPr="00F15FF6" w:rsidRDefault="00C415C9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F6E27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AB1876A" w14:textId="0A0139A4" w:rsidR="009B7D42" w:rsidRPr="00F15FF6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A4D5A9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49A57A4D" w14:textId="2287A4E4" w:rsidR="009B7D42" w:rsidRPr="00F15FF6" w:rsidRDefault="00C415C9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51C7DE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86D7F12" w14:textId="4883A7FD" w:rsidR="009B7D42" w:rsidRPr="00F15FF6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B08CE9" w14:textId="77777777" w:rsidR="009B7D42" w:rsidRPr="00F15FF6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F1AA966" w14:textId="26CFFA59" w:rsidR="009B7D42" w:rsidRPr="00F15FF6" w:rsidRDefault="00C415C9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</w:tr>
    </w:tbl>
    <w:p w14:paraId="04F172D8" w14:textId="3DCF7AE5" w:rsidR="008E5BBC" w:rsidRPr="00416692" w:rsidRDefault="008E5BBC" w:rsidP="0041669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957B514" w14:textId="77777777" w:rsidR="007F1105" w:rsidRDefault="007F1105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363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8E5BBC" w:rsidRPr="005D38CA" w14:paraId="45AE17FD" w14:textId="77777777" w:rsidTr="005F4B2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04D866D5" w14:textId="11FB1B6C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12" w:type="dxa"/>
            <w:gridSpan w:val="17"/>
          </w:tcPr>
          <w:p w14:paraId="7CEDB10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E5BBC" w:rsidRPr="005D38CA" w14:paraId="471070E4" w14:textId="77777777" w:rsidTr="005F4B2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42DB1DDA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8" w:type="dxa"/>
            <w:gridSpan w:val="3"/>
            <w:tcBorders>
              <w:bottom w:val="single" w:sz="4" w:space="0" w:color="auto"/>
            </w:tcBorders>
          </w:tcPr>
          <w:p w14:paraId="6B14FEF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F867AF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712F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E5BBC" w:rsidRPr="005D38CA" w14:paraId="06A8B800" w14:textId="77777777" w:rsidTr="005F4B2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5CC7B3C4" w14:textId="65CF5D63" w:rsidR="008E5BBC" w:rsidRPr="00F15FF6" w:rsidRDefault="00D33F35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74485758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64BAF73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0969894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C6862BF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2BA11254" w14:textId="77777777" w:rsidR="008E5BBC" w:rsidRPr="00F15FF6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D48EB4B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517780B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092294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2473E9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23A36E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3E58E6ED" w14:textId="2A6900DC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9FF62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B21645" w14:textId="11A3B37C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0D3D97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000B29C" w14:textId="7BDE11CD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5D0BBC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23BF8D9E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5BBC" w:rsidRPr="005D38CA" w14:paraId="31252E7D" w14:textId="77777777" w:rsidTr="005F4B21">
        <w:trPr>
          <w:tblHeader/>
        </w:trPr>
        <w:tc>
          <w:tcPr>
            <w:tcW w:w="2068" w:type="dxa"/>
            <w:shd w:val="clear" w:color="auto" w:fill="auto"/>
          </w:tcPr>
          <w:p w14:paraId="11A78410" w14:textId="77777777" w:rsidR="008E5BBC" w:rsidRPr="00F15FF6" w:rsidRDefault="008E5BBC" w:rsidP="00073815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2" w:type="dxa"/>
            <w:gridSpan w:val="17"/>
          </w:tcPr>
          <w:p w14:paraId="628205CB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F1105" w:rsidRPr="005D38CA" w14:paraId="7586F744" w14:textId="77777777" w:rsidTr="005F4B21">
        <w:tc>
          <w:tcPr>
            <w:tcW w:w="2068" w:type="dxa"/>
            <w:shd w:val="clear" w:color="auto" w:fill="auto"/>
          </w:tcPr>
          <w:p w14:paraId="7A7540E8" w14:textId="5FD7C75D" w:rsidR="007F1105" w:rsidRPr="00F15FF6" w:rsidRDefault="00C418B0" w:rsidP="007F11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363" w:type="dxa"/>
          </w:tcPr>
          <w:p w14:paraId="7F47F9C4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0745CD37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BDE77F2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AC44E6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BDBF80F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0C81C62" w14:textId="77777777" w:rsidR="007F1105" w:rsidRPr="00F15FF6" w:rsidRDefault="007F1105" w:rsidP="007F110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7F5B9A4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DF7A7A" w14:textId="77777777" w:rsidR="007F1105" w:rsidRPr="00F15FF6" w:rsidRDefault="007F1105" w:rsidP="007F110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06A997A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48E9A3E" w14:textId="77777777" w:rsidR="007F1105" w:rsidRPr="00F15FF6" w:rsidRDefault="007F1105" w:rsidP="007F110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DBFE37C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67DC2C08" w14:textId="77777777" w:rsidTr="005F4B21">
        <w:tc>
          <w:tcPr>
            <w:tcW w:w="2068" w:type="dxa"/>
            <w:shd w:val="clear" w:color="auto" w:fill="auto"/>
          </w:tcPr>
          <w:p w14:paraId="55C8E935" w14:textId="7D050B91" w:rsidR="007F1105" w:rsidRPr="00F15FF6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3" w:type="dxa"/>
          </w:tcPr>
          <w:p w14:paraId="17A779B0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EF409D7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32A39B9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F54606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D8C2985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21CF40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D188E82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21FFD45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0443D93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FAED65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9720FF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2AE9819A" w14:textId="77777777" w:rsidTr="003855E9">
        <w:tc>
          <w:tcPr>
            <w:tcW w:w="2068" w:type="dxa"/>
            <w:shd w:val="clear" w:color="auto" w:fill="auto"/>
          </w:tcPr>
          <w:p w14:paraId="4A4641B3" w14:textId="32BC7E3F" w:rsidR="007F1105" w:rsidRPr="00F15FF6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63" w:type="dxa"/>
          </w:tcPr>
          <w:p w14:paraId="0453478C" w14:textId="5A973053" w:rsidR="007F1105" w:rsidRPr="00F15FF6" w:rsidRDefault="00C418B0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9EC7F55" w14:textId="0015CD27" w:rsidR="007F1105" w:rsidRPr="00F15FF6" w:rsidRDefault="003855E9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</w:tcPr>
          <w:p w14:paraId="50DD9F91" w14:textId="46BB7026" w:rsidR="007F1105" w:rsidRPr="00F15FF6" w:rsidRDefault="00C418B0" w:rsidP="00804982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180" w:type="dxa"/>
            <w:shd w:val="clear" w:color="auto" w:fill="auto"/>
          </w:tcPr>
          <w:p w14:paraId="613F66A6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851DA80" w14:textId="2B060A22" w:rsidR="007F1105" w:rsidRPr="00F15FF6" w:rsidRDefault="00C418B0" w:rsidP="000A026B">
            <w:pPr>
              <w:pStyle w:val="acctfourfigures"/>
              <w:tabs>
                <w:tab w:val="clear" w:pos="765"/>
              </w:tabs>
              <w:spacing w:line="240" w:lineRule="atLeast"/>
              <w:ind w:left="-354" w:right="42" w:hanging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38456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4CC5A24" w14:textId="7A5F9E52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AACE00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9ADB550" w14:textId="419E4448" w:rsidR="007F1105" w:rsidRPr="00F15FF6" w:rsidRDefault="007F1105" w:rsidP="00E6057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117356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08289B4" w14:textId="4CF2B57E" w:rsidR="007F1105" w:rsidRPr="00F15FF6" w:rsidRDefault="00C418B0" w:rsidP="008024B9">
            <w:pPr>
              <w:pStyle w:val="acctfourfigures"/>
              <w:tabs>
                <w:tab w:val="clear" w:pos="765"/>
                <w:tab w:val="left" w:pos="599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</w:tr>
      <w:tr w:rsidR="007F1105" w:rsidRPr="005D38CA" w14:paraId="0003EEFC" w14:textId="77777777" w:rsidTr="003855E9">
        <w:tc>
          <w:tcPr>
            <w:tcW w:w="2068" w:type="dxa"/>
            <w:shd w:val="clear" w:color="auto" w:fill="auto"/>
          </w:tcPr>
          <w:p w14:paraId="049227EB" w14:textId="2FF74B6F" w:rsidR="007F1105" w:rsidRPr="00F15FF6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3" w:type="dxa"/>
          </w:tcPr>
          <w:p w14:paraId="76122342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0DF805B" w14:textId="77777777" w:rsidR="007F1105" w:rsidRPr="00F15FF6" w:rsidRDefault="007F1105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94BF3C3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32501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C3F74CC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70A35C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137AD74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061B5A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55407D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BE7DA8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DE75DBE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3426D9F9" w14:textId="77777777" w:rsidTr="003855E9">
        <w:tc>
          <w:tcPr>
            <w:tcW w:w="2068" w:type="dxa"/>
            <w:shd w:val="clear" w:color="auto" w:fill="auto"/>
          </w:tcPr>
          <w:p w14:paraId="04725AAD" w14:textId="77777777" w:rsidR="007F1105" w:rsidRDefault="007F1105" w:rsidP="007F11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320D5B51" w14:textId="77777777" w:rsidR="007F1105" w:rsidRDefault="007F1105" w:rsidP="007F11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31F3EC6D" w14:textId="4574FC4E" w:rsidR="007F1105" w:rsidRPr="00F15FF6" w:rsidRDefault="007F1105" w:rsidP="007F11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63" w:type="dxa"/>
            <w:vAlign w:val="bottom"/>
          </w:tcPr>
          <w:p w14:paraId="279DD349" w14:textId="4E98FBFC" w:rsidR="007F1105" w:rsidRPr="00F15FF6" w:rsidRDefault="00C418B0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5504069" w14:textId="737F7C9E" w:rsidR="007F1105" w:rsidRPr="00F15FF6" w:rsidRDefault="007F1105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59492C04" w14:textId="6E15EE2B" w:rsidR="007F1105" w:rsidRPr="00F15FF6" w:rsidRDefault="00C418B0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2A895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1FD3FB7" w14:textId="0DE0B660" w:rsidR="007F1105" w:rsidRPr="00F15FF6" w:rsidRDefault="007F1105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8206A1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45D04E2" w14:textId="01169346" w:rsidR="007F1105" w:rsidRPr="00F15FF6" w:rsidRDefault="00C418B0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910C53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1FD6C3E" w14:textId="531C3EEC" w:rsidR="007F1105" w:rsidRPr="00F15FF6" w:rsidRDefault="007F1105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2E29B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9426B9A" w14:textId="138CAD05" w:rsidR="007F1105" w:rsidRPr="00F15FF6" w:rsidRDefault="00C418B0" w:rsidP="008024B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</w:tr>
      <w:tr w:rsidR="007F1105" w:rsidRPr="005D38CA" w14:paraId="36A2C96F" w14:textId="77777777" w:rsidTr="003855E9">
        <w:tc>
          <w:tcPr>
            <w:tcW w:w="2068" w:type="dxa"/>
            <w:shd w:val="clear" w:color="auto" w:fill="auto"/>
          </w:tcPr>
          <w:p w14:paraId="63DEA34B" w14:textId="6CBEC0EE" w:rsidR="007F1105" w:rsidRDefault="007F1105" w:rsidP="007F11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3" w:type="dxa"/>
            <w:vAlign w:val="bottom"/>
          </w:tcPr>
          <w:p w14:paraId="6F2B51AE" w14:textId="77777777" w:rsidR="007F1105" w:rsidRDefault="007F1105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BE96D74" w14:textId="77777777" w:rsidR="007F1105" w:rsidRDefault="007F1105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518F50C" w14:textId="77777777" w:rsidR="007F1105" w:rsidRDefault="007F1105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7DBB94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791FE19" w14:textId="77777777" w:rsidR="007F1105" w:rsidRDefault="007F1105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CDDD0C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2A5F8A3" w14:textId="77777777" w:rsidR="007F1105" w:rsidRDefault="007F1105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4078E8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86B2125" w14:textId="77777777" w:rsidR="007F1105" w:rsidRDefault="007F1105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E33926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8141CD3" w14:textId="77777777" w:rsidR="007F1105" w:rsidRDefault="007F1105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F1105" w:rsidRPr="005D38CA" w14:paraId="374B91C8" w14:textId="77777777" w:rsidTr="003855E9">
        <w:tc>
          <w:tcPr>
            <w:tcW w:w="2068" w:type="dxa"/>
            <w:shd w:val="clear" w:color="auto" w:fill="auto"/>
          </w:tcPr>
          <w:p w14:paraId="79BCBFCE" w14:textId="1A0894C8" w:rsidR="007F1105" w:rsidRPr="00F15FF6" w:rsidRDefault="007F1105" w:rsidP="007F11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3" w:type="dxa"/>
            <w:vAlign w:val="bottom"/>
          </w:tcPr>
          <w:p w14:paraId="591738E5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AEE9B28" w14:textId="77777777" w:rsidR="007F1105" w:rsidRPr="00F15FF6" w:rsidRDefault="007F1105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C331EF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5F86F4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8C8EC0C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14650C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C7556C0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8DD1FA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7BD2F92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D6E662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250F81F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70CCE56F" w14:textId="77777777" w:rsidTr="003855E9">
        <w:tc>
          <w:tcPr>
            <w:tcW w:w="2068" w:type="dxa"/>
            <w:shd w:val="clear" w:color="auto" w:fill="auto"/>
          </w:tcPr>
          <w:p w14:paraId="16D3FACD" w14:textId="0530EAF4" w:rsidR="007F1105" w:rsidRPr="00F15FF6" w:rsidRDefault="007F1105" w:rsidP="007F11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3" w:type="dxa"/>
            <w:vAlign w:val="bottom"/>
          </w:tcPr>
          <w:p w14:paraId="5D494630" w14:textId="11920613" w:rsidR="007F1105" w:rsidRPr="00F15FF6" w:rsidRDefault="007F1105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F1696B9" w14:textId="3493E061" w:rsidR="007F1105" w:rsidRPr="00F15FF6" w:rsidRDefault="00C418B0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816" w:type="dxa"/>
            <w:vAlign w:val="bottom"/>
          </w:tcPr>
          <w:p w14:paraId="00A117A5" w14:textId="17A5D9A8" w:rsidR="007F1105" w:rsidRPr="00F15FF6" w:rsidRDefault="00C418B0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BFA7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A0931AE" w14:textId="07A60255" w:rsidR="007F1105" w:rsidRPr="00F15FF6" w:rsidRDefault="007F1105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C38E24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230E22F" w14:textId="4302B95F" w:rsidR="007F1105" w:rsidRPr="00F15FF6" w:rsidRDefault="00C418B0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861D627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C616F09" w14:textId="1ABA634A" w:rsidR="007F1105" w:rsidRPr="00F15FF6" w:rsidRDefault="007F1105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ED8715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364102A" w14:textId="1EAE7BBA" w:rsidR="007F1105" w:rsidRPr="00F15FF6" w:rsidRDefault="00C418B0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</w:p>
        </w:tc>
      </w:tr>
      <w:tr w:rsidR="004029E0" w:rsidRPr="005D38CA" w14:paraId="31D56CBC" w14:textId="77777777" w:rsidTr="003855E9">
        <w:tc>
          <w:tcPr>
            <w:tcW w:w="2068" w:type="dxa"/>
            <w:shd w:val="clear" w:color="auto" w:fill="auto"/>
          </w:tcPr>
          <w:p w14:paraId="2AC9FFA5" w14:textId="0E38E06E" w:rsidR="004029E0" w:rsidRPr="00F15FF6" w:rsidRDefault="004029E0" w:rsidP="007F11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3" w:type="dxa"/>
            <w:vAlign w:val="bottom"/>
          </w:tcPr>
          <w:p w14:paraId="226129AC" w14:textId="049CBF37" w:rsidR="004029E0" w:rsidRDefault="00C418B0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4885EF7" w14:textId="4CF5E05C" w:rsidR="004029E0" w:rsidRDefault="00FF24F8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7EAFD509" w14:textId="67C87056" w:rsidR="004029E0" w:rsidRDefault="00C418B0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8CBA06" w14:textId="77777777" w:rsidR="004029E0" w:rsidRPr="00F15FF6" w:rsidRDefault="004029E0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3C9467B" w14:textId="1FD011EC" w:rsidR="004029E0" w:rsidRDefault="00C418B0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24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BA1AF68" w14:textId="77777777" w:rsidR="004029E0" w:rsidRPr="00F15FF6" w:rsidRDefault="004029E0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4D2F0A4" w14:textId="5C8994A5" w:rsidR="004029E0" w:rsidRDefault="00FF24F8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B667E79" w14:textId="77777777" w:rsidR="004029E0" w:rsidRPr="00F15FF6" w:rsidRDefault="004029E0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60EB8F5" w14:textId="2518747B" w:rsidR="004029E0" w:rsidRDefault="00FF24F8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DA500A" w14:textId="77777777" w:rsidR="004029E0" w:rsidRPr="00F15FF6" w:rsidRDefault="004029E0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2079CE5D" w14:textId="0AF12275" w:rsidR="004029E0" w:rsidRDefault="004029E0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3D82F2" w14:textId="656B5EBC" w:rsidR="00FF24F8" w:rsidRDefault="00C418B0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45C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864</w:t>
            </w:r>
          </w:p>
        </w:tc>
      </w:tr>
      <w:tr w:rsidR="007F1105" w:rsidRPr="005D38CA" w14:paraId="3F9D4B4A" w14:textId="77777777" w:rsidTr="003855E9">
        <w:tc>
          <w:tcPr>
            <w:tcW w:w="2068" w:type="dxa"/>
            <w:shd w:val="clear" w:color="auto" w:fill="auto"/>
          </w:tcPr>
          <w:p w14:paraId="7F8ACCC8" w14:textId="0F637FA3" w:rsidR="007F1105" w:rsidRPr="00F15FF6" w:rsidRDefault="007F1105" w:rsidP="007F11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63" w:type="dxa"/>
            <w:vAlign w:val="bottom"/>
          </w:tcPr>
          <w:p w14:paraId="0ADEFF6F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7F9F2A8" w14:textId="77777777" w:rsidR="007F1105" w:rsidRPr="00F15FF6" w:rsidRDefault="007F1105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ADEECC0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2D53C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6F48EFB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1DECC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A126876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3E5799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5B37586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B099EF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20E09DE" w14:textId="77777777" w:rsidR="007F1105" w:rsidRPr="00F15FF6" w:rsidRDefault="007F1105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37F8D50B" w14:textId="77777777" w:rsidTr="003855E9">
        <w:tc>
          <w:tcPr>
            <w:tcW w:w="2068" w:type="dxa"/>
            <w:shd w:val="clear" w:color="auto" w:fill="auto"/>
          </w:tcPr>
          <w:p w14:paraId="45D84861" w14:textId="77777777" w:rsidR="007F1105" w:rsidRDefault="007F1105" w:rsidP="007F11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155D7859" w14:textId="77777777" w:rsidR="007F1105" w:rsidRDefault="007F1105" w:rsidP="007F11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105E195C" w14:textId="3DDEB045" w:rsidR="007F1105" w:rsidRPr="00F15FF6" w:rsidRDefault="007F1105" w:rsidP="007F11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63" w:type="dxa"/>
            <w:vAlign w:val="bottom"/>
          </w:tcPr>
          <w:p w14:paraId="5BF191B3" w14:textId="55511624" w:rsidR="007F1105" w:rsidRPr="00F15FF6" w:rsidRDefault="00C418B0" w:rsidP="007F11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527BC31" w14:textId="3ED30FE9" w:rsidR="007F1105" w:rsidRPr="00F15FF6" w:rsidRDefault="007F1105" w:rsidP="003855E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236A14A9" w14:textId="27095E21" w:rsidR="007F1105" w:rsidRPr="00F15FF6" w:rsidRDefault="00C418B0" w:rsidP="007F11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A76D1D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D890100" w14:textId="5F956E96" w:rsidR="007F1105" w:rsidRPr="00F15FF6" w:rsidRDefault="007F1105" w:rsidP="007F11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F8169F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F5779B2" w14:textId="62E8CAEA" w:rsidR="007F1105" w:rsidRPr="00F15FF6" w:rsidRDefault="00C418B0" w:rsidP="007F110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9E48E9C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BCFFC06" w14:textId="3625FA81" w:rsidR="007F1105" w:rsidRPr="00F15FF6" w:rsidRDefault="007F1105" w:rsidP="007F11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04249C" w14:textId="77777777" w:rsidR="007F1105" w:rsidRPr="00F15FF6" w:rsidRDefault="007F1105" w:rsidP="007F11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E615B50" w14:textId="2C6032DD" w:rsidR="007F1105" w:rsidRPr="00F15FF6" w:rsidRDefault="00C418B0" w:rsidP="007F110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</w:tr>
    </w:tbl>
    <w:p w14:paraId="0E7DB416" w14:textId="74A1ED6A" w:rsidR="008E5BBC" w:rsidRDefault="008E5BBC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31DE755" w14:textId="2D406A0B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B30EA63" w14:textId="3E9C9FE5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AEFC6B" w14:textId="691661BF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B0C42A" w14:textId="0A6248B1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8B6213" w14:textId="1E86759E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75AE03A" w14:textId="6458E2E4" w:rsidR="00854E1F" w:rsidRDefault="00854E1F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052C28" w14:textId="6CFC68DD" w:rsidR="00854E1F" w:rsidRDefault="00854E1F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495A49" w14:textId="77777777" w:rsidR="00B91381" w:rsidRDefault="00B91381" w:rsidP="004F563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pPr w:leftFromText="180" w:rightFromText="180" w:vertAnchor="text" w:tblpX="52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348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854E1F" w:rsidRPr="00130565" w14:paraId="44BA08B3" w14:textId="77777777" w:rsidTr="004029E0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6B09423B" w14:textId="77777777" w:rsidR="00854E1F" w:rsidRPr="00F15FF6" w:rsidRDefault="00854E1F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5" w:type="dxa"/>
            <w:gridSpan w:val="17"/>
          </w:tcPr>
          <w:p w14:paraId="72F1E3B8" w14:textId="0C474BEF" w:rsidR="00854E1F" w:rsidRPr="00F15FF6" w:rsidRDefault="00854E1F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6EAB" w:rsidRPr="00130565" w14:paraId="53C9B2D4" w14:textId="77777777" w:rsidTr="004029E0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5B664AD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8" w:type="dxa"/>
            <w:gridSpan w:val="3"/>
            <w:tcBorders>
              <w:bottom w:val="single" w:sz="4" w:space="0" w:color="auto"/>
            </w:tcBorders>
          </w:tcPr>
          <w:p w14:paraId="7E51C5E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2236BF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C704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5D38CA" w14:paraId="54999064" w14:textId="77777777" w:rsidTr="004029E0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7BDE48B4" w14:textId="75A77295" w:rsidR="003D6EAB" w:rsidRPr="00F15FF6" w:rsidRDefault="00D33F35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96CDC2E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34581F79" w14:textId="0335FE63" w:rsidR="003D6EAB" w:rsidRPr="00F15FF6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6B975A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23E4691B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CA102E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95F0C6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4E6D042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534964D3" w14:textId="374B4EDD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ADE10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D9E0ADF" w14:textId="373CE35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313EAAD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0B9FB69" w14:textId="410CD6FB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EED65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3E516B99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5D38CA" w14:paraId="7891C018" w14:textId="77777777" w:rsidTr="004029E0">
        <w:tc>
          <w:tcPr>
            <w:tcW w:w="2068" w:type="dxa"/>
            <w:shd w:val="clear" w:color="auto" w:fill="auto"/>
          </w:tcPr>
          <w:p w14:paraId="224534EE" w14:textId="77777777" w:rsidR="003D6EAB" w:rsidRPr="00F15FF6" w:rsidRDefault="003D6EAB" w:rsidP="00291FD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5" w:type="dxa"/>
            <w:gridSpan w:val="17"/>
          </w:tcPr>
          <w:p w14:paraId="540C57D1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5D38CA" w14:paraId="0FEA53E0" w14:textId="77777777" w:rsidTr="004029E0">
        <w:tc>
          <w:tcPr>
            <w:tcW w:w="2068" w:type="dxa"/>
            <w:shd w:val="clear" w:color="auto" w:fill="auto"/>
          </w:tcPr>
          <w:p w14:paraId="0A834A63" w14:textId="3C140732" w:rsidR="003D6EAB" w:rsidRPr="00F15FF6" w:rsidRDefault="00C418B0" w:rsidP="00291FD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348" w:type="dxa"/>
          </w:tcPr>
          <w:p w14:paraId="69C98091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2563B4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12BFAC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3F3FF61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3CF9AF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7865FF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BEDBBE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4F8090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703EBC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C7823FB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80917F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5D38CA" w14:paraId="0F21E8BC" w14:textId="77777777" w:rsidTr="004029E0">
        <w:tc>
          <w:tcPr>
            <w:tcW w:w="2068" w:type="dxa"/>
            <w:shd w:val="clear" w:color="auto" w:fill="auto"/>
          </w:tcPr>
          <w:p w14:paraId="2BA081BB" w14:textId="13FE0DB3" w:rsidR="003D6EAB" w:rsidRPr="00F15FF6" w:rsidRDefault="003D6EAB" w:rsidP="003D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479DB61B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85FF51E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4B2210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3166B96C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CE43681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0BDDA2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44289D5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EA57D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20FA8F1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D0FB0C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53BB87F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033FA10E" w14:textId="77777777" w:rsidTr="003855E9">
        <w:tc>
          <w:tcPr>
            <w:tcW w:w="2068" w:type="dxa"/>
            <w:shd w:val="clear" w:color="auto" w:fill="auto"/>
          </w:tcPr>
          <w:p w14:paraId="1A08D84D" w14:textId="6C694F77" w:rsidR="005F4B21" w:rsidRPr="00F15FF6" w:rsidRDefault="005F4B21" w:rsidP="005F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348" w:type="dxa"/>
          </w:tcPr>
          <w:p w14:paraId="1FC2B7EC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5EC016" w14:textId="0C16A9BC" w:rsidR="00460B7A" w:rsidRPr="00F15FF6" w:rsidRDefault="00460B7A" w:rsidP="00A23C3D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492B5B" w14:textId="77777777" w:rsidR="005F4B21" w:rsidRDefault="005F4B2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FBFC16" w14:textId="30F99A89" w:rsidR="005F69B5" w:rsidRPr="005F69B5" w:rsidRDefault="003855E9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F69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816" w:type="dxa"/>
          </w:tcPr>
          <w:p w14:paraId="5C1D988B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02A7A4" w14:textId="07CCE216" w:rsidR="00460B7A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60B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7BE61BA3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49DDF30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BF2CFB" w14:textId="77880090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2D8142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F76981A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4A648" w14:textId="4F5ECF95" w:rsidR="00460B7A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60B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2BE1D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7D57BB4" w14:textId="77777777" w:rsidR="005F4B21" w:rsidRDefault="005F4B21" w:rsidP="00615732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B82B13D" w14:textId="33F785C1" w:rsidR="00460B7A" w:rsidRPr="00F15FF6" w:rsidRDefault="00460B7A" w:rsidP="00615732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D678B4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564742A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E181DC" w14:textId="6FD4084F" w:rsidR="00460B7A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60B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</w:tr>
      <w:tr w:rsidR="005F4B21" w:rsidRPr="005D38CA" w14:paraId="0DA8FA79" w14:textId="77777777" w:rsidTr="003855E9">
        <w:tc>
          <w:tcPr>
            <w:tcW w:w="2068" w:type="dxa"/>
            <w:shd w:val="clear" w:color="auto" w:fill="auto"/>
          </w:tcPr>
          <w:p w14:paraId="576AF57F" w14:textId="7A1F064D" w:rsidR="005F4B21" w:rsidRPr="00F15FF6" w:rsidRDefault="005F4B21" w:rsidP="005F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3D58FC60" w14:textId="23B3370E" w:rsidR="005F4B21" w:rsidRPr="005F69B5" w:rsidRDefault="00C418B0" w:rsidP="00A23C3D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F69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9D6D6A7" w14:textId="5C7A5255" w:rsidR="005F4B21" w:rsidRPr="00093F84" w:rsidRDefault="00460B7A" w:rsidP="00093F84">
            <w:pPr>
              <w:pStyle w:val="acctfourfigures"/>
              <w:tabs>
                <w:tab w:val="clear" w:pos="765"/>
              </w:tabs>
              <w:spacing w:line="240" w:lineRule="atLeas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3F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61F58E19" w14:textId="05D6060D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60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83" w:type="dxa"/>
            <w:shd w:val="clear" w:color="auto" w:fill="auto"/>
          </w:tcPr>
          <w:p w14:paraId="24592F3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C7564E4" w14:textId="2F60A4BC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60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C47BD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248C706" w14:textId="459818C6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07EED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462C11D" w14:textId="76FB3898" w:rsidR="005F4B21" w:rsidRPr="00F15FF6" w:rsidRDefault="00460B7A" w:rsidP="00615732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9774EB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C6D06C1" w14:textId="72F83A41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60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</w:tr>
      <w:tr w:rsidR="005F4B21" w:rsidRPr="005D38CA" w14:paraId="69846860" w14:textId="77777777" w:rsidTr="003855E9">
        <w:tc>
          <w:tcPr>
            <w:tcW w:w="2068" w:type="dxa"/>
            <w:shd w:val="clear" w:color="auto" w:fill="auto"/>
          </w:tcPr>
          <w:p w14:paraId="22EA2CDF" w14:textId="4B208D28" w:rsidR="005F4B21" w:rsidRPr="00F15FF6" w:rsidRDefault="005F4B21" w:rsidP="005F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8" w:type="dxa"/>
          </w:tcPr>
          <w:p w14:paraId="0CC81FD0" w14:textId="77777777" w:rsidR="005F4B21" w:rsidRPr="00F15FF6" w:rsidRDefault="005F4B21" w:rsidP="005F4B2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47915E6" w14:textId="77777777" w:rsidR="005F4B21" w:rsidRPr="00F15FF6" w:rsidRDefault="005F4B2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4A004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5F8A67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F15F4F3" w14:textId="77777777" w:rsidR="005F4B21" w:rsidRPr="00F15FF6" w:rsidRDefault="005F4B21" w:rsidP="005F4B2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62D515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295796C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5FE233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875A0AF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A2487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3C2F6D8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2B6B001B" w14:textId="77777777" w:rsidTr="003855E9">
        <w:tc>
          <w:tcPr>
            <w:tcW w:w="2068" w:type="dxa"/>
            <w:shd w:val="clear" w:color="auto" w:fill="auto"/>
          </w:tcPr>
          <w:p w14:paraId="6C842870" w14:textId="77777777" w:rsidR="005F4B21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251034F2" w14:textId="77777777" w:rsidR="005F4B21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17A515A7" w14:textId="79CBDCE3" w:rsidR="005F4B21" w:rsidRPr="00F15FF6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8" w:type="dxa"/>
            <w:vAlign w:val="bottom"/>
          </w:tcPr>
          <w:p w14:paraId="333C54ED" w14:textId="3851D196" w:rsidR="005F4B21" w:rsidRPr="00F15FF6" w:rsidRDefault="00C418B0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92D6D9" w14:textId="6E41CD0F" w:rsidR="005F4B21" w:rsidRPr="00F15FF6" w:rsidRDefault="00460B7A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18491901" w14:textId="431F54FE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3" w:type="dxa"/>
            <w:shd w:val="clear" w:color="auto" w:fill="auto"/>
          </w:tcPr>
          <w:p w14:paraId="4750EA7E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640C748" w14:textId="4732E849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29D105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544B20A" w14:textId="0AEF0B76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6F01F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8AB8D37" w14:textId="0C8E4108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55561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CD390E9" w14:textId="3F69C887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  <w:tr w:rsidR="005F4B21" w:rsidRPr="005D38CA" w14:paraId="0FAECC25" w14:textId="77777777" w:rsidTr="003855E9">
        <w:tc>
          <w:tcPr>
            <w:tcW w:w="2068" w:type="dxa"/>
            <w:shd w:val="clear" w:color="auto" w:fill="auto"/>
          </w:tcPr>
          <w:p w14:paraId="42EFCDE5" w14:textId="0DCA0C7C" w:rsidR="00AE0A3A" w:rsidRPr="00F15FF6" w:rsidRDefault="00AE0A3A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04BAABFA" w14:textId="77777777" w:rsidR="005F4B21" w:rsidRPr="00F15FF6" w:rsidRDefault="005F4B21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8644AE0" w14:textId="77777777" w:rsidR="005F4B21" w:rsidRPr="00F15FF6" w:rsidRDefault="005F4B2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A991792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E29E54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4C9E58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E63647E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6131D66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5BB3E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711D406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1FFD6FB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EE704C5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57CDFA58" w14:textId="77777777" w:rsidTr="003855E9">
        <w:tc>
          <w:tcPr>
            <w:tcW w:w="2068" w:type="dxa"/>
            <w:shd w:val="clear" w:color="auto" w:fill="auto"/>
          </w:tcPr>
          <w:p w14:paraId="3FDA5200" w14:textId="5B7DB208" w:rsidR="005F4B21" w:rsidRPr="00F15FF6" w:rsidRDefault="005F4B21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3588AA6F" w14:textId="0983279B" w:rsidR="005F4B21" w:rsidRPr="00F15FF6" w:rsidRDefault="005F4B21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6FF3565" w14:textId="7D2B8466" w:rsidR="005F4B21" w:rsidRPr="00F15FF6" w:rsidRDefault="005F4B2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7B05210" w14:textId="3FAA23C8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6248F8A4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4779AB3" w14:textId="71BB75FB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B7686D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D1EC5D6" w14:textId="4A13B960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986847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1E534D9" w14:textId="20286E14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29467F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7822B8F" w14:textId="32DF9509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621FBEF3" w14:textId="77777777" w:rsidTr="003855E9">
        <w:tc>
          <w:tcPr>
            <w:tcW w:w="2068" w:type="dxa"/>
            <w:shd w:val="clear" w:color="auto" w:fill="auto"/>
          </w:tcPr>
          <w:p w14:paraId="77EB7B24" w14:textId="75B368B8" w:rsidR="005F4B21" w:rsidRPr="00F15FF6" w:rsidRDefault="005F4B21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8" w:type="dxa"/>
          </w:tcPr>
          <w:p w14:paraId="1FE01F13" w14:textId="40E2EB2D" w:rsidR="005F4B21" w:rsidRPr="00F15FF6" w:rsidRDefault="00460B7A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414CD47" w14:textId="6EF493DA" w:rsidR="005F4B21" w:rsidRPr="00F15FF6" w:rsidRDefault="00C418B0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B56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</w:p>
        </w:tc>
        <w:tc>
          <w:tcPr>
            <w:tcW w:w="816" w:type="dxa"/>
          </w:tcPr>
          <w:p w14:paraId="5D141188" w14:textId="1AA9E726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B56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</w:p>
        </w:tc>
        <w:tc>
          <w:tcPr>
            <w:tcW w:w="183" w:type="dxa"/>
            <w:shd w:val="clear" w:color="auto" w:fill="auto"/>
          </w:tcPr>
          <w:p w14:paraId="65F1683E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9390A8E" w14:textId="142D8C4E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56E957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D427CE8" w14:textId="2C3A6812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195B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ABEA30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E802538" w14:textId="7AE3CC4C" w:rsidR="005F4B21" w:rsidRPr="00F15FF6" w:rsidRDefault="00460B7A" w:rsidP="00434255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0B69A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30A02F1" w14:textId="2B476BCA" w:rsidR="005F4B21" w:rsidRPr="00F15FF6" w:rsidRDefault="00C418B0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45C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470</w:t>
            </w:r>
          </w:p>
        </w:tc>
      </w:tr>
      <w:tr w:rsidR="004029E0" w:rsidRPr="005D38CA" w14:paraId="73B3AAEF" w14:textId="77777777" w:rsidTr="003855E9">
        <w:tc>
          <w:tcPr>
            <w:tcW w:w="2068" w:type="dxa"/>
            <w:shd w:val="clear" w:color="auto" w:fill="auto"/>
          </w:tcPr>
          <w:p w14:paraId="3F941603" w14:textId="2C3B2A0B" w:rsidR="004029E0" w:rsidRPr="00F15FF6" w:rsidRDefault="004029E0" w:rsidP="004029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8" w:type="dxa"/>
          </w:tcPr>
          <w:p w14:paraId="2BAA7B3E" w14:textId="77777777" w:rsidR="004029E0" w:rsidRDefault="004029E0" w:rsidP="004029E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1D51D3" w14:textId="020CA7F2" w:rsidR="004029E0" w:rsidRDefault="00C418B0" w:rsidP="004029E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1D684B6" w14:textId="77777777" w:rsidR="004029E0" w:rsidRDefault="004029E0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2D8D23D" w14:textId="6DADE8DF" w:rsidR="004029E0" w:rsidRDefault="004029E0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</w:tcPr>
          <w:p w14:paraId="74E1422E" w14:textId="77777777" w:rsidR="004029E0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0625AF" w14:textId="4D4B022F" w:rsidR="004029E0" w:rsidRDefault="00C418B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3" w:type="dxa"/>
            <w:shd w:val="clear" w:color="auto" w:fill="auto"/>
          </w:tcPr>
          <w:p w14:paraId="3DE074E7" w14:textId="77777777" w:rsidR="004029E0" w:rsidRPr="00F15FF6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1632439" w14:textId="77777777" w:rsidR="004029E0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F1A2F3" w14:textId="7D8F68F7" w:rsidR="004029E0" w:rsidRDefault="00C418B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0526BB" w14:textId="77777777" w:rsidR="004029E0" w:rsidRPr="00F15FF6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667D274" w14:textId="77777777" w:rsidR="004029E0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BC7B2" w14:textId="11411C38" w:rsidR="004029E0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18E9DB" w14:textId="77777777" w:rsidR="004029E0" w:rsidRPr="00F15FF6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D9FB395" w14:textId="77777777" w:rsidR="004029E0" w:rsidRDefault="004029E0" w:rsidP="004029E0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  <w:p w14:paraId="66D04981" w14:textId="42FB4C02" w:rsidR="004029E0" w:rsidRDefault="004029E0" w:rsidP="004029E0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52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A0B69F" w14:textId="77777777" w:rsidR="004029E0" w:rsidRPr="00F15FF6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B082060" w14:textId="77777777" w:rsidR="004029E0" w:rsidRDefault="004029E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8AED05" w14:textId="1646C958" w:rsidR="004029E0" w:rsidRDefault="00C418B0" w:rsidP="004029E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</w:p>
        </w:tc>
      </w:tr>
      <w:tr w:rsidR="005F69B5" w:rsidRPr="005D38CA" w14:paraId="68FE744D" w14:textId="77777777" w:rsidTr="003855E9">
        <w:tc>
          <w:tcPr>
            <w:tcW w:w="2068" w:type="dxa"/>
            <w:shd w:val="clear" w:color="auto" w:fill="auto"/>
          </w:tcPr>
          <w:p w14:paraId="61BA7521" w14:textId="32A21DB7" w:rsidR="005F69B5" w:rsidRPr="00F15FF6" w:rsidRDefault="005F69B5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92C50B9" w14:textId="77777777" w:rsidR="005F69B5" w:rsidRPr="00F15FF6" w:rsidRDefault="005F69B5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421ABF6" w14:textId="77777777" w:rsidR="005F69B5" w:rsidRPr="00F15FF6" w:rsidRDefault="005F69B5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ACEE5A4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E4CA649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D9412F6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A85C67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9EDD122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7CC68B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4D97706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B7E152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A4BCCDA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B7A" w:rsidRPr="005D38CA" w14:paraId="713B6C89" w14:textId="77777777" w:rsidTr="003855E9">
        <w:tc>
          <w:tcPr>
            <w:tcW w:w="2068" w:type="dxa"/>
            <w:shd w:val="clear" w:color="auto" w:fill="auto"/>
          </w:tcPr>
          <w:p w14:paraId="5974316E" w14:textId="590BF218" w:rsidR="00460B7A" w:rsidRPr="00F15FF6" w:rsidRDefault="00460B7A" w:rsidP="00460B7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</w:tcPr>
          <w:p w14:paraId="59993D8C" w14:textId="5EC224D5" w:rsidR="00460B7A" w:rsidRPr="00F15FF6" w:rsidRDefault="00460B7A" w:rsidP="00E571D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6DB15F9" w14:textId="24BC16C4" w:rsidR="00460B7A" w:rsidRPr="00F15FF6" w:rsidRDefault="00460B7A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DE6E3CB" w14:textId="07A6CABB" w:rsidR="00460B7A" w:rsidRPr="00F15FF6" w:rsidRDefault="00460B7A" w:rsidP="00E571D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DBDE9FE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9C689DF" w14:textId="7653CB2F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0A3E642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AC55F4C" w14:textId="5F4F0A8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E5C10C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92BCC6A" w14:textId="04522B2D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4DDD4B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62F5778" w14:textId="105ABEB0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C656FA6" w14:textId="70EB921D" w:rsidR="00416692" w:rsidRDefault="00416692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514AD7" w14:textId="01B0C797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E5A925" w14:textId="0696E09D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533AE4A" w14:textId="0AB24320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C5C7DD" w14:textId="7BEE85C5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8EDB6B" w14:textId="6B844D4B" w:rsidR="00FF24F8" w:rsidRDefault="00FF24F8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9623A4" w14:textId="77777777" w:rsidR="00FF24F8" w:rsidRDefault="00FF24F8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2105DC" w14:textId="10EA9F9E" w:rsidR="007F1105" w:rsidRDefault="004F5636" w:rsidP="004F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tblpX="52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348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7F1105" w:rsidRPr="00130565" w14:paraId="7E4CFBB7" w14:textId="77777777" w:rsidTr="00337676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508BB3FF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6" w:type="dxa"/>
            <w:gridSpan w:val="17"/>
          </w:tcPr>
          <w:p w14:paraId="1A851395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F1105" w:rsidRPr="00130565" w14:paraId="535CBB54" w14:textId="77777777" w:rsidTr="00337676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6A618B59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9" w:type="dxa"/>
            <w:gridSpan w:val="3"/>
            <w:tcBorders>
              <w:bottom w:val="single" w:sz="4" w:space="0" w:color="auto"/>
            </w:tcBorders>
          </w:tcPr>
          <w:p w14:paraId="3B2BB684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1705AFFC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D1BB4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F1105" w:rsidRPr="005D38CA" w14:paraId="0061A371" w14:textId="77777777" w:rsidTr="00337676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278B77C8" w14:textId="4E7053C2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C7F0D92" w14:textId="77777777" w:rsidR="007F1105" w:rsidRDefault="007F1105" w:rsidP="003376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213872AE" w14:textId="77777777" w:rsidR="007F1105" w:rsidRPr="00F15FF6" w:rsidRDefault="007F1105" w:rsidP="003376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D94527C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0E2D0749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07D43BF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109CFA7D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714249E0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1719069F" w14:textId="0307A323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1FB922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A0E301B" w14:textId="66D40C33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586516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32AB86A" w14:textId="223B82F4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8F16F8E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11518B82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1105" w:rsidRPr="005D38CA" w14:paraId="7F4F62B8" w14:textId="77777777" w:rsidTr="00337676">
        <w:tc>
          <w:tcPr>
            <w:tcW w:w="2067" w:type="dxa"/>
            <w:shd w:val="clear" w:color="auto" w:fill="auto"/>
          </w:tcPr>
          <w:p w14:paraId="3CC7D5C8" w14:textId="77777777" w:rsidR="007F1105" w:rsidRPr="00F15FF6" w:rsidRDefault="007F1105" w:rsidP="0033767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6" w:type="dxa"/>
            <w:gridSpan w:val="17"/>
          </w:tcPr>
          <w:p w14:paraId="5961282E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F1105" w:rsidRPr="005D38CA" w14:paraId="4D50A3BE" w14:textId="77777777" w:rsidTr="00FB560E">
        <w:tc>
          <w:tcPr>
            <w:tcW w:w="2070" w:type="dxa"/>
            <w:shd w:val="clear" w:color="auto" w:fill="auto"/>
          </w:tcPr>
          <w:p w14:paraId="238B3045" w14:textId="2006A7DE" w:rsidR="007F1105" w:rsidRPr="00F15FF6" w:rsidRDefault="00C418B0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346" w:type="dxa"/>
          </w:tcPr>
          <w:p w14:paraId="2DC7919F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C2A5056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E58C955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0F30B6C5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AE064D4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D88FADF" w14:textId="77777777" w:rsidR="007F1105" w:rsidRPr="00F15FF6" w:rsidRDefault="007F1105" w:rsidP="0033767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B0D1F65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17A2C34" w14:textId="77777777" w:rsidR="007F1105" w:rsidRPr="00F15FF6" w:rsidRDefault="007F1105" w:rsidP="0033767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6FE7772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B391EDE" w14:textId="77777777" w:rsidR="007F1105" w:rsidRPr="00F15FF6" w:rsidRDefault="007F1105" w:rsidP="0033767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961F068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0D969759" w14:textId="77777777" w:rsidTr="00337676">
        <w:tc>
          <w:tcPr>
            <w:tcW w:w="2067" w:type="dxa"/>
            <w:shd w:val="clear" w:color="auto" w:fill="auto"/>
          </w:tcPr>
          <w:p w14:paraId="29A68153" w14:textId="77777777" w:rsidR="007F1105" w:rsidRPr="00F15FF6" w:rsidRDefault="007F1105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73BC03B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EE6CCDC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74DDDE0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145BEE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BBA812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CF9CD6B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64A85AC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3F6DE7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0C06F6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17F119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2D2D73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64B39B44" w14:textId="77777777" w:rsidTr="00337676">
        <w:tc>
          <w:tcPr>
            <w:tcW w:w="2067" w:type="dxa"/>
            <w:shd w:val="clear" w:color="auto" w:fill="auto"/>
          </w:tcPr>
          <w:p w14:paraId="6538E04F" w14:textId="77777777" w:rsidR="007F1105" w:rsidRPr="00F15FF6" w:rsidRDefault="007F1105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349" w:type="dxa"/>
          </w:tcPr>
          <w:p w14:paraId="520232A1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D34F6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47C59F7A" w14:textId="77777777" w:rsidR="007F1105" w:rsidRDefault="007F1105" w:rsidP="00093F84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83EA8F" w14:textId="1DAD4970" w:rsidR="007F1105" w:rsidRPr="00093F84" w:rsidRDefault="00C418B0" w:rsidP="00093F84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F1105" w:rsidRPr="00093F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816" w:type="dxa"/>
          </w:tcPr>
          <w:p w14:paraId="76CA1E40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F78731" w14:textId="0B0178F5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2D0A4C14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F15569B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8731D" w14:textId="77777777" w:rsidR="007F1105" w:rsidRPr="00F15FF6" w:rsidRDefault="007F1105" w:rsidP="00A23C3D">
            <w:pPr>
              <w:pStyle w:val="acctfourfigures"/>
              <w:tabs>
                <w:tab w:val="clear" w:pos="765"/>
              </w:tabs>
              <w:spacing w:line="240" w:lineRule="atLeast"/>
              <w:ind w:left="-270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95514A7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005FA8D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69A953" w14:textId="662FF322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918E2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B081097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714C32" w14:textId="77777777" w:rsidR="007F1105" w:rsidRPr="00F15FF6" w:rsidRDefault="007F1105" w:rsidP="00A23C3D">
            <w:pPr>
              <w:pStyle w:val="acctfourfigures"/>
              <w:tabs>
                <w:tab w:val="clear" w:pos="765"/>
              </w:tabs>
              <w:spacing w:line="240" w:lineRule="atLeast"/>
              <w:ind w:left="-310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884DDB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C3BE273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B0535" w14:textId="0C607E25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</w:tr>
      <w:tr w:rsidR="007F1105" w:rsidRPr="005D38CA" w14:paraId="08790A0C" w14:textId="77777777" w:rsidTr="00337676">
        <w:tc>
          <w:tcPr>
            <w:tcW w:w="2067" w:type="dxa"/>
            <w:shd w:val="clear" w:color="auto" w:fill="auto"/>
          </w:tcPr>
          <w:p w14:paraId="595877D0" w14:textId="77777777" w:rsidR="007F1105" w:rsidRPr="00F15FF6" w:rsidRDefault="007F1105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9" w:type="dxa"/>
          </w:tcPr>
          <w:p w14:paraId="31F946EC" w14:textId="76B060AD" w:rsidR="007F1105" w:rsidRPr="005F69B5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1264" w:type="dxa"/>
            <w:shd w:val="clear" w:color="auto" w:fill="auto"/>
          </w:tcPr>
          <w:p w14:paraId="432295D7" w14:textId="77777777" w:rsidR="007F1105" w:rsidRPr="00F15FF6" w:rsidRDefault="007F1105" w:rsidP="00093F84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20DB253C" w14:textId="43D97EC8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183" w:type="dxa"/>
            <w:shd w:val="clear" w:color="auto" w:fill="auto"/>
          </w:tcPr>
          <w:p w14:paraId="1230374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EC484E4" w14:textId="2E67B487" w:rsidR="007F1105" w:rsidRPr="00F15FF6" w:rsidRDefault="00C418B0" w:rsidP="00A23C3D">
            <w:pPr>
              <w:pStyle w:val="acctfourfigures"/>
              <w:tabs>
                <w:tab w:val="clear" w:pos="765"/>
              </w:tabs>
              <w:spacing w:line="240" w:lineRule="atLeast"/>
              <w:ind w:left="-360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42AF53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F0E4FB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316032B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E8445B0" w14:textId="77777777" w:rsidR="007F1105" w:rsidRPr="00F15FF6" w:rsidRDefault="007F1105" w:rsidP="00A23C3D">
            <w:pPr>
              <w:pStyle w:val="acctfourfigures"/>
              <w:tabs>
                <w:tab w:val="clear" w:pos="765"/>
              </w:tabs>
              <w:spacing w:line="240" w:lineRule="atLeast"/>
              <w:ind w:left="-310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3724C3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2E22383" w14:textId="2622D9D3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</w:tr>
      <w:tr w:rsidR="007F1105" w:rsidRPr="005D38CA" w14:paraId="6437DAEC" w14:textId="77777777" w:rsidTr="00337676">
        <w:tc>
          <w:tcPr>
            <w:tcW w:w="2067" w:type="dxa"/>
            <w:shd w:val="clear" w:color="auto" w:fill="auto"/>
          </w:tcPr>
          <w:p w14:paraId="26831D57" w14:textId="77777777" w:rsidR="007F1105" w:rsidRPr="00F15FF6" w:rsidRDefault="007F1105" w:rsidP="0033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0F09682D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6EE4A74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EAB489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7C0D8E44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F17C1BD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702D07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37C3652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F3C93E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2039E0C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D31FFC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17EB022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5BF5A363" w14:textId="77777777" w:rsidTr="00337676">
        <w:tc>
          <w:tcPr>
            <w:tcW w:w="2067" w:type="dxa"/>
            <w:shd w:val="clear" w:color="auto" w:fill="auto"/>
          </w:tcPr>
          <w:p w14:paraId="4DD67004" w14:textId="77777777" w:rsidR="007F1105" w:rsidRDefault="007F1105" w:rsidP="0033767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369432F4" w14:textId="77777777" w:rsidR="007F1105" w:rsidRDefault="007F1105" w:rsidP="0033767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6E738AE3" w14:textId="77777777" w:rsidR="007F1105" w:rsidRPr="00F15FF6" w:rsidRDefault="007F1105" w:rsidP="0033767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  <w:vAlign w:val="bottom"/>
          </w:tcPr>
          <w:p w14:paraId="61A414E8" w14:textId="174CCBD3" w:rsidR="007F1105" w:rsidRPr="00F15FF6" w:rsidRDefault="00C418B0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EC2FE97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49ADDFCA" w14:textId="012E68E8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2E6F28D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797DAAF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15E70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44C00A3" w14:textId="4CAEE527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2C1169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48BE970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870D9C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621DBB0" w14:textId="67DD076E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7F1105" w:rsidRPr="005D38CA" w14:paraId="046F47A2" w14:textId="77777777" w:rsidTr="00337676">
        <w:tc>
          <w:tcPr>
            <w:tcW w:w="2067" w:type="dxa"/>
            <w:shd w:val="clear" w:color="auto" w:fill="auto"/>
          </w:tcPr>
          <w:p w14:paraId="7989EC7F" w14:textId="77777777" w:rsidR="007F1105" w:rsidRPr="00F15FF6" w:rsidRDefault="007F1105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3B42B4AE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91A4A76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0A73CC6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3AD362B4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A7E6702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E42ACD7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EED8A46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9DE74E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638653E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90B764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6D8563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6BB48F67" w14:textId="77777777" w:rsidTr="00337676">
        <w:tc>
          <w:tcPr>
            <w:tcW w:w="2067" w:type="dxa"/>
            <w:shd w:val="clear" w:color="auto" w:fill="auto"/>
          </w:tcPr>
          <w:p w14:paraId="3C1BBD4F" w14:textId="77777777" w:rsidR="007F1105" w:rsidRPr="00F15FF6" w:rsidRDefault="007F1105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0F3A6707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4E8F3D87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838308B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EAB2FCB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555CC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D53CE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88F0287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160B1E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59517D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BFC2A2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5E9A978B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7CD587A2" w14:textId="77777777" w:rsidTr="00337676">
        <w:tc>
          <w:tcPr>
            <w:tcW w:w="2067" w:type="dxa"/>
            <w:shd w:val="clear" w:color="auto" w:fill="auto"/>
          </w:tcPr>
          <w:p w14:paraId="08EE4F71" w14:textId="77777777" w:rsidR="007F1105" w:rsidRPr="00F15FF6" w:rsidRDefault="007F1105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9" w:type="dxa"/>
          </w:tcPr>
          <w:p w14:paraId="396A609E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41095A93" w14:textId="0643A025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816" w:type="dxa"/>
          </w:tcPr>
          <w:p w14:paraId="1EE496B1" w14:textId="5E348F6E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183" w:type="dxa"/>
            <w:shd w:val="clear" w:color="auto" w:fill="auto"/>
          </w:tcPr>
          <w:p w14:paraId="4275BD3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9E9F586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CF523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7D5294A" w14:textId="40C3F3B1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9DD31A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CB85067" w14:textId="5AEF5FDA" w:rsidR="007F1105" w:rsidRPr="00F15FF6" w:rsidRDefault="007F1105" w:rsidP="00A23C3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F175F4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B46F944" w14:textId="2284BA61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</w:p>
        </w:tc>
      </w:tr>
      <w:tr w:rsidR="00F521E9" w:rsidRPr="005D38CA" w14:paraId="5BE7233A" w14:textId="77777777" w:rsidTr="00337676">
        <w:tc>
          <w:tcPr>
            <w:tcW w:w="2067" w:type="dxa"/>
            <w:shd w:val="clear" w:color="auto" w:fill="auto"/>
          </w:tcPr>
          <w:p w14:paraId="28E725B1" w14:textId="3D1785F1" w:rsidR="00F521E9" w:rsidRPr="00F15FF6" w:rsidRDefault="00F521E9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4E5DAB57" w14:textId="77777777" w:rsidR="00F521E9" w:rsidRDefault="00F521E9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69DCB98" w14:textId="2A1C141C" w:rsidR="00F521E9" w:rsidRDefault="00C418B0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521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055</w:t>
            </w:r>
          </w:p>
        </w:tc>
        <w:tc>
          <w:tcPr>
            <w:tcW w:w="1264" w:type="dxa"/>
            <w:shd w:val="clear" w:color="auto" w:fill="auto"/>
          </w:tcPr>
          <w:p w14:paraId="681839D2" w14:textId="77777777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E986D52" w14:textId="046F2661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</w:tcPr>
          <w:p w14:paraId="6095FF30" w14:textId="77777777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A6BA3B" w14:textId="0FF5C67B" w:rsidR="00F521E9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521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055</w:t>
            </w:r>
          </w:p>
        </w:tc>
        <w:tc>
          <w:tcPr>
            <w:tcW w:w="183" w:type="dxa"/>
            <w:shd w:val="clear" w:color="auto" w:fill="auto"/>
          </w:tcPr>
          <w:p w14:paraId="1F43424D" w14:textId="77777777" w:rsidR="00F521E9" w:rsidRPr="00F15FF6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DC37A09" w14:textId="77777777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5347C8" w14:textId="4D0A1EBC" w:rsidR="00F521E9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92D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F5AC41" w14:textId="77777777" w:rsidR="00F521E9" w:rsidRPr="00F15FF6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F757F9E" w14:textId="77777777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E2956" w14:textId="586C2ADB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BE4751F" w14:textId="77777777" w:rsidR="00F521E9" w:rsidRPr="00F15FF6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206BC93" w14:textId="77777777" w:rsidR="00F521E9" w:rsidRDefault="00F521E9" w:rsidP="00A23C3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66E1EE6" w14:textId="346A833D" w:rsidR="00F521E9" w:rsidRDefault="00F521E9" w:rsidP="00A23C3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9A4221D" w14:textId="77777777" w:rsidR="00F521E9" w:rsidRPr="00F15FF6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983853A" w14:textId="77777777" w:rsidR="00F521E9" w:rsidRDefault="00F521E9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BD9418" w14:textId="666512DA" w:rsidR="00F521E9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92D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</w:p>
        </w:tc>
      </w:tr>
      <w:tr w:rsidR="007F1105" w:rsidRPr="005D38CA" w14:paraId="3E02C364" w14:textId="77777777" w:rsidTr="00337676">
        <w:tc>
          <w:tcPr>
            <w:tcW w:w="2067" w:type="dxa"/>
            <w:shd w:val="clear" w:color="auto" w:fill="auto"/>
          </w:tcPr>
          <w:p w14:paraId="26C13B34" w14:textId="77777777" w:rsidR="007F1105" w:rsidRPr="00F15FF6" w:rsidRDefault="007F1105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</w:tcPr>
          <w:p w14:paraId="5E08FC5A" w14:textId="77777777" w:rsidR="007F1105" w:rsidRPr="00F15FF6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19C5E6F5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83A0BC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5E3F6F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5872C3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B9025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D9AB550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2AC0BD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A30E41C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ABCAA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98A699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105" w:rsidRPr="005D38CA" w14:paraId="75CD4CCC" w14:textId="77777777" w:rsidTr="00337676">
        <w:tc>
          <w:tcPr>
            <w:tcW w:w="2067" w:type="dxa"/>
            <w:shd w:val="clear" w:color="auto" w:fill="auto"/>
          </w:tcPr>
          <w:p w14:paraId="0B0EA9E0" w14:textId="77777777" w:rsidR="007F1105" w:rsidRDefault="007F1105" w:rsidP="0033767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4C97A1FC" w14:textId="77777777" w:rsidR="007F1105" w:rsidRDefault="007F1105" w:rsidP="0033767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702E0F72" w14:textId="77777777" w:rsidR="007F1105" w:rsidRPr="00F15FF6" w:rsidRDefault="007F1105" w:rsidP="003376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</w:tcPr>
          <w:p w14:paraId="32136C85" w14:textId="77777777" w:rsidR="007F1105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E36F792" w14:textId="77777777" w:rsidR="007F1105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DC459EF" w14:textId="77777777" w:rsidR="007F1105" w:rsidRDefault="007F1105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0BADAA6" w14:textId="21707318" w:rsidR="007F1105" w:rsidRPr="00F15FF6" w:rsidRDefault="00C418B0" w:rsidP="0033767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264" w:type="dxa"/>
            <w:shd w:val="clear" w:color="auto" w:fill="auto"/>
          </w:tcPr>
          <w:p w14:paraId="5B62EE51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5D755C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6C45C2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BCD65B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58782159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A42754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58CBF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53CF2" w14:textId="728CA7E3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45B00DA5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E0844FE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4B73C7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A57946" w14:textId="77777777" w:rsidR="007F1105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2A667E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AAD779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01925C7" w14:textId="56874520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CB47FF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495A921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85FFE5" w14:textId="77777777" w:rsidR="007F1105" w:rsidRPr="00F15FF6" w:rsidRDefault="007F1105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BB6FB23" w14:textId="5A620B6C" w:rsidR="007F1105" w:rsidRPr="00F15FF6" w:rsidRDefault="00C418B0" w:rsidP="00337676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8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</w:tr>
    </w:tbl>
    <w:p w14:paraId="6C1BE45F" w14:textId="77777777" w:rsidR="00206C1B" w:rsidRDefault="00206C1B" w:rsidP="005B5FAF">
      <w:pPr>
        <w:pStyle w:val="ListParagraph"/>
        <w:tabs>
          <w:tab w:val="clear" w:pos="227"/>
          <w:tab w:val="clear" w:pos="454"/>
        </w:tabs>
        <w:ind w:left="518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0215CFE" w14:textId="77777777" w:rsidR="00206C1B" w:rsidRDefault="00206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88D11D" w14:textId="0514F5AB" w:rsidR="002C0C35" w:rsidRPr="00D247C5" w:rsidRDefault="00D247C5" w:rsidP="005B5FAF">
      <w:pPr>
        <w:pStyle w:val="ListParagraph"/>
        <w:tabs>
          <w:tab w:val="clear" w:pos="227"/>
          <w:tab w:val="clear" w:pos="454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D247C5">
        <w:rPr>
          <w:rFonts w:ascii="Angsana New" w:hAnsi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22304">
        <w:rPr>
          <w:rFonts w:ascii="Angsana New" w:hAnsi="Angsana New"/>
          <w:sz w:val="30"/>
          <w:szCs w:val="30"/>
        </w:rPr>
        <w:br/>
      </w:r>
      <w:r w:rsidRPr="00D247C5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1ACB0527" w14:textId="77777777" w:rsidR="002C0C35" w:rsidRPr="00765678" w:rsidRDefault="002C0C35" w:rsidP="002C0C35">
      <w:pPr>
        <w:pStyle w:val="ListParagraph"/>
        <w:ind w:left="518" w:right="-360"/>
        <w:jc w:val="both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2C0C35" w:rsidRPr="00CF1517" w14:paraId="45E4F8CC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799164CF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54984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66723194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D247C5" w:rsidRPr="00CF1517" w14:paraId="7A533A36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08A006AE" w14:textId="77777777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เงินลงทุนในตราสารทุนในความ</w:t>
            </w:r>
          </w:p>
          <w:p w14:paraId="12CFB17D" w14:textId="77777777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ต้องการของตลาดที่วัดมูลค่าด้วย</w:t>
            </w:r>
          </w:p>
          <w:p w14:paraId="67B1817F" w14:textId="77777777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มูลค่ายุติธรรมผ่านกำไรหรือ</w:t>
            </w:r>
          </w:p>
          <w:p w14:paraId="152FD938" w14:textId="5E98D126" w:rsidR="00D247C5" w:rsidRPr="00D247C5" w:rsidRDefault="00D247C5" w:rsidP="00D247C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CF390" w14:textId="77777777" w:rsidR="00D247C5" w:rsidRPr="00CF1517" w:rsidRDefault="00D247C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4E7128C" w14:textId="49FA3F18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ราคาเสนอซื้อจากตลาดหลักทรัพย์แห่งประเทศไทย ณ วันที่รายงาน</w:t>
            </w:r>
          </w:p>
          <w:p w14:paraId="089E6D5D" w14:textId="77777777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48AF6C0" w14:textId="77777777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108D152" w14:textId="40D633B8" w:rsidR="00D247C5" w:rsidRP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2C0C35" w:rsidRPr="00CF1517" w14:paraId="2E0A4D70" w14:textId="77777777" w:rsidTr="00D247C5">
        <w:trPr>
          <w:trHeight w:val="331"/>
        </w:trPr>
        <w:tc>
          <w:tcPr>
            <w:tcW w:w="3168" w:type="dxa"/>
            <w:shd w:val="clear" w:color="auto" w:fill="auto"/>
          </w:tcPr>
          <w:p w14:paraId="50D93508" w14:textId="77777777" w:rsidR="002C0C35" w:rsidRPr="00CF1517" w:rsidRDefault="002C0C35" w:rsidP="00D7042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37D45B75" w14:textId="77777777" w:rsidR="002C0C35" w:rsidRPr="00CF1517" w:rsidRDefault="002C0C35" w:rsidP="00D7042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68C57264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9C24CD4" w14:textId="5D7E61BA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B61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AB61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กำหนดราคาสัญญาซื้อขายล่วงหน้า มูลค่ายุติธรรมอ้างอิงราคาซื้อ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ขายสัญญาซื้อขายเงินตราต่างประเทศล่วงหน้า ณ วันที่รายงาน</w:t>
            </w:r>
          </w:p>
        </w:tc>
      </w:tr>
    </w:tbl>
    <w:p w14:paraId="7F5DF0CA" w14:textId="77777777" w:rsidR="007F1105" w:rsidRDefault="007F1105" w:rsidP="00736B7C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</w:rPr>
      </w:pPr>
    </w:p>
    <w:p w14:paraId="378FBAF8" w14:textId="2D18E273" w:rsidR="00736B7C" w:rsidRDefault="00D247C5" w:rsidP="00022304">
      <w:pPr>
        <w:pStyle w:val="ListParagraph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D247C5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E66AEE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D247C5">
        <w:rPr>
          <w:rFonts w:ascii="Angsana New" w:hAnsi="Angsana New" w:hint="cs"/>
          <w:sz w:val="30"/>
          <w:szCs w:val="30"/>
          <w:cs/>
        </w:rPr>
        <w:t>หนี้สินทางการเงินที่วัดมูลค่าด้วยราคาทุนตัดจำหน่ายคำนวณโดยใช้วิธีคิดลดกระแสเงินสด</w:t>
      </w:r>
      <w:r w:rsidR="00736B7C" w:rsidRPr="00D247C5">
        <w:rPr>
          <w:rFonts w:ascii="Angsana New" w:hAnsi="Angsana New"/>
          <w:sz w:val="30"/>
          <w:szCs w:val="30"/>
          <w:cs/>
        </w:rPr>
        <w:t xml:space="preserve"> </w:t>
      </w:r>
    </w:p>
    <w:p w14:paraId="51647822" w14:textId="77777777" w:rsidR="00E63799" w:rsidRPr="00D247C5" w:rsidRDefault="00E63799" w:rsidP="00736B7C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  <w:cs/>
        </w:rPr>
      </w:pPr>
    </w:p>
    <w:p w14:paraId="2110960E" w14:textId="43EC206E" w:rsidR="002C0C35" w:rsidRPr="00CF1517" w:rsidRDefault="002C0C35" w:rsidP="005718E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151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F151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14596C35" w14:textId="77777777" w:rsidR="002C0C35" w:rsidRPr="00CF1517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8EDEB" w14:textId="6088DFAC" w:rsidR="002C0C35" w:rsidRDefault="002C0C35" w:rsidP="002C0C35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DF9B05C" w14:textId="77777777" w:rsidR="00CF67F5" w:rsidRPr="00D247C5" w:rsidRDefault="00CF67F5" w:rsidP="002C0C35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B4DB74" w14:textId="05138294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247C5">
        <w:rPr>
          <w:rFonts w:asciiTheme="majorBidi" w:hAnsiTheme="majorBidi" w:cstheme="majorBidi"/>
          <w:sz w:val="30"/>
          <w:szCs w:val="30"/>
          <w:cs/>
        </w:rPr>
        <w:br/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8FB9C1A" w14:textId="77777777" w:rsidR="008F2D7F" w:rsidRPr="00CF1517" w:rsidRDefault="008F2D7F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31550" w14:textId="77777777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5555AA" w14:textId="77777777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E845" w14:textId="77777777" w:rsidR="007F1105" w:rsidRDefault="007F1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C405B2" w14:textId="51EB7882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7D2CF58" w14:textId="58850D61" w:rsidR="00304894" w:rsidRPr="00D247C5" w:rsidRDefault="00304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C13696" w14:textId="2F335BEB" w:rsidR="002C0C35" w:rsidRPr="00D247C5" w:rsidRDefault="0050337E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D247C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6757FC7B" w14:textId="77777777" w:rsidR="002C0C35" w:rsidRPr="004961F4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DF711" w14:textId="2516A943" w:rsidR="002C0C35" w:rsidRDefault="002C0C3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="0036353E" w:rsidRPr="00E71D5A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  <w:r w:rsidR="0036353E"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เงินทดรองจ่าย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เกษตรกร เงินให้กู้ยืมแก่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403725">
        <w:rPr>
          <w:rFonts w:asciiTheme="majorBidi" w:hAnsiTheme="majorBidi" w:cstheme="majorBidi"/>
          <w:sz w:val="30"/>
          <w:szCs w:val="30"/>
        </w:rPr>
        <w:t xml:space="preserve"> </w:t>
      </w:r>
      <w:r w:rsidR="00403725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 w:rsidR="003A7EBE">
        <w:rPr>
          <w:rFonts w:asciiTheme="majorBidi" w:hAnsiTheme="majorBidi" w:cstheme="majorBidi" w:hint="cs"/>
          <w:sz w:val="30"/>
          <w:szCs w:val="30"/>
          <w:cs/>
        </w:rPr>
        <w:t>ให้กู้สินเชื่อแก่ลูกหนี้</w:t>
      </w:r>
    </w:p>
    <w:p w14:paraId="448DAEF3" w14:textId="0A7D6849" w:rsidR="00403725" w:rsidRDefault="0040372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6815B" w14:textId="4DA8E762" w:rsidR="00403725" w:rsidRPr="00CF1517" w:rsidRDefault="0040372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(ข.</w:t>
      </w:r>
      <w:r w:rsidR="00C418B0" w:rsidRPr="00C418B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ลูกหนี้หมุนเวียนอื่น </w:t>
      </w:r>
      <w:r w:rsidR="00D247C5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เงินทดรองจ่ายให้แก่เกษตรกร </w:t>
      </w:r>
    </w:p>
    <w:p w14:paraId="3C7C0EBC" w14:textId="77777777" w:rsidR="002C0C35" w:rsidRPr="00CF1517" w:rsidRDefault="002C0C3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97FB2" w14:textId="301934A8" w:rsidR="002C0C35" w:rsidRDefault="002C0C35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02866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ความเสี่ยงด้านเครดิตของ</w:t>
      </w:r>
      <w:r w:rsidRPr="00402866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402866">
        <w:rPr>
          <w:rFonts w:asciiTheme="majorBidi" w:hAnsiTheme="majorBidi" w:cstheme="majorBidi"/>
          <w:spacing w:val="4"/>
          <w:sz w:val="30"/>
          <w:szCs w:val="30"/>
          <w:cs/>
        </w:rPr>
        <w:t>ได้รับอิทธิพลมาจากลักษณะเฉพาะตัวของลูกค้าแต่</w:t>
      </w:r>
      <w:r w:rsidRPr="00CF1517">
        <w:rPr>
          <w:rFonts w:asciiTheme="majorBidi" w:hAnsiTheme="majorBidi" w:cstheme="majorBidi"/>
          <w:sz w:val="30"/>
          <w:szCs w:val="30"/>
          <w:cs/>
        </w:rPr>
        <w:t>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40431453" w14:textId="77777777" w:rsidR="008F2D7F" w:rsidRPr="00403725" w:rsidRDefault="008F2D7F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48F47" w14:textId="1B0F39EC" w:rsidR="002C0C35" w:rsidRPr="00E71D5A" w:rsidRDefault="002C0C35" w:rsidP="00402866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3725">
        <w:rPr>
          <w:rFonts w:asciiTheme="majorBidi" w:hAnsiTheme="majorBidi" w:cstheme="majorBidi"/>
          <w:spacing w:val="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CF1517">
        <w:rPr>
          <w:rFonts w:asciiTheme="majorBidi" w:hAnsiTheme="majorBidi" w:cstheme="majorBidi"/>
          <w:sz w:val="30"/>
          <w:szCs w:val="30"/>
          <w:cs/>
        </w:rPr>
        <w:t>ละรายก่อนที่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2967E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517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CF151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CF151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CF151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ไตรมาส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51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ก</w:t>
      </w:r>
      <w:r w:rsidR="00A04348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242978CD" w14:textId="77777777" w:rsidR="002C0C35" w:rsidRPr="00CF1517" w:rsidRDefault="002C0C3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15DFD" w14:textId="61767ADC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และเงินทดรองจ่ายให้แก่เกษตรกรด้วยการกำหนดระยะเวลาการจ่ายชำระสูงสุดที่ </w:t>
      </w:r>
      <w:r w:rsidR="00C418B0" w:rsidRPr="00C418B0">
        <w:rPr>
          <w:rFonts w:asciiTheme="majorBidi" w:hAnsiTheme="majorBidi" w:cstheme="majorBidi"/>
          <w:sz w:val="30"/>
          <w:szCs w:val="30"/>
        </w:rPr>
        <w:t>4</w:t>
      </w:r>
      <w:r w:rsidRPr="00D62625">
        <w:rPr>
          <w:rFonts w:asciiTheme="majorBidi" w:hAnsiTheme="majorBidi" w:cstheme="majorBidi"/>
          <w:sz w:val="30"/>
          <w:szCs w:val="30"/>
        </w:rPr>
        <w:t xml:space="preserve">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เดือน และ </w:t>
      </w:r>
      <w:r w:rsidR="00C418B0" w:rsidRPr="00C418B0">
        <w:rPr>
          <w:rFonts w:asciiTheme="majorBidi" w:hAnsiTheme="majorBidi" w:cstheme="majorBidi"/>
          <w:sz w:val="30"/>
          <w:szCs w:val="30"/>
        </w:rPr>
        <w:t>6</w:t>
      </w:r>
      <w:r w:rsidRPr="00D62625">
        <w:rPr>
          <w:rFonts w:asciiTheme="majorBidi" w:hAnsiTheme="majorBidi" w:cstheme="majorBidi"/>
          <w:sz w:val="30"/>
          <w:szCs w:val="30"/>
        </w:rPr>
        <w:t xml:space="preserve">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เดือนตามลำดับ และมีการติดตามยอดคงค้างของลูกหนี้การค้าและเงินทดรองจ่ายให้แก่เกษตรกรอย่างสม่ำเสมอ </w:t>
      </w:r>
      <w:bookmarkStart w:id="5" w:name="_Hlk59433075"/>
      <w:r w:rsidRPr="00D62625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67F5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5"/>
      <w:r w:rsidRPr="00D62625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1CF7021" w14:textId="77777777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D64D3" w14:textId="47149D74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ข้อมูลเกี่ยวกับลูกหนี้การค้าและเงินทดรองจ่ายให้แก่เกษตรกรเปิดเผยในหมายเหตุข้อ </w:t>
      </w:r>
      <w:r w:rsidR="00C418B0" w:rsidRPr="00C418B0">
        <w:rPr>
          <w:rFonts w:asciiTheme="majorBidi" w:hAnsiTheme="majorBidi" w:cstheme="majorBidi"/>
          <w:sz w:val="30"/>
          <w:szCs w:val="30"/>
        </w:rPr>
        <w:t>6</w:t>
      </w:r>
      <w:r w:rsidRPr="00D62625">
        <w:rPr>
          <w:rFonts w:asciiTheme="majorBidi" w:hAnsiTheme="majorBidi" w:cstheme="majorBidi"/>
          <w:sz w:val="30"/>
          <w:szCs w:val="30"/>
        </w:rPr>
        <w:t xml:space="preserve">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18B0" w:rsidRPr="00C418B0">
        <w:rPr>
          <w:rFonts w:asciiTheme="majorBidi" w:hAnsiTheme="majorBidi" w:cstheme="majorBidi"/>
          <w:sz w:val="30"/>
          <w:szCs w:val="30"/>
        </w:rPr>
        <w:t>9</w:t>
      </w:r>
      <w:r w:rsidRPr="00D62625">
        <w:rPr>
          <w:rFonts w:asciiTheme="majorBidi" w:hAnsiTheme="majorBidi" w:cstheme="majorBidi"/>
          <w:sz w:val="30"/>
          <w:szCs w:val="30"/>
        </w:rPr>
        <w:t xml:space="preserve"> </w:t>
      </w:r>
      <w:r w:rsidRPr="00D62625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2E1CD64" w14:textId="77777777" w:rsidR="00D62625" w:rsidRPr="00D62625" w:rsidRDefault="00D62625" w:rsidP="00D62625">
      <w:pPr>
        <w:rPr>
          <w:rFonts w:ascii="Angsana New" w:hAnsi="Angsana New" w:cs="Angsana New"/>
          <w:sz w:val="30"/>
          <w:szCs w:val="30"/>
        </w:rPr>
      </w:pPr>
    </w:p>
    <w:p w14:paraId="6B914DE4" w14:textId="6472C606" w:rsidR="00D62625" w:rsidRPr="00D62625" w:rsidRDefault="00D62625" w:rsidP="00D62625">
      <w:pPr>
        <w:tabs>
          <w:tab w:val="clear" w:pos="907"/>
          <w:tab w:val="left" w:pos="990"/>
          <w:tab w:val="left" w:pos="1080"/>
        </w:tabs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</w:rPr>
        <w:tab/>
      </w:r>
      <w:r w:rsidRPr="00D62625">
        <w:rPr>
          <w:rFonts w:asciiTheme="majorBidi" w:hAnsiTheme="majorBidi" w:cstheme="majorBidi"/>
          <w:sz w:val="30"/>
          <w:szCs w:val="30"/>
        </w:rPr>
        <w:tab/>
      </w:r>
      <w:r w:rsidRPr="00D62625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Pr="00D62625">
        <w:rPr>
          <w:rFonts w:asciiTheme="majorBidi" w:hAnsiTheme="majorBidi" w:cstheme="majorBidi"/>
          <w:sz w:val="30"/>
          <w:szCs w:val="30"/>
          <w:cs/>
        </w:rPr>
        <w:t>(ข</w:t>
      </w:r>
      <w:r w:rsidRPr="00D62625">
        <w:rPr>
          <w:rFonts w:asciiTheme="majorBidi" w:hAnsiTheme="majorBidi" w:cstheme="majorBidi"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sz w:val="30"/>
          <w:szCs w:val="30"/>
        </w:rPr>
        <w:t>1</w:t>
      </w:r>
      <w:r w:rsidRPr="00D62625">
        <w:rPr>
          <w:rFonts w:asciiTheme="majorBidi" w:hAnsiTheme="majorBidi" w:cstheme="majorBidi"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sz w:val="30"/>
          <w:szCs w:val="30"/>
        </w:rPr>
        <w:t>2</w:t>
      </w:r>
      <w:r w:rsidRPr="00D62625">
        <w:rPr>
          <w:rFonts w:asciiTheme="majorBidi" w:hAnsiTheme="majorBidi" w:cstheme="majorBidi"/>
          <w:sz w:val="30"/>
          <w:szCs w:val="30"/>
        </w:rPr>
        <w:t xml:space="preserve">) </w:t>
      </w:r>
      <w:r w:rsidRPr="00D6262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</w:p>
    <w:p w14:paraId="4066187E" w14:textId="77777777" w:rsidR="00D62625" w:rsidRPr="00D62625" w:rsidRDefault="00D62625" w:rsidP="00D62625">
      <w:pPr>
        <w:rPr>
          <w:rFonts w:ascii="Angsana New" w:hAnsi="Angsana New" w:cs="Angsana New"/>
          <w:sz w:val="30"/>
          <w:szCs w:val="30"/>
        </w:rPr>
      </w:pPr>
    </w:p>
    <w:p w14:paraId="27C66C92" w14:textId="6A38FBAD" w:rsidR="00D62625" w:rsidRPr="00D62625" w:rsidRDefault="000A72D0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2625" w:rsidRPr="00D62625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บริษัทพิจารณาว่าเงินให้กู้ยืมซึ่งวัดมูลค่าด้วยราคาทุนตัดจำหน่ายมีความเสี่ยงด้านเครดิตต่ำ ดังนั้น </w:t>
      </w:r>
      <w:r w:rsidR="00503EC3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D62625" w:rsidRPr="00D62625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C418B0" w:rsidRPr="00C418B0">
        <w:rPr>
          <w:rFonts w:asciiTheme="majorBidi" w:hAnsiTheme="majorBidi" w:cstheme="majorBidi"/>
          <w:sz w:val="30"/>
          <w:szCs w:val="30"/>
        </w:rPr>
        <w:t>12</w:t>
      </w:r>
      <w:r w:rsidR="00D62625" w:rsidRPr="00D62625">
        <w:rPr>
          <w:rFonts w:asciiTheme="majorBidi" w:hAnsiTheme="majorBidi" w:cstheme="majorBidi"/>
          <w:sz w:val="30"/>
          <w:szCs w:val="30"/>
        </w:rPr>
        <w:t xml:space="preserve"> </w:t>
      </w:r>
      <w:r w:rsidR="00D62625" w:rsidRPr="00D62625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เงินให้กู้ยืมจะพิจารณาว่ามีความเสี่ยงด้านเครดิตต่ำเมื่อความเสี่ยงจากการผิดนัดชำระหนี้อยู่ในระดับต่ำ และผู้กู้มีความสามารถทางการเงินที่จะปฏิบัติตามภาระผูกพันตามสัญญาได้</w:t>
      </w:r>
    </w:p>
    <w:p w14:paraId="023FEBDE" w14:textId="7A01577D" w:rsid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66081" w14:textId="52197F4D" w:rsidR="00503EC3" w:rsidRPr="00D62625" w:rsidRDefault="00503EC3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ข้อมูลเกี่ยวกับเงินให้กู้ยืมเปิดเผยในหมายเหตุข้อ </w:t>
      </w:r>
      <w:r w:rsidR="00C418B0" w:rsidRPr="00C418B0">
        <w:rPr>
          <w:rFonts w:asciiTheme="majorBidi" w:hAnsiTheme="majorBidi" w:cstheme="majorBidi"/>
          <w:sz w:val="30"/>
          <w:szCs w:val="30"/>
        </w:rPr>
        <w:t>4</w:t>
      </w:r>
    </w:p>
    <w:p w14:paraId="69485A6B" w14:textId="51D0DF44" w:rsidR="00D62625" w:rsidRPr="00D62625" w:rsidRDefault="00D62625" w:rsidP="0050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A1C3A" w14:textId="56CB7BDE" w:rsidR="000E6471" w:rsidRDefault="000E6471" w:rsidP="0050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90"/>
        <w:rPr>
          <w:rFonts w:ascii="Angsana New" w:hAnsi="Angsana New" w:cs="Angsana New"/>
          <w:sz w:val="30"/>
          <w:szCs w:val="30"/>
        </w:rPr>
      </w:pPr>
      <w:r w:rsidRPr="000545DF">
        <w:rPr>
          <w:rFonts w:ascii="Angsana New" w:hAnsi="Angsana New" w:cs="Angsana New"/>
          <w:sz w:val="30"/>
          <w:szCs w:val="30"/>
        </w:rPr>
        <w:t>(</w:t>
      </w:r>
      <w:r w:rsidRPr="000545DF">
        <w:rPr>
          <w:rFonts w:ascii="Angsana New" w:hAnsi="Angsana New" w:cs="Angsana New"/>
          <w:sz w:val="30"/>
          <w:szCs w:val="30"/>
          <w:cs/>
        </w:rPr>
        <w:t>ข</w:t>
      </w:r>
      <w:r w:rsidRPr="000545DF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1</w:t>
      </w:r>
      <w:r w:rsidRPr="000545DF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</w:rPr>
        <w:t>3</w:t>
      </w:r>
      <w:r w:rsidRPr="000545DF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45DF">
        <w:rPr>
          <w:rFonts w:ascii="Angsana New" w:hAnsi="Angsana New" w:cs="Angsana New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>สดและรายการเทียบเท่าเงินสด และอนุพันธ์</w:t>
      </w:r>
    </w:p>
    <w:p w14:paraId="40283AD6" w14:textId="77777777" w:rsidR="000E6471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D81B183" w14:textId="69F265AD" w:rsidR="000E6471" w:rsidRPr="000E6471" w:rsidRDefault="000E6471" w:rsidP="00586C0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647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</w:t>
      </w:r>
      <w:r w:rsidRPr="000E6471">
        <w:rPr>
          <w:rFonts w:asciiTheme="majorBidi" w:hAnsiTheme="majorBidi" w:cstheme="majorBidi" w:hint="cs"/>
          <w:sz w:val="30"/>
          <w:szCs w:val="30"/>
          <w:cs/>
          <w:lang w:bidi="th-TH"/>
        </w:rPr>
        <w:t>งกลุ่มบริษัท</w:t>
      </w:r>
      <w:r w:rsidRPr="000E6471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</w:t>
      </w:r>
      <w:r w:rsidRPr="000E6471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สินทรัพย์อนุพันธ์</w:t>
      </w:r>
      <w:r w:rsidR="0032002E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มี</w:t>
      </w:r>
      <w:r w:rsidRPr="000E6471">
        <w:rPr>
          <w:rFonts w:asciiTheme="majorBidi" w:hAnsiTheme="majorBidi" w:cstheme="majorBidi"/>
          <w:spacing w:val="4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2D0F68" w:rsidRPr="009A32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3227">
        <w:rPr>
          <w:rFonts w:asciiTheme="majorBidi" w:hAnsiTheme="majorBidi" w:cstheme="majorBidi"/>
          <w:spacing w:val="-2"/>
          <w:sz w:val="30"/>
          <w:szCs w:val="30"/>
          <w:cs/>
        </w:rPr>
        <w:t>ซึ่</w:t>
      </w:r>
      <w:r w:rsidR="00F32DB2" w:rsidRPr="009A322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งกลุ่มบริษัท</w:t>
      </w:r>
      <w:r w:rsidRPr="009A3227">
        <w:rPr>
          <w:rFonts w:asciiTheme="majorBidi" w:hAnsiTheme="majorBidi" w:cstheme="majorBidi"/>
          <w:spacing w:val="-2"/>
          <w:sz w:val="30"/>
          <w:szCs w:val="30"/>
          <w:cs/>
        </w:rPr>
        <w:t>พิจารณาว่ามีความเสี่ยงด้านเครดิต</w:t>
      </w:r>
      <w:r w:rsidRPr="000E6471">
        <w:rPr>
          <w:rFonts w:asciiTheme="majorBidi" w:hAnsiTheme="majorBidi" w:cstheme="majorBidi"/>
          <w:sz w:val="30"/>
          <w:szCs w:val="30"/>
          <w:cs/>
        </w:rPr>
        <w:t>ต่ำ</w:t>
      </w:r>
    </w:p>
    <w:p w14:paraId="778E52C7" w14:textId="3EF8B22C" w:rsidR="000E6471" w:rsidRPr="004961F4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  <w:r w:rsidRPr="000545D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18A229" w14:textId="1E4A8B2A" w:rsidR="000E6471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545DF">
        <w:rPr>
          <w:rFonts w:ascii="Angsana New" w:hAnsi="Angsana New" w:cs="Angsana New"/>
          <w:sz w:val="30"/>
          <w:szCs w:val="30"/>
        </w:rPr>
        <w:t>(</w:t>
      </w:r>
      <w:r w:rsidRPr="000545DF">
        <w:rPr>
          <w:rFonts w:ascii="Angsana New" w:hAnsi="Angsana New" w:cs="Angsana New"/>
          <w:sz w:val="30"/>
          <w:szCs w:val="30"/>
          <w:cs/>
        </w:rPr>
        <w:t>ข</w:t>
      </w:r>
      <w:r w:rsidRPr="000545DF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0545DF">
        <w:rPr>
          <w:rFonts w:ascii="Angsana New" w:hAnsi="Angsana New" w:cs="Angsana New"/>
          <w:sz w:val="30"/>
          <w:szCs w:val="30"/>
        </w:rPr>
        <w:t>.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0545DF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การค้ำประกัน</w:t>
      </w:r>
      <w:r w:rsidRPr="000545D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303FCD59" w14:textId="1AB5AB59" w:rsidR="00F32DB2" w:rsidRPr="004961F4" w:rsidRDefault="00F32DB2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</w:p>
    <w:p w14:paraId="779BAF52" w14:textId="723618F9" w:rsidR="00CF67F5" w:rsidRDefault="00F32DB2" w:rsidP="00586C02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32DB2">
        <w:rPr>
          <w:rFonts w:ascii="Angsana New" w:hAnsi="Angsana New" w:cs="Angsana New" w:hint="cs"/>
          <w:sz w:val="30"/>
          <w:szCs w:val="30"/>
          <w:cs/>
          <w:lang w:bidi="th-TH"/>
        </w:rPr>
        <w:t>กล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ุ่มบริษัทมีนโยบายค้ำประกันทางการเงินแก่</w:t>
      </w:r>
      <w:r w:rsidR="0032002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หนี้สินของบริษัทย่อย กล</w:t>
      </w:r>
      <w:r w:rsidR="00C872AB">
        <w:rPr>
          <w:rFonts w:ascii="Angsana New" w:hAnsi="Angsana New" w:cs="Angsana New" w:hint="cs"/>
          <w:sz w:val="30"/>
          <w:szCs w:val="30"/>
          <w:cs/>
          <w:lang w:bidi="th-TH"/>
        </w:rPr>
        <w:t>ุ่</w:t>
      </w:r>
      <w:r w:rsidR="003200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มบริษัทออกหนังสือค้ำประกันวงเงินสินเชื่อกับธนาคารสำหรับบริษัทย่อย 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4342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แห่ง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="003200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ดูหมายเหตุข้อ </w:t>
      </w:r>
      <w:r w:rsidR="00C418B0" w:rsidRPr="00C418B0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A8E9D4D" w14:textId="77777777" w:rsidR="00CF67F5" w:rsidRPr="00CF67F5" w:rsidRDefault="00CF67F5" w:rsidP="00586C02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4D4F6F9" w14:textId="0C07C0DB" w:rsidR="002C0C35" w:rsidRPr="0032002E" w:rsidRDefault="0050337E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i/>
          <w:iCs/>
          <w:sz w:val="30"/>
          <w:szCs w:val="30"/>
        </w:rPr>
      </w:pPr>
      <w:r w:rsidRPr="0032002E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3200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200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3200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9135DE2" w14:textId="77777777" w:rsidR="002C0C35" w:rsidRPr="004961F4" w:rsidRDefault="002C0C35" w:rsidP="002C0C35">
      <w:pPr>
        <w:pStyle w:val="ListParagraph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099F6AA" w14:textId="7BE26983" w:rsidR="00022304" w:rsidRDefault="002C0C35" w:rsidP="00022304">
      <w:pPr>
        <w:pStyle w:val="ListParagraph"/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CF1517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CF1517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37F6D0FC" w14:textId="77777777" w:rsidR="00022304" w:rsidRDefault="00022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DFBA7" w14:textId="0E48D9F9" w:rsidR="008D69AA" w:rsidRDefault="008D69AA" w:rsidP="00C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15184">
        <w:rPr>
          <w:rFonts w:asciiTheme="majorBidi" w:hAnsiTheme="majorBidi" w:cstheme="majorBidi" w:hint="cs"/>
          <w:sz w:val="30"/>
          <w:szCs w:val="30"/>
          <w:cs/>
        </w:rPr>
        <w:t xml:space="preserve">ตารางต่อไปนี้แสดงระยะเวลาการครบกำหนดที่เหลือตามสัญญาของหนี้สินทางการเงิน ณ วันที่รายงาน </w:t>
      </w:r>
      <w:r>
        <w:rPr>
          <w:rFonts w:asciiTheme="majorBidi" w:hAnsiTheme="majorBidi" w:cstheme="majorBidi" w:hint="cs"/>
          <w:sz w:val="30"/>
          <w:szCs w:val="30"/>
          <w:cs/>
        </w:rPr>
        <w:t>โ</w:t>
      </w:r>
      <w:r w:rsidRPr="0032002E">
        <w:rPr>
          <w:rFonts w:asciiTheme="majorBidi" w:hAnsiTheme="majorBidi" w:cstheme="majorBidi" w:hint="cs"/>
          <w:spacing w:val="-6"/>
          <w:sz w:val="30"/>
          <w:szCs w:val="30"/>
          <w:cs/>
        </w:rPr>
        <w:t>ดย</w:t>
      </w:r>
      <w:r w:rsidRPr="0032002E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แสดงจำนวนขั้นต้นซึ่งไม่ได้คิดลด รวมถึงการจ่ายดอกเบี้ยตามสัญญาและไม่รวมผลกระทบ</w:t>
      </w:r>
      <w:r w:rsidR="00CF67F5">
        <w:rPr>
          <w:rFonts w:asciiTheme="majorBidi" w:hAnsiTheme="majorBidi" w:cstheme="majorBidi" w:hint="cs"/>
          <w:spacing w:val="-2"/>
          <w:sz w:val="30"/>
          <w:szCs w:val="30"/>
          <w:cs/>
        </w:rPr>
        <w:t>หากหักกลบตามสัญญา</w:t>
      </w:r>
    </w:p>
    <w:p w14:paraId="1BDEED04" w14:textId="77777777" w:rsidR="00434255" w:rsidRDefault="00434255" w:rsidP="00C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8D69AA" w:rsidRPr="00CF1517" w14:paraId="22C5B834" w14:textId="77777777" w:rsidTr="00D15726">
        <w:trPr>
          <w:trHeight w:val="353"/>
        </w:trPr>
        <w:tc>
          <w:tcPr>
            <w:tcW w:w="2880" w:type="dxa"/>
          </w:tcPr>
          <w:p w14:paraId="17D2C0BA" w14:textId="77777777" w:rsidR="008D69AA" w:rsidRPr="00CF1517" w:rsidRDefault="008D69AA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385D64" w14:textId="77777777" w:rsidR="008D69AA" w:rsidRPr="00CF1517" w:rsidRDefault="008D69AA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C637330" w14:textId="77777777" w:rsidR="008D69AA" w:rsidRPr="00CF1517" w:rsidRDefault="008D69AA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5E46B235" w14:textId="0FA2E8C8" w:rsidR="008D69AA" w:rsidRPr="00D650CA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C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592F76D1" w14:textId="77777777" w:rsidR="008D69AA" w:rsidRPr="00CF1517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EE086B" w14:textId="77777777" w:rsidR="008D69AA" w:rsidRPr="00CF1517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035" w:rsidRPr="00CF1517" w14:paraId="0094C613" w14:textId="77777777" w:rsidTr="00D15726">
        <w:trPr>
          <w:trHeight w:val="353"/>
        </w:trPr>
        <w:tc>
          <w:tcPr>
            <w:tcW w:w="2880" w:type="dxa"/>
          </w:tcPr>
          <w:p w14:paraId="53AB1A23" w14:textId="77777777" w:rsidR="00295035" w:rsidRPr="00CF1517" w:rsidRDefault="00295035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168874" w14:textId="35B30381" w:rsidR="00295035" w:rsidRPr="00CF1517" w:rsidRDefault="00295035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97DBEE2" w14:textId="77777777" w:rsidR="00295035" w:rsidRPr="00CF1517" w:rsidRDefault="00295035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688A32BC" w14:textId="127A85FA" w:rsidR="00295035" w:rsidRPr="00CF1517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8C95155" w14:textId="77777777" w:rsidR="00295035" w:rsidRPr="00CF1517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A0E597" w14:textId="234FA7BB" w:rsidR="00295035" w:rsidRPr="00CF1517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CF1517" w14:paraId="3F500D2E" w14:textId="77777777" w:rsidTr="00D15726">
        <w:trPr>
          <w:trHeight w:val="857"/>
        </w:trPr>
        <w:tc>
          <w:tcPr>
            <w:tcW w:w="2880" w:type="dxa"/>
            <w:vAlign w:val="bottom"/>
          </w:tcPr>
          <w:p w14:paraId="55339934" w14:textId="7B11A19C" w:rsidR="00F43A57" w:rsidRPr="00CF1517" w:rsidRDefault="00F43A57" w:rsidP="00F43A57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B7596E7" w14:textId="77777777" w:rsidR="00F43A57" w:rsidRPr="00D650CA" w:rsidRDefault="00F43A57" w:rsidP="00F43A5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7894B6A" w14:textId="392AC7E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291EEE16" w14:textId="777777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943B44C" w14:textId="58888B69" w:rsidR="00F43A57" w:rsidRPr="00D650CA" w:rsidRDefault="00F43A57" w:rsidP="00F43A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2A08DE6" w14:textId="7568971B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0470641C" w14:textId="77777777" w:rsidR="00F43A57" w:rsidRPr="00CF1517" w:rsidRDefault="00F43A57" w:rsidP="00F43A57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BD3872" w14:textId="300B8626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042B690D" w14:textId="777777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069BFF6" w14:textId="62063415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3F60899" w14:textId="777777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0B4B351" w14:textId="0DFFFEDE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726" w:rsidRPr="00CF1517" w14:paraId="16662062" w14:textId="77777777" w:rsidTr="00D15726">
        <w:trPr>
          <w:trHeight w:val="353"/>
        </w:trPr>
        <w:tc>
          <w:tcPr>
            <w:tcW w:w="2880" w:type="dxa"/>
          </w:tcPr>
          <w:p w14:paraId="53ACC571" w14:textId="46B6CB42" w:rsidR="00D15726" w:rsidRPr="00CF1517" w:rsidRDefault="00D15726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7056AF" w14:textId="279E432D" w:rsidR="00D15726" w:rsidRPr="00CF1517" w:rsidRDefault="00D15726" w:rsidP="00D1572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4BB5BED0" w14:textId="33A0D96C" w:rsidR="00D15726" w:rsidRPr="00CF1517" w:rsidRDefault="00D15726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3A57" w:rsidRPr="00CF1517" w14:paraId="28B901A5" w14:textId="77777777" w:rsidTr="00D15726">
        <w:trPr>
          <w:trHeight w:val="353"/>
        </w:trPr>
        <w:tc>
          <w:tcPr>
            <w:tcW w:w="2880" w:type="dxa"/>
            <w:vAlign w:val="bottom"/>
          </w:tcPr>
          <w:p w14:paraId="0063617B" w14:textId="52977FFA" w:rsidR="00F43A57" w:rsidRPr="00CF1517" w:rsidRDefault="00C418B0" w:rsidP="00F43A57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Pr="00C418B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7F9F5B09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1F7460AF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4EADD78A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E32AB49" w14:textId="77777777" w:rsidR="00F43A57" w:rsidRPr="00CF1517" w:rsidRDefault="00F43A57" w:rsidP="00F43A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9D198EA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8E436B5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6136E3C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278BB48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CB57793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CF1517" w14:paraId="10BF5AE0" w14:textId="77777777" w:rsidTr="00D15726">
        <w:trPr>
          <w:trHeight w:val="353"/>
        </w:trPr>
        <w:tc>
          <w:tcPr>
            <w:tcW w:w="2880" w:type="dxa"/>
          </w:tcPr>
          <w:p w14:paraId="7208ADCE" w14:textId="2ADC535A" w:rsidR="00F43A57" w:rsidRPr="00CF1517" w:rsidRDefault="00F43A57" w:rsidP="00F43A57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200A382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D8D8CD0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A5FF88E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ECF3622" w14:textId="77777777" w:rsidR="00F43A57" w:rsidRPr="00CF1517" w:rsidRDefault="00F43A57" w:rsidP="00F43A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4CFB9CE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0180774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4E2AB09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6C82D19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876CDBB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99" w:rsidRPr="00CF1517" w14:paraId="2AB3A5B5" w14:textId="77777777" w:rsidTr="00D15726">
        <w:trPr>
          <w:trHeight w:val="333"/>
        </w:trPr>
        <w:tc>
          <w:tcPr>
            <w:tcW w:w="2880" w:type="dxa"/>
            <w:hideMark/>
          </w:tcPr>
          <w:p w14:paraId="1CE157C8" w14:textId="77777777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1E1373DD" w14:textId="1D90F440" w:rsidR="00E63799" w:rsidRPr="00CF1517" w:rsidRDefault="00C418B0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91" w:type="dxa"/>
          </w:tcPr>
          <w:p w14:paraId="4FA5D741" w14:textId="77EEC549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BF1475C" w14:textId="0C24F9B9" w:rsidR="00E63799" w:rsidRPr="00CF1517" w:rsidRDefault="00C418B0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80" w:type="dxa"/>
          </w:tcPr>
          <w:p w14:paraId="424B54A3" w14:textId="77777777" w:rsidR="00E63799" w:rsidRPr="00CF1517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D109590" w14:textId="605A2F13" w:rsidR="00E63799" w:rsidRPr="00CF1517" w:rsidRDefault="00FA7A86" w:rsidP="00FE75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0469033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E16DB07" w14:textId="7ECCC5F6" w:rsidR="00E63799" w:rsidRPr="00E80782" w:rsidRDefault="00FA7A86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DDD87F7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6B5E234" w14:textId="15BD7C9C" w:rsidR="00E63799" w:rsidRPr="00CF1517" w:rsidRDefault="00C418B0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E63799" w:rsidRPr="00CF1517" w14:paraId="6CC79F23" w14:textId="77777777" w:rsidTr="00D15726">
        <w:trPr>
          <w:trHeight w:val="333"/>
        </w:trPr>
        <w:tc>
          <w:tcPr>
            <w:tcW w:w="2880" w:type="dxa"/>
          </w:tcPr>
          <w:p w14:paraId="27EC0935" w14:textId="4F3E0195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2529F5B8" w14:textId="1AE2F00D" w:rsidR="00E63799" w:rsidRPr="00086D0E" w:rsidRDefault="00C418B0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291" w:type="dxa"/>
          </w:tcPr>
          <w:p w14:paraId="55C467EA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AD34E34" w14:textId="5318B7D2" w:rsidR="00E63799" w:rsidRDefault="00C418B0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280" w:type="dxa"/>
          </w:tcPr>
          <w:p w14:paraId="476C04B2" w14:textId="77777777" w:rsidR="00E63799" w:rsidRPr="00CF1517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9F1E439" w14:textId="566285A9" w:rsidR="00E63799" w:rsidRDefault="00FA7A86" w:rsidP="00FA7A8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FCD2272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BAF2AAF" w14:textId="0A14CAE0" w:rsidR="00E63799" w:rsidRPr="00E80782" w:rsidRDefault="00FA7A86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A05490D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7D04A84" w14:textId="14D47CEC" w:rsidR="00E63799" w:rsidRDefault="00C418B0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E80782" w:rsidRPr="00CF1517" w14:paraId="3DA3FD69" w14:textId="77777777" w:rsidTr="00D15726">
        <w:trPr>
          <w:trHeight w:val="333"/>
        </w:trPr>
        <w:tc>
          <w:tcPr>
            <w:tcW w:w="2880" w:type="dxa"/>
            <w:hideMark/>
          </w:tcPr>
          <w:p w14:paraId="48E8C8CD" w14:textId="77777777" w:rsidR="00E80782" w:rsidRPr="00EA758D" w:rsidRDefault="00E80782" w:rsidP="00E807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F15361A" w14:textId="4800F2FF" w:rsidR="00E80782" w:rsidRPr="00EA758D" w:rsidRDefault="00C418B0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91" w:type="dxa"/>
          </w:tcPr>
          <w:p w14:paraId="32347535" w14:textId="6B509FF4" w:rsidR="00E80782" w:rsidRPr="00EA758D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56C3538" w14:textId="5D9D64D6" w:rsidR="00E80782" w:rsidRPr="00EA758D" w:rsidRDefault="00C418B0" w:rsidP="00FE75E0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80" w:type="dxa"/>
          </w:tcPr>
          <w:p w14:paraId="43426987" w14:textId="77777777" w:rsidR="00E80782" w:rsidRPr="00EA758D" w:rsidRDefault="00E80782" w:rsidP="00E807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6CE4EB" w14:textId="796F92BD" w:rsidR="00E80782" w:rsidRPr="00EA758D" w:rsidRDefault="00C418B0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44" w:type="dxa"/>
          </w:tcPr>
          <w:p w14:paraId="3496EB6E" w14:textId="77777777" w:rsidR="00E80782" w:rsidRPr="00EA758D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D2AF8F" w14:textId="5EFDFB9F" w:rsidR="00E80782" w:rsidRPr="00EA758D" w:rsidRDefault="00C418B0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60" w:type="dxa"/>
          </w:tcPr>
          <w:p w14:paraId="59A5B732" w14:textId="77777777" w:rsidR="00E80782" w:rsidRPr="00EA758D" w:rsidRDefault="00E80782" w:rsidP="00E807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571E67C" w14:textId="4E4F99C5" w:rsidR="00E80782" w:rsidRPr="00EA758D" w:rsidRDefault="00C418B0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F1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</w:tr>
      <w:tr w:rsidR="00E63799" w:rsidRPr="00CF1517" w14:paraId="67F57D38" w14:textId="77777777" w:rsidTr="00D15726">
        <w:trPr>
          <w:trHeight w:val="333"/>
        </w:trPr>
        <w:tc>
          <w:tcPr>
            <w:tcW w:w="2880" w:type="dxa"/>
            <w:hideMark/>
          </w:tcPr>
          <w:p w14:paraId="573D813B" w14:textId="77777777" w:rsidR="00E63799" w:rsidRPr="00EA758D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F75629E" w14:textId="1212A5BA" w:rsidR="00E63799" w:rsidRPr="00EA758D" w:rsidRDefault="00C418B0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22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291" w:type="dxa"/>
          </w:tcPr>
          <w:p w14:paraId="740CB788" w14:textId="3BC92AA2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D939756" w14:textId="29A36BDA" w:rsidR="00E63799" w:rsidRPr="00EA758D" w:rsidRDefault="00C418B0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280" w:type="dxa"/>
          </w:tcPr>
          <w:p w14:paraId="5221B574" w14:textId="77777777" w:rsidR="00E63799" w:rsidRPr="00EA758D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015D58A" w14:textId="5F862706" w:rsidR="00E63799" w:rsidRPr="00EA758D" w:rsidRDefault="00C418B0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44" w:type="dxa"/>
          </w:tcPr>
          <w:p w14:paraId="60ADC36E" w14:textId="77777777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52F4AED" w14:textId="66BAD4ED" w:rsidR="00E63799" w:rsidRPr="00EA758D" w:rsidRDefault="00C418B0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60" w:type="dxa"/>
          </w:tcPr>
          <w:p w14:paraId="025A1FCC" w14:textId="77777777" w:rsidR="00E63799" w:rsidRPr="00EA758D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6828357" w14:textId="044DBF52" w:rsidR="00E63799" w:rsidRPr="00EA758D" w:rsidRDefault="00C418B0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A7A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  <w:tr w:rsidR="00E63799" w:rsidRPr="00CF1517" w14:paraId="6AE370D2" w14:textId="77777777" w:rsidTr="00D15726">
        <w:trPr>
          <w:trHeight w:val="344"/>
        </w:trPr>
        <w:tc>
          <w:tcPr>
            <w:tcW w:w="2880" w:type="dxa"/>
            <w:hideMark/>
          </w:tcPr>
          <w:p w14:paraId="4FD1AB4E" w14:textId="77777777" w:rsidR="00E63799" w:rsidRPr="00EA758D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44CF4" w14:textId="413ED658" w:rsidR="00E63799" w:rsidRPr="00EA758D" w:rsidRDefault="00C418B0" w:rsidP="00E63799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22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91" w:type="dxa"/>
          </w:tcPr>
          <w:p w14:paraId="73A76B17" w14:textId="4555121A" w:rsidR="00E63799" w:rsidRPr="00EA758D" w:rsidRDefault="00E63799" w:rsidP="00E63799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A5A0A2" w14:textId="0310912F" w:rsidR="00E63799" w:rsidRPr="00EA758D" w:rsidRDefault="00C418B0" w:rsidP="00FE75E0">
            <w:pPr>
              <w:tabs>
                <w:tab w:val="clear" w:pos="227"/>
                <w:tab w:val="left" w:pos="22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2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80" w:type="dxa"/>
          </w:tcPr>
          <w:p w14:paraId="221043C4" w14:textId="77777777" w:rsidR="00E63799" w:rsidRPr="00EA758D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8249F5F" w14:textId="1EAEA4DA" w:rsidR="00E63799" w:rsidRPr="00EA758D" w:rsidRDefault="00C418B0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22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44" w:type="dxa"/>
          </w:tcPr>
          <w:p w14:paraId="1002D469" w14:textId="77777777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79B6BE7" w14:textId="5AB7B709" w:rsidR="00E63799" w:rsidRPr="00EA758D" w:rsidRDefault="00FA7A86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08759C2" w14:textId="77777777" w:rsidR="00E63799" w:rsidRPr="00EA758D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38B1CF9" w14:textId="1617E6BB" w:rsidR="00E63799" w:rsidRPr="00EA758D" w:rsidRDefault="00C418B0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22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E63799" w:rsidRPr="00B07013" w14:paraId="71ECA6E0" w14:textId="77777777" w:rsidTr="00D15726">
        <w:trPr>
          <w:trHeight w:val="333"/>
        </w:trPr>
        <w:tc>
          <w:tcPr>
            <w:tcW w:w="2880" w:type="dxa"/>
          </w:tcPr>
          <w:p w14:paraId="326C10F7" w14:textId="77777777" w:rsidR="00E63799" w:rsidRPr="00503EC3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DE40E8" w14:textId="1F6790DB" w:rsidR="00E63799" w:rsidRPr="000A72D0" w:rsidRDefault="00C418B0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29</w:t>
            </w:r>
            <w:r w:rsidR="00FA7A86"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065</w:t>
            </w:r>
          </w:p>
        </w:tc>
        <w:tc>
          <w:tcPr>
            <w:tcW w:w="291" w:type="dxa"/>
          </w:tcPr>
          <w:p w14:paraId="1CBC20AB" w14:textId="192920DB" w:rsidR="00E63799" w:rsidRPr="000A72D0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3A420" w14:textId="2EB9929E" w:rsidR="00E63799" w:rsidRPr="000A72D0" w:rsidRDefault="00C418B0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17</w:t>
            </w:r>
            <w:r w:rsidR="00F22EA8"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468</w:t>
            </w:r>
          </w:p>
        </w:tc>
        <w:tc>
          <w:tcPr>
            <w:tcW w:w="280" w:type="dxa"/>
          </w:tcPr>
          <w:p w14:paraId="304C5C02" w14:textId="77777777" w:rsidR="00E63799" w:rsidRPr="000A72D0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0C08D" w14:textId="0D3AEF4E" w:rsidR="00E63799" w:rsidRPr="000A72D0" w:rsidRDefault="00C418B0" w:rsidP="00FE7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10</w:t>
            </w:r>
            <w:r w:rsidR="00FA7A86"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499</w:t>
            </w:r>
          </w:p>
        </w:tc>
        <w:tc>
          <w:tcPr>
            <w:tcW w:w="244" w:type="dxa"/>
          </w:tcPr>
          <w:p w14:paraId="3BB7AEB3" w14:textId="77777777" w:rsidR="00E63799" w:rsidRPr="000A72D0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BD4" w14:textId="5AADA827" w:rsidR="00E63799" w:rsidRPr="000A72D0" w:rsidRDefault="00C418B0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="00FA7A86"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533</w:t>
            </w:r>
          </w:p>
        </w:tc>
        <w:tc>
          <w:tcPr>
            <w:tcW w:w="260" w:type="dxa"/>
          </w:tcPr>
          <w:p w14:paraId="2BBEFC7A" w14:textId="77777777" w:rsidR="00E63799" w:rsidRPr="000A72D0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B174" w14:textId="7884BACC" w:rsidR="00E63799" w:rsidRPr="000A72D0" w:rsidRDefault="00C418B0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F22EA8"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A72D0">
              <w:rPr>
                <w:rFonts w:asciiTheme="majorBidi" w:hAnsiTheme="majorBidi" w:cstheme="majorBidi"/>
                <w:b/>
                <w:sz w:val="28"/>
                <w:szCs w:val="28"/>
              </w:rPr>
              <w:t>500</w:t>
            </w:r>
          </w:p>
        </w:tc>
      </w:tr>
      <w:tr w:rsidR="00E63799" w:rsidRPr="00CF1517" w14:paraId="5DFCDAC4" w14:textId="77777777" w:rsidTr="00D15726">
        <w:trPr>
          <w:trHeight w:hRule="exact" w:val="372"/>
        </w:trPr>
        <w:tc>
          <w:tcPr>
            <w:tcW w:w="2880" w:type="dxa"/>
          </w:tcPr>
          <w:p w14:paraId="1ECAC342" w14:textId="77777777" w:rsidR="00E63799" w:rsidRPr="00CF1517" w:rsidRDefault="00E63799" w:rsidP="00E63799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3A02544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F65DBD5" w14:textId="3E6CEBD5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3B17365" w14:textId="783E0C2C" w:rsidR="00E63799" w:rsidRPr="00CF1517" w:rsidRDefault="00E63799" w:rsidP="006B214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9A4E147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0597ADC2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6F1A639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1F829BC5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09E9DD8" w14:textId="77777777" w:rsidR="00E63799" w:rsidRPr="00CF1517" w:rsidRDefault="00E63799" w:rsidP="00E6379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1A5A0A" w14:textId="77777777" w:rsidR="00E63799" w:rsidRPr="00CF1517" w:rsidRDefault="00E63799" w:rsidP="00E6379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63799" w:rsidRPr="00CF1517" w14:paraId="71BEEE9D" w14:textId="77777777" w:rsidTr="00D15726">
        <w:trPr>
          <w:trHeight w:val="353"/>
        </w:trPr>
        <w:tc>
          <w:tcPr>
            <w:tcW w:w="2880" w:type="dxa"/>
            <w:hideMark/>
          </w:tcPr>
          <w:p w14:paraId="486186B1" w14:textId="77777777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4702FBC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07DB043" w14:textId="5CEE1388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7906F2" w14:textId="2A2E624B" w:rsidR="00E63799" w:rsidRPr="00CF1517" w:rsidRDefault="00E63799" w:rsidP="006B21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E0C592B" w14:textId="77777777" w:rsidR="00E63799" w:rsidRPr="00CF1517" w:rsidRDefault="00E63799" w:rsidP="00E6379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0892AA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DEF6551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40E9AEF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F5A99BE" w14:textId="77777777" w:rsidR="00E63799" w:rsidRPr="00CF1517" w:rsidRDefault="00E63799" w:rsidP="00E63799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1C8DC79" w14:textId="77777777" w:rsidR="00E63799" w:rsidRPr="00CF1517" w:rsidRDefault="00E63799" w:rsidP="00E63799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E63799" w:rsidRPr="00CF1517" w14:paraId="4F997AF2" w14:textId="77777777" w:rsidTr="00D15726">
        <w:trPr>
          <w:trHeight w:val="668"/>
        </w:trPr>
        <w:tc>
          <w:tcPr>
            <w:tcW w:w="2880" w:type="dxa"/>
            <w:hideMark/>
          </w:tcPr>
          <w:p w14:paraId="788EEF96" w14:textId="6C5CF8E3" w:rsidR="00E63799" w:rsidRPr="00CF67F5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67F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CF67F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CF67F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44D4E303" w14:textId="4B85C7E1" w:rsidR="00E63799" w:rsidRPr="00CF67F5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AB67A9" w14:textId="6AFF9FE9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14:paraId="24A5485A" w14:textId="4EE40548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15CC2C" w14:textId="00DFCC17" w:rsidR="00E63799" w:rsidRPr="00CF1517" w:rsidRDefault="00E63799" w:rsidP="006B21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D4684E7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7CD7077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604A18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C072B6B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A19AA9F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5B36E42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EA8" w:rsidRPr="00CF1517" w14:paraId="19B985ED" w14:textId="77777777" w:rsidTr="00D15726">
        <w:trPr>
          <w:trHeight w:val="389"/>
        </w:trPr>
        <w:tc>
          <w:tcPr>
            <w:tcW w:w="2880" w:type="dxa"/>
          </w:tcPr>
          <w:p w14:paraId="735F9ED7" w14:textId="49F020D4" w:rsidR="00F22EA8" w:rsidRPr="00CF67F5" w:rsidRDefault="00F22EA8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67F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67F5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กระแสเงินสดออก</w:t>
            </w:r>
          </w:p>
        </w:tc>
        <w:tc>
          <w:tcPr>
            <w:tcW w:w="990" w:type="dxa"/>
          </w:tcPr>
          <w:p w14:paraId="365DA37B" w14:textId="525B5C8C" w:rsidR="00F22EA8" w:rsidRPr="00CF1517" w:rsidRDefault="00196B87" w:rsidP="00A8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91" w:type="dxa"/>
          </w:tcPr>
          <w:p w14:paraId="41556573" w14:textId="77777777" w:rsidR="00F22EA8" w:rsidRPr="00CF1517" w:rsidRDefault="00F22EA8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421B65C" w14:textId="11927455" w:rsidR="00F22EA8" w:rsidRPr="00CF1517" w:rsidRDefault="00F22EA8" w:rsidP="00615732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C5DA923" w14:textId="77777777" w:rsidR="00F22EA8" w:rsidRPr="00CF1517" w:rsidRDefault="00F22EA8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02E62A7" w14:textId="4B7D0367" w:rsidR="00F22EA8" w:rsidRPr="00CF1517" w:rsidRDefault="00C418B0" w:rsidP="00615732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44" w:type="dxa"/>
          </w:tcPr>
          <w:p w14:paraId="1E8B90B0" w14:textId="77777777" w:rsidR="00F22EA8" w:rsidRPr="00CF1517" w:rsidRDefault="00F22EA8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B3A789E" w14:textId="067D4671" w:rsidR="00F22EA8" w:rsidRPr="00CF1517" w:rsidRDefault="00F22EA8" w:rsidP="00F22EA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3D322695" w14:textId="77777777" w:rsidR="00F22EA8" w:rsidRPr="00CF1517" w:rsidRDefault="00F22EA8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7FEEC3C" w14:textId="5C1AEF5C" w:rsidR="00F22EA8" w:rsidRPr="00CF1517" w:rsidRDefault="00196B87" w:rsidP="00F22EA8">
            <w:pPr>
              <w:tabs>
                <w:tab w:val="clear" w:pos="907"/>
              </w:tabs>
              <w:ind w:left="-77" w:right="76" w:hanging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F33E5D" w:rsidRPr="00CF1517" w14:paraId="0F49828A" w14:textId="77777777" w:rsidTr="00D15726">
        <w:trPr>
          <w:trHeight w:val="344"/>
        </w:trPr>
        <w:tc>
          <w:tcPr>
            <w:tcW w:w="2880" w:type="dxa"/>
          </w:tcPr>
          <w:p w14:paraId="50285425" w14:textId="186C07FE" w:rsidR="00F33E5D" w:rsidRPr="00CF67F5" w:rsidRDefault="00F33E5D" w:rsidP="00F33E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67F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67F5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 w:rsidR="00F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30F319" w14:textId="4A022942" w:rsidR="00F33E5D" w:rsidRPr="00F22EA8" w:rsidRDefault="00C418B0" w:rsidP="00A8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91" w:type="dxa"/>
          </w:tcPr>
          <w:p w14:paraId="0EEACFE4" w14:textId="77777777" w:rsidR="00F33E5D" w:rsidRPr="00F22EA8" w:rsidRDefault="00F33E5D" w:rsidP="00F33E5D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1360E15" w14:textId="225E2A88" w:rsidR="00F33E5D" w:rsidRPr="00F22EA8" w:rsidRDefault="00F22EA8" w:rsidP="00615732">
            <w:pPr>
              <w:tabs>
                <w:tab w:val="clear" w:pos="454"/>
                <w:tab w:val="left" w:pos="44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E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1C71491" w14:textId="77777777" w:rsidR="00F33E5D" w:rsidRPr="00F22EA8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42306454" w14:textId="1DC759D9" w:rsidR="00F33E5D" w:rsidRPr="00F22EA8" w:rsidRDefault="00C418B0" w:rsidP="00615732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4" w:type="dxa"/>
          </w:tcPr>
          <w:p w14:paraId="5585B8E4" w14:textId="77777777" w:rsidR="00F33E5D" w:rsidRPr="00F22EA8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0612DC85" w14:textId="7FCD6A8B" w:rsidR="00F33E5D" w:rsidRPr="00F22EA8" w:rsidRDefault="00F22EA8" w:rsidP="00F22EA8">
            <w:pPr>
              <w:tabs>
                <w:tab w:val="clear" w:pos="680"/>
                <w:tab w:val="clear" w:pos="1644"/>
                <w:tab w:val="decimal" w:pos="369"/>
                <w:tab w:val="left" w:pos="1391"/>
              </w:tabs>
              <w:ind w:right="-1127" w:hanging="3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2E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CA29E0E" w14:textId="77777777" w:rsidR="00F33E5D" w:rsidRPr="00F22EA8" w:rsidRDefault="00F33E5D" w:rsidP="00F33E5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963A5B" w14:textId="2B14C790" w:rsidR="00F33E5D" w:rsidRPr="00F22EA8" w:rsidRDefault="00196B87" w:rsidP="00196B8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6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F33E5D" w:rsidRPr="00CF1517" w14:paraId="3C4D5608" w14:textId="77777777" w:rsidTr="00D15726">
        <w:trPr>
          <w:trHeight w:val="333"/>
        </w:trPr>
        <w:tc>
          <w:tcPr>
            <w:tcW w:w="2880" w:type="dxa"/>
          </w:tcPr>
          <w:p w14:paraId="0A73888F" w14:textId="77777777" w:rsidR="00F33E5D" w:rsidRPr="00CF1517" w:rsidRDefault="00F33E5D" w:rsidP="00F33E5D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EE8C11" w14:textId="5568BF80" w:rsidR="00F33E5D" w:rsidRPr="00615732" w:rsidRDefault="00C418B0" w:rsidP="00A8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251</w:t>
            </w:r>
          </w:p>
        </w:tc>
        <w:tc>
          <w:tcPr>
            <w:tcW w:w="291" w:type="dxa"/>
          </w:tcPr>
          <w:p w14:paraId="05BEDFDA" w14:textId="700AF88F" w:rsidR="00F33E5D" w:rsidRPr="00615732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A8755" w14:textId="22689D10" w:rsidR="00F33E5D" w:rsidRPr="00615732" w:rsidRDefault="00F22EA8" w:rsidP="00615732">
            <w:pPr>
              <w:tabs>
                <w:tab w:val="clear" w:pos="454"/>
                <w:tab w:val="left" w:pos="44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1573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F366FE3" w14:textId="77777777" w:rsidR="00F33E5D" w:rsidRPr="00615732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4AD39" w14:textId="1DEB463C" w:rsidR="00F33E5D" w:rsidRPr="00615732" w:rsidRDefault="00C418B0" w:rsidP="00615732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251</w:t>
            </w:r>
          </w:p>
        </w:tc>
        <w:tc>
          <w:tcPr>
            <w:tcW w:w="244" w:type="dxa"/>
          </w:tcPr>
          <w:p w14:paraId="0076536E" w14:textId="77777777" w:rsidR="00F33E5D" w:rsidRPr="00615732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B4FC4" w14:textId="319A1968" w:rsidR="00F33E5D" w:rsidRPr="00615732" w:rsidRDefault="00F22EA8" w:rsidP="00F22EA8">
            <w:pPr>
              <w:tabs>
                <w:tab w:val="clear" w:pos="680"/>
                <w:tab w:val="decimal" w:pos="369"/>
              </w:tabs>
              <w:ind w:right="-670" w:firstLine="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1573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DE003DE" w14:textId="77777777" w:rsidR="00F33E5D" w:rsidRPr="00615732" w:rsidRDefault="00F33E5D" w:rsidP="00F33E5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15602" w14:textId="1697DBBB" w:rsidR="00F33E5D" w:rsidRPr="00615732" w:rsidRDefault="00C418B0" w:rsidP="00FE75E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251</w:t>
            </w:r>
          </w:p>
        </w:tc>
      </w:tr>
    </w:tbl>
    <w:p w14:paraId="2CA2274C" w14:textId="7741FA6E" w:rsidR="004F5636" w:rsidRDefault="004F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6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42"/>
        <w:gridCol w:w="1196"/>
        <w:gridCol w:w="236"/>
        <w:gridCol w:w="1170"/>
        <w:gridCol w:w="271"/>
        <w:gridCol w:w="1261"/>
        <w:gridCol w:w="270"/>
        <w:gridCol w:w="1169"/>
        <w:gridCol w:w="270"/>
        <w:gridCol w:w="1115"/>
        <w:gridCol w:w="1136"/>
        <w:gridCol w:w="1115"/>
        <w:gridCol w:w="1115"/>
        <w:gridCol w:w="1115"/>
        <w:gridCol w:w="1115"/>
        <w:gridCol w:w="1134"/>
      </w:tblGrid>
      <w:tr w:rsidR="00D43E8B" w:rsidRPr="00CF1517" w14:paraId="556A8F2A" w14:textId="77777777" w:rsidTr="00A86238">
        <w:trPr>
          <w:gridAfter w:val="6"/>
          <w:wAfter w:w="6728" w:type="dxa"/>
          <w:cantSplit/>
          <w:trHeight w:hRule="exact" w:val="378"/>
        </w:trPr>
        <w:tc>
          <w:tcPr>
            <w:tcW w:w="2943" w:type="dxa"/>
          </w:tcPr>
          <w:p w14:paraId="23DC3042" w14:textId="4A0CDF51" w:rsidR="00D43E8B" w:rsidRPr="00CF1517" w:rsidRDefault="00D43E8B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59" w:type="dxa"/>
            <w:gridSpan w:val="9"/>
          </w:tcPr>
          <w:p w14:paraId="51341085" w14:textId="3B0256F6" w:rsidR="00D43E8B" w:rsidRPr="00CF1517" w:rsidRDefault="00D43E8B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3E8B" w:rsidRPr="00CF1517" w14:paraId="0553DC21" w14:textId="77777777" w:rsidTr="00A86238">
        <w:trPr>
          <w:gridAfter w:val="6"/>
          <w:wAfter w:w="6728" w:type="dxa"/>
          <w:cantSplit/>
          <w:trHeight w:hRule="exact" w:val="378"/>
        </w:trPr>
        <w:tc>
          <w:tcPr>
            <w:tcW w:w="2943" w:type="dxa"/>
          </w:tcPr>
          <w:p w14:paraId="740317B8" w14:textId="77777777" w:rsidR="00D43E8B" w:rsidRPr="00CF1517" w:rsidRDefault="00D43E8B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59" w:type="dxa"/>
            <w:gridSpan w:val="9"/>
          </w:tcPr>
          <w:p w14:paraId="35B1E967" w14:textId="4DF225A4" w:rsidR="00D43E8B" w:rsidRPr="00CF1517" w:rsidRDefault="00FB15B8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167F4" w:rsidRPr="00CF1517" w14:paraId="76C74A00" w14:textId="77777777" w:rsidTr="00A86238">
        <w:trPr>
          <w:gridAfter w:val="6"/>
          <w:wAfter w:w="6730" w:type="dxa"/>
          <w:cantSplit/>
          <w:trHeight w:hRule="exact" w:val="378"/>
        </w:trPr>
        <w:tc>
          <w:tcPr>
            <w:tcW w:w="2943" w:type="dxa"/>
          </w:tcPr>
          <w:p w14:paraId="7D308AF1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A4F3F27" w14:textId="2D32C209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236" w:type="dxa"/>
          </w:tcPr>
          <w:p w14:paraId="5D36A1E5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DA928" w14:textId="1CAAFCE9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</w:tcPr>
          <w:p w14:paraId="1F7F2AA4" w14:textId="590CC8B2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C939783" w14:textId="4EE9FB43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2876CC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C6253D7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2FF4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7377D1C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6C174B84" w14:textId="77777777" w:rsidTr="00A86238">
        <w:trPr>
          <w:gridAfter w:val="6"/>
          <w:wAfter w:w="6730" w:type="dxa"/>
          <w:cantSplit/>
          <w:trHeight w:hRule="exact" w:val="378"/>
        </w:trPr>
        <w:tc>
          <w:tcPr>
            <w:tcW w:w="2943" w:type="dxa"/>
          </w:tcPr>
          <w:p w14:paraId="566ECFFE" w14:textId="38B010F6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</w:tcPr>
          <w:p w14:paraId="742E35FC" w14:textId="09635183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DA0846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C257E" w14:textId="294CC1F2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1" w:type="dxa"/>
          </w:tcPr>
          <w:p w14:paraId="43B7383A" w14:textId="68CEBF82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6F4E0A9" w14:textId="459ABB0C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แต่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ไม่เกิน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5B5B9A32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4375218" w14:textId="022987A1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9554C12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85410DA" w14:textId="77777777" w:rsidR="000167F4" w:rsidRPr="00CF1517" w:rsidRDefault="000167F4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15726" w:rsidRPr="00CF1517" w14:paraId="3F17696C" w14:textId="77777777" w:rsidTr="00A86238">
        <w:trPr>
          <w:gridAfter w:val="6"/>
          <w:wAfter w:w="6730" w:type="dxa"/>
          <w:cantSplit/>
          <w:trHeight w:hRule="exact" w:val="378"/>
        </w:trPr>
        <w:tc>
          <w:tcPr>
            <w:tcW w:w="2943" w:type="dxa"/>
          </w:tcPr>
          <w:p w14:paraId="54B8FC5D" w14:textId="77777777" w:rsidR="00D15726" w:rsidRPr="00CF1517" w:rsidRDefault="00D15726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7CBA2F2" w14:textId="1F1286E5" w:rsidR="00D15726" w:rsidRPr="00CF1517" w:rsidRDefault="00D15726" w:rsidP="00D1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8"/>
          </w:tcPr>
          <w:p w14:paraId="64B2EC12" w14:textId="45594FD2" w:rsidR="00D15726" w:rsidRPr="00CF1517" w:rsidRDefault="00D15726" w:rsidP="006E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F1105" w:rsidRPr="00CF1517" w14:paraId="756CC84E" w14:textId="780773AD" w:rsidTr="00A86238">
        <w:trPr>
          <w:cantSplit/>
          <w:trHeight w:hRule="exact" w:val="378"/>
        </w:trPr>
        <w:tc>
          <w:tcPr>
            <w:tcW w:w="2943" w:type="dxa"/>
            <w:vAlign w:val="bottom"/>
          </w:tcPr>
          <w:p w14:paraId="4AF00BBC" w14:textId="6BF5F477" w:rsidR="007F1105" w:rsidRPr="00975610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418B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Pr="00C418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14:paraId="75FF0941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412FA46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4" w:type="dxa"/>
            <w:gridSpan w:val="7"/>
          </w:tcPr>
          <w:p w14:paraId="77182C6A" w14:textId="6ACCE5C2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0EDB420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15" w:type="dxa"/>
          </w:tcPr>
          <w:p w14:paraId="4A24084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15" w:type="dxa"/>
          </w:tcPr>
          <w:p w14:paraId="635DEDF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15" w:type="dxa"/>
          </w:tcPr>
          <w:p w14:paraId="257F380F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15" w:type="dxa"/>
          </w:tcPr>
          <w:p w14:paraId="1C965FAF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</w:tcPr>
          <w:p w14:paraId="4FE173F2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F1105" w:rsidRPr="00CF1517" w14:paraId="33DFDC71" w14:textId="77777777" w:rsidTr="00A86238">
        <w:trPr>
          <w:gridAfter w:val="6"/>
          <w:wAfter w:w="6730" w:type="dxa"/>
          <w:cantSplit/>
          <w:trHeight w:hRule="exact" w:val="411"/>
        </w:trPr>
        <w:tc>
          <w:tcPr>
            <w:tcW w:w="2943" w:type="dxa"/>
          </w:tcPr>
          <w:p w14:paraId="6F07BCC9" w14:textId="2441C380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97" w:type="dxa"/>
          </w:tcPr>
          <w:p w14:paraId="16E25532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B217B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015A4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CFB29FD" w14:textId="439143C2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A86C107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7F586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C82D033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7A090C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1B9E700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1105" w:rsidRPr="00CF1517" w14:paraId="6A409A5D" w14:textId="77777777" w:rsidTr="00A86238">
        <w:trPr>
          <w:gridAfter w:val="6"/>
          <w:wAfter w:w="6730" w:type="dxa"/>
          <w:cantSplit/>
          <w:trHeight w:hRule="exact" w:val="411"/>
        </w:trPr>
        <w:tc>
          <w:tcPr>
            <w:tcW w:w="2943" w:type="dxa"/>
          </w:tcPr>
          <w:p w14:paraId="2E18B50B" w14:textId="36D9918C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97" w:type="dxa"/>
          </w:tcPr>
          <w:p w14:paraId="04E6203F" w14:textId="02948A09" w:rsidR="007F1105" w:rsidRPr="00CF1517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36" w:type="dxa"/>
          </w:tcPr>
          <w:p w14:paraId="0B6FBBAD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7F8475" w14:textId="5A7D83D7" w:rsidR="007F1105" w:rsidRPr="00CF1517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1" w:type="dxa"/>
          </w:tcPr>
          <w:p w14:paraId="2F096794" w14:textId="78E942BA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6D761E6" w14:textId="7567B2FF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372D2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DE8B9F4" w14:textId="21D70779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E80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2B368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819A0F4" w14:textId="4F22D5E5" w:rsidR="007F1105" w:rsidRPr="00CF1517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</w:tr>
      <w:tr w:rsidR="007F1105" w:rsidRPr="00CF1517" w14:paraId="57C9EE27" w14:textId="77777777" w:rsidTr="00A86238">
        <w:trPr>
          <w:gridAfter w:val="6"/>
          <w:wAfter w:w="6730" w:type="dxa"/>
          <w:cantSplit/>
          <w:trHeight w:hRule="exact" w:val="411"/>
        </w:trPr>
        <w:tc>
          <w:tcPr>
            <w:tcW w:w="2943" w:type="dxa"/>
          </w:tcPr>
          <w:p w14:paraId="4B6EC6F0" w14:textId="23C6A603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97" w:type="dxa"/>
          </w:tcPr>
          <w:p w14:paraId="73D2C744" w14:textId="451CD996" w:rsidR="007F1105" w:rsidRPr="00CF1517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11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36" w:type="dxa"/>
          </w:tcPr>
          <w:p w14:paraId="783372FC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F3457" w14:textId="4C08CD81" w:rsidR="007F1105" w:rsidRPr="00CF1517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11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71" w:type="dxa"/>
          </w:tcPr>
          <w:p w14:paraId="7017E51D" w14:textId="6BC300D8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FBD7EDF" w14:textId="1B465278" w:rsidR="007F1105" w:rsidRPr="00CF1517" w:rsidRDefault="007F1105" w:rsidP="004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91C3D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F7D00DC" w14:textId="069351D8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E80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96FAAC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01B70FA" w14:textId="09D0B878" w:rsidR="007F1105" w:rsidRPr="00CF1517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11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7F1105" w:rsidRPr="00CF1517" w14:paraId="3889BFEA" w14:textId="77777777" w:rsidTr="00A86238">
        <w:trPr>
          <w:gridAfter w:val="6"/>
          <w:wAfter w:w="6730" w:type="dxa"/>
          <w:cantSplit/>
          <w:trHeight w:hRule="exact" w:val="411"/>
        </w:trPr>
        <w:tc>
          <w:tcPr>
            <w:tcW w:w="2943" w:type="dxa"/>
          </w:tcPr>
          <w:p w14:paraId="78C22502" w14:textId="1A20788B" w:rsidR="007F1105" w:rsidRPr="00226DE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97" w:type="dxa"/>
          </w:tcPr>
          <w:p w14:paraId="4B12AB92" w14:textId="569BCAE5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36" w:type="dxa"/>
          </w:tcPr>
          <w:p w14:paraId="264CE4F8" w14:textId="77777777" w:rsidR="007F1105" w:rsidRPr="008D74A9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EF8CB44" w14:textId="0089B25B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71" w:type="dxa"/>
          </w:tcPr>
          <w:p w14:paraId="599AF35A" w14:textId="4A09DA4C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876A315" w14:textId="6D8B9084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6A5B18DE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3D5FE59" w14:textId="1BD39054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8B8649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AB4BDB" w14:textId="35F8C0C8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7F1105" w:rsidRPr="00CF1517" w14:paraId="39580B34" w14:textId="77777777" w:rsidTr="00A86238">
        <w:trPr>
          <w:gridAfter w:val="6"/>
          <w:wAfter w:w="6730" w:type="dxa"/>
          <w:cantSplit/>
          <w:trHeight w:hRule="exact" w:val="411"/>
        </w:trPr>
        <w:tc>
          <w:tcPr>
            <w:tcW w:w="2943" w:type="dxa"/>
          </w:tcPr>
          <w:p w14:paraId="1794460F" w14:textId="47F33C29" w:rsidR="007F1105" w:rsidRPr="00226DE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7" w:type="dxa"/>
          </w:tcPr>
          <w:p w14:paraId="2E505CF5" w14:textId="189B9E53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36" w:type="dxa"/>
          </w:tcPr>
          <w:p w14:paraId="5C0ADC9F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BEB3C1" w14:textId="4C8A4B24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71" w:type="dxa"/>
          </w:tcPr>
          <w:p w14:paraId="5A02AD7B" w14:textId="19C7FF0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3C634A1" w14:textId="7AC6AE05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70" w:type="dxa"/>
          </w:tcPr>
          <w:p w14:paraId="55DDE25F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C424734" w14:textId="3E52CAD0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270" w:type="dxa"/>
          </w:tcPr>
          <w:p w14:paraId="55B276EC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A891E31" w14:textId="465C1683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7F1105" w:rsidRPr="00CF1517" w14:paraId="72E6FD84" w14:textId="77777777" w:rsidTr="00A86238">
        <w:trPr>
          <w:gridAfter w:val="6"/>
          <w:wAfter w:w="6730" w:type="dxa"/>
          <w:cantSplit/>
          <w:trHeight w:hRule="exact" w:val="411"/>
        </w:trPr>
        <w:tc>
          <w:tcPr>
            <w:tcW w:w="2943" w:type="dxa"/>
          </w:tcPr>
          <w:p w14:paraId="01B295B9" w14:textId="3046FBB3" w:rsidR="007F1105" w:rsidRPr="00226DE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B2686CA" w14:textId="6F4F44C2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36" w:type="dxa"/>
          </w:tcPr>
          <w:p w14:paraId="500DD025" w14:textId="77777777" w:rsidR="007F1105" w:rsidRPr="008D74A9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F70757" w14:textId="3ADEF09A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1" w:type="dxa"/>
          </w:tcPr>
          <w:p w14:paraId="6BE15DA8" w14:textId="247C92F3" w:rsidR="007F1105" w:rsidRPr="008D74A9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FD2FA0E" w14:textId="43F56EE1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1BCFC707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D130627" w14:textId="58096272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FB8E5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C501E7" w14:textId="59CBE996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7F1105" w:rsidRPr="00CF1517" w14:paraId="23EE49EB" w14:textId="77777777" w:rsidTr="00A86238">
        <w:trPr>
          <w:gridAfter w:val="6"/>
          <w:wAfter w:w="6730" w:type="dxa"/>
          <w:cantSplit/>
          <w:trHeight w:hRule="exact" w:val="376"/>
        </w:trPr>
        <w:tc>
          <w:tcPr>
            <w:tcW w:w="2943" w:type="dxa"/>
          </w:tcPr>
          <w:p w14:paraId="2298A1DF" w14:textId="52604C51" w:rsidR="007F1105" w:rsidRPr="00226DE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486B7A9" w14:textId="1AFB873B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23</w:t>
            </w:r>
            <w:r w:rsidR="007F1105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397</w:t>
            </w:r>
          </w:p>
        </w:tc>
        <w:tc>
          <w:tcPr>
            <w:tcW w:w="236" w:type="dxa"/>
          </w:tcPr>
          <w:p w14:paraId="4F40AB74" w14:textId="77777777" w:rsidR="007F1105" w:rsidRPr="00E8078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FE71E7" w14:textId="46DD462E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15</w:t>
            </w:r>
            <w:r w:rsidR="007F1105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545</w:t>
            </w:r>
          </w:p>
        </w:tc>
        <w:tc>
          <w:tcPr>
            <w:tcW w:w="271" w:type="dxa"/>
          </w:tcPr>
          <w:p w14:paraId="0264B949" w14:textId="54DEC6A4" w:rsidR="007F1105" w:rsidRPr="00E8078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D24DD7D" w14:textId="03D37212" w:rsidR="007F1105" w:rsidRPr="00226DE3" w:rsidRDefault="00C418B0" w:rsidP="004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 w:rsidR="007F1105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485</w:t>
            </w:r>
          </w:p>
        </w:tc>
        <w:tc>
          <w:tcPr>
            <w:tcW w:w="270" w:type="dxa"/>
          </w:tcPr>
          <w:p w14:paraId="3A51F88D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5B9189A" w14:textId="43BFBD8A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7F1105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838</w:t>
            </w:r>
          </w:p>
        </w:tc>
        <w:tc>
          <w:tcPr>
            <w:tcW w:w="270" w:type="dxa"/>
          </w:tcPr>
          <w:p w14:paraId="58F1D4EA" w14:textId="77777777" w:rsidR="007F1105" w:rsidRPr="00226DE3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081F058" w14:textId="621347E4" w:rsidR="007F1105" w:rsidRPr="00226DE3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24</w:t>
            </w:r>
            <w:r w:rsidR="007F1105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868</w:t>
            </w:r>
          </w:p>
        </w:tc>
      </w:tr>
      <w:tr w:rsidR="007F1105" w:rsidRPr="00CF1517" w14:paraId="1C5B3F19" w14:textId="77777777" w:rsidTr="00A86238">
        <w:trPr>
          <w:gridAfter w:val="6"/>
          <w:wAfter w:w="6730" w:type="dxa"/>
          <w:cantSplit/>
          <w:trHeight w:hRule="exact" w:val="376"/>
        </w:trPr>
        <w:tc>
          <w:tcPr>
            <w:tcW w:w="2943" w:type="dxa"/>
          </w:tcPr>
          <w:p w14:paraId="7CB80B2D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3B91C964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7D313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996042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10EB473" w14:textId="5E987FE6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C2D459E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48DD2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851AB4F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5DB26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7553EE8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1105" w:rsidRPr="00CF1517" w14:paraId="53F47564" w14:textId="77777777" w:rsidTr="00A86238">
        <w:trPr>
          <w:gridAfter w:val="6"/>
          <w:wAfter w:w="6730" w:type="dxa"/>
          <w:cantSplit/>
          <w:trHeight w:hRule="exact" w:val="376"/>
        </w:trPr>
        <w:tc>
          <w:tcPr>
            <w:tcW w:w="2943" w:type="dxa"/>
          </w:tcPr>
          <w:p w14:paraId="1122E7A7" w14:textId="7A0E901B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</w:tcPr>
          <w:p w14:paraId="031DB03D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FEBAFA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57BFBE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063D256" w14:textId="201B8972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088FFD1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AAED8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4A27DF7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76358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43AEF20" w14:textId="77777777" w:rsidR="007F1105" w:rsidRPr="00CF1517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1105" w:rsidRPr="00CF1517" w14:paraId="1E5604B3" w14:textId="77777777" w:rsidTr="00A86238">
        <w:trPr>
          <w:gridAfter w:val="6"/>
          <w:wAfter w:w="6730" w:type="dxa"/>
          <w:cantSplit/>
          <w:trHeight w:hRule="exact" w:val="722"/>
        </w:trPr>
        <w:tc>
          <w:tcPr>
            <w:tcW w:w="2943" w:type="dxa"/>
          </w:tcPr>
          <w:p w14:paraId="1BBB4888" w14:textId="77777777" w:rsidR="007F1105" w:rsidRPr="007D1242" w:rsidRDefault="007F1105" w:rsidP="007F1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D12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D1242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7D12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29082F53" w14:textId="77777777" w:rsidR="007F1105" w:rsidRPr="007D1242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A0C532D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FBEE4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AE6A0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E5E71FF" w14:textId="266D9C36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84836CE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B375B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D377295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36D69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6F9203A" w14:textId="77777777" w:rsidR="007F1105" w:rsidRPr="007D1242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1105" w:rsidRPr="00CF1517" w14:paraId="41A32F60" w14:textId="77777777" w:rsidTr="00A86238">
        <w:trPr>
          <w:gridAfter w:val="6"/>
          <w:wAfter w:w="6730" w:type="dxa"/>
          <w:cantSplit/>
          <w:trHeight w:hRule="exact" w:val="376"/>
        </w:trPr>
        <w:tc>
          <w:tcPr>
            <w:tcW w:w="2943" w:type="dxa"/>
          </w:tcPr>
          <w:p w14:paraId="21BAD458" w14:textId="460ED9CA" w:rsidR="007F1105" w:rsidRPr="007D1242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124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D1242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 w:rsidR="007D12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771068B" w14:textId="5D476185" w:rsidR="007F1105" w:rsidRPr="0099280C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6614BC6A" w14:textId="77777777" w:rsidR="007F1105" w:rsidRPr="0099280C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8D1802" w14:textId="229E5DD8" w:rsidR="007F1105" w:rsidRPr="0099280C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1" w:type="dxa"/>
          </w:tcPr>
          <w:p w14:paraId="73DED4F9" w14:textId="3E6488A3" w:rsidR="007F1105" w:rsidRPr="0099280C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69D42E7" w14:textId="23DFBE7F" w:rsidR="007F1105" w:rsidRPr="00C66670" w:rsidRDefault="007D1242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6667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1C67DE" w14:textId="77777777" w:rsidR="007F1105" w:rsidRPr="00C66670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C98238" w14:textId="456FA1DE" w:rsidR="007F1105" w:rsidRPr="00C66670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957EA1" w14:textId="77777777" w:rsidR="007F1105" w:rsidRPr="0099280C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927A9A0" w14:textId="2835BAA8" w:rsidR="007F1105" w:rsidRPr="0099280C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7F1105" w:rsidRPr="00CF1517" w14:paraId="0A48293B" w14:textId="77777777" w:rsidTr="00A86238">
        <w:trPr>
          <w:gridAfter w:val="6"/>
          <w:wAfter w:w="6730" w:type="dxa"/>
          <w:cantSplit/>
          <w:trHeight w:hRule="exact" w:val="376"/>
        </w:trPr>
        <w:tc>
          <w:tcPr>
            <w:tcW w:w="2943" w:type="dxa"/>
          </w:tcPr>
          <w:p w14:paraId="3073AEA9" w14:textId="77777777" w:rsidR="007F1105" w:rsidRPr="007D1242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00451C" w14:textId="1B0DE69B" w:rsidR="007F1105" w:rsidRPr="0099280C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62683A75" w14:textId="77777777" w:rsidR="007F1105" w:rsidRPr="0099280C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977AF0" w14:textId="69B881B0" w:rsidR="007F1105" w:rsidRPr="0099280C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32</w:t>
            </w:r>
          </w:p>
        </w:tc>
        <w:tc>
          <w:tcPr>
            <w:tcW w:w="271" w:type="dxa"/>
          </w:tcPr>
          <w:p w14:paraId="75541A42" w14:textId="2C696A0C" w:rsidR="007F1105" w:rsidRPr="0099280C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6804459" w14:textId="7DCFB1AA" w:rsidR="007F1105" w:rsidRPr="00C66670" w:rsidRDefault="007D1242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CAD33C" w14:textId="77777777" w:rsidR="007F1105" w:rsidRPr="00C66670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D169AE3" w14:textId="0D6126C3" w:rsidR="007F1105" w:rsidRPr="00C66670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40B422" w14:textId="77777777" w:rsidR="007F1105" w:rsidRPr="0099280C" w:rsidRDefault="007F1105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84B42A2" w14:textId="43621D4F" w:rsidR="007F1105" w:rsidRPr="0099280C" w:rsidRDefault="00C418B0" w:rsidP="00CF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32</w:t>
            </w:r>
          </w:p>
        </w:tc>
      </w:tr>
    </w:tbl>
    <w:p w14:paraId="780BE84F" w14:textId="2C43DE0E" w:rsidR="00022304" w:rsidRDefault="00022304" w:rsidP="0002230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A643642" w14:textId="6112201D" w:rsidR="001E761A" w:rsidRPr="00022304" w:rsidRDefault="00022304" w:rsidP="00022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90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969"/>
        <w:gridCol w:w="1080"/>
        <w:gridCol w:w="270"/>
        <w:gridCol w:w="1260"/>
        <w:gridCol w:w="270"/>
        <w:gridCol w:w="1350"/>
        <w:gridCol w:w="270"/>
        <w:gridCol w:w="1170"/>
        <w:gridCol w:w="270"/>
        <w:gridCol w:w="986"/>
        <w:gridCol w:w="14"/>
      </w:tblGrid>
      <w:tr w:rsidR="006C15BC" w:rsidRPr="00CF1517" w14:paraId="77D39271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97D9F4E" w14:textId="42DA54CD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2754B5EA" w14:textId="798E0473" w:rsidR="006C15BC" w:rsidRPr="00CF1517" w:rsidRDefault="006C15BC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6C7" w:rsidRPr="00CF1517" w14:paraId="632C2B2B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2A9C4F45" w14:textId="380B2378" w:rsidR="002A46C7" w:rsidRPr="00CF1517" w:rsidRDefault="002A46C7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56750ACC" w14:textId="44FFCCBE" w:rsidR="002A46C7" w:rsidRPr="00CF1517" w:rsidRDefault="002A46C7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15BC" w:rsidRPr="00CF1517" w14:paraId="582BD253" w14:textId="77777777" w:rsidTr="005B43AD">
        <w:trPr>
          <w:trHeight w:val="346"/>
          <w:tblHeader/>
        </w:trPr>
        <w:tc>
          <w:tcPr>
            <w:tcW w:w="2969" w:type="dxa"/>
            <w:vAlign w:val="bottom"/>
          </w:tcPr>
          <w:p w14:paraId="0427493A" w14:textId="185D6CCA" w:rsidR="006C15BC" w:rsidRPr="00D650CA" w:rsidRDefault="006C15BC" w:rsidP="006C15B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7752967" w14:textId="77777777" w:rsidR="006C15BC" w:rsidRPr="00D650CA" w:rsidRDefault="006C15BC" w:rsidP="00AB7DD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230E7BF" w14:textId="04C22246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93774A2" w14:textId="77777777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98058" w14:textId="746A18D1" w:rsidR="006C15BC" w:rsidRPr="00D650CA" w:rsidRDefault="006C15BC" w:rsidP="00AB7D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F825A92" w14:textId="4FAD6A30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6D96637" w14:textId="77777777" w:rsidR="006C15BC" w:rsidRPr="00CF1517" w:rsidRDefault="006C15BC" w:rsidP="00AB7DDB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380248" w14:textId="30B2CD4B" w:rsidR="001E761A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96741F2" w14:textId="3ABCB496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59D98D" w14:textId="77777777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FBBAC8" w14:textId="6E499F82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2396C37" w14:textId="77777777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FF9407D" w14:textId="7358431F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76DB" w:rsidRPr="00CF1517" w14:paraId="58EEC0A7" w14:textId="77777777" w:rsidTr="009D76DB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7676E61" w14:textId="106F75C0" w:rsidR="009D76DB" w:rsidRPr="00CF1517" w:rsidRDefault="009D76DB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519727" w14:textId="2DDF8F75" w:rsidR="009D76DB" w:rsidRPr="00CF1517" w:rsidRDefault="009D76DB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6" w:type="dxa"/>
            <w:gridSpan w:val="8"/>
          </w:tcPr>
          <w:p w14:paraId="4915807B" w14:textId="32E07301" w:rsidR="009D76DB" w:rsidRPr="00CF1517" w:rsidRDefault="009D76DB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15BC" w:rsidRPr="00CF1517" w14:paraId="29599F7C" w14:textId="77777777" w:rsidTr="005B43AD">
        <w:trPr>
          <w:trHeight w:val="346"/>
        </w:trPr>
        <w:tc>
          <w:tcPr>
            <w:tcW w:w="2969" w:type="dxa"/>
          </w:tcPr>
          <w:p w14:paraId="1E503AB8" w14:textId="7DA79CE1" w:rsidR="006C15BC" w:rsidRPr="00CF1517" w:rsidRDefault="00C418B0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6E975C6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D7A4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87695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A2153" w14:textId="77777777" w:rsidR="006C15BC" w:rsidRPr="00CF1517" w:rsidRDefault="006C15BC" w:rsidP="007B339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D35E9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D9ED6F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6813B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8A055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63BA5EF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CF1517" w14:paraId="3C48682E" w14:textId="77777777" w:rsidTr="005B43AD">
        <w:trPr>
          <w:trHeight w:val="371"/>
        </w:trPr>
        <w:tc>
          <w:tcPr>
            <w:tcW w:w="2969" w:type="dxa"/>
          </w:tcPr>
          <w:p w14:paraId="0AF395FB" w14:textId="7C68B24D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DCD8810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AB67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13CDF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92888" w14:textId="77777777" w:rsidR="006C15BC" w:rsidRPr="00CF1517" w:rsidRDefault="006C15BC" w:rsidP="007B339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44A413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4F5C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8C5836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0D6A6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4ED77FA3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CF1517" w14:paraId="438E8ADC" w14:textId="77777777" w:rsidTr="005B43AD">
        <w:trPr>
          <w:trHeight w:val="327"/>
        </w:trPr>
        <w:tc>
          <w:tcPr>
            <w:tcW w:w="2969" w:type="dxa"/>
            <w:hideMark/>
          </w:tcPr>
          <w:p w14:paraId="02C04ECA" w14:textId="77777777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269B5AB3" w14:textId="2805DF9D" w:rsidR="006C15BC" w:rsidRPr="008066E2" w:rsidRDefault="00C418B0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30F34B2A" w14:textId="77777777" w:rsidR="006C15BC" w:rsidRPr="008066E2" w:rsidRDefault="006C15BC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975557" w14:textId="3555D1CC" w:rsidR="006C15BC" w:rsidRPr="008066E2" w:rsidRDefault="00C418B0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48B19E3B" w14:textId="77777777" w:rsidR="006C15BC" w:rsidRPr="008066E2" w:rsidRDefault="006C15BC" w:rsidP="007B339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C526A1" w14:textId="2F5D042A" w:rsidR="006C15BC" w:rsidRPr="008066E2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7C8DA" w14:textId="77777777" w:rsidR="006C15BC" w:rsidRPr="008066E2" w:rsidRDefault="006C15BC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12F48" w14:textId="1E75883E" w:rsidR="006C15BC" w:rsidRPr="008066E2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CFC00F" w14:textId="77777777" w:rsidR="006C15BC" w:rsidRPr="008066E2" w:rsidRDefault="006C15BC" w:rsidP="007B339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07F6A9" w14:textId="2EEBBDB6" w:rsidR="006C15BC" w:rsidRPr="008066E2" w:rsidRDefault="00C418B0" w:rsidP="007B339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  <w:tr w:rsidR="006C15BC" w:rsidRPr="00CF1517" w14:paraId="60BA4D94" w14:textId="77777777" w:rsidTr="005B43AD">
        <w:trPr>
          <w:trHeight w:val="327"/>
        </w:trPr>
        <w:tc>
          <w:tcPr>
            <w:tcW w:w="2969" w:type="dxa"/>
          </w:tcPr>
          <w:p w14:paraId="0E61BB34" w14:textId="186F7905" w:rsidR="006C15BC" w:rsidRPr="00CF1517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6576892" w14:textId="4F0E9AAD" w:rsidR="006C15BC" w:rsidRPr="008066E2" w:rsidRDefault="00C418B0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72538918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F58AE" w14:textId="20E1E6F5" w:rsidR="006C15BC" w:rsidRPr="008066E2" w:rsidRDefault="00C418B0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0CB9C18A" w14:textId="77777777" w:rsidR="006C15BC" w:rsidRPr="008066E2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B5CBF" w14:textId="1DF998BE" w:rsidR="006C15BC" w:rsidRPr="008066E2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91C468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8AC64" w14:textId="0B656D45" w:rsidR="006C15BC" w:rsidRPr="008066E2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6A2D4D" w14:textId="77777777" w:rsidR="006C15BC" w:rsidRPr="008066E2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58CCEB" w14:textId="0E2D0C8F" w:rsidR="006C15BC" w:rsidRPr="008066E2" w:rsidRDefault="00C418B0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6C15BC" w:rsidRPr="00CF1517" w14:paraId="6FA86C91" w14:textId="77777777" w:rsidTr="005B43AD">
        <w:trPr>
          <w:trHeight w:val="327"/>
        </w:trPr>
        <w:tc>
          <w:tcPr>
            <w:tcW w:w="2969" w:type="dxa"/>
            <w:hideMark/>
          </w:tcPr>
          <w:p w14:paraId="4E71EF1D" w14:textId="77777777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3EF1989" w14:textId="258D0252" w:rsidR="006C15BC" w:rsidRPr="008066E2" w:rsidRDefault="00C418B0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5B05" w:rsidRPr="00806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06B342C3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4E9D7" w14:textId="3DC6D36B" w:rsidR="006C15BC" w:rsidRPr="008066E2" w:rsidRDefault="00C418B0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95B05" w:rsidRPr="00806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70" w:type="dxa"/>
          </w:tcPr>
          <w:p w14:paraId="0B5B9D06" w14:textId="77777777" w:rsidR="006C15BC" w:rsidRPr="008066E2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6782B" w14:textId="07C1B592" w:rsidR="006C15BC" w:rsidRPr="008066E2" w:rsidRDefault="00C418B0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5EACF298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39D6B" w14:textId="35A65EBB" w:rsidR="006C15BC" w:rsidRPr="008066E2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1AD06F" w14:textId="77777777" w:rsidR="006C15BC" w:rsidRPr="008066E2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5DBB25DD" w14:textId="2DB3AA06" w:rsidR="006C15BC" w:rsidRPr="007D1242" w:rsidRDefault="00C418B0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5B05" w:rsidRPr="007D12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6C15BC" w:rsidRPr="00CF1517" w14:paraId="466560EB" w14:textId="77777777" w:rsidTr="005B43AD">
        <w:trPr>
          <w:trHeight w:val="327"/>
        </w:trPr>
        <w:tc>
          <w:tcPr>
            <w:tcW w:w="2969" w:type="dxa"/>
          </w:tcPr>
          <w:p w14:paraId="2EBBE2EA" w14:textId="3A43F7A8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080" w:type="dxa"/>
          </w:tcPr>
          <w:p w14:paraId="78FD0990" w14:textId="54B1BBE9" w:rsidR="006C15BC" w:rsidRPr="008066E2" w:rsidRDefault="00C418B0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5B05" w:rsidRPr="00806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1E64E25C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C9F71" w14:textId="51CCE3F2" w:rsidR="006C15BC" w:rsidRPr="008066E2" w:rsidRDefault="00C418B0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5B05" w:rsidRPr="00806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598D787B" w14:textId="77777777" w:rsidR="006C15BC" w:rsidRPr="008066E2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F1F289" w14:textId="3CE6A617" w:rsidR="006C15BC" w:rsidRPr="008066E2" w:rsidRDefault="00195B05" w:rsidP="004F5636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F25B45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A43650" w14:textId="504EFE43" w:rsidR="006C15BC" w:rsidRPr="008066E2" w:rsidRDefault="007D1242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48982" w14:textId="77777777" w:rsidR="006C15BC" w:rsidRPr="008066E2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5DC102C" w14:textId="2270CE85" w:rsidR="006C15BC" w:rsidRPr="007D1242" w:rsidRDefault="00C418B0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5B05" w:rsidRPr="007D12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6C15BC" w:rsidRPr="00CF1517" w14:paraId="7B76E97A" w14:textId="77777777" w:rsidTr="005B43AD">
        <w:trPr>
          <w:trHeight w:val="327"/>
        </w:trPr>
        <w:tc>
          <w:tcPr>
            <w:tcW w:w="2969" w:type="dxa"/>
            <w:hideMark/>
          </w:tcPr>
          <w:p w14:paraId="2B59FC59" w14:textId="77777777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632BDF8" w14:textId="3A57ED66" w:rsidR="006C15BC" w:rsidRPr="00622D2A" w:rsidRDefault="006337FB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2D2A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70" w:type="dxa"/>
          </w:tcPr>
          <w:p w14:paraId="53AEB28D" w14:textId="77777777" w:rsidR="006C15BC" w:rsidRPr="00622D2A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04B4CB" w14:textId="2DA5C5EB" w:rsidR="006C15BC" w:rsidRPr="00622D2A" w:rsidRDefault="00C418B0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2D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37FB" w:rsidRPr="00622D2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F98CD53" w14:textId="77777777" w:rsidR="006C15BC" w:rsidRPr="00622D2A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7C0C20" w14:textId="532DFD57" w:rsidR="006C15BC" w:rsidRPr="00622D2A" w:rsidRDefault="006337FB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2D2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418B0" w:rsidRPr="00622D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DE9D110" w14:textId="77777777" w:rsidR="006C15BC" w:rsidRPr="00622D2A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061772" w14:textId="50229B03" w:rsidR="006C15BC" w:rsidRPr="00622D2A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D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BE58F1" w14:textId="77777777" w:rsidR="006C15BC" w:rsidRPr="00622D2A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66D7EF" w14:textId="58ED88D9" w:rsidR="006C15BC" w:rsidRPr="00622D2A" w:rsidRDefault="006337FB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2D2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6C15BC" w:rsidRPr="00CF1517" w14:paraId="3D33FF59" w14:textId="77777777" w:rsidTr="005B43AD">
        <w:trPr>
          <w:trHeight w:val="337"/>
        </w:trPr>
        <w:tc>
          <w:tcPr>
            <w:tcW w:w="2969" w:type="dxa"/>
            <w:hideMark/>
          </w:tcPr>
          <w:p w14:paraId="1BE7DE9D" w14:textId="77777777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3F917" w14:textId="47C6C169" w:rsidR="006C15BC" w:rsidRPr="008066E2" w:rsidRDefault="00C418B0" w:rsidP="00EA771C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5B05" w:rsidRPr="00806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14:paraId="1587A8D9" w14:textId="77777777" w:rsidR="006C15BC" w:rsidRPr="008066E2" w:rsidRDefault="006C15BC" w:rsidP="00EA771C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6536DF" w14:textId="732895C7" w:rsidR="006C15BC" w:rsidRPr="008066E2" w:rsidRDefault="00C418B0" w:rsidP="001E761A">
            <w:pPr>
              <w:tabs>
                <w:tab w:val="clear" w:pos="680"/>
                <w:tab w:val="decimal" w:pos="706"/>
                <w:tab w:val="left" w:pos="76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5B05" w:rsidRPr="00806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70" w:type="dxa"/>
          </w:tcPr>
          <w:p w14:paraId="15F6B8AB" w14:textId="77777777" w:rsidR="006C15BC" w:rsidRPr="008066E2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1397B4" w14:textId="42DBAEC1" w:rsidR="006C15BC" w:rsidRPr="008066E2" w:rsidRDefault="00C418B0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D12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08AF93EF" w14:textId="77777777" w:rsidR="006C15BC" w:rsidRPr="008066E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AEC7F" w14:textId="5AA1B2DB" w:rsidR="006C15BC" w:rsidRPr="008066E2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DFB893" w14:textId="77777777" w:rsidR="006C15BC" w:rsidRPr="008066E2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1AB8C396" w14:textId="48010D72" w:rsidR="006C15BC" w:rsidRPr="008066E2" w:rsidRDefault="00C418B0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D12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6C15BC" w:rsidRPr="00CF1517" w14:paraId="470BDB2C" w14:textId="77777777" w:rsidTr="005B43AD">
        <w:trPr>
          <w:trHeight w:val="327"/>
        </w:trPr>
        <w:tc>
          <w:tcPr>
            <w:tcW w:w="2969" w:type="dxa"/>
          </w:tcPr>
          <w:p w14:paraId="0ED7D978" w14:textId="14B78564" w:rsidR="006C15BC" w:rsidRPr="002A46C7" w:rsidRDefault="002A46C7" w:rsidP="00EA771C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46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BE85CC" w14:textId="7A3F497B" w:rsidR="006C15BC" w:rsidRPr="00B355DD" w:rsidRDefault="00C418B0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16</w:t>
            </w:r>
            <w:r w:rsidR="00195B05"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28</w:t>
            </w:r>
            <w:r w:rsidR="000A72D0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D1F953C" w14:textId="77777777" w:rsidR="006C15BC" w:rsidRPr="00B355D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D0C7D" w14:textId="25992F15" w:rsidR="006C15BC" w:rsidRPr="00B355DD" w:rsidRDefault="00C418B0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  <w:r w:rsidR="00195B05"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9</w:t>
            </w:r>
            <w:r w:rsidR="000A72D0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CC5149D" w14:textId="77777777" w:rsidR="006C15BC" w:rsidRPr="00B355DD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3B72" w14:textId="4114B012" w:rsidR="006C15BC" w:rsidRPr="00B355DD" w:rsidRDefault="00C418B0" w:rsidP="001E761A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 w:rsidR="00195B05"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9</w:t>
            </w:r>
            <w:r w:rsidR="006338B9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076A52" w14:textId="77777777" w:rsidR="006C15BC" w:rsidRPr="00B355D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68077" w14:textId="5688E0F4" w:rsidR="006C15BC" w:rsidRPr="00B355DD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55DD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FB234E" w14:textId="77777777" w:rsidR="006C15BC" w:rsidRPr="00B355DD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4B83" w14:textId="6EEAF912" w:rsidR="006C15BC" w:rsidRPr="00B355DD" w:rsidRDefault="00C418B0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16</w:t>
            </w:r>
            <w:r w:rsidR="00195B05"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9</w:t>
            </w:r>
            <w:r w:rsidR="006338B9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</w:tr>
      <w:tr w:rsidR="006C15BC" w:rsidRPr="00CF1517" w14:paraId="4792700B" w14:textId="77777777" w:rsidTr="005B43AD">
        <w:trPr>
          <w:trHeight w:val="41"/>
        </w:trPr>
        <w:tc>
          <w:tcPr>
            <w:tcW w:w="2969" w:type="dxa"/>
          </w:tcPr>
          <w:p w14:paraId="2CE4071E" w14:textId="77777777" w:rsidR="006C15BC" w:rsidRPr="00CF1517" w:rsidRDefault="006C15BC" w:rsidP="00EA77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F1E576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CB85B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E3968C0" w14:textId="77777777" w:rsidR="006C15BC" w:rsidRPr="00CF1517" w:rsidRDefault="006C15BC" w:rsidP="001E761A">
            <w:pPr>
              <w:tabs>
                <w:tab w:val="decimal" w:pos="70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48AF4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28D36305" w14:textId="77777777" w:rsidR="006C15BC" w:rsidRPr="00CF1517" w:rsidRDefault="006C15BC" w:rsidP="001E761A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8A723C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A4D4335" w14:textId="77777777" w:rsidR="006C15BC" w:rsidRPr="00CF1517" w:rsidRDefault="006C15BC" w:rsidP="001E761A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8392C" w14:textId="77777777" w:rsidR="006C15BC" w:rsidRPr="00CF1517" w:rsidRDefault="006C15BC" w:rsidP="00EA771C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9561C90" w14:textId="77777777" w:rsidR="006C15BC" w:rsidRPr="00CF1517" w:rsidRDefault="006C15BC" w:rsidP="00EA771C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C15BC" w:rsidRPr="00CF1517" w14:paraId="54444197" w14:textId="77777777" w:rsidTr="005B43AD">
        <w:trPr>
          <w:trHeight w:val="346"/>
        </w:trPr>
        <w:tc>
          <w:tcPr>
            <w:tcW w:w="2969" w:type="dxa"/>
            <w:hideMark/>
          </w:tcPr>
          <w:p w14:paraId="59002490" w14:textId="77777777" w:rsidR="006C15BC" w:rsidRPr="007D1242" w:rsidRDefault="006C15BC" w:rsidP="00EA771C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D124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7D124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877F73" w14:textId="77777777" w:rsidR="006C15BC" w:rsidRPr="007D1242" w:rsidRDefault="006C15BC" w:rsidP="00EA771C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1687E" w14:textId="77777777" w:rsidR="006C15BC" w:rsidRPr="007D1242" w:rsidRDefault="006C15BC" w:rsidP="00EA771C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2A496" w14:textId="77777777" w:rsidR="006C15BC" w:rsidRPr="007D1242" w:rsidRDefault="006C15BC" w:rsidP="001E761A">
            <w:pPr>
              <w:tabs>
                <w:tab w:val="decimal" w:pos="706"/>
              </w:tabs>
              <w:ind w:right="16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0B6CE" w14:textId="77777777" w:rsidR="006C15BC" w:rsidRPr="007D1242" w:rsidRDefault="006C15BC" w:rsidP="00EA771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68173C" w14:textId="77777777" w:rsidR="006C15BC" w:rsidRPr="007D1242" w:rsidRDefault="006C15BC" w:rsidP="001E761A">
            <w:pPr>
              <w:tabs>
                <w:tab w:val="decimal" w:pos="706"/>
              </w:tabs>
              <w:ind w:right="16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01830" w14:textId="77777777" w:rsidR="006C15BC" w:rsidRPr="007D1242" w:rsidRDefault="006C15BC" w:rsidP="00EA771C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BCB68A" w14:textId="77777777" w:rsidR="006C15BC" w:rsidRPr="007D1242" w:rsidRDefault="006C15BC" w:rsidP="001E761A">
            <w:pPr>
              <w:tabs>
                <w:tab w:val="decimal" w:pos="706"/>
              </w:tabs>
              <w:ind w:right="16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3A272" w14:textId="77777777" w:rsidR="006C15BC" w:rsidRPr="007D1242" w:rsidRDefault="006C15BC" w:rsidP="00EA771C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076BF936" w14:textId="77777777" w:rsidR="006C15BC" w:rsidRPr="007D1242" w:rsidRDefault="006C15BC" w:rsidP="00EA771C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6C15BC" w:rsidRPr="00CF1517" w14:paraId="269B759B" w14:textId="77777777" w:rsidTr="005B43AD">
        <w:trPr>
          <w:trHeight w:val="655"/>
        </w:trPr>
        <w:tc>
          <w:tcPr>
            <w:tcW w:w="2969" w:type="dxa"/>
            <w:hideMark/>
          </w:tcPr>
          <w:p w14:paraId="189D53E5" w14:textId="5CB13B64" w:rsidR="00975610" w:rsidRPr="007D1242" w:rsidRDefault="00AB7DDB" w:rsidP="0097561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D12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D1242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7D12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599527CE" w14:textId="0A05B261" w:rsidR="006C15BC" w:rsidRPr="007D1242" w:rsidRDefault="006C15BC" w:rsidP="00AB7DD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4DD88" w14:textId="77777777" w:rsidR="006C15BC" w:rsidRPr="007D124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538021" w14:textId="77777777" w:rsidR="006C15BC" w:rsidRPr="007D124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671DAC" w14:textId="77777777" w:rsidR="006C15BC" w:rsidRPr="007D1242" w:rsidRDefault="006C15BC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EA255B" w14:textId="77777777" w:rsidR="006C15BC" w:rsidRPr="007D124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1643E8" w14:textId="77777777" w:rsidR="006C15BC" w:rsidRPr="007D1242" w:rsidRDefault="006C15BC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80827" w14:textId="77777777" w:rsidR="006C15BC" w:rsidRPr="007D1242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D9715" w14:textId="77777777" w:rsidR="006C15BC" w:rsidRPr="007D1242" w:rsidRDefault="006C15BC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9F572" w14:textId="77777777" w:rsidR="006C15BC" w:rsidRPr="007D1242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2F09D0C9" w14:textId="77777777" w:rsidR="006C15BC" w:rsidRPr="007D1242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341" w:rsidRPr="00CF1517" w14:paraId="4A6220E5" w14:textId="7E51AE50" w:rsidTr="005B43AD">
        <w:trPr>
          <w:trHeight w:val="337"/>
        </w:trPr>
        <w:tc>
          <w:tcPr>
            <w:tcW w:w="2969" w:type="dxa"/>
          </w:tcPr>
          <w:p w14:paraId="57F527AE" w14:textId="1A8B730E" w:rsidR="00D52341" w:rsidRPr="00C66670" w:rsidRDefault="00D52341" w:rsidP="00D523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66670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กระแสเงินสดออก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00315F" w14:textId="68C1101B" w:rsidR="00D52341" w:rsidRPr="00C66670" w:rsidRDefault="00C418B0" w:rsidP="00D52341">
            <w:pPr>
              <w:tabs>
                <w:tab w:val="clear" w:pos="680"/>
                <w:tab w:val="clear" w:pos="907"/>
                <w:tab w:val="left" w:pos="610"/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697310AE" w14:textId="77777777" w:rsidR="00D52341" w:rsidRPr="00C66670" w:rsidRDefault="00D52341" w:rsidP="00D52341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53D71F" w14:textId="2DC5CF49" w:rsidR="00D52341" w:rsidRPr="00C66670" w:rsidRDefault="00C418B0" w:rsidP="001E761A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7170C063" w14:textId="77777777" w:rsidR="00D52341" w:rsidRPr="00C66670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D91872F" w14:textId="23F67273" w:rsidR="00D52341" w:rsidRPr="00C66670" w:rsidRDefault="00195B05" w:rsidP="004F5636">
            <w:pPr>
              <w:tabs>
                <w:tab w:val="clear" w:pos="680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FBDB3C" w14:textId="77777777" w:rsidR="00D52341" w:rsidRPr="00C66670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3165960" w14:textId="58929115" w:rsidR="00D52341" w:rsidRPr="00C66670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6F83C6" w14:textId="77777777" w:rsidR="00D52341" w:rsidRPr="0099280C" w:rsidRDefault="00D52341" w:rsidP="00D5234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1F4336" w14:textId="6211EFCE" w:rsidR="00D52341" w:rsidRPr="0099280C" w:rsidRDefault="00C418B0" w:rsidP="00D52341">
            <w:pPr>
              <w:tabs>
                <w:tab w:val="decimal" w:pos="76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D52341" w:rsidRPr="00CF1517" w14:paraId="3B00C9C5" w14:textId="77777777" w:rsidTr="005B43AD">
        <w:trPr>
          <w:trHeight w:val="327"/>
        </w:trPr>
        <w:tc>
          <w:tcPr>
            <w:tcW w:w="2969" w:type="dxa"/>
          </w:tcPr>
          <w:p w14:paraId="173C87DD" w14:textId="77777777" w:rsidR="00D52341" w:rsidRPr="00C66670" w:rsidRDefault="00D52341" w:rsidP="00D5234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4ECF3" w14:textId="079529DE" w:rsidR="00D52341" w:rsidRPr="00C66670" w:rsidRDefault="00C418B0" w:rsidP="00D52341">
            <w:pPr>
              <w:tabs>
                <w:tab w:val="clear" w:pos="454"/>
                <w:tab w:val="clear" w:pos="680"/>
                <w:tab w:val="clear" w:pos="907"/>
                <w:tab w:val="left" w:pos="474"/>
                <w:tab w:val="decimal" w:pos="654"/>
                <w:tab w:val="left" w:pos="70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7172DA93" w14:textId="77777777" w:rsidR="00D52341" w:rsidRPr="00C66670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8315C" w14:textId="7602BCCC" w:rsidR="00D52341" w:rsidRPr="00C66670" w:rsidRDefault="00C418B0" w:rsidP="001E761A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2CCA8F48" w14:textId="77777777" w:rsidR="00D52341" w:rsidRPr="00C66670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78ED" w14:textId="409160AC" w:rsidR="00D52341" w:rsidRPr="00C66670" w:rsidRDefault="00195B05" w:rsidP="004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41508" w14:textId="77777777" w:rsidR="00D52341" w:rsidRPr="00C66670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7B430" w14:textId="2436777C" w:rsidR="00D52341" w:rsidRPr="00C66670" w:rsidRDefault="00195B05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6667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787EF0" w14:textId="77777777" w:rsidR="00D52341" w:rsidRPr="0099280C" w:rsidRDefault="00D52341" w:rsidP="00D5234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A8D70" w14:textId="60B3158E" w:rsidR="00D52341" w:rsidRPr="0099280C" w:rsidRDefault="00C418B0" w:rsidP="00D52341">
            <w:pPr>
              <w:tabs>
                <w:tab w:val="decimal" w:pos="7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</w:tbl>
    <w:p w14:paraId="003826A4" w14:textId="78443ECC" w:rsidR="00022304" w:rsidRDefault="00022304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47FE9B4" w14:textId="60123D3B" w:rsidR="00BF1A19" w:rsidRPr="00022304" w:rsidRDefault="00022304" w:rsidP="00022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br w:type="page"/>
      </w:r>
    </w:p>
    <w:tbl>
      <w:tblPr>
        <w:tblW w:w="13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008"/>
        <w:gridCol w:w="270"/>
        <w:gridCol w:w="990"/>
        <w:gridCol w:w="270"/>
        <w:gridCol w:w="1170"/>
        <w:gridCol w:w="270"/>
        <w:gridCol w:w="1170"/>
        <w:gridCol w:w="270"/>
        <w:gridCol w:w="1260"/>
        <w:gridCol w:w="929"/>
        <w:gridCol w:w="929"/>
        <w:gridCol w:w="929"/>
        <w:gridCol w:w="929"/>
      </w:tblGrid>
      <w:tr w:rsidR="00B47F05" w:rsidRPr="00CF1517" w14:paraId="524AA7B3" w14:textId="77777777" w:rsidTr="00A86238">
        <w:trPr>
          <w:gridAfter w:val="4"/>
          <w:wAfter w:w="3716" w:type="dxa"/>
          <w:trHeight w:hRule="exact" w:val="374"/>
        </w:trPr>
        <w:tc>
          <w:tcPr>
            <w:tcW w:w="2952" w:type="dxa"/>
          </w:tcPr>
          <w:p w14:paraId="4388EC66" w14:textId="77777777" w:rsidR="00B47F05" w:rsidRPr="00CF1517" w:rsidRDefault="00B47F0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78" w:type="dxa"/>
            <w:gridSpan w:val="9"/>
          </w:tcPr>
          <w:p w14:paraId="76E1DF91" w14:textId="68B73F5C" w:rsidR="00B47F05" w:rsidRPr="00CF1517" w:rsidRDefault="00B47F0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F05" w:rsidRPr="00CF1517" w14:paraId="007766DF" w14:textId="77777777" w:rsidTr="00A86238">
        <w:trPr>
          <w:gridAfter w:val="4"/>
          <w:wAfter w:w="3716" w:type="dxa"/>
          <w:trHeight w:hRule="exact" w:val="374"/>
        </w:trPr>
        <w:tc>
          <w:tcPr>
            <w:tcW w:w="2952" w:type="dxa"/>
          </w:tcPr>
          <w:p w14:paraId="151058C5" w14:textId="77777777" w:rsidR="00B47F05" w:rsidRPr="00CF1517" w:rsidRDefault="00B47F0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78" w:type="dxa"/>
            <w:gridSpan w:val="9"/>
          </w:tcPr>
          <w:p w14:paraId="2F2A2FC5" w14:textId="1CF28054" w:rsidR="00B47F05" w:rsidRPr="00CF1517" w:rsidRDefault="008D74A9" w:rsidP="00AB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167F4" w:rsidRPr="00CF1517" w14:paraId="164A038F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7FB2255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7050755E" w14:textId="6A66628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1845FF05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51039" w14:textId="678E144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65C5FC9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7915EF" w14:textId="725B5A4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B4B582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294F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A4AE8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388B6F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1158D1FC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30773D72" w14:textId="02DFD34F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697D169A" w14:textId="37A592E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6EC5EB9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ECE2A4" w14:textId="0568933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6195987B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7A084" w14:textId="03D005D5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แต่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ไม่เกิน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6A5CF2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080365" w14:textId="64FECBB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18B0" w:rsidRPr="00C418B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87734C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160BB" w14:textId="55870494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34255" w:rsidRPr="00CF1517" w14:paraId="710069B9" w14:textId="77777777" w:rsidTr="00A86238">
        <w:trPr>
          <w:gridAfter w:val="4"/>
          <w:wAfter w:w="3716" w:type="dxa"/>
          <w:trHeight w:hRule="exact" w:val="374"/>
        </w:trPr>
        <w:tc>
          <w:tcPr>
            <w:tcW w:w="2952" w:type="dxa"/>
          </w:tcPr>
          <w:p w14:paraId="177C612E" w14:textId="77777777" w:rsidR="00434255" w:rsidRPr="00CF1517" w:rsidRDefault="0043425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0C43053D" w14:textId="52A8084A" w:rsidR="00434255" w:rsidRPr="00CF1517" w:rsidRDefault="0043425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8"/>
          </w:tcPr>
          <w:p w14:paraId="355DF803" w14:textId="0DB37585" w:rsidR="00434255" w:rsidRPr="00CF1517" w:rsidRDefault="0043425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F1105" w:rsidRPr="00CF1517" w14:paraId="68FF6794" w14:textId="283D41E6" w:rsidTr="00A86238">
        <w:trPr>
          <w:trHeight w:hRule="exact" w:val="374"/>
        </w:trPr>
        <w:tc>
          <w:tcPr>
            <w:tcW w:w="2952" w:type="dxa"/>
          </w:tcPr>
          <w:p w14:paraId="6A7067E4" w14:textId="3AB7A530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08" w:type="dxa"/>
          </w:tcPr>
          <w:p w14:paraId="754E8F5C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AC4A6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AFA7DD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EAE16" w14:textId="1EA2BFFF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0" w:type="dxa"/>
            <w:gridSpan w:val="5"/>
          </w:tcPr>
          <w:p w14:paraId="36C970F6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9" w:type="dxa"/>
          </w:tcPr>
          <w:p w14:paraId="5115E627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929" w:type="dxa"/>
          </w:tcPr>
          <w:p w14:paraId="502B3897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929" w:type="dxa"/>
          </w:tcPr>
          <w:p w14:paraId="2526CB3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929" w:type="dxa"/>
          </w:tcPr>
          <w:p w14:paraId="5C4E554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F1105" w:rsidRPr="00CF1517" w14:paraId="11CEDA6D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1C9F1A23" w14:textId="64119926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08" w:type="dxa"/>
          </w:tcPr>
          <w:p w14:paraId="1EBA7580" w14:textId="77777777" w:rsidR="007F1105" w:rsidRPr="002A46C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5DF51DDE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87A51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6D765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227F0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101311C2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9D04B6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A8DA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A97A8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7F1105" w:rsidRPr="00CF1517" w14:paraId="7141A73D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479E365A" w14:textId="6A04D7B2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</w:tcPr>
          <w:p w14:paraId="1B9801B9" w14:textId="06B7BFEA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5C741A8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2A228D" w14:textId="024C8C8D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54922DF6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FA227E" w14:textId="2BA4CC2D" w:rsidR="007F1105" w:rsidRPr="00CF1517" w:rsidRDefault="007F1105" w:rsidP="005B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9F35F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A54D0" w14:textId="79DFA858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4661C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6E2300" w14:textId="3F996923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7F1105" w:rsidRPr="00CF1517" w14:paraId="3526B390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7EB9D31B" w14:textId="5AA49494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39E4AE11" w14:textId="683EF448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341F72CC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83CE62" w14:textId="54FFCE22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6791CF2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572FF" w14:textId="3F648E3A" w:rsidR="007F1105" w:rsidRPr="00CF1517" w:rsidRDefault="007F1105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97A5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36AC41" w14:textId="18C42245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AF4E2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114F93" w14:textId="686D63B0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7F1105" w:rsidRPr="00CF1517" w14:paraId="1F2EAB23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28C36A24" w14:textId="7D808316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08" w:type="dxa"/>
          </w:tcPr>
          <w:p w14:paraId="6BCB9DD9" w14:textId="38871DCE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0CD128B7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139CDE" w14:textId="0DB794D3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1E13B91D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15683" w14:textId="49080351" w:rsidR="007F1105" w:rsidRPr="00A26CBD" w:rsidRDefault="00C418B0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70" w:type="dxa"/>
          </w:tcPr>
          <w:p w14:paraId="2F50DCA6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D85ED" w14:textId="48513019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7A2BA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A73F0" w14:textId="3B61AC55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7F1105" w:rsidRPr="00CF1517" w14:paraId="0C90A145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5C68153C" w14:textId="0F1036FF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008" w:type="dxa"/>
          </w:tcPr>
          <w:p w14:paraId="20038F7E" w14:textId="452EC19F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</w:tcPr>
          <w:p w14:paraId="4759156B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78D60" w14:textId="3F5FBBB8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</w:tcPr>
          <w:p w14:paraId="2CC27CA1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33F851" w14:textId="1967222F" w:rsidR="007F1105" w:rsidRPr="00A26CBD" w:rsidRDefault="007F1105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A0E5F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962F46" w14:textId="52C6B435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A06552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BF346" w14:textId="6DB25343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  <w:tr w:rsidR="007F1105" w:rsidRPr="00CF1517" w14:paraId="0DE826B9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23878991" w14:textId="53586A4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21B54DAE" w14:textId="4842FBB6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044DB0AC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7F6850" w14:textId="4A3FAF22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70" w:type="dxa"/>
          </w:tcPr>
          <w:p w14:paraId="1B599B25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A19350" w14:textId="733CDF91" w:rsidR="007F1105" w:rsidRPr="00A26CBD" w:rsidRDefault="00C418B0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6C9D38BB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64183" w14:textId="5EBBDD83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5C27DE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22AFE" w14:textId="2331AA4C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7F1105" w:rsidRPr="00CF1517" w14:paraId="40A2210B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0AAE62DE" w14:textId="611D7EAC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139040" w14:textId="25A7D87C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70" w:type="dxa"/>
          </w:tcPr>
          <w:p w14:paraId="0C91CA89" w14:textId="77777777" w:rsidR="007F1105" w:rsidRPr="008D74A9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390BB" w14:textId="2AAFB341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</w:tcPr>
          <w:p w14:paraId="218D33F9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0F8982" w14:textId="4F1EF19E" w:rsidR="007F1105" w:rsidRPr="00A26CBD" w:rsidRDefault="00C418B0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0C1B26F5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2399B" w14:textId="15074C82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58B66B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5AE8CF" w14:textId="3D96E48B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105" w:rsidRPr="00EA7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7F1105" w:rsidRPr="00CF1517" w14:paraId="5666ABB3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1E222F85" w14:textId="09EF614E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46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85D085" w14:textId="0E9AA90C" w:rsidR="007F1105" w:rsidRPr="00A26CBD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12</w:t>
            </w:r>
            <w:r w:rsidR="007F1105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3896436E" w14:textId="77777777" w:rsidR="007F1105" w:rsidRPr="00165E89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A598F1" w14:textId="52AFC0BA" w:rsidR="007F1105" w:rsidRPr="00EE786F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 w:rsidR="007F1105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50</w:t>
            </w:r>
            <w:r w:rsidRPr="00C66670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9A54697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1DBF6" w14:textId="74F268A6" w:rsidR="007F1105" w:rsidRPr="00A26CBD" w:rsidRDefault="00C418B0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  <w:r w:rsidR="007F1105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="00A60EBB">
              <w:rPr>
                <w:rFonts w:asciiTheme="majorBidi" w:hAnsiTheme="majorBidi" w:cstheme="majorBidi"/>
                <w:b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3AB01C52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3B5939" w14:textId="3644CBFD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DA949C" w14:textId="77777777" w:rsidR="007F1105" w:rsidRPr="00A26CBD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83E14A" w14:textId="6393D5E4" w:rsidR="007F1105" w:rsidRPr="00D0009E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  <w:r w:rsidR="007F1105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C418B0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A60EBB">
              <w:rPr>
                <w:rFonts w:asciiTheme="majorBidi" w:hAnsiTheme="majorBidi" w:cstheme="majorBidi"/>
                <w:b/>
                <w:sz w:val="28"/>
                <w:szCs w:val="28"/>
              </w:rPr>
              <w:t>57</w:t>
            </w:r>
          </w:p>
        </w:tc>
      </w:tr>
      <w:tr w:rsidR="007F1105" w:rsidRPr="00CF1517" w14:paraId="2E911665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30FFBE7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E3B1DBE" w14:textId="77777777" w:rsidR="007F1105" w:rsidRPr="002A46C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5E8BF5E1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649DBE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10803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3A6E2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5EAF7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43EEC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C3B9C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F7980D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F1105" w:rsidRPr="00CF1517" w14:paraId="7CA2DBF0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35619849" w14:textId="61C38BC8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7C1BE7AE" w14:textId="77777777" w:rsidR="007F1105" w:rsidRPr="002A46C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20394915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B56FB6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B5EF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69439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149E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AC7AF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6D02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9BD0B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F1105" w:rsidRPr="00CF1517" w14:paraId="7BEF78E1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25D665E1" w14:textId="77777777" w:rsidR="007F1105" w:rsidRPr="00CF1517" w:rsidRDefault="007F1105" w:rsidP="007F1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26EA805E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0D4B61C1" w14:textId="77777777" w:rsidR="007F1105" w:rsidRPr="002A46C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127D9362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8BC9C6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78D0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B9AF2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0C601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38EA9B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D18C6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FC1CF3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F1105" w:rsidRPr="00160D53" w14:paraId="39B8223B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3325E01A" w14:textId="38D6CEDA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13226E" w14:textId="12EAFAAF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2C1CBFC3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F56199" w14:textId="1BE116D8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4A6E81A8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0ECDD" w14:textId="2772564E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3BA42A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15BCD9" w14:textId="23DFB678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FA7F4A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F2050A" w14:textId="276D38CF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C418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7F1105" w:rsidRPr="00CF1517" w14:paraId="5868254B" w14:textId="77777777" w:rsidTr="00A86238">
        <w:trPr>
          <w:gridAfter w:val="4"/>
          <w:wAfter w:w="3716" w:type="dxa"/>
          <w:trHeight w:hRule="exact" w:val="403"/>
        </w:trPr>
        <w:tc>
          <w:tcPr>
            <w:tcW w:w="2952" w:type="dxa"/>
          </w:tcPr>
          <w:p w14:paraId="7BC00F0F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0E9DD3" w14:textId="5B84D410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32</w:t>
            </w:r>
          </w:p>
        </w:tc>
        <w:tc>
          <w:tcPr>
            <w:tcW w:w="270" w:type="dxa"/>
          </w:tcPr>
          <w:p w14:paraId="55C9665E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68FF43" w14:textId="4D5652A1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32</w:t>
            </w:r>
          </w:p>
        </w:tc>
        <w:tc>
          <w:tcPr>
            <w:tcW w:w="270" w:type="dxa"/>
          </w:tcPr>
          <w:p w14:paraId="1C402CFE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0AC285" w14:textId="0C4100C3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0D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555A2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432894" w14:textId="5002B578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0D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7891DA" w14:textId="77777777" w:rsidR="007F1105" w:rsidRPr="00160D53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803B1A" w14:textId="16C392E1" w:rsidR="007F1105" w:rsidRPr="00160D53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18B0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32</w:t>
            </w:r>
          </w:p>
        </w:tc>
      </w:tr>
    </w:tbl>
    <w:p w14:paraId="299413C6" w14:textId="77777777" w:rsidR="0039787B" w:rsidRDefault="0039787B" w:rsidP="0039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D5C75F" w14:textId="2A0C0121" w:rsidR="002C0C35" w:rsidRPr="0039787B" w:rsidRDefault="002C0C35" w:rsidP="0039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87B">
        <w:rPr>
          <w:rFonts w:asciiTheme="majorBidi" w:hAnsiTheme="majorBidi" w:cstheme="majorBidi" w:hint="cs"/>
          <w:sz w:val="30"/>
          <w:szCs w:val="30"/>
          <w:cs/>
        </w:rPr>
        <w:t>กระแสเงินสดเข้า</w:t>
      </w:r>
      <w:r w:rsidRPr="0039787B">
        <w:rPr>
          <w:rFonts w:asciiTheme="majorBidi" w:hAnsiTheme="majorBidi" w:cstheme="majorBidi" w:hint="cs"/>
          <w:sz w:val="30"/>
          <w:szCs w:val="30"/>
        </w:rPr>
        <w:t>/</w:t>
      </w:r>
      <w:r w:rsidRPr="0039787B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65A0603E" w14:textId="77777777" w:rsidR="00022304" w:rsidRDefault="00022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35524973"/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30EE525" w14:textId="10A13FD8" w:rsidR="002C0C35" w:rsidRPr="00AB7DDB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B7DDB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3746F" w:rsidRPr="00AB7DDB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B7D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B7DDB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24885989" w14:textId="77777777" w:rsidR="0050337E" w:rsidRPr="004961F4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BDB249B" w14:textId="03373F16" w:rsidR="000F16E4" w:rsidRDefault="0050337E" w:rsidP="000F16E4">
      <w:pPr>
        <w:tabs>
          <w:tab w:val="clear" w:pos="454"/>
          <w:tab w:val="left" w:pos="117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C632C" w:rsidRPr="008C632C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8C632C" w:rsidRPr="008C632C">
        <w:rPr>
          <w:rFonts w:asciiTheme="majorBidi" w:hAnsiTheme="majorBidi" w:cs="Angsana New"/>
          <w:sz w:val="30"/>
          <w:szCs w:val="30"/>
          <w:cs/>
        </w:rPr>
        <w:t xml:space="preserve">       </w:t>
      </w:r>
      <w:r w:rsidR="008C632C" w:rsidRPr="008C632C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C632C" w:rsidRPr="008C63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632C" w:rsidRPr="008C632C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51990739" w14:textId="77777777" w:rsidR="000F16E4" w:rsidRPr="00735199" w:rsidRDefault="000F16E4" w:rsidP="00735199">
      <w:pPr>
        <w:tabs>
          <w:tab w:val="clear" w:pos="454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9D46" w14:textId="46563809" w:rsidR="00487730" w:rsidRPr="00AB7DDB" w:rsidRDefault="00487730" w:rsidP="004B1002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left="990"/>
        <w:rPr>
          <w:rFonts w:asciiTheme="majorBidi" w:hAnsiTheme="majorBidi" w:cs="Angsana New"/>
          <w:i/>
          <w:iCs/>
          <w:sz w:val="30"/>
          <w:szCs w:val="30"/>
        </w:rPr>
      </w:pPr>
      <w:r w:rsidRPr="00AB7DD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3746F"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AB7DDB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B7DDB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C418B0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AB7DD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BD6DD5" w14:textId="77777777" w:rsidR="00487730" w:rsidRPr="004961F4" w:rsidRDefault="00487730" w:rsidP="00487730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360"/>
        <w:rPr>
          <w:rFonts w:asciiTheme="majorBidi" w:hAnsiTheme="majorBidi" w:cs="Angsana New"/>
          <w:sz w:val="30"/>
          <w:szCs w:val="30"/>
        </w:rPr>
      </w:pPr>
    </w:p>
    <w:p w14:paraId="4B2B5154" w14:textId="48472A0B" w:rsidR="00487730" w:rsidRPr="00CF1517" w:rsidRDefault="00487730" w:rsidP="004B1002">
      <w:pPr>
        <w:tabs>
          <w:tab w:val="clear" w:pos="227"/>
          <w:tab w:val="clear" w:pos="454"/>
          <w:tab w:val="clear" w:pos="680"/>
          <w:tab w:val="left" w:pos="450"/>
          <w:tab w:val="left" w:pos="720"/>
          <w:tab w:val="left" w:pos="990"/>
        </w:tabs>
        <w:spacing w:line="240" w:lineRule="auto"/>
        <w:ind w:left="171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DB9CAF3" w14:textId="77777777" w:rsidR="00487730" w:rsidRPr="00CF1517" w:rsidRDefault="00487730" w:rsidP="0050337E">
      <w:pPr>
        <w:tabs>
          <w:tab w:val="clear" w:pos="454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B2BD" w14:textId="321DFA0F" w:rsidR="0050337E" w:rsidRPr="00CF1517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50337E" w:rsidRPr="00CF1517" w:rsidSect="008E46DE">
          <w:headerReference w:type="default" r:id="rId3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6"/>
        <w:gridCol w:w="1257"/>
        <w:gridCol w:w="181"/>
        <w:gridCol w:w="812"/>
        <w:gridCol w:w="182"/>
        <w:gridCol w:w="990"/>
        <w:gridCol w:w="180"/>
        <w:gridCol w:w="900"/>
        <w:gridCol w:w="180"/>
        <w:gridCol w:w="992"/>
        <w:gridCol w:w="180"/>
        <w:gridCol w:w="1257"/>
        <w:gridCol w:w="181"/>
        <w:gridCol w:w="902"/>
        <w:gridCol w:w="180"/>
        <w:gridCol w:w="990"/>
        <w:gridCol w:w="180"/>
        <w:gridCol w:w="990"/>
        <w:gridCol w:w="180"/>
        <w:gridCol w:w="896"/>
        <w:gridCol w:w="10"/>
      </w:tblGrid>
      <w:tr w:rsidR="002C0C35" w:rsidRPr="00AB7DDB" w14:paraId="21B6E13C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AED0B24" w14:textId="77777777" w:rsidR="002C0C35" w:rsidRPr="00AB7DDB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2D147A9" w14:textId="77777777" w:rsidR="002C0C35" w:rsidRPr="00AB7DDB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C35" w:rsidRPr="00AB7DDB" w14:paraId="70BE6C0E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7FEB6F2B" w14:textId="77777777" w:rsidR="002C0C35" w:rsidRPr="00AB7DDB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614C38E" w14:textId="3562EC93" w:rsidR="002C0C35" w:rsidRPr="00AB7DDB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666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59EC6AC" w14:textId="77777777" w:rsidR="002C0C35" w:rsidRPr="00AB7DDB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756" w:type="dxa"/>
            <w:gridSpan w:val="9"/>
          </w:tcPr>
          <w:p w14:paraId="17389525" w14:textId="2B907F61" w:rsidR="002C0C35" w:rsidRPr="00AB7DDB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C418B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666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2C0C35" w:rsidRPr="00AB7DDB" w14:paraId="0BDE3BF5" w14:textId="77777777" w:rsidTr="004F6FB3">
        <w:trPr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F6B91DF" w14:textId="1756A22E" w:rsidR="007F0596" w:rsidRPr="00AB7DDB" w:rsidRDefault="002C0C35" w:rsidP="00DC7B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</w:t>
            </w:r>
            <w:r w:rsidR="00AB7DDB"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  <w:p w14:paraId="58025DAC" w14:textId="321AD6C3" w:rsidR="002C0C35" w:rsidRPr="00AB7DDB" w:rsidRDefault="007F0596" w:rsidP="00DC7B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C0C35" w:rsidRPr="00AB7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2C0C35" w:rsidRPr="00AB7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7" w:type="dxa"/>
            <w:shd w:val="clear" w:color="auto" w:fill="auto"/>
          </w:tcPr>
          <w:p w14:paraId="6DD07409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  <w:shd w:val="clear" w:color="auto" w:fill="auto"/>
          </w:tcPr>
          <w:p w14:paraId="71007454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97BAC7B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4CF29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5FDC47FC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28490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</w:tcPr>
          <w:p w14:paraId="61643F02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569C6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5927AF43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7B917A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988E3FD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539F459D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03E76AC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175B67C6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8A8CEC1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F1081F3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67563E30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9C9B77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  <w:shd w:val="clear" w:color="auto" w:fill="auto"/>
          </w:tcPr>
          <w:p w14:paraId="7D0510E0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D0E561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06FC9880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</w:tcPr>
          <w:p w14:paraId="23732D4F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149DFC21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AB7DDB" w14:paraId="4EFA0750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67AEE1CB" w14:textId="77777777" w:rsidR="002C0C35" w:rsidRPr="00AB7DDB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B192700" w14:textId="77777777" w:rsidR="002C0C35" w:rsidRPr="00AB7DDB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AB7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B7DD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F1105" w:rsidRPr="00AB7DDB" w14:paraId="77CF8684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8F75982" w14:textId="77777777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31BB12" w14:textId="1F2216CF" w:rsidR="007F1105" w:rsidRPr="000D4FC7" w:rsidRDefault="00C418B0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2A27E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B80867A" w14:textId="3EAFFDDA" w:rsidR="007F1105" w:rsidRPr="00AB7DDB" w:rsidRDefault="00195B05" w:rsidP="005976CC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B3D3D5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D2603B" w14:textId="6F83552E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06C286B6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6AE55" w14:textId="75939BE9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4AF840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229561" w14:textId="2CDED454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80" w:type="dxa"/>
          </w:tcPr>
          <w:p w14:paraId="22C973D2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6D0101" w14:textId="230ED6F0" w:rsidR="007F1105" w:rsidRPr="00AB7DDB" w:rsidRDefault="00C418B0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1" w:type="dxa"/>
            <w:vAlign w:val="bottom"/>
          </w:tcPr>
          <w:p w14:paraId="61CC424D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1873FD" w14:textId="1FF3A32C" w:rsidR="007F1105" w:rsidRPr="00AB7DDB" w:rsidRDefault="007F1105" w:rsidP="006853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69FF4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334FA" w14:textId="741BCF25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A40C6D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7D6E83" w14:textId="68A7D336" w:rsidR="007F1105" w:rsidRPr="00AB7DDB" w:rsidRDefault="007F1105" w:rsidP="00685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58B48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BD0E04" w14:textId="227F2399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7F1105" w:rsidRPr="00AB7DDB" w14:paraId="44D1E124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F6878B3" w14:textId="77777777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5EB69E2" w14:textId="4FC525EF" w:rsidR="007F1105" w:rsidRPr="00AB7DDB" w:rsidRDefault="00C418B0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49CA83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0EABB09" w14:textId="4D25D02C" w:rsidR="007F1105" w:rsidRPr="00AB7DDB" w:rsidRDefault="00195B05" w:rsidP="005976CC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8163200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88D96E" w14:textId="5100110E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0" w:type="dxa"/>
            <w:vAlign w:val="bottom"/>
          </w:tcPr>
          <w:p w14:paraId="5B0A29F9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92D92" w14:textId="7D4DC462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0555F40A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7FC760" w14:textId="7E2441BF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3A107A01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2540D2" w14:textId="738CC765" w:rsidR="007F1105" w:rsidRPr="00AB7DDB" w:rsidRDefault="00C418B0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81" w:type="dxa"/>
            <w:vAlign w:val="bottom"/>
          </w:tcPr>
          <w:p w14:paraId="21348491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CE8511" w14:textId="52F66129" w:rsidR="007F1105" w:rsidRPr="00AB7DDB" w:rsidRDefault="007F1105" w:rsidP="006853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3C792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C298B" w14:textId="067993ED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29CEE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B0B5C" w14:textId="68CBAF3C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406FAB67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70F663D" w14:textId="173B3848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</w:tr>
      <w:tr w:rsidR="007F1105" w:rsidRPr="00AB7DDB" w14:paraId="28AC735A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CD2FAE5" w14:textId="11844172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DD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F003FF" w14:textId="0752765A" w:rsidR="007F1105" w:rsidRDefault="00195B05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D6418D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49D9810" w14:textId="3F6CD4A0" w:rsidR="007F1105" w:rsidRPr="00AB7DDB" w:rsidRDefault="00195B05" w:rsidP="005976CC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CDF6F7C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C4C16F" w14:textId="2E495A90" w:rsidR="007F1105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313DB3EA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2BE3C3" w14:textId="46CB886B" w:rsidR="007F1105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D7BD1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13E1CF" w14:textId="3351FF20" w:rsidR="007F1105" w:rsidRDefault="00C418B0" w:rsidP="007F110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4CA96B9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B04E67C" w14:textId="38691684" w:rsidR="007F1105" w:rsidRPr="00AB7DDB" w:rsidRDefault="007F1105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0B147D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1DD98C" w14:textId="17168725" w:rsidR="007F1105" w:rsidRPr="00AB7DDB" w:rsidRDefault="007F1105" w:rsidP="006853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FBD6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207AF" w14:textId="2CD06800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DBAAA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EC96D" w14:textId="11BA60CE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A220E2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D4401D" w14:textId="7A8EB140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7F1105" w:rsidRPr="00AB7DDB" w14:paraId="773EF20D" w14:textId="77777777" w:rsidTr="00196B87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4B1C8D90" w14:textId="77777777" w:rsidR="007F1105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42B6F7A5" w14:textId="1D66BF60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0475F6B" w14:textId="72534484" w:rsidR="007F1105" w:rsidRPr="00AB7DDB" w:rsidRDefault="00195B05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4439E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342E3A3" w14:textId="205440D3" w:rsidR="007F1105" w:rsidRPr="00AB7DDB" w:rsidRDefault="00195B05" w:rsidP="00597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3823A0E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E0C311" w14:textId="383339C0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A84B67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17B4C" w14:textId="34EB6D44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C3D406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2A9B39C" w14:textId="4A4E92BA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5C41D1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5558FC0" w14:textId="2F1FEA0E" w:rsidR="007F1105" w:rsidRPr="005368A8" w:rsidRDefault="007F1105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E785B4B" w14:textId="77777777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531BF9" w14:textId="4B7C68F4" w:rsidR="007F1105" w:rsidRPr="005368A8" w:rsidRDefault="007F1105" w:rsidP="00685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4DD1F" w14:textId="77777777" w:rsidR="007F1105" w:rsidRPr="005368A8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3DAE9" w14:textId="765B907B" w:rsidR="007F1105" w:rsidRPr="005368A8" w:rsidRDefault="007F1105" w:rsidP="00685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1DEA8" w14:textId="77777777" w:rsidR="007F1105" w:rsidRPr="005368A8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7ADD9" w14:textId="153C1225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551700" w14:textId="77777777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6604B8B" w14:textId="1230F625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1105" w:rsidRPr="00AB7DDB" w14:paraId="708047E6" w14:textId="77777777" w:rsidTr="00196B87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11E748F5" w14:textId="056669FE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0E6A4C2" w14:textId="1975764F" w:rsidR="007F1105" w:rsidRPr="00AB7DDB" w:rsidRDefault="00195B05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4BAACC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0E44BED" w14:textId="0981A5B6" w:rsidR="007F1105" w:rsidRPr="00AB7DDB" w:rsidRDefault="00195B05" w:rsidP="005976CC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141613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B7BEF" w14:textId="21940E79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0E55EC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02E6E6" w14:textId="10A21424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60C6D1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3B821C8" w14:textId="5AD94997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9F4D809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110BE24" w14:textId="527114E1" w:rsidR="007F1105" w:rsidRPr="005368A8" w:rsidRDefault="007F1105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3A5B4212" w14:textId="77777777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0281F5" w14:textId="3D223B55" w:rsidR="007F1105" w:rsidRPr="005368A8" w:rsidRDefault="007F1105" w:rsidP="006853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0708B" w14:textId="77777777" w:rsidR="007F1105" w:rsidRPr="005368A8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2A447D" w14:textId="6F90DF26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22789" w14:textId="77777777" w:rsidR="007F1105" w:rsidRPr="005368A8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3681F" w14:textId="24D4D68E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BE2D53" w14:textId="77777777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1DDAE9B" w14:textId="09B70E2B" w:rsidR="007F1105" w:rsidRPr="005368A8" w:rsidRDefault="007F1105" w:rsidP="007F110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1105" w:rsidRPr="00AB7DDB" w14:paraId="427E01CE" w14:textId="77777777" w:rsidTr="00196B87">
        <w:trPr>
          <w:cantSplit/>
          <w:trHeight w:val="512"/>
        </w:trPr>
        <w:tc>
          <w:tcPr>
            <w:tcW w:w="2876" w:type="dxa"/>
            <w:shd w:val="clear" w:color="auto" w:fill="auto"/>
          </w:tcPr>
          <w:p w14:paraId="5100CD80" w14:textId="77777777" w:rsidR="007F1105" w:rsidRPr="00AB7DDB" w:rsidRDefault="007F1105" w:rsidP="007F1105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3D7BD51F" w14:textId="6038552E" w:rsidR="007F1105" w:rsidRPr="00AB7DDB" w:rsidRDefault="007F1105" w:rsidP="007F1105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CBB8" w14:textId="1FCB8142" w:rsidR="007F1105" w:rsidRPr="000F35CD" w:rsidRDefault="00195B05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B33A4C" w14:textId="77777777" w:rsidR="007F1105" w:rsidRPr="000F35CD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DD03107" w14:textId="47359348" w:rsidR="007F1105" w:rsidRPr="000F35CD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26F5B4F5" w14:textId="77777777" w:rsidR="007F1105" w:rsidRPr="000F35CD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2BE58F" w14:textId="3FE17ECD" w:rsidR="007F1105" w:rsidRPr="000F35CD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126E87" w14:textId="77777777" w:rsidR="007F1105" w:rsidRPr="000F35CD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E0C6" w14:textId="350EEF46" w:rsidR="007F1105" w:rsidRPr="000F35CD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2289DA75" w14:textId="77777777" w:rsidR="007F1105" w:rsidRPr="000F35CD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8E7BC5" w14:textId="7E1A9C34" w:rsidR="007F1105" w:rsidRPr="000F35CD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E2EF00E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BC51D4" w14:textId="16AE1939" w:rsidR="007F1105" w:rsidRPr="00AB7DDB" w:rsidRDefault="007F1105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89C1EE2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C162" w14:textId="11A2FE8F" w:rsidR="007F1105" w:rsidRPr="00AB7DDB" w:rsidRDefault="007F1105" w:rsidP="00196B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C9B0D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52261" w14:textId="171AB62F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Pr="000F3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F4C937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24FD" w14:textId="1F7C1AE0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0FC7DE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  <w:vAlign w:val="bottom"/>
          </w:tcPr>
          <w:p w14:paraId="60734DD6" w14:textId="4A72DC16" w:rsidR="007F1105" w:rsidRPr="00691E8F" w:rsidRDefault="007F1105" w:rsidP="00267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7F1105" w:rsidRPr="00AB7DDB" w14:paraId="18D68850" w14:textId="77777777" w:rsidTr="00196B87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718075C" w14:textId="77777777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FDF5838" w14:textId="37F6F1A0" w:rsidR="007F1105" w:rsidRPr="00791C75" w:rsidRDefault="00C418B0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5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4849AA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3ED931" w14:textId="64231D63" w:rsidR="007F1105" w:rsidRPr="00AB7DDB" w:rsidRDefault="00195B05" w:rsidP="005976CC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1F363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6FE147" w14:textId="59BC422F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23FF4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C4157" w14:textId="29721530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638E4E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572F29" w14:textId="7B8CF9BD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5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50B91627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793C356" w14:textId="7283389D" w:rsidR="007F1105" w:rsidRPr="00AB7DDB" w:rsidRDefault="00C418B0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F1105" w:rsidRPr="00791C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81" w:type="dxa"/>
            <w:vAlign w:val="bottom"/>
          </w:tcPr>
          <w:p w14:paraId="2AB9AD09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2FF03D" w14:textId="67411B73" w:rsidR="007F1105" w:rsidRPr="00AB7DDB" w:rsidRDefault="00C418B0" w:rsidP="00196B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00FF4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0DB87" w14:textId="580B533B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2CCB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4804A" w14:textId="157DBAB0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A81BB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ABFBD86" w14:textId="07378F1F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F1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</w:tr>
      <w:tr w:rsidR="007F1105" w:rsidRPr="00AB7DDB" w14:paraId="33C3E01E" w14:textId="77777777" w:rsidTr="00196B87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938153D" w14:textId="77777777" w:rsidR="007F1105" w:rsidRPr="00AB7DDB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BD7E" w14:textId="37792DD3" w:rsidR="007F1105" w:rsidRPr="00791C75" w:rsidRDefault="00195B05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D9802F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8177D31" w14:textId="7E60D6F3" w:rsidR="007F1105" w:rsidRPr="00AB7DDB" w:rsidRDefault="00195B05" w:rsidP="005976CC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2A8CDB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6A6F0D" w14:textId="2643E2E3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32EFC2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24BB7F" w14:textId="4779DF23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39BEB1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55780D" w14:textId="2BBF5D16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5EB45D7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DE32F01" w14:textId="630BEB17" w:rsidR="007F1105" w:rsidRPr="00AB7DDB" w:rsidRDefault="007F1105" w:rsidP="007F110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91C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91C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  <w:r w:rsidRPr="00791C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F8F3AC4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3F5A" w14:textId="0B745DC5" w:rsidR="007F1105" w:rsidRPr="00AB7DDB" w:rsidRDefault="007F1105" w:rsidP="006853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14AD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110B7" w14:textId="08542C80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B2AED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A95E6" w14:textId="31F965ED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355D31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vAlign w:val="bottom"/>
          </w:tcPr>
          <w:p w14:paraId="7E44E2F6" w14:textId="43A651DE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1105" w:rsidRPr="00AB7DDB" w14:paraId="55D40A98" w14:textId="77777777" w:rsidTr="00196B87">
        <w:trPr>
          <w:cantSplit/>
          <w:trHeight w:val="238"/>
        </w:trPr>
        <w:tc>
          <w:tcPr>
            <w:tcW w:w="2876" w:type="dxa"/>
            <w:shd w:val="clear" w:color="auto" w:fill="auto"/>
          </w:tcPr>
          <w:p w14:paraId="7C79B656" w14:textId="77777777" w:rsidR="007F1105" w:rsidRPr="00AB7DDB" w:rsidRDefault="007F1105" w:rsidP="007F1105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50078" w14:textId="78E10F72" w:rsidR="007F1105" w:rsidRPr="00791C75" w:rsidRDefault="00C418B0" w:rsidP="007F11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95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FFE5EB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4388C" w14:textId="45F291DE" w:rsidR="007F1105" w:rsidRPr="00AB7DDB" w:rsidRDefault="00195B05" w:rsidP="007F11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F9A13F8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0B61" w14:textId="2949D100" w:rsidR="007F1105" w:rsidRPr="00AB7DDB" w:rsidRDefault="00195B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AAA4C7F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902E" w14:textId="520673FD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71B93237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4B68" w14:textId="2AADAD1D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95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180" w:type="dxa"/>
          </w:tcPr>
          <w:p w14:paraId="6701D67B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16A2" w14:textId="6E47F548" w:rsidR="007F1105" w:rsidRPr="00AB7DDB" w:rsidRDefault="00E518A7" w:rsidP="007F1105">
            <w:pPr>
              <w:pStyle w:val="acctfourfigures"/>
              <w:tabs>
                <w:tab w:val="clear" w:pos="765"/>
                <w:tab w:val="decimal" w:pos="373"/>
                <w:tab w:val="decimal" w:pos="1000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  <w:r w:rsidR="007F1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</w:t>
            </w:r>
            <w:r w:rsidR="007F1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207188D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8893" w14:textId="783E86A7" w:rsidR="007F1105" w:rsidRPr="00AB7DDB" w:rsidRDefault="007F1105" w:rsidP="00196B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567D1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836E" w14:textId="299CB8B0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0B103E" w14:textId="77777777" w:rsidR="007F1105" w:rsidRPr="00AB7DDB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AE8F9" w14:textId="1BFE6D15" w:rsidR="007F1105" w:rsidRPr="00AB7DDB" w:rsidRDefault="00C418B0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2D48791E" w14:textId="77777777" w:rsidR="007F1105" w:rsidRPr="00AB7DDB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3383" w14:textId="2089CEBF" w:rsidR="007F1105" w:rsidRPr="00AB7DDB" w:rsidRDefault="007F1105" w:rsidP="00267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27C75D3" w14:textId="7D573701" w:rsidR="002C0C35" w:rsidRPr="00CF1517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5E609F7" w14:textId="35191216" w:rsidR="002C0C35" w:rsidRPr="00CF1517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DD7A92A" w14:textId="77777777" w:rsidR="002C0C35" w:rsidRPr="00CF1517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6"/>
        <w:gridCol w:w="180"/>
        <w:gridCol w:w="1074"/>
        <w:gridCol w:w="182"/>
        <w:gridCol w:w="1168"/>
        <w:gridCol w:w="180"/>
        <w:gridCol w:w="990"/>
        <w:gridCol w:w="182"/>
        <w:gridCol w:w="1256"/>
        <w:gridCol w:w="181"/>
        <w:gridCol w:w="991"/>
        <w:gridCol w:w="181"/>
        <w:gridCol w:w="1169"/>
        <w:gridCol w:w="180"/>
        <w:gridCol w:w="1080"/>
      </w:tblGrid>
      <w:tr w:rsidR="002C0C35" w:rsidRPr="00CF1517" w14:paraId="0471B7FE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BC0F333" w14:textId="77777777" w:rsidR="002C0C35" w:rsidRPr="00CF1517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543EB34F" w14:textId="77777777" w:rsidR="002C0C35" w:rsidRPr="00D10A3E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fr-FR" w:bidi="th-TH"/>
              </w:rPr>
            </w:pPr>
            <w:r w:rsidRPr="00D10A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  <w:r w:rsidRPr="00D10A3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C0C35" w:rsidRPr="00CF1517" w14:paraId="79A388F0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9AC3A08" w14:textId="77777777" w:rsidR="002C0C35" w:rsidRPr="00CF1517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F3B0591" w14:textId="17073390" w:rsidR="002C0C35" w:rsidRPr="00CF1517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C418B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666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16518284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5008B8BA" w14:textId="016556D1" w:rsidR="002C0C35" w:rsidRPr="00CF1517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C418B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666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2C0C35" w:rsidRPr="00CF1517" w14:paraId="287FCE2F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0E61F899" w14:textId="77777777" w:rsidR="00AB7DDB" w:rsidRPr="00AB7DDB" w:rsidRDefault="00AB7DDB" w:rsidP="00AB7D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  <w:p w14:paraId="76DE7FBE" w14:textId="1698F7B4" w:rsidR="002C0C35" w:rsidRPr="00CF1517" w:rsidRDefault="00AB7DDB" w:rsidP="00AB7D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</w:t>
            </w: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AB7D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B7D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6" w:type="dxa"/>
            <w:shd w:val="clear" w:color="auto" w:fill="auto"/>
          </w:tcPr>
          <w:p w14:paraId="50D7939C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9469D9D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251976FD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69190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7A3B305A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BAF43D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E38B8A0" w14:textId="77777777" w:rsidR="002C0C35" w:rsidRPr="00CF1517" w:rsidDel="0080154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410FC49E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6A9DB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55DF02D6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2" w:type="dxa"/>
          </w:tcPr>
          <w:p w14:paraId="677CA222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3364DCC0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3F7588E4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B117630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07EFBD5F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1" w:type="dxa"/>
            <w:shd w:val="clear" w:color="auto" w:fill="auto"/>
          </w:tcPr>
          <w:p w14:paraId="1340A641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236BCB1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8F1AB2A" w14:textId="77777777" w:rsidR="002C0C35" w:rsidRPr="00CF1517" w:rsidDel="0080154F" w:rsidRDefault="002C0C35" w:rsidP="00D704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6A40546E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3E8A3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8308589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CF1517" w14:paraId="287CE344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4A15ACC0" w14:textId="77777777" w:rsidR="002C0C35" w:rsidRPr="00CF1517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3C912D1F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A24BD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24BD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F1105" w:rsidRPr="00CF1517" w14:paraId="7AD5FAFD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5A277BD9" w14:textId="77777777" w:rsidR="007F1105" w:rsidRPr="00CF1517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C70CFF" w14:textId="4ADF3EED" w:rsidR="007F1105" w:rsidRPr="000D4FC7" w:rsidRDefault="00C418B0" w:rsidP="007F110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A7251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108BE8" w14:textId="529BEB20" w:rsidR="007F1105" w:rsidRPr="00CF1517" w:rsidRDefault="00195B05" w:rsidP="007F110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6D40E23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02F19CD" w14:textId="0E6C8D01" w:rsidR="007F1105" w:rsidRPr="00CF1517" w:rsidRDefault="00C418B0" w:rsidP="007F11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19FD9315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05CA7" w14:textId="1317F86D" w:rsidR="007F1105" w:rsidRPr="00CF1517" w:rsidRDefault="00C418B0" w:rsidP="007F110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2" w:type="dxa"/>
          </w:tcPr>
          <w:p w14:paraId="18EF4C36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F4B696B" w14:textId="70608C82" w:rsidR="007F1105" w:rsidRPr="00CF1517" w:rsidRDefault="00C418B0" w:rsidP="007F11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1" w:type="dxa"/>
            <w:vAlign w:val="bottom"/>
          </w:tcPr>
          <w:p w14:paraId="7B17F161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0940954" w14:textId="26C673CD" w:rsidR="007F1105" w:rsidRPr="00CF1517" w:rsidRDefault="007F1105" w:rsidP="007F11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36B55B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D835BC" w14:textId="338E71E0" w:rsidR="007F1105" w:rsidRPr="00CF1517" w:rsidRDefault="00C418B0" w:rsidP="007F110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74922052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EDE61" w14:textId="1910BB03" w:rsidR="007F1105" w:rsidRPr="00D57EC3" w:rsidRDefault="00C418B0" w:rsidP="007F11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7F1105" w:rsidRPr="00CF1517" w14:paraId="1E90356E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76B40C6F" w14:textId="77777777" w:rsidR="007F1105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3B29D0BB" w14:textId="744E027F" w:rsidR="007F1105" w:rsidRPr="00CF1517" w:rsidRDefault="007F1105" w:rsidP="007F11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3979F6" w14:textId="40E9EB10" w:rsidR="007F1105" w:rsidRDefault="00195B05" w:rsidP="007F110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8BF04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0094BE78" w14:textId="2BB82624" w:rsidR="007F1105" w:rsidRDefault="00195B05" w:rsidP="007F110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55BB60B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A63A389" w14:textId="3790C8BE" w:rsidR="007F1105" w:rsidRDefault="00195B05" w:rsidP="007F11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856E0D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DBB3CD" w14:textId="542F99AF" w:rsidR="007F1105" w:rsidRDefault="00195B05" w:rsidP="007F110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F8D9976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645237A" w14:textId="3F5C73B5" w:rsidR="007F1105" w:rsidRPr="00360B44" w:rsidRDefault="007F1105" w:rsidP="007F11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56ED078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7405A91" w14:textId="72710E4F" w:rsidR="007F1105" w:rsidRDefault="007F1105" w:rsidP="007F11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ADF57BF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3629F4" w14:textId="5BA99064" w:rsidR="007F1105" w:rsidRPr="004B0B8A" w:rsidRDefault="007F1105" w:rsidP="007F110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F4614F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461493" w14:textId="6284202B" w:rsidR="007F1105" w:rsidRPr="00360B44" w:rsidRDefault="007F1105" w:rsidP="007F11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1105" w:rsidRPr="00CF1517" w14:paraId="58A518E3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1F58A463" w14:textId="77777777" w:rsidR="007F1105" w:rsidRPr="00CF1517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A72469" w14:textId="68EBAC96" w:rsidR="007F1105" w:rsidRPr="00CF1517" w:rsidRDefault="00195B05" w:rsidP="007F110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C9DB1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AA8F6E" w14:textId="61739F6E" w:rsidR="007F1105" w:rsidRPr="00CF1517" w:rsidRDefault="00195B05" w:rsidP="007F110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94D39D0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AFCC02" w14:textId="4871FC23" w:rsidR="007F1105" w:rsidRPr="00CF1517" w:rsidRDefault="00195B05" w:rsidP="007F11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3254B3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8270D" w14:textId="715B3C92" w:rsidR="007F1105" w:rsidRPr="00CF1517" w:rsidRDefault="00195B05" w:rsidP="007F110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B2EF743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D0A181" w14:textId="0A434664" w:rsidR="007F1105" w:rsidRPr="00CF1517" w:rsidRDefault="007F1105" w:rsidP="007F11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5D09560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FF5099" w14:textId="01921215" w:rsidR="007F1105" w:rsidRPr="00CF1517" w:rsidRDefault="007F1105" w:rsidP="007F11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C3FDC8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BD9C4" w14:textId="4D4D3A19" w:rsidR="007F1105" w:rsidRPr="00CF1517" w:rsidRDefault="007F1105" w:rsidP="007F110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0E14A4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A8249" w14:textId="6460F8B4" w:rsidR="007F1105" w:rsidRPr="00CF1517" w:rsidRDefault="007F1105" w:rsidP="007F11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105" w:rsidRPr="00CF1517" w14:paraId="01BD8697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2A5AFADF" w14:textId="77777777" w:rsidR="007F1105" w:rsidRDefault="007F1105" w:rsidP="007F1105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0B8ABA8" w14:textId="30B9E490" w:rsidR="007F1105" w:rsidRPr="00CF1517" w:rsidRDefault="007F1105" w:rsidP="007F1105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3B26" w14:textId="0827E2A3" w:rsidR="007F1105" w:rsidRPr="001B0805" w:rsidRDefault="00C418B0" w:rsidP="007F110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008F4" w14:textId="77777777" w:rsidR="007F1105" w:rsidRPr="001B0805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57464E9" w14:textId="23AA906E" w:rsidR="007F1105" w:rsidRPr="001B0805" w:rsidRDefault="00195B05" w:rsidP="007F110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502A9D" w14:textId="77777777" w:rsidR="007F1105" w:rsidRPr="001B0805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77FBF6C" w14:textId="034A3DCC" w:rsidR="007F1105" w:rsidRPr="001B0805" w:rsidRDefault="00C418B0" w:rsidP="007F11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3ADF6BC6" w14:textId="77777777" w:rsidR="007F1105" w:rsidRPr="001B0805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366718" w14:textId="5940BFFC" w:rsidR="007F1105" w:rsidRPr="001B0805" w:rsidRDefault="00C418B0" w:rsidP="007F110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2" w:type="dxa"/>
          </w:tcPr>
          <w:p w14:paraId="4A1DC73B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70EF28" w14:textId="3E98313E" w:rsidR="007F1105" w:rsidRPr="00D57EC3" w:rsidRDefault="00C418B0" w:rsidP="007F11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1" w:type="dxa"/>
            <w:vAlign w:val="bottom"/>
          </w:tcPr>
          <w:p w14:paraId="4E93D1BC" w14:textId="77777777" w:rsidR="007F1105" w:rsidRPr="00D57EC3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EB0C" w14:textId="6F580D6B" w:rsidR="007F1105" w:rsidRPr="00D57EC3" w:rsidRDefault="007F1105" w:rsidP="007F11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02E55A" w14:textId="77777777" w:rsidR="007F1105" w:rsidRPr="00D57EC3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59E29" w14:textId="4CC80A33" w:rsidR="007F1105" w:rsidRPr="00D57EC3" w:rsidRDefault="00C418B0" w:rsidP="007F110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79317D62" w14:textId="77777777" w:rsidR="007F1105" w:rsidRPr="00D57EC3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4076B" w14:textId="4DA79D42" w:rsidR="007F1105" w:rsidRPr="00D57EC3" w:rsidRDefault="00C418B0" w:rsidP="007F11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</w:tr>
      <w:tr w:rsidR="007F1105" w:rsidRPr="00CF1517" w14:paraId="22699C61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44207BC9" w14:textId="77777777" w:rsidR="007F1105" w:rsidRPr="00E06AC3" w:rsidRDefault="007F1105" w:rsidP="007F11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A1A4" w14:textId="67E329DD" w:rsidR="007F1105" w:rsidRPr="00E06AC3" w:rsidRDefault="00195B05" w:rsidP="007F110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ADF55" w14:textId="77777777" w:rsidR="007F1105" w:rsidRPr="00E06AC3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1566FAF" w14:textId="2135AFEB" w:rsidR="007F1105" w:rsidRPr="00E06AC3" w:rsidRDefault="00195B05" w:rsidP="007F110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C076211" w14:textId="77777777" w:rsidR="007F1105" w:rsidRPr="00E06AC3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4A09AF" w14:textId="249C1D5E" w:rsidR="007F1105" w:rsidRPr="00E06AC3" w:rsidRDefault="00195B05" w:rsidP="007F11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623A72" w14:textId="77777777" w:rsidR="007F1105" w:rsidRPr="00E06AC3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68DFEA" w14:textId="2F371821" w:rsidR="007F1105" w:rsidRPr="00E06AC3" w:rsidRDefault="00195B05" w:rsidP="007F110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2E62C5D6" w14:textId="77777777" w:rsidR="007F1105" w:rsidRPr="00E06AC3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E4C7491" w14:textId="2350A303" w:rsidR="007F1105" w:rsidRPr="00E06AC3" w:rsidRDefault="007F1105" w:rsidP="007F11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6209FA3" w14:textId="77777777" w:rsidR="007F1105" w:rsidRPr="00E06AC3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1C8F" w14:textId="7783BE38" w:rsidR="007F1105" w:rsidRPr="00E06AC3" w:rsidRDefault="007F1105" w:rsidP="007F11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E98CF6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1B29A" w14:textId="777E70BF" w:rsidR="007F1105" w:rsidRPr="00CF1517" w:rsidRDefault="007F1105" w:rsidP="007F110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BD93E4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DF526A" w14:textId="26E7DDBA" w:rsidR="007F1105" w:rsidRPr="00CF1517" w:rsidRDefault="007F1105" w:rsidP="007F11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1105" w:rsidRPr="00CF1517" w14:paraId="5699C3A1" w14:textId="77777777" w:rsidTr="00461C2B">
        <w:trPr>
          <w:cantSplit/>
          <w:trHeight w:val="238"/>
        </w:trPr>
        <w:tc>
          <w:tcPr>
            <w:tcW w:w="3960" w:type="dxa"/>
            <w:shd w:val="clear" w:color="auto" w:fill="auto"/>
          </w:tcPr>
          <w:p w14:paraId="48A0EFFB" w14:textId="77777777" w:rsidR="007F1105" w:rsidRPr="00CF1517" w:rsidRDefault="007F1105" w:rsidP="007F1105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3599B" w14:textId="61C4A611" w:rsidR="007F1105" w:rsidRPr="00CF1517" w:rsidRDefault="00195B05" w:rsidP="007F110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317EF4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22D8" w14:textId="7F134471" w:rsidR="007F1105" w:rsidRPr="00CF1517" w:rsidRDefault="00195B05" w:rsidP="007F110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6A587E5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B2459" w14:textId="72E23070" w:rsidR="007F1105" w:rsidRPr="00CF1517" w:rsidRDefault="00C418B0" w:rsidP="007F11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5E8E4119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442F6" w14:textId="39AB659D" w:rsidR="007F1105" w:rsidRPr="00CF1517" w:rsidRDefault="00C418B0" w:rsidP="007F110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2" w:type="dxa"/>
          </w:tcPr>
          <w:p w14:paraId="2B6999E8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1826" w14:textId="2B4B2542" w:rsidR="007F1105" w:rsidRPr="00CF1517" w:rsidRDefault="007F1105" w:rsidP="007F11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BA52C7E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8AA93" w14:textId="0966B975" w:rsidR="007F1105" w:rsidRPr="00CF1517" w:rsidRDefault="007F1105" w:rsidP="007F11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A4AA36" w14:textId="77777777" w:rsidR="007F1105" w:rsidRPr="00CF1517" w:rsidRDefault="007F1105" w:rsidP="007F11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A72C" w14:textId="02B10FF3" w:rsidR="007F1105" w:rsidRPr="00CF1517" w:rsidRDefault="00C418B0" w:rsidP="007F110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0F73F663" w14:textId="77777777" w:rsidR="007F1105" w:rsidRPr="00CF1517" w:rsidRDefault="007F1105" w:rsidP="007F11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FEAA" w14:textId="61DFC6DC" w:rsidR="007F1105" w:rsidRPr="00CF1517" w:rsidRDefault="007F1105" w:rsidP="007F11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CDBD8BA" w14:textId="13B4F78F" w:rsidR="002C0C35" w:rsidRPr="00CF1517" w:rsidRDefault="002C0C35" w:rsidP="008A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/>
          <w:sz w:val="24"/>
          <w:szCs w:val="24"/>
        </w:rPr>
        <w:sectPr w:rsidR="002C0C35" w:rsidRPr="00CF1517" w:rsidSect="008E46DE">
          <w:headerReference w:type="default" r:id="rId31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6"/>
    <w:p w14:paraId="605CC4D5" w14:textId="1618FFE4" w:rsidR="00CB4861" w:rsidRPr="00F15BCB" w:rsidRDefault="00CB4861" w:rsidP="00D549DB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15BCB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1F80D86" w14:textId="77777777" w:rsidR="00CB4861" w:rsidRPr="00A86238" w:rsidRDefault="00CB4861" w:rsidP="00D54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2BA7F9" w14:textId="6AD2A0B3" w:rsidR="00CB4861" w:rsidRPr="0039787B" w:rsidRDefault="00CB4861" w:rsidP="0039787B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510E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8C632C" w:rsidRPr="008C632C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8C632C" w:rsidRPr="008C632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8C632C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="008C632C" w:rsidRPr="008C632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8C632C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วันที่รายงาน</w:t>
      </w:r>
      <w:r w:rsidRPr="00BF177D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AB7DDB">
        <w:rPr>
          <w:rFonts w:asciiTheme="majorBidi" w:hAnsiTheme="majorBidi" w:cstheme="majorBidi" w:hint="cs"/>
          <w:spacing w:val="8"/>
          <w:sz w:val="30"/>
          <w:szCs w:val="30"/>
          <w:cs/>
          <w:lang w:val="en-US" w:bidi="th-TH"/>
        </w:rPr>
        <w:t>โดย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ข้อสมมติที่ว่าตัวแปรอื่นโดยเฉพาะอัตราดอกเบี้ยเป็นอัตรา</w:t>
      </w:r>
      <w:r w:rsidR="00B50D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คงที่</w:t>
      </w:r>
    </w:p>
    <w:p w14:paraId="19D7AA37" w14:textId="5F2C9814" w:rsidR="00CB4861" w:rsidRPr="00A86238" w:rsidRDefault="00CB4861" w:rsidP="00CB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86"/>
        <w:gridCol w:w="1074"/>
        <w:gridCol w:w="186"/>
        <w:gridCol w:w="1074"/>
        <w:gridCol w:w="186"/>
        <w:gridCol w:w="1254"/>
      </w:tblGrid>
      <w:tr w:rsidR="007F572C" w:rsidRPr="007F572C" w14:paraId="2DCB7291" w14:textId="77777777" w:rsidTr="008C632C">
        <w:trPr>
          <w:trHeight w:val="429"/>
          <w:tblHeader/>
        </w:trPr>
        <w:tc>
          <w:tcPr>
            <w:tcW w:w="2700" w:type="dxa"/>
          </w:tcPr>
          <w:p w14:paraId="35DE824D" w14:textId="12B16576" w:rsidR="007F572C" w:rsidRPr="007F572C" w:rsidRDefault="007F572C" w:rsidP="007F572C">
            <w:pPr>
              <w:spacing w:line="240" w:lineRule="auto"/>
              <w:ind w:right="-2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39829D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D54952F" w14:textId="7102931E" w:rsidR="007F572C" w:rsidRPr="007F572C" w:rsidRDefault="00AB7DDB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7F572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6" w:type="dxa"/>
          </w:tcPr>
          <w:p w14:paraId="50EBDEE0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14" w:type="dxa"/>
            <w:gridSpan w:val="3"/>
            <w:hideMark/>
          </w:tcPr>
          <w:p w14:paraId="03D21710" w14:textId="094D505D" w:rsidR="007F572C" w:rsidRPr="007F572C" w:rsidRDefault="00AB7DDB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6331D" w:rsidRPr="007F572C" w14:paraId="46EA95E5" w14:textId="77777777" w:rsidTr="008C632C">
        <w:trPr>
          <w:trHeight w:val="418"/>
          <w:tblHeader/>
        </w:trPr>
        <w:tc>
          <w:tcPr>
            <w:tcW w:w="2700" w:type="dxa"/>
          </w:tcPr>
          <w:p w14:paraId="70F6EF87" w14:textId="4F245D31" w:rsidR="007F572C" w:rsidRPr="008C632C" w:rsidRDefault="008C63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8C632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4C4FF97D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3231C88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650A6B5D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5BC5C672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6" w:type="dxa"/>
          </w:tcPr>
          <w:p w14:paraId="4D5AE053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325CB2FC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294B376E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hideMark/>
          </w:tcPr>
          <w:p w14:paraId="459A2E2F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7F572C" w:rsidRPr="007F572C" w14:paraId="70589004" w14:textId="77777777" w:rsidTr="008C632C">
        <w:trPr>
          <w:trHeight w:val="441"/>
          <w:tblHeader/>
        </w:trPr>
        <w:tc>
          <w:tcPr>
            <w:tcW w:w="2700" w:type="dxa"/>
          </w:tcPr>
          <w:p w14:paraId="30853D59" w14:textId="77777777" w:rsidR="007F572C" w:rsidRPr="007F572C" w:rsidRDefault="007F572C" w:rsidP="007F572C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F39EE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4BAE1496" w14:textId="3109F04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7F57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5B43A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7F57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6331D" w:rsidRPr="007F572C" w14:paraId="67405EDF" w14:textId="77777777" w:rsidTr="008C632C">
        <w:trPr>
          <w:trHeight w:val="407"/>
        </w:trPr>
        <w:tc>
          <w:tcPr>
            <w:tcW w:w="2700" w:type="dxa"/>
          </w:tcPr>
          <w:p w14:paraId="1099CBEA" w14:textId="40E60B4B" w:rsidR="007F572C" w:rsidRPr="007F572C" w:rsidRDefault="00C418B0" w:rsidP="007F572C">
            <w:pPr>
              <w:spacing w:line="240" w:lineRule="auto"/>
              <w:ind w:left="98" w:right="-2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C632C"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632C"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8C632C"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7307731" w14:textId="673E1F6C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992EE" w14:textId="0B160803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001"/>
              </w:tabs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C667F51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32F0B83" w14:textId="0B27A5F3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ED96632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532828D" w14:textId="2CB08694" w:rsidR="007F572C" w:rsidRPr="007F572C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C734C4" w14:textId="77777777" w:rsidR="007F572C" w:rsidRPr="007F572C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2E3FF901" w14:textId="0A7E5C88" w:rsidR="007F572C" w:rsidRPr="007F572C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22308" w:rsidRPr="007F572C" w14:paraId="77F37171" w14:textId="77777777" w:rsidTr="008C632C">
        <w:trPr>
          <w:trHeight w:val="407"/>
        </w:trPr>
        <w:tc>
          <w:tcPr>
            <w:tcW w:w="2700" w:type="dxa"/>
          </w:tcPr>
          <w:p w14:paraId="6E38B38B" w14:textId="7D7488B6" w:rsidR="00022308" w:rsidRPr="00BF177D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77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04CD3AF" w14:textId="5DD09CC8" w:rsidR="00022308" w:rsidRPr="008E46DE" w:rsidRDefault="00C418B0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6E61A189" w14:textId="564BB81F" w:rsidR="00022308" w:rsidRPr="008E46DE" w:rsidRDefault="00CB7F00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" w:type="dxa"/>
            <w:vAlign w:val="bottom"/>
          </w:tcPr>
          <w:p w14:paraId="327EF11E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AF4D88D" w14:textId="7D6B45C1" w:rsidR="00022308" w:rsidRPr="008E46DE" w:rsidRDefault="00C418B0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6" w:type="dxa"/>
            <w:vAlign w:val="bottom"/>
          </w:tcPr>
          <w:p w14:paraId="2E246C18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653AA83" w14:textId="58938AE7" w:rsidR="00022308" w:rsidRPr="008E46DE" w:rsidRDefault="00F81FE4" w:rsidP="00F8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  <w:tab w:val="decimal" w:pos="543"/>
              </w:tabs>
              <w:spacing w:line="240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5E72" w:rsidRPr="008E46D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.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6" w:type="dxa"/>
            <w:vAlign w:val="bottom"/>
          </w:tcPr>
          <w:p w14:paraId="12C13C9C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1A3ED80F" w14:textId="79B3CC24" w:rsidR="00022308" w:rsidRPr="008E46DE" w:rsidRDefault="00C418B0" w:rsidP="00D95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5E72" w:rsidRPr="008E46DE">
              <w:rPr>
                <w:rFonts w:ascii="Angsana New" w:hAnsi="Angsana New" w:cs="Angsana New"/>
                <w:sz w:val="30"/>
                <w:szCs w:val="30"/>
                <w:lang w:val="en-GB"/>
              </w:rPr>
              <w:t>.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22308" w:rsidRPr="007F572C" w14:paraId="2A9B9E1A" w14:textId="77777777" w:rsidTr="008C632C">
        <w:trPr>
          <w:trHeight w:val="407"/>
        </w:trPr>
        <w:tc>
          <w:tcPr>
            <w:tcW w:w="2700" w:type="dxa"/>
          </w:tcPr>
          <w:p w14:paraId="01373021" w14:textId="77777777" w:rsidR="00022308" w:rsidRPr="00BF177D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3E1564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6809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9EEE3E2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CA91AEF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0E7B27C2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5B0E44B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E32C82C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4D35F8EE" w14:textId="77777777" w:rsidR="00022308" w:rsidRPr="008E46DE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F1105" w:rsidRPr="007F572C" w14:paraId="60723F12" w14:textId="77777777" w:rsidTr="008C632C">
        <w:trPr>
          <w:trHeight w:val="407"/>
        </w:trPr>
        <w:tc>
          <w:tcPr>
            <w:tcW w:w="2700" w:type="dxa"/>
          </w:tcPr>
          <w:p w14:paraId="59C2188C" w14:textId="0490CBD5" w:rsidR="007F1105" w:rsidRPr="00BF177D" w:rsidRDefault="00C418B0" w:rsidP="00CD7ADE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7F1105"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1105"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7F1105"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418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634911F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01912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3BE93F7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13F4F10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C8D49C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77911632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0D7ED8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64C7CF8D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F1105" w:rsidRPr="007F572C" w14:paraId="33197608" w14:textId="77777777" w:rsidTr="008C632C">
        <w:trPr>
          <w:trHeight w:val="407"/>
        </w:trPr>
        <w:tc>
          <w:tcPr>
            <w:tcW w:w="2700" w:type="dxa"/>
          </w:tcPr>
          <w:p w14:paraId="5FDA2329" w14:textId="6096D382" w:rsidR="007F1105" w:rsidRPr="00BF177D" w:rsidRDefault="007F1105" w:rsidP="007F1105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77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4E83C9AA" w14:textId="0C171495" w:rsidR="007F1105" w:rsidRPr="008E46DE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0DC5C92" w14:textId="1D37B194" w:rsidR="007F1105" w:rsidRPr="008E46DE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6" w:type="dxa"/>
            <w:vAlign w:val="bottom"/>
          </w:tcPr>
          <w:p w14:paraId="10D81067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BF9FE35" w14:textId="4440B328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E46D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E46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" w:type="dxa"/>
            <w:vAlign w:val="bottom"/>
          </w:tcPr>
          <w:p w14:paraId="509A1956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2CAC92A" w14:textId="0CC9B0B0" w:rsidR="007F1105" w:rsidRPr="008E46DE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6" w:type="dxa"/>
            <w:vAlign w:val="bottom"/>
          </w:tcPr>
          <w:p w14:paraId="789430B0" w14:textId="77777777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681CC75F" w14:textId="0709E412" w:rsidR="007F1105" w:rsidRPr="008E46DE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E46D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8E46D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47994DD0" w14:textId="77777777" w:rsidR="00CB4861" w:rsidRPr="00A86238" w:rsidRDefault="00CB4861" w:rsidP="00CB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164006" w14:textId="1DEE39F2" w:rsidR="002C0C35" w:rsidRPr="007C39FA" w:rsidRDefault="00E1467F" w:rsidP="00FD68C1">
      <w:pPr>
        <w:pStyle w:val="Heading1"/>
        <w:keepLines/>
        <w:numPr>
          <w:ilvl w:val="0"/>
          <w:numId w:val="0"/>
        </w:numPr>
        <w:shd w:val="clear" w:color="auto" w:fill="auto"/>
        <w:ind w:left="108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  <w:r w:rsidRPr="007C39F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(</w:t>
      </w:r>
      <w:r w:rsidR="00A11025" w:rsidRPr="007C39F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ข</w:t>
      </w:r>
      <w:r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C418B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3</w:t>
      </w:r>
      <w:r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C418B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2</w:t>
      </w:r>
      <w:r w:rsidRPr="007C39F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 xml:space="preserve">) </w:t>
      </w:r>
      <w:r w:rsidR="002C0C35"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ความเสี่ยงด้านอัตราดอกเบี้ย</w:t>
      </w:r>
    </w:p>
    <w:p w14:paraId="55A2E199" w14:textId="77777777" w:rsidR="002C0C35" w:rsidRPr="00A86238" w:rsidRDefault="002C0C35" w:rsidP="008A7CAF">
      <w:pPr>
        <w:rPr>
          <w:rFonts w:asciiTheme="majorBidi" w:hAnsiTheme="majorBidi" w:cstheme="majorBidi"/>
          <w:sz w:val="24"/>
          <w:szCs w:val="24"/>
        </w:rPr>
      </w:pPr>
    </w:p>
    <w:p w14:paraId="64B585FE" w14:textId="385EF03B" w:rsidR="002C0C35" w:rsidRDefault="002C0C35" w:rsidP="00FD68C1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CF151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  <w:r w:rsidRPr="00CF1517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160D53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</w:t>
      </w:r>
      <w:r w:rsidRPr="00CF1517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</w:t>
      </w:r>
      <w:r w:rsidRPr="00CF1517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7C39FA">
        <w:rPr>
          <w:rFonts w:asciiTheme="majorBidi" w:hAnsiTheme="majorBidi" w:cstheme="majorBidi"/>
          <w:sz w:val="30"/>
          <w:szCs w:val="30"/>
        </w:rPr>
        <w:t xml:space="preserve"> (</w:t>
      </w:r>
      <w:r w:rsidR="007C39FA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C418B0" w:rsidRPr="00C418B0">
        <w:rPr>
          <w:rFonts w:asciiTheme="majorBidi" w:hAnsiTheme="majorBidi" w:cstheme="majorBidi" w:hint="cs"/>
          <w:sz w:val="30"/>
          <w:szCs w:val="30"/>
        </w:rPr>
        <w:t>15</w:t>
      </w:r>
      <w:r w:rsidR="007C39FA">
        <w:rPr>
          <w:rFonts w:asciiTheme="majorBidi" w:hAnsiTheme="majorBidi" w:cstheme="majorBidi"/>
          <w:sz w:val="30"/>
          <w:szCs w:val="30"/>
        </w:rPr>
        <w:t xml:space="preserve">) 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CF1517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="00022304">
        <w:rPr>
          <w:rFonts w:asciiTheme="majorBidi" w:hAnsiTheme="majorBidi" w:cstheme="majorBidi"/>
          <w:sz w:val="30"/>
          <w:szCs w:val="30"/>
        </w:rPr>
        <w:t xml:space="preserve"> </w:t>
      </w:r>
      <w:r w:rsidR="005B43AD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CF151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มีความเสี่ยง</w:t>
      </w:r>
      <w:r w:rsidR="007C39FA" w:rsidRPr="007C39FA">
        <w:rPr>
          <w:rFonts w:asciiTheme="majorBidi" w:hAnsiTheme="majorBidi" w:hint="cs"/>
          <w:sz w:val="30"/>
          <w:szCs w:val="30"/>
          <w:cs/>
        </w:rPr>
        <w:t>ต่ำจากการเปลี่ยนแปลงของอัตราดอกเบี้ย</w:t>
      </w:r>
      <w:r w:rsidR="007C39FA" w:rsidRPr="007C39FA">
        <w:rPr>
          <w:rFonts w:asciiTheme="majorBidi" w:hAnsiTheme="majorBidi"/>
          <w:sz w:val="30"/>
          <w:szCs w:val="30"/>
          <w:cs/>
        </w:rPr>
        <w:t xml:space="preserve"> </w:t>
      </w:r>
      <w:r w:rsidR="007C39FA" w:rsidRPr="007C39FA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</w:t>
      </w:r>
      <w:r w:rsidR="00C872AB">
        <w:rPr>
          <w:rFonts w:asciiTheme="majorBidi" w:hAnsiTheme="majorBidi"/>
          <w:sz w:val="30"/>
          <w:szCs w:val="30"/>
          <w:cs/>
        </w:rPr>
        <w:br/>
      </w:r>
      <w:r w:rsidR="007C39FA" w:rsidRPr="007C39FA">
        <w:rPr>
          <w:rFonts w:asciiTheme="majorBidi" w:hAnsiTheme="majorBidi" w:hint="cs"/>
          <w:sz w:val="30"/>
          <w:szCs w:val="30"/>
          <w:cs/>
        </w:rPr>
        <w:t>งบการเงินของกลุ่มบริษัท</w:t>
      </w:r>
      <w:r w:rsidRPr="00CF151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61667F7A" w14:textId="77777777" w:rsidR="00A86238" w:rsidRPr="00A86238" w:rsidRDefault="00A86238" w:rsidP="00FD68C1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tbl>
      <w:tblPr>
        <w:tblW w:w="9270" w:type="dxa"/>
        <w:tblInd w:w="990" w:type="dxa"/>
        <w:tblLook w:val="01E0" w:firstRow="1" w:lastRow="1" w:firstColumn="1" w:lastColumn="1" w:noHBand="0" w:noVBand="0"/>
      </w:tblPr>
      <w:tblGrid>
        <w:gridCol w:w="3857"/>
        <w:gridCol w:w="1168"/>
        <w:gridCol w:w="270"/>
        <w:gridCol w:w="1168"/>
        <w:gridCol w:w="270"/>
        <w:gridCol w:w="1078"/>
        <w:gridCol w:w="270"/>
        <w:gridCol w:w="1189"/>
      </w:tblGrid>
      <w:tr w:rsidR="002C0C35" w:rsidRPr="00CF1517" w14:paraId="71F47A09" w14:textId="77777777" w:rsidTr="00AB61A9">
        <w:trPr>
          <w:tblHeader/>
        </w:trPr>
        <w:tc>
          <w:tcPr>
            <w:tcW w:w="3857" w:type="dxa"/>
          </w:tcPr>
          <w:p w14:paraId="5F77F15F" w14:textId="7A77D8CD" w:rsidR="002C0C35" w:rsidRPr="00CF1517" w:rsidRDefault="002C0C35" w:rsidP="00D70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606" w:type="dxa"/>
            <w:gridSpan w:val="3"/>
          </w:tcPr>
          <w:p w14:paraId="1773C5F8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7E899E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4725A06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05" w:rsidRPr="00CF1517" w14:paraId="3B2536DD" w14:textId="77777777" w:rsidTr="00AB61A9">
        <w:trPr>
          <w:tblHeader/>
        </w:trPr>
        <w:tc>
          <w:tcPr>
            <w:tcW w:w="3857" w:type="dxa"/>
            <w:hideMark/>
          </w:tcPr>
          <w:p w14:paraId="7165D626" w14:textId="27648D5D" w:rsidR="007F1105" w:rsidRPr="00CF1517" w:rsidRDefault="005B43AD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18B0"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8" w:type="dxa"/>
          </w:tcPr>
          <w:p w14:paraId="6AD576D3" w14:textId="295757D3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3C62C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A65C50" w14:textId="6B8155FD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3031BF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F12735" w14:textId="59D851DF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79E648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68443AE" w14:textId="07C9DD96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18B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B43AD" w:rsidRPr="00CF1517" w14:paraId="6E2A8A1D" w14:textId="77777777" w:rsidTr="005B43AD">
        <w:trPr>
          <w:tblHeader/>
        </w:trPr>
        <w:tc>
          <w:tcPr>
            <w:tcW w:w="3857" w:type="dxa"/>
          </w:tcPr>
          <w:p w14:paraId="08C655BC" w14:textId="01042DCA" w:rsidR="005B43AD" w:rsidRPr="00CF1517" w:rsidRDefault="005B43AD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  <w:vAlign w:val="bottom"/>
          </w:tcPr>
          <w:p w14:paraId="1D5F5AC9" w14:textId="42A03823" w:rsidR="005B43AD" w:rsidRPr="00CF1517" w:rsidRDefault="005B43AD" w:rsidP="005B43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1105" w:rsidRPr="00CF1517" w14:paraId="64AC3880" w14:textId="77777777" w:rsidTr="00AB61A9">
        <w:trPr>
          <w:tblHeader/>
        </w:trPr>
        <w:tc>
          <w:tcPr>
            <w:tcW w:w="3857" w:type="dxa"/>
            <w:hideMark/>
          </w:tcPr>
          <w:p w14:paraId="636CA12D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8" w:type="dxa"/>
          </w:tcPr>
          <w:p w14:paraId="5970278B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A9E46D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ACF6C7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E738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34A084A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CDA85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5C7FFC7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105" w:rsidRPr="00CF1517" w14:paraId="2477B9DA" w14:textId="77777777" w:rsidTr="00AB61A9">
        <w:trPr>
          <w:tblHeader/>
        </w:trPr>
        <w:tc>
          <w:tcPr>
            <w:tcW w:w="3857" w:type="dxa"/>
            <w:hideMark/>
          </w:tcPr>
          <w:p w14:paraId="246CFC97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0422F64A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center" w:pos="4536"/>
                <w:tab w:val="right" w:pos="907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4F28A8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3D7A294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4D0AC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C462635" w14:textId="77777777" w:rsidR="007F1105" w:rsidRPr="00414C11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4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4A349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068EDCE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105" w:rsidRPr="00CF1517" w14:paraId="29634A36" w14:textId="77777777" w:rsidTr="00AB61A9">
        <w:trPr>
          <w:tblHeader/>
        </w:trPr>
        <w:tc>
          <w:tcPr>
            <w:tcW w:w="3857" w:type="dxa"/>
          </w:tcPr>
          <w:p w14:paraId="3CFDA923" w14:textId="2DCE55D3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CF1517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A4E8053" w14:textId="50329A10" w:rsidR="007F1105" w:rsidRPr="00CF1517" w:rsidRDefault="00C418B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609DDD79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23464553" w14:textId="370FC81F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654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DE36E0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CEC1248" w14:textId="4019BAFC" w:rsidR="007F1105" w:rsidRPr="00FB0169" w:rsidRDefault="00735199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4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62501" w14:textId="77777777" w:rsidR="007F1105" w:rsidRPr="00FB0169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4670D5" w14:textId="24BC5790" w:rsidR="007F1105" w:rsidRPr="00FB0169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7F1105" w:rsidRPr="00CF1517" w14:paraId="35365E6B" w14:textId="77777777" w:rsidTr="00835DD0">
        <w:trPr>
          <w:tblHeader/>
        </w:trPr>
        <w:tc>
          <w:tcPr>
            <w:tcW w:w="3857" w:type="dxa"/>
          </w:tcPr>
          <w:p w14:paraId="1206E5E5" w14:textId="77777777" w:rsidR="005B43AD" w:rsidRPr="00022304" w:rsidRDefault="005B43AD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3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</w:p>
          <w:p w14:paraId="2D1F7094" w14:textId="791B4DD9" w:rsidR="007F1105" w:rsidRPr="00CF1517" w:rsidRDefault="006E5863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23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E9823" w14:textId="6BFDEAC5" w:rsidR="007F1105" w:rsidRPr="000B1EEB" w:rsidRDefault="00C418B0" w:rsidP="008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270" w:type="dxa"/>
            <w:vAlign w:val="bottom"/>
          </w:tcPr>
          <w:p w14:paraId="588F3D4C" w14:textId="77777777" w:rsidR="007F1105" w:rsidRPr="00CF1517" w:rsidRDefault="007F1105" w:rsidP="008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F6A80" w14:textId="22D087F0" w:rsidR="007F1105" w:rsidRPr="00CF1517" w:rsidRDefault="007F1105" w:rsidP="008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8155477" w14:textId="77777777" w:rsidR="007F1105" w:rsidRPr="00CF1517" w:rsidRDefault="007F1105" w:rsidP="008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63A43" w14:textId="786D328E" w:rsidR="007F1105" w:rsidRPr="00CF1517" w:rsidRDefault="007D1242" w:rsidP="008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5FECC" w14:textId="77777777" w:rsidR="007F1105" w:rsidRPr="00CF1517" w:rsidRDefault="007F1105" w:rsidP="008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CA583" w14:textId="5DD927CC" w:rsidR="007F1105" w:rsidRPr="00CF1517" w:rsidRDefault="007F1105" w:rsidP="00835D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8B8BC2" w14:textId="7BE9EB88" w:rsidR="001C39CD" w:rsidRPr="00C84D4E" w:rsidRDefault="001C39CD" w:rsidP="00AB61A9">
      <w:pPr>
        <w:pStyle w:val="block"/>
        <w:tabs>
          <w:tab w:val="left" w:pos="1260"/>
        </w:tabs>
        <w:spacing w:after="0" w:line="240" w:lineRule="atLeast"/>
        <w:ind w:left="1170"/>
        <w:jc w:val="thaiDistribute"/>
        <w:rPr>
          <w:rFonts w:cstheme="minorBidi"/>
          <w:b/>
          <w:bCs/>
          <w:color w:val="0000FF"/>
          <w:sz w:val="30"/>
          <w:szCs w:val="30"/>
        </w:rPr>
      </w:pPr>
      <w:r w:rsidRPr="00C84D4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</w:t>
      </w:r>
      <w:r w:rsidRPr="00C84D4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</w:p>
    <w:p w14:paraId="3B7D56DC" w14:textId="77777777" w:rsidR="001C39CD" w:rsidRPr="00C84D4E" w:rsidRDefault="001C39CD" w:rsidP="001C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84D4E">
        <w:rPr>
          <w:rFonts w:asciiTheme="majorBidi" w:hAnsiTheme="majorBidi" w:cstheme="majorBidi"/>
          <w:sz w:val="30"/>
          <w:szCs w:val="30"/>
        </w:rPr>
        <w:t xml:space="preserve"> </w:t>
      </w:r>
    </w:p>
    <w:p w14:paraId="527A1767" w14:textId="0517E9AC" w:rsidR="001C39CD" w:rsidRPr="00C84D4E" w:rsidRDefault="001C39CD" w:rsidP="001C39CD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687D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ร้อยละ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418B0" w:rsidRPr="00C418B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84D4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84D4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="0017528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30E0B052" w14:textId="77777777" w:rsidR="001C39CD" w:rsidRPr="00C84D4E" w:rsidRDefault="001C39CD" w:rsidP="001C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386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463"/>
        <w:gridCol w:w="198"/>
        <w:gridCol w:w="1288"/>
        <w:gridCol w:w="198"/>
        <w:gridCol w:w="1289"/>
      </w:tblGrid>
      <w:tr w:rsidR="00175280" w:rsidRPr="00C84D4E" w14:paraId="0F8EB147" w14:textId="77777777" w:rsidTr="000B7260">
        <w:trPr>
          <w:trHeight w:val="392"/>
        </w:trPr>
        <w:tc>
          <w:tcPr>
            <w:tcW w:w="3510" w:type="dxa"/>
          </w:tcPr>
          <w:p w14:paraId="6E3868FD" w14:textId="77777777" w:rsidR="00175280" w:rsidRPr="00C84D4E" w:rsidRDefault="00175280" w:rsidP="00175280">
            <w:pPr>
              <w:pStyle w:val="NoSpacing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3" w:type="dxa"/>
            <w:gridSpan w:val="3"/>
            <w:hideMark/>
          </w:tcPr>
          <w:p w14:paraId="0520920C" w14:textId="37754351" w:rsidR="00175280" w:rsidRPr="00C84D4E" w:rsidRDefault="00175280" w:rsidP="0017528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D8F8BA2" w14:textId="77777777" w:rsidR="00175280" w:rsidRPr="00C84D4E" w:rsidRDefault="00175280" w:rsidP="0017528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hideMark/>
          </w:tcPr>
          <w:p w14:paraId="16ECA550" w14:textId="4213B3F4" w:rsidR="00175280" w:rsidRPr="00C84D4E" w:rsidRDefault="00175280" w:rsidP="0017528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9CD" w:rsidRPr="00C84D4E" w14:paraId="12DEA48B" w14:textId="77777777" w:rsidTr="0039651C">
        <w:trPr>
          <w:trHeight w:val="776"/>
        </w:trPr>
        <w:tc>
          <w:tcPr>
            <w:tcW w:w="3510" w:type="dxa"/>
            <w:vAlign w:val="bottom"/>
            <w:hideMark/>
          </w:tcPr>
          <w:p w14:paraId="7033A1A5" w14:textId="77777777" w:rsidR="001C39CD" w:rsidRPr="00C84D4E" w:rsidRDefault="001C39CD" w:rsidP="0039651C">
            <w:pPr>
              <w:pStyle w:val="NoSpacing"/>
              <w:ind w:left="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CD2145" w14:textId="30C47064" w:rsidR="001C39CD" w:rsidRPr="00C84D4E" w:rsidRDefault="00CA707F" w:rsidP="0039651C">
            <w:pPr>
              <w:pStyle w:val="NoSpacing"/>
              <w:ind w:left="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0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2FE9ADAE" w14:textId="77777777" w:rsidR="0039651C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6381FDF3" w14:textId="2AC1A27E" w:rsidR="001C39CD" w:rsidRPr="00C84D4E" w:rsidRDefault="0039651C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CF841BA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hideMark/>
          </w:tcPr>
          <w:p w14:paraId="72D831D1" w14:textId="77777777" w:rsidR="0039651C" w:rsidRDefault="001C39CD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2AFE2602" w14:textId="0B3B7CD2" w:rsidR="001C39CD" w:rsidRPr="00C84D4E" w:rsidRDefault="0039651C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7304DF5C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ACBB9E4" w14:textId="77777777" w:rsidR="0039651C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1CF9B4F3" w14:textId="4C1126C2" w:rsidR="001C39CD" w:rsidRPr="00C84D4E" w:rsidRDefault="0039651C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329F90BD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hideMark/>
          </w:tcPr>
          <w:p w14:paraId="0B3FEA9F" w14:textId="77777777" w:rsidR="0039651C" w:rsidRDefault="001C39CD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2E8080EC" w14:textId="6FC95C9F" w:rsidR="001C39CD" w:rsidRPr="00C84D4E" w:rsidRDefault="0039651C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C418B0" w:rsidRPr="00C418B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1C39CD" w:rsidRPr="00C84D4E" w14:paraId="206315F9" w14:textId="77777777" w:rsidTr="000B7260">
        <w:trPr>
          <w:trHeight w:val="377"/>
        </w:trPr>
        <w:tc>
          <w:tcPr>
            <w:tcW w:w="3510" w:type="dxa"/>
          </w:tcPr>
          <w:p w14:paraId="025B34ED" w14:textId="77777777" w:rsidR="001C39CD" w:rsidRPr="00C84D4E" w:rsidRDefault="001C39CD" w:rsidP="00237BCA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6" w:type="dxa"/>
            <w:gridSpan w:val="7"/>
            <w:hideMark/>
          </w:tcPr>
          <w:p w14:paraId="000A2611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6741" w:rsidRPr="00C84D4E" w14:paraId="0A5AE443" w14:textId="77777777" w:rsidTr="00C86741">
        <w:trPr>
          <w:trHeight w:val="317"/>
        </w:trPr>
        <w:tc>
          <w:tcPr>
            <w:tcW w:w="3510" w:type="dxa"/>
            <w:hideMark/>
          </w:tcPr>
          <w:p w14:paraId="144EB9FC" w14:textId="3C3215DB" w:rsidR="00C86741" w:rsidRPr="00BC10BD" w:rsidRDefault="00C418B0" w:rsidP="00C86741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2B41BAD3" w14:textId="518BE79B" w:rsidR="00C86741" w:rsidRPr="00BC10BD" w:rsidRDefault="00C86741" w:rsidP="00C86741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8EA50" w14:textId="77777777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231BCFD" w14:textId="63E133C5" w:rsidR="00C86741" w:rsidRPr="00BC10BD" w:rsidRDefault="00C86741" w:rsidP="00C86741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592C27C3" w14:textId="77777777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DFE50F0" w14:textId="64852B76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073CCA5" w14:textId="77777777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57EBE65" w14:textId="0E977C38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07F" w:rsidRPr="00C84D4E" w14:paraId="7C9028E1" w14:textId="77777777" w:rsidTr="00C86741">
        <w:trPr>
          <w:trHeight w:val="317"/>
        </w:trPr>
        <w:tc>
          <w:tcPr>
            <w:tcW w:w="3510" w:type="dxa"/>
          </w:tcPr>
          <w:p w14:paraId="4EBCF320" w14:textId="77777777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26AB8A5B" w14:textId="41C7F707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260" w:type="dxa"/>
            <w:vAlign w:val="bottom"/>
          </w:tcPr>
          <w:p w14:paraId="1DE78AD2" w14:textId="289C3BCC" w:rsidR="00CA707F" w:rsidRPr="00BC10BD" w:rsidRDefault="00C418B0" w:rsidP="00C86741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56C551E3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AE342C2" w14:textId="2AF5AF3E" w:rsidR="00CA707F" w:rsidRPr="00BC10BD" w:rsidRDefault="006F24DF" w:rsidP="00C86741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2B850FC1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ABA1B95" w14:textId="2F6CF2CD" w:rsidR="00CA707F" w:rsidRPr="00BC10BD" w:rsidRDefault="006F24D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40C0ED02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4514350" w14:textId="7FF8D0B2" w:rsidR="00CA707F" w:rsidRPr="00BC10BD" w:rsidRDefault="00422858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07F" w:rsidRPr="00C84D4E" w14:paraId="2B5B2164" w14:textId="77777777" w:rsidTr="00C86741">
        <w:trPr>
          <w:trHeight w:val="317"/>
        </w:trPr>
        <w:tc>
          <w:tcPr>
            <w:tcW w:w="3510" w:type="dxa"/>
          </w:tcPr>
          <w:p w14:paraId="588EFF3E" w14:textId="77777777" w:rsidR="00CA707F" w:rsidRPr="00BC10BD" w:rsidRDefault="00CA707F" w:rsidP="00C86741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E2CE7D" w14:textId="77777777" w:rsidR="00CA707F" w:rsidRPr="00BC10BD" w:rsidRDefault="00CA707F" w:rsidP="00C86741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18372D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40981CD" w14:textId="77777777" w:rsidR="00CA707F" w:rsidRPr="00BC10BD" w:rsidRDefault="00CA707F" w:rsidP="00C86741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2BC5939E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5BCD31D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47FBDAA6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3FFE75A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105" w:rsidRPr="00C84D4E" w14:paraId="30348B0E" w14:textId="77777777" w:rsidTr="00C86741">
        <w:trPr>
          <w:trHeight w:val="317"/>
        </w:trPr>
        <w:tc>
          <w:tcPr>
            <w:tcW w:w="3510" w:type="dxa"/>
          </w:tcPr>
          <w:p w14:paraId="6D3054E5" w14:textId="27EECD7D" w:rsidR="007F1105" w:rsidRPr="00BC10BD" w:rsidRDefault="00C418B0" w:rsidP="007F1105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18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41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7235C6A1" w14:textId="77777777" w:rsidR="007F1105" w:rsidRPr="00BC10BD" w:rsidRDefault="007F1105" w:rsidP="007F1105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20EFE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D5ED89" w14:textId="77777777" w:rsidR="007F1105" w:rsidRPr="00BC10BD" w:rsidRDefault="007F1105" w:rsidP="007F1105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11064A48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95C77C2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2B6B31E2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A656DDD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105" w:rsidRPr="00C84D4E" w14:paraId="24301E2A" w14:textId="77777777" w:rsidTr="00C86741">
        <w:trPr>
          <w:trHeight w:val="317"/>
        </w:trPr>
        <w:tc>
          <w:tcPr>
            <w:tcW w:w="3510" w:type="dxa"/>
          </w:tcPr>
          <w:p w14:paraId="2B9E8728" w14:textId="77777777" w:rsidR="007F1105" w:rsidRPr="00BC10BD" w:rsidRDefault="007F1105" w:rsidP="007F1105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2316E167" w14:textId="7BB3E35E" w:rsidR="007F1105" w:rsidRPr="00BC10BD" w:rsidRDefault="007F1105" w:rsidP="007F1105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260" w:type="dxa"/>
            <w:vAlign w:val="bottom"/>
          </w:tcPr>
          <w:p w14:paraId="3FD1E776" w14:textId="1C99836C" w:rsidR="007F1105" w:rsidRPr="00BC10BD" w:rsidRDefault="00C418B0" w:rsidP="007F1105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8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72A978CC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A8C2FA1" w14:textId="494B006E" w:rsidR="007F1105" w:rsidRPr="00BC10BD" w:rsidRDefault="007F1105" w:rsidP="007F1105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8B0" w:rsidRPr="00C418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C10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1F0C27B4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05BF3AB" w14:textId="4ABE1B43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529FA157" w14:textId="77777777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0FD659D" w14:textId="05356B7C" w:rsidR="007F1105" w:rsidRPr="00BC10BD" w:rsidRDefault="007F1105" w:rsidP="007F11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1FE260F" w14:textId="2FF19EA8" w:rsidR="00022304" w:rsidRDefault="00022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66FF5663" w14:textId="3DBC4126" w:rsidR="004926F5" w:rsidRDefault="004926F5" w:rsidP="009A713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926F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7BB59A77" w14:textId="768958E3" w:rsidR="004926F5" w:rsidRPr="004926F5" w:rsidRDefault="004926F5" w:rsidP="004926F5">
      <w:pPr>
        <w:rPr>
          <w:rFonts w:asciiTheme="majorBidi" w:hAnsiTheme="majorBidi" w:cstheme="majorBidi"/>
          <w:sz w:val="30"/>
          <w:szCs w:val="30"/>
        </w:rPr>
      </w:pPr>
    </w:p>
    <w:p w14:paraId="1039D6B8" w14:textId="2913A5D2" w:rsidR="00E06AC3" w:rsidRDefault="004926F5" w:rsidP="0002230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926F5">
        <w:rPr>
          <w:rFonts w:asciiTheme="majorBidi" w:hAnsiTheme="majorBidi" w:cs="Angsana New" w:hint="cs"/>
          <w:sz w:val="30"/>
          <w:szCs w:val="30"/>
          <w:cs/>
        </w:rPr>
        <w:t>นโยบายของคณะกรรมการบริษัท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9A713F" w:rsidRPr="009A713F">
        <w:rPr>
          <w:rFonts w:asciiTheme="majorBidi" w:hAnsiTheme="majorBidi" w:cs="Angsana New" w:hint="cs"/>
          <w:sz w:val="30"/>
          <w:szCs w:val="30"/>
          <w:cs/>
        </w:rPr>
        <w:t>อย่างสม่ำเสมอ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5280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71CD308B" w14:textId="77777777" w:rsidR="00A86238" w:rsidRPr="00022304" w:rsidRDefault="00A86238" w:rsidP="0002230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0F60A0D" w14:textId="77777777" w:rsidR="00A86238" w:rsidRDefault="00A86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D5D81CA" w14:textId="67CC3ABB" w:rsidR="006A30DA" w:rsidRPr="00CF1517" w:rsidRDefault="006A30DA" w:rsidP="009A713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76F80B31" w14:textId="77777777" w:rsidR="007B6B72" w:rsidRDefault="007B6B72" w:rsidP="007B6B72">
      <w:pPr>
        <w:ind w:left="87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C6BFC18" w14:textId="2A7C97E7" w:rsidR="006A30DA" w:rsidRPr="00CF1517" w:rsidRDefault="001D68D1" w:rsidP="007B6B72">
      <w:pPr>
        <w:tabs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ที่ดิน 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>อาคารและอุปกรณ์</w:t>
      </w:r>
      <w:r w:rsidR="007C072C" w:rsidRPr="00CF1517">
        <w:rPr>
          <w:rFonts w:ascii="Angsana New" w:hAnsi="Angsana New" w:cs="Angsana New"/>
          <w:spacing w:val="-4"/>
          <w:sz w:val="30"/>
          <w:szCs w:val="30"/>
          <w:cs/>
        </w:rPr>
        <w:t>และสินทรัพย์ไม่มีตัวตน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>ที่</w:t>
      </w:r>
      <w:r w:rsidR="007C072C" w:rsidRPr="00CF1517">
        <w:rPr>
          <w:rFonts w:ascii="Angsana New" w:hAnsi="Angsana New" w:cs="Angsana New"/>
          <w:spacing w:val="-4"/>
          <w:sz w:val="30"/>
          <w:szCs w:val="30"/>
          <w:cs/>
        </w:rPr>
        <w:t>จ่ายชำระเป็นเงินสด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C418B0" w:rsidRPr="00C418B0">
        <w:rPr>
          <w:rFonts w:ascii="Angsana New" w:hAnsi="Angsana New" w:cs="Angsana New"/>
          <w:sz w:val="30"/>
          <w:szCs w:val="30"/>
        </w:rPr>
        <w:t>31</w:t>
      </w:r>
      <w:r w:rsidR="006A30DA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>ธันวาคม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C418B0">
        <w:rPr>
          <w:rFonts w:ascii="Angsana New" w:hAnsi="Angsana New" w:cs="Angsana New"/>
          <w:sz w:val="30"/>
          <w:szCs w:val="30"/>
        </w:rPr>
        <w:t>256</w:t>
      </w:r>
      <w:r w:rsidR="00C418B0" w:rsidRPr="00C418B0">
        <w:rPr>
          <w:rFonts w:ascii="Angsana New" w:hAnsi="Angsana New" w:cs="Angsana New" w:hint="cs"/>
          <w:sz w:val="30"/>
          <w:szCs w:val="30"/>
        </w:rPr>
        <w:t>5</w:t>
      </w:r>
      <w:r w:rsidR="00835D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1A05"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C418B0">
        <w:rPr>
          <w:rFonts w:ascii="Angsana New" w:hAnsi="Angsana New" w:cs="Angsana New"/>
          <w:sz w:val="30"/>
          <w:szCs w:val="30"/>
        </w:rPr>
        <w:t>256</w:t>
      </w:r>
      <w:r w:rsidR="00C418B0" w:rsidRPr="00C418B0">
        <w:rPr>
          <w:rFonts w:ascii="Angsana New" w:hAnsi="Angsana New" w:cs="Angsana New" w:hint="cs"/>
          <w:sz w:val="30"/>
          <w:szCs w:val="30"/>
        </w:rPr>
        <w:t>4</w:t>
      </w:r>
      <w:r w:rsidR="00C6003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>มี</w:t>
      </w:r>
      <w:r w:rsidR="007C072C" w:rsidRPr="00CF1517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B31CD5" w14:textId="77777777" w:rsidR="00886909" w:rsidRPr="004926F5" w:rsidRDefault="00886909" w:rsidP="001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3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1"/>
        <w:gridCol w:w="812"/>
        <w:gridCol w:w="984"/>
        <w:gridCol w:w="271"/>
        <w:gridCol w:w="992"/>
        <w:gridCol w:w="271"/>
        <w:gridCol w:w="988"/>
        <w:gridCol w:w="271"/>
        <w:gridCol w:w="988"/>
      </w:tblGrid>
      <w:tr w:rsidR="007463FD" w:rsidRPr="00CF1517" w14:paraId="7539BFE4" w14:textId="77777777" w:rsidTr="00B00E4B">
        <w:trPr>
          <w:trHeight w:hRule="exact" w:val="374"/>
        </w:trPr>
        <w:tc>
          <w:tcPr>
            <w:tcW w:w="2014" w:type="pct"/>
          </w:tcPr>
          <w:p w14:paraId="3FE383F0" w14:textId="6BEA98EC" w:rsidR="001D68D1" w:rsidRPr="00CF1517" w:rsidRDefault="0039563C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35" w:type="pct"/>
          </w:tcPr>
          <w:p w14:paraId="16496209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1842B090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7C4E1E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28CDAB84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05" w:rsidRPr="00CF1517" w14:paraId="260FF4E7" w14:textId="77777777" w:rsidTr="00B00E4B">
        <w:trPr>
          <w:trHeight w:hRule="exact" w:val="374"/>
        </w:trPr>
        <w:tc>
          <w:tcPr>
            <w:tcW w:w="2014" w:type="pct"/>
          </w:tcPr>
          <w:p w14:paraId="43837EF8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6AAD4B9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7" w:type="pct"/>
          </w:tcPr>
          <w:p w14:paraId="02AF94E1" w14:textId="05040950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4EF1CC9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4300279" w14:textId="3C6E9ECF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0DB8FF5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2E8617" w14:textId="7C142840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DDB0344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18F230" w14:textId="71B0FB8A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7F1105" w:rsidRPr="00CF1517" w14:paraId="7246E9D1" w14:textId="77777777" w:rsidTr="00B00E4B">
        <w:trPr>
          <w:trHeight w:hRule="exact" w:val="374"/>
        </w:trPr>
        <w:tc>
          <w:tcPr>
            <w:tcW w:w="2014" w:type="pct"/>
          </w:tcPr>
          <w:p w14:paraId="4D33171C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C0A7B2B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pct"/>
            <w:gridSpan w:val="7"/>
          </w:tcPr>
          <w:p w14:paraId="7923ECF8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105" w:rsidRPr="00CF1517" w14:paraId="22201A4D" w14:textId="77777777" w:rsidTr="00E86A29">
        <w:trPr>
          <w:trHeight w:hRule="exact" w:val="374"/>
        </w:trPr>
        <w:tc>
          <w:tcPr>
            <w:tcW w:w="2014" w:type="pct"/>
          </w:tcPr>
          <w:p w14:paraId="2584DD5B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5" w:type="pct"/>
          </w:tcPr>
          <w:p w14:paraId="752CAB38" w14:textId="46873204" w:rsidR="007F1105" w:rsidRPr="00CF1517" w:rsidRDefault="00C418B0" w:rsidP="007F11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527" w:type="pct"/>
            <w:vAlign w:val="bottom"/>
          </w:tcPr>
          <w:p w14:paraId="4DB18844" w14:textId="62780929" w:rsidR="007F1105" w:rsidRPr="00CF1517" w:rsidRDefault="00C418B0" w:rsidP="00A862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  <w:r w:rsidR="00561DB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346</w:t>
            </w:r>
            <w:r w:rsidR="00561DB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999</w:t>
            </w:r>
          </w:p>
        </w:tc>
        <w:tc>
          <w:tcPr>
            <w:tcW w:w="145" w:type="pct"/>
          </w:tcPr>
          <w:p w14:paraId="2EC57B89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92100A6" w14:textId="3B2641B4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7F110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141</w:t>
            </w:r>
            <w:r w:rsidR="007F110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45" w:type="pct"/>
          </w:tcPr>
          <w:p w14:paraId="3222BDE4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9DBA8A5" w14:textId="6CF4436F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139</w:t>
            </w:r>
            <w:r w:rsidR="00A10D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073</w:t>
            </w:r>
          </w:p>
        </w:tc>
        <w:tc>
          <w:tcPr>
            <w:tcW w:w="145" w:type="pct"/>
          </w:tcPr>
          <w:p w14:paraId="7AE1B374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AE7089" w14:textId="1E5903F6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325</w:t>
            </w:r>
            <w:r w:rsidR="007F11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</w:tr>
      <w:tr w:rsidR="007F1105" w:rsidRPr="00CF1517" w14:paraId="0865EC8A" w14:textId="77777777" w:rsidTr="00E86A29">
        <w:trPr>
          <w:trHeight w:hRule="exact" w:val="374"/>
        </w:trPr>
        <w:tc>
          <w:tcPr>
            <w:tcW w:w="2014" w:type="pct"/>
          </w:tcPr>
          <w:p w14:paraId="449DD058" w14:textId="26838B6C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การเปลี่ยนแปลงในเจ้าหนี้</w:t>
            </w:r>
          </w:p>
        </w:tc>
        <w:tc>
          <w:tcPr>
            <w:tcW w:w="435" w:type="pct"/>
          </w:tcPr>
          <w:p w14:paraId="754E87AC" w14:textId="77777777" w:rsidR="007F1105" w:rsidRPr="00CF1517" w:rsidRDefault="007F1105" w:rsidP="007F11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60B7CB2B" w14:textId="23F5C99C" w:rsidR="007F1105" w:rsidRPr="00CF1517" w:rsidRDefault="00561DB5" w:rsidP="00A862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237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FA09DD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4592392" w14:textId="384D6BEF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7F11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145" w:type="pct"/>
          </w:tcPr>
          <w:p w14:paraId="4AB69266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1B1E48" w14:textId="7F62407A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145" w:type="pct"/>
          </w:tcPr>
          <w:p w14:paraId="00659816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8834FF" w14:textId="648D114A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7F1105" w:rsidRPr="00CF1517" w14:paraId="176FC442" w14:textId="77777777" w:rsidTr="00E86A29">
        <w:trPr>
          <w:trHeight w:hRule="exact" w:val="374"/>
        </w:trPr>
        <w:tc>
          <w:tcPr>
            <w:tcW w:w="2014" w:type="pct"/>
          </w:tcPr>
          <w:p w14:paraId="309BB08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5" w:type="pct"/>
          </w:tcPr>
          <w:p w14:paraId="5FCF776A" w14:textId="77777777" w:rsidR="007F1105" w:rsidRPr="00CF1517" w:rsidRDefault="007F1105" w:rsidP="007F11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517F1" w14:textId="63D5B316" w:rsidR="007F1105" w:rsidRPr="00CF1517" w:rsidRDefault="00C418B0" w:rsidP="00A862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561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193</w:t>
            </w:r>
            <w:r w:rsidR="00561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145" w:type="pct"/>
          </w:tcPr>
          <w:p w14:paraId="6B144ABF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4846532" w14:textId="0EF0C595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145" w:type="pct"/>
          </w:tcPr>
          <w:p w14:paraId="662AE08A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5F502E0" w14:textId="22BC3477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  <w:r w:rsidR="00A10D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5" w:type="pct"/>
          </w:tcPr>
          <w:p w14:paraId="737BFEB3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6E7031F" w14:textId="6D5F582D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846</w:t>
            </w:r>
          </w:p>
        </w:tc>
      </w:tr>
    </w:tbl>
    <w:p w14:paraId="5EAA5080" w14:textId="03454F32" w:rsidR="000A0EF5" w:rsidRPr="00601663" w:rsidRDefault="000A0EF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2"/>
        <w:gridCol w:w="809"/>
        <w:gridCol w:w="989"/>
        <w:gridCol w:w="269"/>
        <w:gridCol w:w="993"/>
        <w:gridCol w:w="269"/>
        <w:gridCol w:w="993"/>
        <w:gridCol w:w="269"/>
        <w:gridCol w:w="993"/>
      </w:tblGrid>
      <w:tr w:rsidR="00066702" w:rsidRPr="00CF1517" w14:paraId="2BD6BE5D" w14:textId="77777777" w:rsidTr="00B00E4B">
        <w:trPr>
          <w:trHeight w:hRule="exact" w:val="374"/>
        </w:trPr>
        <w:tc>
          <w:tcPr>
            <w:tcW w:w="2013" w:type="pct"/>
          </w:tcPr>
          <w:p w14:paraId="3E0451B7" w14:textId="38500C26" w:rsidR="00066702" w:rsidRPr="00CF1517" w:rsidRDefault="0039563C" w:rsidP="00B00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33" w:type="pct"/>
          </w:tcPr>
          <w:p w14:paraId="46BFAA54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41F631FB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E83F61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14D433DF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05" w:rsidRPr="00CF1517" w14:paraId="52F8830D" w14:textId="77777777" w:rsidTr="00B00E4B">
        <w:trPr>
          <w:trHeight w:hRule="exact" w:val="374"/>
        </w:trPr>
        <w:tc>
          <w:tcPr>
            <w:tcW w:w="2013" w:type="pct"/>
          </w:tcPr>
          <w:p w14:paraId="6851D325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61E18B8" w14:textId="60EA15A9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6BA7225C" w14:textId="08E93550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5DE0342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12FBABE" w14:textId="532A502B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F1BD49B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B80005" w14:textId="06499E07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2E5A51E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EFC5FEB" w14:textId="251C1E32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7F1105" w:rsidRPr="00CF1517" w14:paraId="24C6615C" w14:textId="77777777" w:rsidTr="00B00E4B">
        <w:trPr>
          <w:trHeight w:hRule="exact" w:val="374"/>
        </w:trPr>
        <w:tc>
          <w:tcPr>
            <w:tcW w:w="2013" w:type="pct"/>
          </w:tcPr>
          <w:p w14:paraId="22C86AE8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BA104F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5" w:type="pct"/>
            <w:gridSpan w:val="7"/>
          </w:tcPr>
          <w:p w14:paraId="66109238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105" w:rsidRPr="00CF1517" w14:paraId="592E9815" w14:textId="77777777" w:rsidTr="00B00E4B">
        <w:trPr>
          <w:trHeight w:hRule="exact" w:val="374"/>
        </w:trPr>
        <w:tc>
          <w:tcPr>
            <w:tcW w:w="2013" w:type="pct"/>
          </w:tcPr>
          <w:p w14:paraId="6991D94A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3" w:type="pct"/>
          </w:tcPr>
          <w:p w14:paraId="1B49E80B" w14:textId="0F4DEE4E" w:rsidR="007F1105" w:rsidRPr="00CF1517" w:rsidRDefault="007F1105" w:rsidP="007F11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7D57A0A5" w14:textId="3D3C03BA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62</w:t>
            </w:r>
            <w:r w:rsidR="00561DB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522</w:t>
            </w:r>
          </w:p>
        </w:tc>
        <w:tc>
          <w:tcPr>
            <w:tcW w:w="144" w:type="pct"/>
          </w:tcPr>
          <w:p w14:paraId="25BAD20E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191D29" w14:textId="0227E6F7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35</w:t>
            </w:r>
            <w:r w:rsidR="007F110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479</w:t>
            </w:r>
          </w:p>
        </w:tc>
        <w:tc>
          <w:tcPr>
            <w:tcW w:w="144" w:type="pct"/>
          </w:tcPr>
          <w:p w14:paraId="5D80589A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FD3FA51" w14:textId="46E3C42F" w:rsidR="007F1105" w:rsidRPr="00561DB5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10D2F" w:rsidRPr="00561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144" w:type="pct"/>
          </w:tcPr>
          <w:p w14:paraId="2236BE42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2DB2BC" w14:textId="1B3C6D47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F11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</w:rPr>
              <w:t>958</w:t>
            </w:r>
          </w:p>
        </w:tc>
      </w:tr>
      <w:tr w:rsidR="007F1105" w:rsidRPr="00CF1517" w14:paraId="34602739" w14:textId="77777777" w:rsidTr="00B00E4B">
        <w:trPr>
          <w:trHeight w:hRule="exact" w:val="374"/>
        </w:trPr>
        <w:tc>
          <w:tcPr>
            <w:tcW w:w="2013" w:type="pct"/>
          </w:tcPr>
          <w:p w14:paraId="6B8D49E6" w14:textId="1DDA2E37" w:rsidR="007F1105" w:rsidRPr="00CF1517" w:rsidRDefault="00835DD0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1105"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7F1105"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33" w:type="pct"/>
          </w:tcPr>
          <w:p w14:paraId="2658E874" w14:textId="77777777" w:rsidR="007F1105" w:rsidRPr="00CF1517" w:rsidRDefault="007F1105" w:rsidP="007F11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BDA7332" w14:textId="5E54ECDC" w:rsidR="007F1105" w:rsidRPr="00CF1517" w:rsidRDefault="00561DB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473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68222D3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7ED471" w14:textId="220F70B3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165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1A8BA15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F798F7" w14:textId="34692473" w:rsidR="007F1105" w:rsidRPr="00561DB5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55B3ED55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A4B928" w14:textId="2ABBC386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18B0" w:rsidRPr="00C418B0">
              <w:rPr>
                <w:rFonts w:ascii="Angsana New" w:hAnsi="Angsana New" w:cs="Angsana New"/>
                <w:sz w:val="30"/>
                <w:szCs w:val="30"/>
              </w:rPr>
              <w:t>315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F1105" w:rsidRPr="00CF1517" w14:paraId="3254E6EC" w14:textId="77777777" w:rsidTr="00B00E4B">
        <w:trPr>
          <w:trHeight w:hRule="exact" w:val="374"/>
        </w:trPr>
        <w:tc>
          <w:tcPr>
            <w:tcW w:w="2013" w:type="pct"/>
          </w:tcPr>
          <w:p w14:paraId="67CD7A90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3" w:type="pct"/>
          </w:tcPr>
          <w:p w14:paraId="50E3E3BE" w14:textId="77777777" w:rsidR="007F1105" w:rsidRPr="00CF1517" w:rsidRDefault="007F1105" w:rsidP="007F11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1A4CC69" w14:textId="2CF4C788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="00561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44" w:type="pct"/>
          </w:tcPr>
          <w:p w14:paraId="3A42B090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B7C44AD" w14:textId="3A130E54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44" w:type="pct"/>
          </w:tcPr>
          <w:p w14:paraId="59637BCF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891A1AB" w14:textId="28F62A3D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10D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144" w:type="pct"/>
          </w:tcPr>
          <w:p w14:paraId="65F4056B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D80D414" w14:textId="0E0B980D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643</w:t>
            </w:r>
          </w:p>
        </w:tc>
      </w:tr>
    </w:tbl>
    <w:p w14:paraId="5E8D6908" w14:textId="77777777" w:rsidR="00601663" w:rsidRDefault="00601663" w:rsidP="0060166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8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009DD24B" w14:textId="77777777" w:rsidR="00601663" w:rsidRDefault="006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DE045BF" w14:textId="72033890" w:rsidR="00804175" w:rsidRPr="00CF1517" w:rsidRDefault="00804175" w:rsidP="009A71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left="540" w:right="-45" w:hanging="486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CF1517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8"/>
        <w:gridCol w:w="1134"/>
        <w:gridCol w:w="250"/>
        <w:gridCol w:w="1121"/>
        <w:gridCol w:w="274"/>
        <w:gridCol w:w="1140"/>
        <w:gridCol w:w="276"/>
        <w:gridCol w:w="1114"/>
      </w:tblGrid>
      <w:tr w:rsidR="005E65D0" w:rsidRPr="00CF1517" w14:paraId="5574B219" w14:textId="77777777" w:rsidTr="00DF028E">
        <w:trPr>
          <w:tblHeader/>
        </w:trPr>
        <w:tc>
          <w:tcPr>
            <w:tcW w:w="2131" w:type="pct"/>
            <w:gridSpan w:val="2"/>
          </w:tcPr>
          <w:p w14:paraId="796AA5C7" w14:textId="77777777" w:rsidR="00DB3FD7" w:rsidRPr="00CF1517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B66BB08" w14:textId="77777777" w:rsidR="00DB3FD7" w:rsidRPr="00CF1517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F21DF92" w14:textId="77777777" w:rsidR="00DB3FD7" w:rsidRPr="00CF1517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8AD0AF" w14:textId="77777777" w:rsidR="00DB3FD7" w:rsidRPr="00CF1517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1105" w:rsidRPr="00CF1517" w14:paraId="7E310990" w14:textId="77777777" w:rsidTr="00DF028E">
        <w:trPr>
          <w:trHeight w:val="344"/>
          <w:tblHeader/>
        </w:trPr>
        <w:tc>
          <w:tcPr>
            <w:tcW w:w="2131" w:type="pct"/>
            <w:gridSpan w:val="2"/>
          </w:tcPr>
          <w:p w14:paraId="78E151D4" w14:textId="77777777" w:rsidR="007F1105" w:rsidRPr="00CF1517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0D2FAB" w14:textId="1A90D9E0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4FEAA47D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B52281" w14:textId="0C540E40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AF9998F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84F5F7" w14:textId="6F75D288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0BDCD7AE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4AE49C" w14:textId="18924D48" w:rsidR="007F1105" w:rsidRPr="00CF1517" w:rsidRDefault="00C418B0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418B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7F1105" w:rsidRPr="00CF1517" w14:paraId="07A0564C" w14:textId="77777777" w:rsidTr="00DF028E">
        <w:trPr>
          <w:tblHeader/>
        </w:trPr>
        <w:tc>
          <w:tcPr>
            <w:tcW w:w="1700" w:type="pct"/>
          </w:tcPr>
          <w:p w14:paraId="3A48D1CC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0C52EC6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105" w:rsidRPr="00CF1517" w14:paraId="50F04CB4" w14:textId="77777777" w:rsidTr="00DF028E">
        <w:trPr>
          <w:tblHeader/>
        </w:trPr>
        <w:tc>
          <w:tcPr>
            <w:tcW w:w="1700" w:type="pct"/>
          </w:tcPr>
          <w:p w14:paraId="3CD56D03" w14:textId="1D68B891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0F086AA7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F1105" w:rsidRPr="00FA5BEE" w14:paraId="762FA14B" w14:textId="77777777" w:rsidTr="00DF028E">
        <w:tc>
          <w:tcPr>
            <w:tcW w:w="2131" w:type="pct"/>
            <w:gridSpan w:val="2"/>
          </w:tcPr>
          <w:p w14:paraId="1B10E1D0" w14:textId="77777777" w:rsidR="007F1105" w:rsidRPr="00FA5BEE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vAlign w:val="bottom"/>
          </w:tcPr>
          <w:p w14:paraId="71B3B822" w14:textId="5855605E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776</w:t>
            </w:r>
            <w:r w:rsidR="00195B0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651</w:t>
            </w:r>
          </w:p>
        </w:tc>
        <w:tc>
          <w:tcPr>
            <w:tcW w:w="135" w:type="pct"/>
            <w:vAlign w:val="bottom"/>
          </w:tcPr>
          <w:p w14:paraId="16ABECCF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5CA88FCC" w14:textId="5D235D4E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308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498</w:t>
            </w:r>
          </w:p>
        </w:tc>
        <w:tc>
          <w:tcPr>
            <w:tcW w:w="148" w:type="pct"/>
            <w:vAlign w:val="bottom"/>
          </w:tcPr>
          <w:p w14:paraId="49A173B4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51E09E20" w14:textId="37CCACAD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88</w:t>
            </w:r>
            <w:r w:rsidR="00B1420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970</w:t>
            </w:r>
          </w:p>
        </w:tc>
        <w:tc>
          <w:tcPr>
            <w:tcW w:w="149" w:type="pct"/>
            <w:vAlign w:val="bottom"/>
          </w:tcPr>
          <w:p w14:paraId="311F1462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105DB684" w14:textId="1E44C2EC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34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132</w:t>
            </w:r>
          </w:p>
        </w:tc>
      </w:tr>
      <w:tr w:rsidR="007F1105" w:rsidRPr="00FA5BEE" w14:paraId="4EE61A3A" w14:textId="77777777" w:rsidTr="00DF028E">
        <w:tc>
          <w:tcPr>
            <w:tcW w:w="2131" w:type="pct"/>
            <w:gridSpan w:val="2"/>
          </w:tcPr>
          <w:p w14:paraId="1C4BB50E" w14:textId="77777777" w:rsidR="007F1105" w:rsidRPr="00FA5BEE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vAlign w:val="bottom"/>
          </w:tcPr>
          <w:p w14:paraId="1F6DA8D6" w14:textId="74D513B3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14</w:t>
            </w:r>
            <w:r w:rsidR="00195B0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926</w:t>
            </w:r>
          </w:p>
        </w:tc>
        <w:tc>
          <w:tcPr>
            <w:tcW w:w="135" w:type="pct"/>
            <w:vAlign w:val="bottom"/>
          </w:tcPr>
          <w:p w14:paraId="4CF2EFE9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1EEA9324" w14:textId="151BEA42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126</w:t>
            </w:r>
          </w:p>
        </w:tc>
        <w:tc>
          <w:tcPr>
            <w:tcW w:w="148" w:type="pct"/>
            <w:vAlign w:val="bottom"/>
          </w:tcPr>
          <w:p w14:paraId="281B8939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436C0B93" w14:textId="12F956D7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B1420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790</w:t>
            </w:r>
          </w:p>
        </w:tc>
        <w:tc>
          <w:tcPr>
            <w:tcW w:w="149" w:type="pct"/>
            <w:vAlign w:val="bottom"/>
          </w:tcPr>
          <w:p w14:paraId="2304E543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0DDC1389" w14:textId="39C4226D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7F1105" w:rsidRPr="00FA5BEE" w14:paraId="0E570D7D" w14:textId="77777777" w:rsidTr="00DF028E">
        <w:tc>
          <w:tcPr>
            <w:tcW w:w="2131" w:type="pct"/>
            <w:gridSpan w:val="2"/>
          </w:tcPr>
          <w:p w14:paraId="6C890A65" w14:textId="77777777" w:rsidR="007F1105" w:rsidRPr="00FA5BEE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49EF46EC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791</w:t>
            </w:r>
            <w:r w:rsidR="00195B0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577</w:t>
            </w:r>
          </w:p>
        </w:tc>
        <w:tc>
          <w:tcPr>
            <w:tcW w:w="135" w:type="pct"/>
            <w:vAlign w:val="bottom"/>
          </w:tcPr>
          <w:p w14:paraId="78749948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6F502602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1105"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317</w:t>
            </w:r>
            <w:r w:rsidR="007F1105"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624</w:t>
            </w:r>
          </w:p>
        </w:tc>
        <w:tc>
          <w:tcPr>
            <w:tcW w:w="148" w:type="pct"/>
            <w:vAlign w:val="bottom"/>
          </w:tcPr>
          <w:p w14:paraId="4930CA45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1003F099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91</w:t>
            </w:r>
            <w:r w:rsidR="00B1420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760</w:t>
            </w:r>
          </w:p>
        </w:tc>
        <w:tc>
          <w:tcPr>
            <w:tcW w:w="149" w:type="pct"/>
            <w:vAlign w:val="bottom"/>
          </w:tcPr>
          <w:p w14:paraId="1823A953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3D851FD3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</w:t>
            </w:r>
            <w:r w:rsidR="007F1105"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132</w:t>
            </w:r>
          </w:p>
        </w:tc>
      </w:tr>
    </w:tbl>
    <w:p w14:paraId="5A6439D3" w14:textId="77777777" w:rsidR="00DD4917" w:rsidRPr="00FA5BEE" w:rsidRDefault="00D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2"/>
        <w:gridCol w:w="784"/>
        <w:gridCol w:w="1146"/>
        <w:gridCol w:w="260"/>
        <w:gridCol w:w="1107"/>
        <w:gridCol w:w="260"/>
        <w:gridCol w:w="1151"/>
        <w:gridCol w:w="282"/>
        <w:gridCol w:w="1138"/>
      </w:tblGrid>
      <w:tr w:rsidR="001C3E29" w:rsidRPr="00FA5BEE" w14:paraId="6EA0AD2E" w14:textId="77777777" w:rsidTr="007F1105">
        <w:trPr>
          <w:trHeight w:hRule="exact" w:val="403"/>
          <w:tblHeader/>
        </w:trPr>
        <w:tc>
          <w:tcPr>
            <w:tcW w:w="1695" w:type="pct"/>
          </w:tcPr>
          <w:p w14:paraId="2693ABAE" w14:textId="6A50FAC9" w:rsidR="001C3E29" w:rsidRPr="00FA5BEE" w:rsidRDefault="001C3E29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23" w:type="pct"/>
          </w:tcPr>
          <w:p w14:paraId="0A2DFFC4" w14:textId="77777777" w:rsidR="001C3E29" w:rsidRPr="00FA5BEE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2" w:type="pct"/>
            <w:gridSpan w:val="7"/>
          </w:tcPr>
          <w:p w14:paraId="21B9C3FE" w14:textId="77777777" w:rsidR="001C3E29" w:rsidRPr="00FA5BEE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C3E29" w:rsidRPr="00FA5BEE" w14:paraId="643C3240" w14:textId="77777777" w:rsidTr="007F1105">
        <w:trPr>
          <w:trHeight w:hRule="exact" w:val="403"/>
        </w:trPr>
        <w:tc>
          <w:tcPr>
            <w:tcW w:w="2118" w:type="pct"/>
            <w:gridSpan w:val="2"/>
          </w:tcPr>
          <w:p w14:paraId="34C2F349" w14:textId="77777777" w:rsidR="001C3E29" w:rsidRPr="00FA5BEE" w:rsidRDefault="001C3E29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618" w:type="pct"/>
          </w:tcPr>
          <w:p w14:paraId="35FBF6C3" w14:textId="77777777" w:rsidR="001C3E29" w:rsidRPr="00FA5BEE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E365602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258E42ED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5DAA3A6A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</w:tcPr>
          <w:p w14:paraId="668FD6D0" w14:textId="1277172D" w:rsidR="001C3E29" w:rsidRPr="00FA5BEE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</w:tcPr>
          <w:p w14:paraId="3730CF64" w14:textId="77777777" w:rsidR="001C3E29" w:rsidRPr="00FA5BEE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3" w:type="pct"/>
            <w:shd w:val="clear" w:color="auto" w:fill="auto"/>
          </w:tcPr>
          <w:p w14:paraId="66910365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F1105" w:rsidRPr="00FA5BEE" w14:paraId="62D03B8B" w14:textId="77777777" w:rsidTr="007F1105">
        <w:trPr>
          <w:trHeight w:hRule="exact" w:val="403"/>
        </w:trPr>
        <w:tc>
          <w:tcPr>
            <w:tcW w:w="2118" w:type="pct"/>
            <w:gridSpan w:val="2"/>
          </w:tcPr>
          <w:p w14:paraId="7460A50D" w14:textId="77777777" w:rsidR="007F1105" w:rsidRPr="00FA5BEE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FA5B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618" w:type="pct"/>
          </w:tcPr>
          <w:p w14:paraId="3AA8E1D4" w14:textId="3D13DF2F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195B0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528</w:t>
            </w:r>
            <w:r w:rsidR="00195B0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624</w:t>
            </w:r>
          </w:p>
        </w:tc>
        <w:tc>
          <w:tcPr>
            <w:tcW w:w="140" w:type="pct"/>
          </w:tcPr>
          <w:p w14:paraId="7BEC5076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3D7C5E4" w14:textId="1B70BDDD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250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160</w:t>
            </w:r>
          </w:p>
        </w:tc>
        <w:tc>
          <w:tcPr>
            <w:tcW w:w="140" w:type="pct"/>
          </w:tcPr>
          <w:p w14:paraId="77CF7B97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shd w:val="clear" w:color="auto" w:fill="auto"/>
          </w:tcPr>
          <w:p w14:paraId="6DC53FCC" w14:textId="03E36731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71</w:t>
            </w:r>
            <w:r w:rsidR="00B1420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316</w:t>
            </w:r>
          </w:p>
        </w:tc>
        <w:tc>
          <w:tcPr>
            <w:tcW w:w="152" w:type="pct"/>
          </w:tcPr>
          <w:p w14:paraId="432D5D56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3" w:type="pct"/>
            <w:shd w:val="clear" w:color="auto" w:fill="auto"/>
          </w:tcPr>
          <w:p w14:paraId="3E627932" w14:textId="103682D0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299</w:t>
            </w:r>
          </w:p>
        </w:tc>
      </w:tr>
      <w:tr w:rsidR="007F1105" w:rsidRPr="00FA5BEE" w14:paraId="414A6B65" w14:textId="77777777" w:rsidTr="007F1105">
        <w:trPr>
          <w:trHeight w:hRule="exact" w:val="403"/>
        </w:trPr>
        <w:tc>
          <w:tcPr>
            <w:tcW w:w="2118" w:type="pct"/>
            <w:gridSpan w:val="2"/>
          </w:tcPr>
          <w:p w14:paraId="69892F2A" w14:textId="77777777" w:rsidR="007F1105" w:rsidRPr="00FA5BEE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618" w:type="pct"/>
          </w:tcPr>
          <w:p w14:paraId="4EE35F22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C58561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4B9A8E8A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5B15BC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shd w:val="clear" w:color="auto" w:fill="auto"/>
          </w:tcPr>
          <w:p w14:paraId="585D795B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</w:tcPr>
          <w:p w14:paraId="15056A68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3" w:type="pct"/>
            <w:shd w:val="clear" w:color="auto" w:fill="auto"/>
          </w:tcPr>
          <w:p w14:paraId="0BCFE32A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F1105" w:rsidRPr="00CF1517" w14:paraId="28F937DE" w14:textId="77777777" w:rsidTr="007F1105">
        <w:trPr>
          <w:trHeight w:hRule="exact" w:val="403"/>
        </w:trPr>
        <w:tc>
          <w:tcPr>
            <w:tcW w:w="2118" w:type="pct"/>
            <w:gridSpan w:val="2"/>
          </w:tcPr>
          <w:p w14:paraId="5F06D0D0" w14:textId="77777777" w:rsidR="007F1105" w:rsidRPr="00FA5BEE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FA5B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385B493" w14:textId="4AD314D2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195B0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643</w:t>
            </w:r>
            <w:r w:rsidR="00195B0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026</w:t>
            </w:r>
          </w:p>
        </w:tc>
        <w:tc>
          <w:tcPr>
            <w:tcW w:w="140" w:type="pct"/>
          </w:tcPr>
          <w:p w14:paraId="5B6D2C4A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648F844" w14:textId="4C656BE6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214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344</w:t>
            </w:r>
          </w:p>
        </w:tc>
        <w:tc>
          <w:tcPr>
            <w:tcW w:w="140" w:type="pct"/>
          </w:tcPr>
          <w:p w14:paraId="3868F2F7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D3DB24B" w14:textId="7476BF73" w:rsidR="007F1105" w:rsidRPr="00FA5BEE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139</w:t>
            </w:r>
            <w:r w:rsidR="00B14207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512</w:t>
            </w:r>
          </w:p>
        </w:tc>
        <w:tc>
          <w:tcPr>
            <w:tcW w:w="152" w:type="pct"/>
          </w:tcPr>
          <w:p w14:paraId="32EDA271" w14:textId="77777777" w:rsidR="007F1105" w:rsidRPr="00FA5BEE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617D8F8E" w14:textId="0B2123B2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49</w:t>
            </w:r>
            <w:r w:rsidR="007F1105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sz w:val="30"/>
                <w:szCs w:val="30"/>
                <w:lang w:eastAsia="ko-KR"/>
              </w:rPr>
              <w:t>710</w:t>
            </w:r>
          </w:p>
        </w:tc>
      </w:tr>
      <w:tr w:rsidR="007F1105" w:rsidRPr="00CF1517" w14:paraId="42963306" w14:textId="77777777" w:rsidTr="007F1105">
        <w:trPr>
          <w:trHeight w:hRule="exact" w:val="403"/>
        </w:trPr>
        <w:tc>
          <w:tcPr>
            <w:tcW w:w="2118" w:type="pct"/>
            <w:gridSpan w:val="2"/>
          </w:tcPr>
          <w:p w14:paraId="7BE10E18" w14:textId="77777777" w:rsidR="007F1105" w:rsidRPr="00CF1517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3E6B5BE" w14:textId="362AFAEA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195B0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171</w:t>
            </w:r>
            <w:r w:rsidR="00195B0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650</w:t>
            </w:r>
          </w:p>
        </w:tc>
        <w:tc>
          <w:tcPr>
            <w:tcW w:w="140" w:type="pct"/>
          </w:tcPr>
          <w:p w14:paraId="44D6F9CA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983F7" w14:textId="6F9F6D60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464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504</w:t>
            </w:r>
          </w:p>
        </w:tc>
        <w:tc>
          <w:tcPr>
            <w:tcW w:w="140" w:type="pct"/>
          </w:tcPr>
          <w:p w14:paraId="67885C71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405A" w14:textId="38BA0228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210</w:t>
            </w:r>
            <w:r w:rsidR="00B1420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828</w:t>
            </w:r>
          </w:p>
        </w:tc>
        <w:tc>
          <w:tcPr>
            <w:tcW w:w="152" w:type="pct"/>
          </w:tcPr>
          <w:p w14:paraId="7C64ACB6" w14:textId="77777777" w:rsidR="007F1105" w:rsidRPr="00CF1517" w:rsidRDefault="007F1105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2B13D" w14:textId="223C2916" w:rsidR="007F1105" w:rsidRPr="00CF1517" w:rsidRDefault="00C418B0" w:rsidP="007F1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  <w:r w:rsidR="007F110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418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009</w:t>
            </w:r>
          </w:p>
        </w:tc>
      </w:tr>
    </w:tbl>
    <w:p w14:paraId="51D37B39" w14:textId="16C86EC9" w:rsidR="006D7787" w:rsidRDefault="006D7787" w:rsidP="006D7787">
      <w:pPr>
        <w:rPr>
          <w:rFonts w:cstheme="minorBidi"/>
        </w:rPr>
      </w:pPr>
    </w:p>
    <w:p w14:paraId="224EE01A" w14:textId="16AF2A1C" w:rsidR="006D7787" w:rsidRDefault="006D7787" w:rsidP="006D7787">
      <w:pPr>
        <w:rPr>
          <w:rFonts w:cstheme="minorBidi"/>
        </w:rPr>
      </w:pPr>
    </w:p>
    <w:p w14:paraId="5BF8E68E" w14:textId="1910491C" w:rsidR="006D7787" w:rsidRPr="00CE30C0" w:rsidRDefault="00C418B0" w:rsidP="00022304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36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E30C0">
        <w:rPr>
          <w:rFonts w:ascii="Angsana New" w:hAnsi="Angsana New" w:cs="Angsana New" w:hint="cs"/>
          <w:sz w:val="30"/>
          <w:szCs w:val="30"/>
          <w:u w:val="none"/>
        </w:rPr>
        <w:t>28</w:t>
      </w:r>
      <w:r w:rsidR="006D7787" w:rsidRPr="00CE30C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6D7787" w:rsidRPr="00CE30C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ab/>
      </w:r>
      <w:r w:rsidR="006D7787" w:rsidRPr="00CE30C0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เหตุการณ์ภายหลังรอบระยะเวลาที่รายงาน</w:t>
      </w:r>
    </w:p>
    <w:p w14:paraId="58EF3D4D" w14:textId="2D075CB6" w:rsidR="006D7787" w:rsidRPr="00CE30C0" w:rsidRDefault="006D7787" w:rsidP="006D7787">
      <w:pPr>
        <w:rPr>
          <w:rFonts w:ascii="Angsana New" w:hAnsi="Angsana New" w:cs="Angsana New"/>
          <w:sz w:val="30"/>
          <w:szCs w:val="30"/>
        </w:rPr>
      </w:pPr>
    </w:p>
    <w:p w14:paraId="19E6EB58" w14:textId="7B9F55A5" w:rsidR="00921D8B" w:rsidRPr="00CE30C0" w:rsidRDefault="00921D8B" w:rsidP="00921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CE30C0">
        <w:rPr>
          <w:rFonts w:ascii="Angsana New" w:hAnsi="Angsana New" w:cs="Angsana New" w:hint="cs"/>
          <w:spacing w:val="6"/>
          <w:sz w:val="30"/>
          <w:szCs w:val="30"/>
        </w:rPr>
        <w:t>28.</w:t>
      </w:r>
      <w:r w:rsidRPr="00E4129C">
        <w:rPr>
          <w:rFonts w:ascii="Angsana New" w:hAnsi="Angsana New" w:cs="Angsana New"/>
          <w:spacing w:val="6"/>
          <w:sz w:val="30"/>
          <w:szCs w:val="30"/>
        </w:rPr>
        <w:t>1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ab/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>คณะกรรมการของบริษัทได้อนุมัติให้จัดตั้งบริษัท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ร่วมแห่งหนึ่ง (บริษัท อาเลน่า ดีเวลลอปเม้นท์ จำกัด)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โดยมีทุนจดทะเบียนเริ่มแรกเป็นจำนวนเงิน 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>50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 และให้เรียกชำระ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>ค่าหุ้นในอัตราร้อยละ</w:t>
      </w:r>
      <w:r w:rsidR="003F7742">
        <w:rPr>
          <w:rFonts w:ascii="Angsana New" w:hAnsi="Angsana New" w:cs="Angsana New"/>
          <w:spacing w:val="6"/>
          <w:sz w:val="30"/>
          <w:szCs w:val="30"/>
        </w:rPr>
        <w:t xml:space="preserve"> 25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คิดเป็นจำนวนเงิน</w:t>
      </w:r>
      <w:r w:rsidR="003F7742">
        <w:rPr>
          <w:rFonts w:ascii="Angsana New" w:hAnsi="Angsana New" w:cs="Angsana New"/>
          <w:spacing w:val="6"/>
          <w:sz w:val="30"/>
          <w:szCs w:val="30"/>
        </w:rPr>
        <w:t xml:space="preserve"> 12.5 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บริษัทมีสัดส่วนการลงทุนใน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>บริษัทร่วม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ดังกล่าวคิดเป็นอัตราร้อยละ </w:t>
      </w:r>
      <w:r>
        <w:rPr>
          <w:rFonts w:ascii="Angsana New" w:hAnsi="Angsana New" w:cs="Angsana New"/>
          <w:spacing w:val="6"/>
          <w:sz w:val="30"/>
          <w:szCs w:val="30"/>
        </w:rPr>
        <w:t>45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ของทุนที่ชำระแล้วคิดเป็นจำนวนเงิน </w:t>
      </w:r>
      <w:r>
        <w:rPr>
          <w:rFonts w:ascii="Angsana New" w:hAnsi="Angsana New" w:cs="Angsana New"/>
          <w:spacing w:val="6"/>
          <w:sz w:val="30"/>
          <w:szCs w:val="30"/>
        </w:rPr>
        <w:t>5.6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ล้าน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>บาท การดำเนินการ</w:t>
      </w:r>
      <w:r w:rsidR="009B084D">
        <w:rPr>
          <w:rFonts w:ascii="Angsana New" w:hAnsi="Angsana New" w:cs="Angsana New" w:hint="cs"/>
          <w:spacing w:val="6"/>
          <w:sz w:val="30"/>
          <w:szCs w:val="30"/>
          <w:cs/>
        </w:rPr>
        <w:t>จด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>ทะเบียนหุ้นทุนเริ่มแรกของการจัดตั้งบริษัทดังกล่าว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กับกระทรวงพาณิชย์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>ได้แล้วเสร็จเมื่อวันที่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6"/>
          <w:sz w:val="30"/>
          <w:szCs w:val="30"/>
        </w:rPr>
        <w:t>18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มกราคม 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>2566</w:t>
      </w:r>
    </w:p>
    <w:p w14:paraId="1141870E" w14:textId="77777777" w:rsidR="00921D8B" w:rsidRDefault="00921D8B" w:rsidP="00DF085D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  <w:cs/>
        </w:rPr>
      </w:pPr>
    </w:p>
    <w:p w14:paraId="2D37D672" w14:textId="7BE9F9AA" w:rsidR="005976CC" w:rsidRPr="00CE30C0" w:rsidRDefault="00DF085D" w:rsidP="00DF085D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CE30C0">
        <w:rPr>
          <w:rFonts w:ascii="Angsana New" w:hAnsi="Angsana New" w:hint="cs"/>
          <w:sz w:val="30"/>
          <w:szCs w:val="30"/>
        </w:rPr>
        <w:t>28.</w:t>
      </w:r>
      <w:r w:rsidR="00921D8B">
        <w:rPr>
          <w:rFonts w:ascii="Angsana New" w:hAnsi="Angsana New"/>
          <w:sz w:val="30"/>
          <w:szCs w:val="30"/>
        </w:rPr>
        <w:t>2</w:t>
      </w:r>
      <w:r w:rsidRPr="00CE30C0">
        <w:rPr>
          <w:rFonts w:ascii="Angsana New" w:hAnsi="Angsana New" w:hint="cs"/>
          <w:sz w:val="30"/>
          <w:szCs w:val="30"/>
        </w:rPr>
        <w:tab/>
      </w:r>
      <w:r w:rsidRPr="00CE30C0">
        <w:rPr>
          <w:rFonts w:ascii="Angsana New" w:hAnsi="Angsana New" w:hint="cs"/>
          <w:sz w:val="30"/>
          <w:szCs w:val="30"/>
          <w:cs/>
        </w:rPr>
        <w:tab/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418B0" w:rsidRPr="00CE30C0">
        <w:rPr>
          <w:rFonts w:ascii="Angsana New" w:hAnsi="Angsana New" w:hint="cs"/>
          <w:sz w:val="30"/>
          <w:szCs w:val="30"/>
        </w:rPr>
        <w:t>27</w:t>
      </w:r>
      <w:r w:rsidR="006D7787" w:rsidRPr="00CE30C0">
        <w:rPr>
          <w:rFonts w:ascii="Angsana New" w:hAnsi="Angsana New" w:hint="cs"/>
          <w:sz w:val="30"/>
          <w:szCs w:val="30"/>
        </w:rPr>
        <w:t xml:space="preserve"> 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418B0" w:rsidRPr="00CE30C0">
        <w:rPr>
          <w:rFonts w:ascii="Angsana New" w:hAnsi="Angsana New" w:hint="cs"/>
          <w:sz w:val="30"/>
          <w:szCs w:val="30"/>
        </w:rPr>
        <w:t>256</w:t>
      </w:r>
      <w:r w:rsidR="00C418B0" w:rsidRPr="00CE30C0">
        <w:rPr>
          <w:rFonts w:ascii="Angsana New" w:hAnsi="Angsana New" w:hint="cs"/>
          <w:spacing w:val="-2"/>
          <w:sz w:val="30"/>
          <w:szCs w:val="30"/>
        </w:rPr>
        <w:t>6</w:t>
      </w:r>
      <w:r w:rsidR="006D7787" w:rsidRPr="00CE30C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D7787" w:rsidRPr="00CE30C0">
        <w:rPr>
          <w:rFonts w:ascii="Angsana New" w:hAnsi="Angsana New" w:hint="cs"/>
          <w:spacing w:val="-2"/>
          <w:sz w:val="30"/>
          <w:szCs w:val="30"/>
          <w:cs/>
        </w:rPr>
        <w:t>บริษัทได้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ออกหุ้นกู้ ครั้งที่ </w:t>
      </w:r>
      <w:r w:rsidR="00C418B0" w:rsidRPr="00CE30C0">
        <w:rPr>
          <w:rFonts w:ascii="Angsana New" w:hAnsi="Angsana New" w:hint="cs"/>
          <w:sz w:val="30"/>
          <w:szCs w:val="30"/>
        </w:rPr>
        <w:t>1</w:t>
      </w:r>
      <w:r w:rsidR="006D7787" w:rsidRPr="00CE30C0">
        <w:rPr>
          <w:rFonts w:ascii="Angsana New" w:hAnsi="Angsana New" w:hint="cs"/>
          <w:sz w:val="30"/>
          <w:szCs w:val="30"/>
        </w:rPr>
        <w:t>/</w:t>
      </w:r>
      <w:r w:rsidR="00C418B0" w:rsidRPr="00CE30C0">
        <w:rPr>
          <w:rFonts w:ascii="Angsana New" w:hAnsi="Angsana New" w:hint="cs"/>
          <w:sz w:val="30"/>
          <w:szCs w:val="30"/>
        </w:rPr>
        <w:t>2566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 ประเภทไม่ด้อยสิทธิ ไม่มีหลักประกัน และ</w:t>
      </w:r>
      <w:r w:rsidR="00022304" w:rsidRPr="00CE30C0">
        <w:rPr>
          <w:rFonts w:ascii="Angsana New" w:hAnsi="Angsana New" w:hint="cs"/>
          <w:spacing w:val="8"/>
          <w:sz w:val="30"/>
          <w:szCs w:val="30"/>
          <w:cs/>
        </w:rPr>
        <w:t>ระบ</w:t>
      </w:r>
      <w:r w:rsidRPr="00CE30C0">
        <w:rPr>
          <w:rFonts w:ascii="Angsana New" w:hAnsi="Angsana New" w:hint="cs"/>
          <w:spacing w:val="8"/>
          <w:sz w:val="30"/>
          <w:szCs w:val="30"/>
          <w:cs/>
        </w:rPr>
        <w:t>ุ</w:t>
      </w:r>
      <w:r w:rsidR="00022304" w:rsidRPr="00CE30C0">
        <w:rPr>
          <w:rFonts w:ascii="Angsana New" w:hAnsi="Angsana New" w:hint="cs"/>
          <w:spacing w:val="8"/>
          <w:sz w:val="30"/>
          <w:szCs w:val="30"/>
          <w:cs/>
        </w:rPr>
        <w:t>ชื่อผู้ถือ</w:t>
      </w:r>
      <w:r w:rsidR="006D7787" w:rsidRPr="00CE30C0">
        <w:rPr>
          <w:rFonts w:ascii="Angsana New" w:hAnsi="Angsana New" w:hint="cs"/>
          <w:spacing w:val="8"/>
          <w:sz w:val="30"/>
          <w:szCs w:val="30"/>
          <w:cs/>
        </w:rPr>
        <w:t xml:space="preserve">เป็นจำนวนเงินรวม </w:t>
      </w:r>
      <w:r w:rsidR="00C418B0" w:rsidRPr="00CE30C0">
        <w:rPr>
          <w:rFonts w:ascii="Angsana New" w:hAnsi="Angsana New" w:hint="cs"/>
          <w:spacing w:val="8"/>
          <w:sz w:val="30"/>
          <w:szCs w:val="30"/>
        </w:rPr>
        <w:t>1</w:t>
      </w:r>
      <w:r w:rsidR="006D7787" w:rsidRPr="00CE30C0">
        <w:rPr>
          <w:rFonts w:ascii="Angsana New" w:hAnsi="Angsana New" w:hint="cs"/>
          <w:spacing w:val="8"/>
          <w:sz w:val="30"/>
          <w:szCs w:val="30"/>
        </w:rPr>
        <w:t>,</w:t>
      </w:r>
      <w:r w:rsidR="00C418B0" w:rsidRPr="00CE30C0">
        <w:rPr>
          <w:rFonts w:ascii="Angsana New" w:hAnsi="Angsana New" w:hint="cs"/>
          <w:spacing w:val="8"/>
          <w:sz w:val="30"/>
          <w:szCs w:val="30"/>
        </w:rPr>
        <w:t>490</w:t>
      </w:r>
      <w:r w:rsidR="006D7787" w:rsidRPr="00CE30C0">
        <w:rPr>
          <w:rFonts w:ascii="Angsana New" w:hAnsi="Angsana New" w:hint="cs"/>
          <w:spacing w:val="8"/>
          <w:sz w:val="30"/>
          <w:szCs w:val="30"/>
          <w:cs/>
        </w:rPr>
        <w:t xml:space="preserve"> ล้านบาท เพื่อเสนอขายให้ผู้ลงทุนสถาบันหรือผู้ลงทุนรายใหญ่ ครบ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กำหนดไถ่ถอนในวันที่ </w:t>
      </w:r>
      <w:r w:rsidR="00C418B0" w:rsidRPr="00CE30C0">
        <w:rPr>
          <w:rFonts w:ascii="Angsana New" w:hAnsi="Angsana New" w:hint="cs"/>
          <w:spacing w:val="-2"/>
          <w:sz w:val="30"/>
          <w:szCs w:val="30"/>
        </w:rPr>
        <w:t>27</w:t>
      </w:r>
      <w:r w:rsidR="006D7787" w:rsidRPr="00CE30C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D7787" w:rsidRPr="00CE30C0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 </w:t>
      </w:r>
      <w:r w:rsidR="00C418B0" w:rsidRPr="00CE30C0">
        <w:rPr>
          <w:rFonts w:ascii="Angsana New" w:hAnsi="Angsana New" w:hint="cs"/>
          <w:spacing w:val="-2"/>
          <w:sz w:val="30"/>
          <w:szCs w:val="30"/>
        </w:rPr>
        <w:t>2569</w:t>
      </w:r>
      <w:r w:rsidR="006D7787" w:rsidRPr="00CE30C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CE30C0">
        <w:rPr>
          <w:rFonts w:ascii="Angsana New" w:hAnsi="Angsana New" w:hint="cs"/>
          <w:sz w:val="30"/>
          <w:szCs w:val="30"/>
        </w:rPr>
        <w:t>4</w:t>
      </w:r>
      <w:r w:rsidR="006D7787" w:rsidRPr="00CE30C0">
        <w:rPr>
          <w:rFonts w:ascii="Angsana New" w:hAnsi="Angsana New" w:hint="cs"/>
          <w:sz w:val="30"/>
          <w:szCs w:val="30"/>
        </w:rPr>
        <w:t>.</w:t>
      </w:r>
      <w:r w:rsidR="00C418B0" w:rsidRPr="00CE30C0">
        <w:rPr>
          <w:rFonts w:ascii="Angsana New" w:hAnsi="Angsana New" w:hint="cs"/>
          <w:sz w:val="30"/>
          <w:szCs w:val="30"/>
        </w:rPr>
        <w:t>50</w:t>
      </w:r>
      <w:r w:rsidR="006D7787" w:rsidRPr="00CE30C0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14:paraId="0FCE0E00" w14:textId="439F1D97" w:rsidR="00204918" w:rsidRPr="00CE30C0" w:rsidRDefault="00204918" w:rsidP="00022304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1E550" w14:textId="77777777" w:rsidR="00921D8B" w:rsidRDefault="00921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F8E0BB" w14:textId="7FCD9C0F" w:rsidR="00417284" w:rsidRDefault="00417284" w:rsidP="006D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CE30C0">
        <w:rPr>
          <w:rFonts w:ascii="Angsana New" w:hAnsi="Angsana New" w:cs="Angsana New" w:hint="cs"/>
          <w:spacing w:val="6"/>
          <w:sz w:val="30"/>
          <w:szCs w:val="30"/>
        </w:rPr>
        <w:t>28.</w:t>
      </w:r>
      <w:r w:rsidR="00E4129C">
        <w:rPr>
          <w:rFonts w:ascii="Angsana New" w:hAnsi="Angsana New" w:cs="Angsana New"/>
          <w:spacing w:val="6"/>
          <w:sz w:val="30"/>
          <w:szCs w:val="30"/>
        </w:rPr>
        <w:t>3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ab/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>คณะกรรมการของบริษัทได้อนุมัติให้จัดตั้งบริษัท</w:t>
      </w:r>
      <w:r w:rsidR="000D709A">
        <w:rPr>
          <w:rFonts w:ascii="Angsana New" w:hAnsi="Angsana New" w:cs="Angsana New" w:hint="cs"/>
          <w:spacing w:val="6"/>
          <w:sz w:val="30"/>
          <w:szCs w:val="30"/>
          <w:cs/>
        </w:rPr>
        <w:t>ย่อยแห่งหนึ่ง</w:t>
      </w:r>
      <w:r w:rsidRPr="00BC576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4129C">
        <w:rPr>
          <w:rFonts w:ascii="Angsana New" w:hAnsi="Angsana New" w:cs="Angsana New"/>
          <w:spacing w:val="6"/>
          <w:sz w:val="30"/>
          <w:szCs w:val="30"/>
        </w:rPr>
        <w:t>(</w:t>
      </w:r>
      <w:r w:rsidRPr="00BC576B"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BC576B" w:rsidRPr="00BC576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บริหาร</w:t>
      </w:r>
      <w:r w:rsidR="00BC576B">
        <w:rPr>
          <w:rFonts w:ascii="Angsana New" w:hAnsi="Angsana New" w:cs="Angsana New" w:hint="cs"/>
          <w:spacing w:val="6"/>
          <w:sz w:val="30"/>
          <w:szCs w:val="30"/>
          <w:cs/>
        </w:rPr>
        <w:t>สินทรัพย์ ทีเอฟจี จำกัด</w:t>
      </w:r>
      <w:r w:rsidR="00E4129C">
        <w:rPr>
          <w:rFonts w:ascii="Angsana New" w:hAnsi="Angsana New" w:cs="Angsana New"/>
          <w:spacing w:val="6"/>
          <w:sz w:val="30"/>
          <w:szCs w:val="30"/>
        </w:rPr>
        <w:t>)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โดยมีทุนจดทะเบียนเริ่มแรกเป็นจำนวนเงิน 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</w:rPr>
        <w:t>10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>0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 และให้เรียกชำระ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>ค่าหุ้นในอัตราร้อยละ</w:t>
      </w:r>
      <w:r w:rsidR="003F7742">
        <w:rPr>
          <w:rFonts w:ascii="Angsana New" w:hAnsi="Angsana New" w:cs="Angsana New"/>
          <w:spacing w:val="6"/>
          <w:sz w:val="30"/>
          <w:szCs w:val="30"/>
        </w:rPr>
        <w:t xml:space="preserve"> 25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>คิด</w:t>
      </w:r>
      <w:r w:rsidR="00EB66E3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เป็นจำนวนเงิน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</w:rPr>
        <w:t>2</w:t>
      </w:r>
      <w:r w:rsidRPr="00CE30C0">
        <w:rPr>
          <w:rFonts w:ascii="Angsana New" w:hAnsi="Angsana New" w:cs="Angsana New" w:hint="cs"/>
          <w:spacing w:val="6"/>
          <w:sz w:val="30"/>
          <w:szCs w:val="30"/>
        </w:rPr>
        <w:t>5</w:t>
      </w:r>
      <w:r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บริษัทมีสัดส่วนการลงทุนใน</w:t>
      </w:r>
      <w:r w:rsidR="003F7742">
        <w:rPr>
          <w:rFonts w:ascii="Angsana New" w:hAnsi="Angsana New" w:cs="Angsana New" w:hint="cs"/>
          <w:spacing w:val="6"/>
          <w:sz w:val="30"/>
          <w:szCs w:val="30"/>
          <w:cs/>
        </w:rPr>
        <w:t>บริษัทย่อย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ดังกล่าวคิดเป็นอัตราร้อยละ </w:t>
      </w:r>
      <w:r w:rsidR="003F7742">
        <w:rPr>
          <w:rFonts w:ascii="Angsana New" w:hAnsi="Angsana New" w:cs="Angsana New"/>
          <w:spacing w:val="6"/>
          <w:sz w:val="30"/>
          <w:szCs w:val="30"/>
        </w:rPr>
        <w:t>99.9</w:t>
      </w:r>
      <w:r w:rsidR="00594342">
        <w:rPr>
          <w:rFonts w:ascii="Angsana New" w:hAnsi="Angsana New" w:cs="Angsana New"/>
          <w:spacing w:val="6"/>
          <w:sz w:val="30"/>
          <w:szCs w:val="30"/>
        </w:rPr>
        <w:t>9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ของทุนที่ชำระแล้วคิดเป็นจำนวนเงิน </w:t>
      </w:r>
      <w:r w:rsidR="00BC576B">
        <w:rPr>
          <w:rFonts w:ascii="Angsana New" w:hAnsi="Angsana New" w:cs="Angsana New"/>
          <w:spacing w:val="6"/>
          <w:sz w:val="30"/>
          <w:szCs w:val="30"/>
        </w:rPr>
        <w:t>2</w:t>
      </w:r>
      <w:r w:rsidR="008E2DE0">
        <w:rPr>
          <w:rFonts w:ascii="Angsana New" w:hAnsi="Angsana New" w:cs="Angsana New"/>
          <w:spacing w:val="6"/>
          <w:sz w:val="30"/>
          <w:szCs w:val="30"/>
        </w:rPr>
        <w:t>5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="008E2DE0">
        <w:rPr>
          <w:rFonts w:ascii="Angsana New" w:hAnsi="Angsana New" w:cs="Angsana New" w:hint="cs"/>
          <w:spacing w:val="6"/>
          <w:sz w:val="30"/>
          <w:szCs w:val="30"/>
          <w:cs/>
        </w:rPr>
        <w:t>ล้าน</w:t>
      </w:r>
      <w:r w:rsidR="00EF0B97" w:rsidRPr="00CE30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="00EF0B97" w:rsidRPr="00CE45AF">
        <w:rPr>
          <w:rFonts w:ascii="Angsana New" w:hAnsi="Angsana New" w:cs="Angsana New" w:hint="cs"/>
          <w:spacing w:val="6"/>
          <w:sz w:val="30"/>
          <w:szCs w:val="30"/>
          <w:cs/>
        </w:rPr>
        <w:t>การดำเนินการ</w:t>
      </w:r>
      <w:r w:rsidR="009B084D" w:rsidRPr="00CE45AF">
        <w:rPr>
          <w:rFonts w:ascii="Angsana New" w:hAnsi="Angsana New" w:cs="Angsana New" w:hint="cs"/>
          <w:spacing w:val="6"/>
          <w:sz w:val="30"/>
          <w:szCs w:val="30"/>
          <w:cs/>
        </w:rPr>
        <w:t>จด</w:t>
      </w:r>
      <w:r w:rsidR="00EF0B97" w:rsidRPr="00CE45A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ทะเบียนหุ้นทุนเริ่มแรกของการจัดตั้งบริษัทดังกล่าวกับกระทรวงพาณิชย์ได้แล้วเสร็จเมื่อวันที่ </w:t>
      </w:r>
      <w:r w:rsidR="00BC576B" w:rsidRPr="00CE45AF">
        <w:rPr>
          <w:rFonts w:ascii="Angsana New" w:hAnsi="Angsana New" w:cs="Angsana New"/>
          <w:spacing w:val="6"/>
          <w:sz w:val="30"/>
          <w:szCs w:val="30"/>
        </w:rPr>
        <w:t>22</w:t>
      </w:r>
      <w:r w:rsidR="00EF0B97" w:rsidRPr="00CE45AF">
        <w:rPr>
          <w:rFonts w:ascii="Angsana New" w:hAnsi="Angsana New" w:cs="Angsana New" w:hint="cs"/>
          <w:spacing w:val="6"/>
          <w:sz w:val="30"/>
          <w:szCs w:val="30"/>
        </w:rPr>
        <w:t xml:space="preserve"> </w:t>
      </w:r>
      <w:r w:rsidR="00BC576B" w:rsidRPr="00CE45AF">
        <w:rPr>
          <w:rFonts w:ascii="Angsana New" w:hAnsi="Angsana New" w:cs="Angsana New" w:hint="cs"/>
          <w:spacing w:val="6"/>
          <w:sz w:val="30"/>
          <w:szCs w:val="30"/>
          <w:cs/>
        </w:rPr>
        <w:t>กุมภาพันธ์</w:t>
      </w:r>
      <w:r w:rsidR="00CE30C0" w:rsidRPr="00CE45A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CE30C0" w:rsidRPr="00CE45AF">
        <w:rPr>
          <w:rFonts w:ascii="Angsana New" w:hAnsi="Angsana New" w:cs="Angsana New" w:hint="cs"/>
          <w:spacing w:val="6"/>
          <w:sz w:val="30"/>
          <w:szCs w:val="30"/>
        </w:rPr>
        <w:t>2566</w:t>
      </w:r>
    </w:p>
    <w:p w14:paraId="077B72AA" w14:textId="25EAA94B" w:rsidR="00E4129C" w:rsidRDefault="00E4129C" w:rsidP="006D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1EBA46A3" w14:textId="54814F57" w:rsidR="00E4129C" w:rsidRPr="00CE30C0" w:rsidRDefault="00E4129C" w:rsidP="00E4129C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  <w:cs/>
        </w:rPr>
      </w:pPr>
      <w:r w:rsidRPr="00CE30C0">
        <w:rPr>
          <w:rFonts w:ascii="Angsana New" w:hAnsi="Angsana New" w:hint="cs"/>
          <w:sz w:val="30"/>
          <w:szCs w:val="30"/>
        </w:rPr>
        <w:t>28.</w:t>
      </w:r>
      <w:r w:rsidR="00BA6E40">
        <w:rPr>
          <w:rFonts w:ascii="Angsana New" w:hAnsi="Angsana New"/>
          <w:sz w:val="30"/>
          <w:szCs w:val="30"/>
        </w:rPr>
        <w:t>4</w:t>
      </w:r>
      <w:r w:rsidRPr="00CE30C0">
        <w:rPr>
          <w:rFonts w:ascii="Angsana New" w:hAnsi="Angsana New" w:hint="cs"/>
          <w:sz w:val="30"/>
          <w:szCs w:val="30"/>
        </w:rPr>
        <w:tab/>
      </w:r>
      <w:r w:rsidRPr="00CE30C0">
        <w:rPr>
          <w:rFonts w:ascii="Angsana New" w:hAnsi="Angsana New" w:hint="cs"/>
          <w:sz w:val="30"/>
          <w:szCs w:val="30"/>
        </w:rPr>
        <w:tab/>
      </w:r>
      <w:r w:rsidRPr="00CE30C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E30C0">
        <w:rPr>
          <w:rFonts w:ascii="Angsana New" w:hAnsi="Angsana New" w:hint="cs"/>
          <w:sz w:val="30"/>
          <w:szCs w:val="30"/>
        </w:rPr>
        <w:t>22</w:t>
      </w:r>
      <w:r w:rsidRPr="00CE30C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CE30C0">
        <w:rPr>
          <w:rFonts w:ascii="Angsana New" w:hAnsi="Angsana New" w:hint="cs"/>
          <w:sz w:val="30"/>
          <w:szCs w:val="30"/>
        </w:rPr>
        <w:t xml:space="preserve">2566 </w:t>
      </w:r>
      <w:r w:rsidRPr="00CE30C0"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คณะกรรมการของบริษัทได้อนุมัติประกาศจ่ายเงินปันผลประจำปีจากผลประกอบการของปี</w:t>
      </w:r>
      <w:r w:rsidRPr="00CE30C0">
        <w:rPr>
          <w:rFonts w:ascii="Angsana New" w:hAnsi="Angsana New" w:hint="cs"/>
          <w:sz w:val="30"/>
          <w:szCs w:val="30"/>
        </w:rPr>
        <w:t xml:space="preserve"> 2565 </w:t>
      </w:r>
      <w:r w:rsidRPr="00CE30C0">
        <w:rPr>
          <w:rFonts w:ascii="Angsana New" w:hAnsi="Angsana New" w:hint="cs"/>
          <w:sz w:val="30"/>
          <w:szCs w:val="30"/>
          <w:cs/>
        </w:rPr>
        <w:t xml:space="preserve">และกำไรสะสมที่ยังไม่ได้จัดสรร </w:t>
      </w:r>
      <w:r w:rsidRPr="00CE30C0">
        <w:rPr>
          <w:rFonts w:ascii="Angsana New" w:hAnsi="Angsana New" w:hint="cs"/>
          <w:sz w:val="30"/>
          <w:szCs w:val="30"/>
        </w:rPr>
        <w:t xml:space="preserve">         </w:t>
      </w:r>
      <w:r w:rsidRPr="00CE30C0">
        <w:rPr>
          <w:rFonts w:ascii="Angsana New" w:hAnsi="Angsana New" w:hint="cs"/>
          <w:sz w:val="30"/>
          <w:szCs w:val="30"/>
        </w:rPr>
        <w:br/>
      </w:r>
      <w:r w:rsidRPr="00CE30C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E30C0">
        <w:rPr>
          <w:rFonts w:ascii="Angsana New" w:hAnsi="Angsana New" w:hint="cs"/>
          <w:sz w:val="30"/>
          <w:szCs w:val="30"/>
        </w:rPr>
        <w:t xml:space="preserve">31 </w:t>
      </w:r>
      <w:r w:rsidRPr="00CE30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E30C0">
        <w:rPr>
          <w:rFonts w:ascii="Angsana New" w:hAnsi="Angsana New" w:hint="cs"/>
          <w:sz w:val="30"/>
          <w:szCs w:val="30"/>
        </w:rPr>
        <w:t xml:space="preserve">2565 </w:t>
      </w:r>
      <w:r w:rsidRPr="00CE30C0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0.30</w:t>
      </w:r>
      <w:r w:rsidRPr="00CE30C0">
        <w:rPr>
          <w:rFonts w:ascii="Angsana New" w:hAnsi="Angsana New" w:hint="cs"/>
          <w:sz w:val="30"/>
          <w:szCs w:val="30"/>
        </w:rPr>
        <w:t xml:space="preserve"> </w:t>
      </w:r>
      <w:r w:rsidRPr="00CE30C0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496DEA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496DEA">
        <w:rPr>
          <w:rFonts w:ascii="Angsana New" w:hAnsi="Angsana New"/>
          <w:sz w:val="30"/>
          <w:szCs w:val="30"/>
        </w:rPr>
        <w:t>5,654</w:t>
      </w:r>
      <w:r w:rsidR="00594342">
        <w:rPr>
          <w:rFonts w:ascii="Angsana New" w:hAnsi="Angsana New"/>
          <w:sz w:val="30"/>
          <w:szCs w:val="30"/>
        </w:rPr>
        <w:t>.1</w:t>
      </w:r>
      <w:r w:rsidRPr="00496DEA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เป็นจำนวนเงินรวม</w:t>
      </w:r>
      <w:r w:rsidRPr="00496DEA">
        <w:rPr>
          <w:rFonts w:ascii="Angsana New" w:hAnsi="Angsana New" w:hint="cs"/>
          <w:sz w:val="30"/>
          <w:szCs w:val="30"/>
        </w:rPr>
        <w:t xml:space="preserve"> </w:t>
      </w:r>
      <w:r w:rsidR="00496DEA">
        <w:rPr>
          <w:rFonts w:ascii="Angsana New" w:hAnsi="Angsana New"/>
          <w:sz w:val="30"/>
          <w:szCs w:val="30"/>
        </w:rPr>
        <w:t>1,696</w:t>
      </w:r>
      <w:r w:rsidR="00594342">
        <w:rPr>
          <w:rFonts w:ascii="Angsana New" w:hAnsi="Angsana New"/>
          <w:sz w:val="30"/>
          <w:szCs w:val="30"/>
        </w:rPr>
        <w:t>.2</w:t>
      </w:r>
      <w:r w:rsidRPr="00496DEA">
        <w:rPr>
          <w:rFonts w:ascii="Angsana New" w:hAnsi="Angsana New" w:hint="cs"/>
          <w:sz w:val="30"/>
          <w:szCs w:val="30"/>
          <w:cs/>
        </w:rPr>
        <w:t xml:space="preserve"> ล้านบ</w:t>
      </w:r>
      <w:r w:rsidRPr="00CE30C0">
        <w:rPr>
          <w:rFonts w:ascii="Angsana New" w:hAnsi="Angsana New" w:hint="cs"/>
          <w:sz w:val="30"/>
          <w:szCs w:val="30"/>
          <w:cs/>
        </w:rPr>
        <w:t>าท ทั้งนี้โดยการประกาศจ่ายเงินปันผลดังกล่าวจะต้องได้รับการอนุมัติจากที่ประชุมผู้ถือหุ้นของบริษัท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</w:p>
    <w:p w14:paraId="366D6B4D" w14:textId="77777777" w:rsidR="00E4129C" w:rsidRPr="00CE30C0" w:rsidRDefault="00E4129C" w:rsidP="006D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03A756C1" w14:textId="77777777" w:rsidR="00CE30C0" w:rsidRPr="00CE30C0" w:rsidRDefault="00CE30C0" w:rsidP="006D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sectPr w:rsidR="00CE30C0" w:rsidRPr="00CE30C0" w:rsidSect="008E46DE">
      <w:headerReference w:type="default" r:id="rId3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06D7" w14:textId="77777777" w:rsidR="00E94811" w:rsidRDefault="00E94811">
      <w:r>
        <w:separator/>
      </w:r>
    </w:p>
  </w:endnote>
  <w:endnote w:type="continuationSeparator" w:id="0">
    <w:p w14:paraId="289EC4BF" w14:textId="77777777" w:rsidR="00E94811" w:rsidRDefault="00E9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s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0152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539D688B" w:rsidR="005B1EE3" w:rsidRPr="00A644FD" w:rsidRDefault="005B1EE3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5490045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67877" w14:textId="373CD14E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068A" w14:textId="1CEB8945" w:rsidR="005B1EE3" w:rsidRPr="00C827F6" w:rsidRDefault="005B1EE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57ABE">
      <w:rPr>
        <w:rFonts w:ascii="Angsana New" w:hAnsi="Angsana New"/>
        <w:noProof/>
        <w:sz w:val="30"/>
        <w:szCs w:val="30"/>
        <w:lang w:val="fr-FR"/>
      </w:rPr>
      <w:t>12661017 - 2022 Dec-FSA-Thaifoods Group -12t Rev44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5B1EE3" w:rsidRPr="00C827F6" w:rsidRDefault="005B1EE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4A31" w14:textId="0831E89F" w:rsidR="00D64D66" w:rsidRPr="00A644FD" w:rsidRDefault="00651210" w:rsidP="00651210">
    <w:pPr>
      <w:pStyle w:val="Footer"/>
      <w:tabs>
        <w:tab w:val="center" w:pos="7265"/>
        <w:tab w:val="left" w:pos="7789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57803083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64D66"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23763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FAC539" w14:textId="17C79DEB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2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69FE39" w14:textId="34612198" w:rsidR="00750D5C" w:rsidRPr="00104DE8" w:rsidRDefault="00750D5C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E9EB" w14:textId="2E51F632" w:rsidR="00750D5C" w:rsidRPr="00C827F6" w:rsidRDefault="00750D5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57ABE">
      <w:rPr>
        <w:rFonts w:ascii="Angsana New" w:hAnsi="Angsana New"/>
        <w:noProof/>
        <w:sz w:val="30"/>
        <w:szCs w:val="30"/>
        <w:lang w:val="fr-FR"/>
      </w:rPr>
      <w:t>12661017 - 2022 Dec-FSA-Thaifoods Group -12t Rev44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FD6CBCB" w14:textId="77777777" w:rsidR="00750D5C" w:rsidRPr="00C827F6" w:rsidRDefault="00750D5C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17417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FFFD13" w14:textId="01B165E0" w:rsidR="003F0922" w:rsidRPr="00104DE8" w:rsidRDefault="003F0922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A479" w14:textId="5EB315FA" w:rsidR="003F0922" w:rsidRPr="00C827F6" w:rsidRDefault="003F092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57ABE">
      <w:rPr>
        <w:rFonts w:ascii="Angsana New" w:hAnsi="Angsana New"/>
        <w:noProof/>
        <w:sz w:val="30"/>
        <w:szCs w:val="30"/>
        <w:lang w:val="fr-FR"/>
      </w:rPr>
      <w:t>12661017 - 2022 Dec-FSA-Thaifoods Group -12t Rev44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7C37B6B" w14:textId="77777777" w:rsidR="003F0922" w:rsidRPr="00C827F6" w:rsidRDefault="003F0922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D8DB" w14:textId="2A9769B1" w:rsidR="005B1EE3" w:rsidRPr="00104DE8" w:rsidRDefault="00651210" w:rsidP="00651210">
    <w:pPr>
      <w:pStyle w:val="Footer"/>
      <w:tabs>
        <w:tab w:val="center" w:pos="7495"/>
        <w:tab w:val="left" w:pos="8026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10974443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5B1EE3"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B1EE3"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B1EE3"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B1EE3"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89EE6" w14:textId="77777777" w:rsidR="00E94811" w:rsidRDefault="00E94811">
      <w:r>
        <w:separator/>
      </w:r>
    </w:p>
  </w:footnote>
  <w:footnote w:type="continuationSeparator" w:id="0">
    <w:p w14:paraId="21AF0EEC" w14:textId="77777777" w:rsidR="00E94811" w:rsidRDefault="00E9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74AF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3A8AFE80" w:rsidR="005B1EE3" w:rsidRPr="00074891" w:rsidRDefault="005B1EE3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41AA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DBB3F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F54B57" w14:textId="788C50C4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7257F63C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3C97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5222115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95BED41" w14:textId="3200AD14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56A9D385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7C98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84D9AC7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43789AC" w14:textId="1F46A79D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5D7B31C7" w14:textId="77777777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0940" w14:textId="77777777" w:rsidR="005B1EE3" w:rsidRPr="00300E85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8EBDCE7" w14:textId="77777777" w:rsidR="005B1EE3" w:rsidRPr="00FA7747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B865F1C" w14:textId="29367DED" w:rsidR="005B1EE3" w:rsidRDefault="005B1EE3" w:rsidP="002C0C35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60F14B22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4B13" w14:textId="77777777" w:rsidR="005B1EE3" w:rsidRPr="00300E85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EF1D7BE" w14:textId="77777777" w:rsidR="005B1EE3" w:rsidRPr="00FA7747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EE6493" w14:textId="010F48F8" w:rsidR="005B1EE3" w:rsidRDefault="005B1EE3" w:rsidP="007A339E">
    <w:pPr>
      <w:pStyle w:val="acctmainheading"/>
      <w:tabs>
        <w:tab w:val="center" w:pos="4802"/>
      </w:tabs>
      <w:spacing w:after="0" w:line="240" w:lineRule="atLeast"/>
      <w:ind w:firstLine="540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C418B0" w:rsidRPr="00C418B0">
      <w:rPr>
        <w:rFonts w:ascii="Angsana New" w:hAnsi="Angsana New" w:cs="Angsana New" w:hint="cs"/>
        <w:bCs/>
        <w:sz w:val="32"/>
        <w:szCs w:val="32"/>
        <w:lang w:val="en-US" w:bidi="th-TH"/>
      </w:rPr>
      <w:t>5</w:t>
    </w:r>
  </w:p>
  <w:p w14:paraId="58E594F8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8103" w14:textId="77777777" w:rsidR="005B1EE3" w:rsidRPr="00300E85" w:rsidRDefault="005B1EE3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BCF243" w14:textId="77777777" w:rsidR="005B1EE3" w:rsidRPr="00FA7747" w:rsidRDefault="005B1EE3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A6A139" w14:textId="385DC1E7" w:rsidR="005B1EE3" w:rsidRDefault="005B1EE3" w:rsidP="00533611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C418B0" w:rsidRPr="00C418B0">
      <w:rPr>
        <w:rFonts w:ascii="Angsana New" w:hAnsi="Angsana New" w:cs="Angsana New" w:hint="cs"/>
        <w:bCs/>
        <w:sz w:val="32"/>
        <w:szCs w:val="32"/>
        <w:lang w:val="en-US" w:bidi="th-TH"/>
      </w:rPr>
      <w:t>5</w:t>
    </w:r>
  </w:p>
  <w:p w14:paraId="2683D9FB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2F8" w14:textId="77777777" w:rsidR="005B1EE3" w:rsidRPr="00FA7747" w:rsidRDefault="005B1E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CB4F52" w14:textId="77777777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AEE4B7" w14:textId="695A2898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31</w:t>
    </w:r>
    <w:r w:rsidRPr="00056AD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2565</w:t>
    </w:r>
  </w:p>
  <w:p w14:paraId="2A8917D9" w14:textId="77777777" w:rsidR="005B1EE3" w:rsidRPr="00410770" w:rsidRDefault="005B1E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7A95" w14:textId="77777777" w:rsidR="005B1EE3" w:rsidRPr="00300E85" w:rsidRDefault="005B1EE3" w:rsidP="000336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E0819E" w14:textId="77777777" w:rsidR="005B1EE3" w:rsidRPr="00FA7747" w:rsidRDefault="005B1EE3" w:rsidP="000336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D95BEC" w14:textId="0E18EC41" w:rsidR="005B1EE3" w:rsidRPr="00C856F1" w:rsidRDefault="005B1EE3" w:rsidP="00D37C14">
    <w:pPr>
      <w:pStyle w:val="acctmainheading"/>
      <w:tabs>
        <w:tab w:val="left" w:pos="83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  <w:r w:rsidR="00D37C14">
      <w:rPr>
        <w:rFonts w:ascii="Angsana New" w:hAnsi="Angsana New" w:cs="Angsana New"/>
        <w:bCs/>
        <w:sz w:val="32"/>
        <w:szCs w:val="32"/>
        <w:lang w:val="en-US" w:bidi="th-TH"/>
      </w:rPr>
      <w:tab/>
    </w:r>
  </w:p>
  <w:p w14:paraId="3EA8383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2B01" w14:textId="77777777" w:rsidR="003D362B" w:rsidRPr="00300E85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08307" w14:textId="77777777" w:rsidR="003D362B" w:rsidRPr="00FA7747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CF9031" w14:textId="54CD25E1" w:rsidR="003D362B" w:rsidRPr="00C856F1" w:rsidRDefault="003D362B" w:rsidP="001C592E">
    <w:pPr>
      <w:pStyle w:val="acctmainheading"/>
      <w:tabs>
        <w:tab w:val="left" w:pos="72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1BDB69F7" w14:textId="77777777" w:rsidR="003D362B" w:rsidRPr="00410770" w:rsidRDefault="003D362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CA6D" w14:textId="77777777" w:rsidR="00750D5C" w:rsidRPr="00300E85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AF8885" w14:textId="77777777" w:rsidR="00750D5C" w:rsidRPr="00FA7747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1536C1" w14:textId="07980938" w:rsidR="00750D5C" w:rsidRDefault="00750D5C" w:rsidP="00260F77">
    <w:pPr>
      <w:pStyle w:val="acctmainheading"/>
      <w:tabs>
        <w:tab w:val="center" w:pos="4802"/>
      </w:tabs>
      <w:spacing w:after="0" w:line="240" w:lineRule="atLeast"/>
      <w:ind w:left="9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5EE234D2" w14:textId="77777777" w:rsidR="00750D5C" w:rsidRPr="00410770" w:rsidRDefault="00750D5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E9CE" w14:textId="77777777" w:rsidR="00750D5C" w:rsidRDefault="00750D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174A" w14:textId="77777777" w:rsidR="005B1EE3" w:rsidRPr="00300E85" w:rsidRDefault="005B1EE3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0A64DBE" w14:textId="77777777" w:rsidR="005B1EE3" w:rsidRPr="00FA7747" w:rsidRDefault="005B1EE3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7016663" w14:textId="6A51B15F" w:rsidR="005B1EE3" w:rsidRDefault="005B1EE3" w:rsidP="00260F77">
    <w:pPr>
      <w:pStyle w:val="acctmainheading"/>
      <w:tabs>
        <w:tab w:val="center" w:pos="4802"/>
      </w:tabs>
      <w:spacing w:after="0" w:line="240" w:lineRule="atLeast"/>
      <w:ind w:left="9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4BC1C14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2517" w14:textId="77777777" w:rsidR="003F0922" w:rsidRDefault="003F092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EF72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04EE46C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D9DCE50" w14:textId="666CD1DB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0A00AD0E" w14:textId="4EA5B89F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6157B"/>
    <w:multiLevelType w:val="multilevel"/>
    <w:tmpl w:val="1A8238B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 w15:restartNumberingAfterBreak="0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24D535C0"/>
    <w:multiLevelType w:val="singleLevel"/>
    <w:tmpl w:val="8996C4D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5BE1A48"/>
    <w:multiLevelType w:val="multilevel"/>
    <w:tmpl w:val="1A8238B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920C60"/>
    <w:multiLevelType w:val="multilevel"/>
    <w:tmpl w:val="03682BB6"/>
    <w:lvl w:ilvl="0">
      <w:numFmt w:val="decimal"/>
      <w:lvlText w:val="%1.0-"/>
      <w:lvlJc w:val="left"/>
      <w:pPr>
        <w:ind w:left="480" w:hanging="588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186" w:hanging="588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24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3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502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20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74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980" w:hanging="1440"/>
      </w:pPr>
      <w:rPr>
        <w:rFonts w:hint="default"/>
      </w:rPr>
    </w:lvl>
  </w:abstractNum>
  <w:abstractNum w:abstractNumId="23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63C93"/>
    <w:multiLevelType w:val="multilevel"/>
    <w:tmpl w:val="1A8238B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7"/>
  </w:num>
  <w:num w:numId="4">
    <w:abstractNumId w:val="24"/>
  </w:num>
  <w:num w:numId="5">
    <w:abstractNumId w:val="1"/>
  </w:num>
  <w:num w:numId="6">
    <w:abstractNumId w:val="33"/>
  </w:num>
  <w:num w:numId="7">
    <w:abstractNumId w:val="10"/>
  </w:num>
  <w:num w:numId="8">
    <w:abstractNumId w:val="19"/>
  </w:num>
  <w:num w:numId="9">
    <w:abstractNumId w:val="9"/>
  </w:num>
  <w:num w:numId="10">
    <w:abstractNumId w:val="39"/>
  </w:num>
  <w:num w:numId="11">
    <w:abstractNumId w:val="12"/>
  </w:num>
  <w:num w:numId="12">
    <w:abstractNumId w:val="8"/>
  </w:num>
  <w:num w:numId="13">
    <w:abstractNumId w:val="35"/>
  </w:num>
  <w:num w:numId="14">
    <w:abstractNumId w:val="30"/>
  </w:num>
  <w:num w:numId="15">
    <w:abstractNumId w:val="26"/>
  </w:num>
  <w:num w:numId="16">
    <w:abstractNumId w:val="5"/>
  </w:num>
  <w:num w:numId="17">
    <w:abstractNumId w:val="36"/>
  </w:num>
  <w:num w:numId="18">
    <w:abstractNumId w:val="16"/>
  </w:num>
  <w:num w:numId="19">
    <w:abstractNumId w:val="40"/>
  </w:num>
  <w:num w:numId="20">
    <w:abstractNumId w:val="25"/>
  </w:num>
  <w:num w:numId="21">
    <w:abstractNumId w:val="18"/>
  </w:num>
  <w:num w:numId="22">
    <w:abstractNumId w:val="31"/>
  </w:num>
  <w:num w:numId="23">
    <w:abstractNumId w:val="4"/>
  </w:num>
  <w:num w:numId="24">
    <w:abstractNumId w:val="37"/>
  </w:num>
  <w:num w:numId="25">
    <w:abstractNumId w:val="13"/>
  </w:num>
  <w:num w:numId="26">
    <w:abstractNumId w:val="29"/>
  </w:num>
  <w:num w:numId="27">
    <w:abstractNumId w:val="23"/>
  </w:num>
  <w:num w:numId="28">
    <w:abstractNumId w:val="34"/>
  </w:num>
  <w:num w:numId="29">
    <w:abstractNumId w:val="17"/>
  </w:num>
  <w:num w:numId="30">
    <w:abstractNumId w:val="7"/>
  </w:num>
  <w:num w:numId="3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2"/>
  </w:num>
  <w:num w:numId="33">
    <w:abstractNumId w:val="3"/>
  </w:num>
  <w:num w:numId="34">
    <w:abstractNumId w:val="28"/>
  </w:num>
  <w:num w:numId="35">
    <w:abstractNumId w:val="11"/>
  </w:num>
  <w:num w:numId="36">
    <w:abstractNumId w:val="20"/>
  </w:num>
  <w:num w:numId="37">
    <w:abstractNumId w:val="0"/>
  </w:num>
  <w:num w:numId="38">
    <w:abstractNumId w:val="38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5"/>
  </w:num>
  <w:num w:numId="42">
    <w:abstractNumId w:val="2"/>
  </w:num>
  <w:num w:numId="43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696"/>
    <w:rsid w:val="00000710"/>
    <w:rsid w:val="00000CFC"/>
    <w:rsid w:val="00001496"/>
    <w:rsid w:val="00001BEF"/>
    <w:rsid w:val="00002D6B"/>
    <w:rsid w:val="00002E48"/>
    <w:rsid w:val="000037F1"/>
    <w:rsid w:val="000039AE"/>
    <w:rsid w:val="00003C10"/>
    <w:rsid w:val="00003CF2"/>
    <w:rsid w:val="00003EC3"/>
    <w:rsid w:val="0000435C"/>
    <w:rsid w:val="0000464A"/>
    <w:rsid w:val="00004819"/>
    <w:rsid w:val="000048AA"/>
    <w:rsid w:val="000048D4"/>
    <w:rsid w:val="00004924"/>
    <w:rsid w:val="00004E7B"/>
    <w:rsid w:val="00005185"/>
    <w:rsid w:val="000053AE"/>
    <w:rsid w:val="0000588E"/>
    <w:rsid w:val="00005ACB"/>
    <w:rsid w:val="00005BAB"/>
    <w:rsid w:val="00005D4F"/>
    <w:rsid w:val="00005DC8"/>
    <w:rsid w:val="0000618B"/>
    <w:rsid w:val="00006518"/>
    <w:rsid w:val="00006EAC"/>
    <w:rsid w:val="000071A6"/>
    <w:rsid w:val="00007244"/>
    <w:rsid w:val="000074EA"/>
    <w:rsid w:val="0000786B"/>
    <w:rsid w:val="00007B57"/>
    <w:rsid w:val="0001026B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345"/>
    <w:rsid w:val="00012E83"/>
    <w:rsid w:val="00013293"/>
    <w:rsid w:val="00013298"/>
    <w:rsid w:val="000135F7"/>
    <w:rsid w:val="0001362D"/>
    <w:rsid w:val="0001364C"/>
    <w:rsid w:val="0001396E"/>
    <w:rsid w:val="00013BC5"/>
    <w:rsid w:val="00013C82"/>
    <w:rsid w:val="00013F84"/>
    <w:rsid w:val="000147D2"/>
    <w:rsid w:val="00014842"/>
    <w:rsid w:val="00014A28"/>
    <w:rsid w:val="00014E88"/>
    <w:rsid w:val="00014FAB"/>
    <w:rsid w:val="000151A9"/>
    <w:rsid w:val="000151B6"/>
    <w:rsid w:val="00015811"/>
    <w:rsid w:val="00015C52"/>
    <w:rsid w:val="00015C94"/>
    <w:rsid w:val="000160AC"/>
    <w:rsid w:val="00016375"/>
    <w:rsid w:val="000166C1"/>
    <w:rsid w:val="000167B2"/>
    <w:rsid w:val="000167F4"/>
    <w:rsid w:val="00016879"/>
    <w:rsid w:val="0001741A"/>
    <w:rsid w:val="00017571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A9B"/>
    <w:rsid w:val="00020E32"/>
    <w:rsid w:val="00020E35"/>
    <w:rsid w:val="00020F08"/>
    <w:rsid w:val="00020F97"/>
    <w:rsid w:val="00021255"/>
    <w:rsid w:val="000213D3"/>
    <w:rsid w:val="0002165D"/>
    <w:rsid w:val="00022087"/>
    <w:rsid w:val="000222F7"/>
    <w:rsid w:val="00022304"/>
    <w:rsid w:val="00022308"/>
    <w:rsid w:val="00022CE8"/>
    <w:rsid w:val="00023CE6"/>
    <w:rsid w:val="00024174"/>
    <w:rsid w:val="00024953"/>
    <w:rsid w:val="00024DB8"/>
    <w:rsid w:val="00024F0E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889"/>
    <w:rsid w:val="00027A4F"/>
    <w:rsid w:val="00027BD5"/>
    <w:rsid w:val="00030052"/>
    <w:rsid w:val="0003059C"/>
    <w:rsid w:val="00030C5C"/>
    <w:rsid w:val="0003134F"/>
    <w:rsid w:val="000313AF"/>
    <w:rsid w:val="00031492"/>
    <w:rsid w:val="0003153E"/>
    <w:rsid w:val="0003169D"/>
    <w:rsid w:val="00031980"/>
    <w:rsid w:val="00031A44"/>
    <w:rsid w:val="00031ADE"/>
    <w:rsid w:val="00031B7F"/>
    <w:rsid w:val="00031F4E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768"/>
    <w:rsid w:val="00036C24"/>
    <w:rsid w:val="00036E95"/>
    <w:rsid w:val="00036FB5"/>
    <w:rsid w:val="0003743E"/>
    <w:rsid w:val="00037582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D36"/>
    <w:rsid w:val="00040E69"/>
    <w:rsid w:val="00041128"/>
    <w:rsid w:val="00041597"/>
    <w:rsid w:val="00041609"/>
    <w:rsid w:val="00041811"/>
    <w:rsid w:val="000418B6"/>
    <w:rsid w:val="000418E4"/>
    <w:rsid w:val="00041950"/>
    <w:rsid w:val="00041C82"/>
    <w:rsid w:val="00041E72"/>
    <w:rsid w:val="00041FA0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ACD"/>
    <w:rsid w:val="00043DDD"/>
    <w:rsid w:val="00043EF5"/>
    <w:rsid w:val="000441C7"/>
    <w:rsid w:val="0004445C"/>
    <w:rsid w:val="000444A8"/>
    <w:rsid w:val="00044BAF"/>
    <w:rsid w:val="0004503B"/>
    <w:rsid w:val="000452CD"/>
    <w:rsid w:val="000455BD"/>
    <w:rsid w:val="000456CC"/>
    <w:rsid w:val="00045740"/>
    <w:rsid w:val="00045BE3"/>
    <w:rsid w:val="00045C10"/>
    <w:rsid w:val="00045E6A"/>
    <w:rsid w:val="000463AC"/>
    <w:rsid w:val="000465C7"/>
    <w:rsid w:val="000468A5"/>
    <w:rsid w:val="00046BCB"/>
    <w:rsid w:val="00047695"/>
    <w:rsid w:val="000477A9"/>
    <w:rsid w:val="000478DC"/>
    <w:rsid w:val="00047A75"/>
    <w:rsid w:val="00047A7F"/>
    <w:rsid w:val="00050005"/>
    <w:rsid w:val="000500D1"/>
    <w:rsid w:val="00050223"/>
    <w:rsid w:val="000502D0"/>
    <w:rsid w:val="00050935"/>
    <w:rsid w:val="00050C03"/>
    <w:rsid w:val="00050DDE"/>
    <w:rsid w:val="00051179"/>
    <w:rsid w:val="00051417"/>
    <w:rsid w:val="00051519"/>
    <w:rsid w:val="00051544"/>
    <w:rsid w:val="000517C5"/>
    <w:rsid w:val="00051E25"/>
    <w:rsid w:val="00052251"/>
    <w:rsid w:val="000523E0"/>
    <w:rsid w:val="00052902"/>
    <w:rsid w:val="000529F4"/>
    <w:rsid w:val="0005373E"/>
    <w:rsid w:val="000537B4"/>
    <w:rsid w:val="000540DA"/>
    <w:rsid w:val="00054433"/>
    <w:rsid w:val="000545DF"/>
    <w:rsid w:val="00054791"/>
    <w:rsid w:val="00054A85"/>
    <w:rsid w:val="00054E30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AD8"/>
    <w:rsid w:val="00056DAC"/>
    <w:rsid w:val="000570A0"/>
    <w:rsid w:val="00057543"/>
    <w:rsid w:val="00057CD9"/>
    <w:rsid w:val="000607CE"/>
    <w:rsid w:val="000607E3"/>
    <w:rsid w:val="000609B2"/>
    <w:rsid w:val="000611C6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CF4"/>
    <w:rsid w:val="00062F48"/>
    <w:rsid w:val="00063267"/>
    <w:rsid w:val="000639A9"/>
    <w:rsid w:val="00063DE4"/>
    <w:rsid w:val="00064391"/>
    <w:rsid w:val="000643EC"/>
    <w:rsid w:val="00064DF1"/>
    <w:rsid w:val="00064E45"/>
    <w:rsid w:val="00064F27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4BB"/>
    <w:rsid w:val="000675C1"/>
    <w:rsid w:val="00067F78"/>
    <w:rsid w:val="00070559"/>
    <w:rsid w:val="0007075C"/>
    <w:rsid w:val="00070791"/>
    <w:rsid w:val="000717C9"/>
    <w:rsid w:val="00071C18"/>
    <w:rsid w:val="00071C3D"/>
    <w:rsid w:val="00071D54"/>
    <w:rsid w:val="00071DAC"/>
    <w:rsid w:val="00071E82"/>
    <w:rsid w:val="00072003"/>
    <w:rsid w:val="00072552"/>
    <w:rsid w:val="00072E91"/>
    <w:rsid w:val="0007321B"/>
    <w:rsid w:val="00073367"/>
    <w:rsid w:val="00073815"/>
    <w:rsid w:val="00074891"/>
    <w:rsid w:val="00074F14"/>
    <w:rsid w:val="00075255"/>
    <w:rsid w:val="00075907"/>
    <w:rsid w:val="00075927"/>
    <w:rsid w:val="00075937"/>
    <w:rsid w:val="00075B4D"/>
    <w:rsid w:val="00075EC4"/>
    <w:rsid w:val="00075EEF"/>
    <w:rsid w:val="00075FFE"/>
    <w:rsid w:val="00076269"/>
    <w:rsid w:val="00076E2C"/>
    <w:rsid w:val="00076F6A"/>
    <w:rsid w:val="00077166"/>
    <w:rsid w:val="00077245"/>
    <w:rsid w:val="00077588"/>
    <w:rsid w:val="00077637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83D"/>
    <w:rsid w:val="00084E43"/>
    <w:rsid w:val="00084E93"/>
    <w:rsid w:val="00084F56"/>
    <w:rsid w:val="00085069"/>
    <w:rsid w:val="0008536D"/>
    <w:rsid w:val="00085378"/>
    <w:rsid w:val="00085844"/>
    <w:rsid w:val="00085888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A14"/>
    <w:rsid w:val="00086D0E"/>
    <w:rsid w:val="00086F0F"/>
    <w:rsid w:val="00087329"/>
    <w:rsid w:val="00087679"/>
    <w:rsid w:val="00087870"/>
    <w:rsid w:val="00087ECB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636"/>
    <w:rsid w:val="00092A70"/>
    <w:rsid w:val="00092B09"/>
    <w:rsid w:val="00092C61"/>
    <w:rsid w:val="00093242"/>
    <w:rsid w:val="0009353D"/>
    <w:rsid w:val="00093696"/>
    <w:rsid w:val="00093AC9"/>
    <w:rsid w:val="00093B30"/>
    <w:rsid w:val="00093F84"/>
    <w:rsid w:val="0009430A"/>
    <w:rsid w:val="00094475"/>
    <w:rsid w:val="0009470A"/>
    <w:rsid w:val="00094936"/>
    <w:rsid w:val="00094BAF"/>
    <w:rsid w:val="00094D1B"/>
    <w:rsid w:val="00094DD3"/>
    <w:rsid w:val="00094F75"/>
    <w:rsid w:val="00094FB4"/>
    <w:rsid w:val="00094FF6"/>
    <w:rsid w:val="00095711"/>
    <w:rsid w:val="00095A5F"/>
    <w:rsid w:val="00095A79"/>
    <w:rsid w:val="00095E09"/>
    <w:rsid w:val="00096423"/>
    <w:rsid w:val="0009664B"/>
    <w:rsid w:val="000966D3"/>
    <w:rsid w:val="000967D6"/>
    <w:rsid w:val="000973CF"/>
    <w:rsid w:val="00097492"/>
    <w:rsid w:val="000975F5"/>
    <w:rsid w:val="00097659"/>
    <w:rsid w:val="00097704"/>
    <w:rsid w:val="0009782A"/>
    <w:rsid w:val="00097B4C"/>
    <w:rsid w:val="00097CFE"/>
    <w:rsid w:val="000A026B"/>
    <w:rsid w:val="000A0559"/>
    <w:rsid w:val="000A0727"/>
    <w:rsid w:val="000A0AB8"/>
    <w:rsid w:val="000A0BB9"/>
    <w:rsid w:val="000A0EF5"/>
    <w:rsid w:val="000A0FBB"/>
    <w:rsid w:val="000A12A1"/>
    <w:rsid w:val="000A1381"/>
    <w:rsid w:val="000A1388"/>
    <w:rsid w:val="000A171A"/>
    <w:rsid w:val="000A18AB"/>
    <w:rsid w:val="000A1E4E"/>
    <w:rsid w:val="000A2067"/>
    <w:rsid w:val="000A2B8B"/>
    <w:rsid w:val="000A2E63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6842"/>
    <w:rsid w:val="000A6880"/>
    <w:rsid w:val="000A6B33"/>
    <w:rsid w:val="000A6D5A"/>
    <w:rsid w:val="000A6F53"/>
    <w:rsid w:val="000A72D0"/>
    <w:rsid w:val="000A74A7"/>
    <w:rsid w:val="000A78E1"/>
    <w:rsid w:val="000A7908"/>
    <w:rsid w:val="000A7970"/>
    <w:rsid w:val="000B00A5"/>
    <w:rsid w:val="000B0485"/>
    <w:rsid w:val="000B0A84"/>
    <w:rsid w:val="000B0C0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717"/>
    <w:rsid w:val="000B287F"/>
    <w:rsid w:val="000B2C43"/>
    <w:rsid w:val="000B2FDB"/>
    <w:rsid w:val="000B3154"/>
    <w:rsid w:val="000B3258"/>
    <w:rsid w:val="000B32DD"/>
    <w:rsid w:val="000B33FE"/>
    <w:rsid w:val="000B39D9"/>
    <w:rsid w:val="000B3D52"/>
    <w:rsid w:val="000B3E60"/>
    <w:rsid w:val="000B441A"/>
    <w:rsid w:val="000B494D"/>
    <w:rsid w:val="000B5009"/>
    <w:rsid w:val="000B5589"/>
    <w:rsid w:val="000B57F9"/>
    <w:rsid w:val="000B593F"/>
    <w:rsid w:val="000B5A36"/>
    <w:rsid w:val="000B65E3"/>
    <w:rsid w:val="000B67BE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26D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3C"/>
    <w:rsid w:val="000C49CD"/>
    <w:rsid w:val="000C4ACA"/>
    <w:rsid w:val="000C4CF9"/>
    <w:rsid w:val="000C4DF0"/>
    <w:rsid w:val="000C5291"/>
    <w:rsid w:val="000C539F"/>
    <w:rsid w:val="000C569B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41B"/>
    <w:rsid w:val="000D0AE2"/>
    <w:rsid w:val="000D0CDC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2D4"/>
    <w:rsid w:val="000D2500"/>
    <w:rsid w:val="000D278A"/>
    <w:rsid w:val="000D2B51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4FC7"/>
    <w:rsid w:val="000D53ED"/>
    <w:rsid w:val="000D55EA"/>
    <w:rsid w:val="000D5A9D"/>
    <w:rsid w:val="000D5AE6"/>
    <w:rsid w:val="000D5B4A"/>
    <w:rsid w:val="000D5D7D"/>
    <w:rsid w:val="000D631A"/>
    <w:rsid w:val="000D649B"/>
    <w:rsid w:val="000D64CF"/>
    <w:rsid w:val="000D6696"/>
    <w:rsid w:val="000D6971"/>
    <w:rsid w:val="000D6DF9"/>
    <w:rsid w:val="000D6FB3"/>
    <w:rsid w:val="000D7072"/>
    <w:rsid w:val="000D709A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7D"/>
    <w:rsid w:val="000E14C0"/>
    <w:rsid w:val="000E16D7"/>
    <w:rsid w:val="000E1A5D"/>
    <w:rsid w:val="000E1D0B"/>
    <w:rsid w:val="000E211F"/>
    <w:rsid w:val="000E28E6"/>
    <w:rsid w:val="000E2F85"/>
    <w:rsid w:val="000E3136"/>
    <w:rsid w:val="000E31D7"/>
    <w:rsid w:val="000E34D1"/>
    <w:rsid w:val="000E3890"/>
    <w:rsid w:val="000E39C9"/>
    <w:rsid w:val="000E3AEF"/>
    <w:rsid w:val="000E3B4D"/>
    <w:rsid w:val="000E3BE7"/>
    <w:rsid w:val="000E3ECE"/>
    <w:rsid w:val="000E409D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0D0B"/>
    <w:rsid w:val="000F13B5"/>
    <w:rsid w:val="000F16E4"/>
    <w:rsid w:val="000F1A6F"/>
    <w:rsid w:val="000F1DBB"/>
    <w:rsid w:val="000F1DC5"/>
    <w:rsid w:val="000F1E1F"/>
    <w:rsid w:val="000F2983"/>
    <w:rsid w:val="000F29B7"/>
    <w:rsid w:val="000F2C64"/>
    <w:rsid w:val="000F2F01"/>
    <w:rsid w:val="000F34A4"/>
    <w:rsid w:val="000F35CD"/>
    <w:rsid w:val="000F38A1"/>
    <w:rsid w:val="000F3E71"/>
    <w:rsid w:val="000F4772"/>
    <w:rsid w:val="000F47CB"/>
    <w:rsid w:val="000F4917"/>
    <w:rsid w:val="000F4A75"/>
    <w:rsid w:val="000F5991"/>
    <w:rsid w:val="000F59C8"/>
    <w:rsid w:val="000F5A63"/>
    <w:rsid w:val="000F5AA6"/>
    <w:rsid w:val="000F6176"/>
    <w:rsid w:val="000F6279"/>
    <w:rsid w:val="000F6F02"/>
    <w:rsid w:val="000F71DD"/>
    <w:rsid w:val="000F776F"/>
    <w:rsid w:val="000F7B6C"/>
    <w:rsid w:val="00100142"/>
    <w:rsid w:val="0010035F"/>
    <w:rsid w:val="001005C5"/>
    <w:rsid w:val="00100A6A"/>
    <w:rsid w:val="00101186"/>
    <w:rsid w:val="0010121B"/>
    <w:rsid w:val="001016E0"/>
    <w:rsid w:val="00101765"/>
    <w:rsid w:val="00101934"/>
    <w:rsid w:val="00101E1D"/>
    <w:rsid w:val="0010203F"/>
    <w:rsid w:val="00102418"/>
    <w:rsid w:val="00102489"/>
    <w:rsid w:val="00102818"/>
    <w:rsid w:val="001028C1"/>
    <w:rsid w:val="0010293D"/>
    <w:rsid w:val="00102A49"/>
    <w:rsid w:val="00102ABA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094"/>
    <w:rsid w:val="0010622B"/>
    <w:rsid w:val="001064B4"/>
    <w:rsid w:val="001068D4"/>
    <w:rsid w:val="00106B1E"/>
    <w:rsid w:val="00106B77"/>
    <w:rsid w:val="00106CB8"/>
    <w:rsid w:val="00106D5B"/>
    <w:rsid w:val="00106D77"/>
    <w:rsid w:val="00107161"/>
    <w:rsid w:val="0010764B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2B7"/>
    <w:rsid w:val="00113645"/>
    <w:rsid w:val="00113BCC"/>
    <w:rsid w:val="00113C10"/>
    <w:rsid w:val="00113DEC"/>
    <w:rsid w:val="00113FF0"/>
    <w:rsid w:val="00114121"/>
    <w:rsid w:val="001144C8"/>
    <w:rsid w:val="00114B52"/>
    <w:rsid w:val="00114C73"/>
    <w:rsid w:val="00114DEB"/>
    <w:rsid w:val="0011501A"/>
    <w:rsid w:val="00115119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B0"/>
    <w:rsid w:val="00117DC9"/>
    <w:rsid w:val="001201B0"/>
    <w:rsid w:val="001201E1"/>
    <w:rsid w:val="001202FD"/>
    <w:rsid w:val="001204A9"/>
    <w:rsid w:val="001207C9"/>
    <w:rsid w:val="00120883"/>
    <w:rsid w:val="0012095D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91A"/>
    <w:rsid w:val="00124ABA"/>
    <w:rsid w:val="0012500A"/>
    <w:rsid w:val="00125754"/>
    <w:rsid w:val="0012598E"/>
    <w:rsid w:val="001269B8"/>
    <w:rsid w:val="00126CF4"/>
    <w:rsid w:val="001272F0"/>
    <w:rsid w:val="00130237"/>
    <w:rsid w:val="001311D3"/>
    <w:rsid w:val="00131549"/>
    <w:rsid w:val="00131892"/>
    <w:rsid w:val="0013195A"/>
    <w:rsid w:val="00131B88"/>
    <w:rsid w:val="00131BC2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3A8"/>
    <w:rsid w:val="00141A09"/>
    <w:rsid w:val="00141A20"/>
    <w:rsid w:val="00141D2E"/>
    <w:rsid w:val="001422FE"/>
    <w:rsid w:val="00142376"/>
    <w:rsid w:val="001423A2"/>
    <w:rsid w:val="001427A9"/>
    <w:rsid w:val="00142B35"/>
    <w:rsid w:val="00142C71"/>
    <w:rsid w:val="001435C0"/>
    <w:rsid w:val="001437D5"/>
    <w:rsid w:val="00143F40"/>
    <w:rsid w:val="00143F96"/>
    <w:rsid w:val="001443B0"/>
    <w:rsid w:val="001443F2"/>
    <w:rsid w:val="0014476D"/>
    <w:rsid w:val="001447B2"/>
    <w:rsid w:val="001447F7"/>
    <w:rsid w:val="00144988"/>
    <w:rsid w:val="00144D6B"/>
    <w:rsid w:val="00144E78"/>
    <w:rsid w:val="0014517B"/>
    <w:rsid w:val="00145253"/>
    <w:rsid w:val="001452C0"/>
    <w:rsid w:val="00145548"/>
    <w:rsid w:val="00145AA9"/>
    <w:rsid w:val="0014635E"/>
    <w:rsid w:val="001467F9"/>
    <w:rsid w:val="00146EC2"/>
    <w:rsid w:val="00146F9C"/>
    <w:rsid w:val="0014703F"/>
    <w:rsid w:val="0014738E"/>
    <w:rsid w:val="001476E8"/>
    <w:rsid w:val="0014774F"/>
    <w:rsid w:val="00150005"/>
    <w:rsid w:val="00150273"/>
    <w:rsid w:val="001503B7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26"/>
    <w:rsid w:val="00154240"/>
    <w:rsid w:val="001544E3"/>
    <w:rsid w:val="0015451C"/>
    <w:rsid w:val="001545E0"/>
    <w:rsid w:val="00154776"/>
    <w:rsid w:val="00154B74"/>
    <w:rsid w:val="00154D09"/>
    <w:rsid w:val="001550B0"/>
    <w:rsid w:val="00155479"/>
    <w:rsid w:val="00155582"/>
    <w:rsid w:val="001557BD"/>
    <w:rsid w:val="00156307"/>
    <w:rsid w:val="001565AF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CA8"/>
    <w:rsid w:val="00163CCD"/>
    <w:rsid w:val="00163FB1"/>
    <w:rsid w:val="0016412D"/>
    <w:rsid w:val="00164366"/>
    <w:rsid w:val="0016447C"/>
    <w:rsid w:val="00164504"/>
    <w:rsid w:val="001648FD"/>
    <w:rsid w:val="00164AD1"/>
    <w:rsid w:val="00164BF3"/>
    <w:rsid w:val="00164BFA"/>
    <w:rsid w:val="00164E03"/>
    <w:rsid w:val="00164E72"/>
    <w:rsid w:val="00164FA7"/>
    <w:rsid w:val="00165090"/>
    <w:rsid w:val="001650FA"/>
    <w:rsid w:val="0016535E"/>
    <w:rsid w:val="00165639"/>
    <w:rsid w:val="001656D7"/>
    <w:rsid w:val="001657B2"/>
    <w:rsid w:val="00165A2C"/>
    <w:rsid w:val="00165A63"/>
    <w:rsid w:val="00165CC7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579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1E0"/>
    <w:rsid w:val="00175280"/>
    <w:rsid w:val="00175509"/>
    <w:rsid w:val="001757CF"/>
    <w:rsid w:val="00175E89"/>
    <w:rsid w:val="00175F1A"/>
    <w:rsid w:val="0017652D"/>
    <w:rsid w:val="00176F39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15F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4FAD"/>
    <w:rsid w:val="001854C0"/>
    <w:rsid w:val="0018561C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014"/>
    <w:rsid w:val="00191328"/>
    <w:rsid w:val="00191564"/>
    <w:rsid w:val="0019156A"/>
    <w:rsid w:val="00191940"/>
    <w:rsid w:val="001919E9"/>
    <w:rsid w:val="00191B7A"/>
    <w:rsid w:val="00191B81"/>
    <w:rsid w:val="00191FBB"/>
    <w:rsid w:val="001921AD"/>
    <w:rsid w:val="001921AF"/>
    <w:rsid w:val="0019269C"/>
    <w:rsid w:val="00192F3E"/>
    <w:rsid w:val="0019332D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4EF"/>
    <w:rsid w:val="001949BC"/>
    <w:rsid w:val="001949EE"/>
    <w:rsid w:val="00194A7B"/>
    <w:rsid w:val="00194D35"/>
    <w:rsid w:val="00194D7B"/>
    <w:rsid w:val="00194DD2"/>
    <w:rsid w:val="00194DD6"/>
    <w:rsid w:val="00194F72"/>
    <w:rsid w:val="00195304"/>
    <w:rsid w:val="001954EA"/>
    <w:rsid w:val="001955DA"/>
    <w:rsid w:val="0019564E"/>
    <w:rsid w:val="001956DF"/>
    <w:rsid w:val="00195B05"/>
    <w:rsid w:val="00195B1F"/>
    <w:rsid w:val="00195CAE"/>
    <w:rsid w:val="00195D7F"/>
    <w:rsid w:val="00195DC1"/>
    <w:rsid w:val="00196228"/>
    <w:rsid w:val="0019646C"/>
    <w:rsid w:val="001964D6"/>
    <w:rsid w:val="00196993"/>
    <w:rsid w:val="00196B87"/>
    <w:rsid w:val="00196C3A"/>
    <w:rsid w:val="00196CBF"/>
    <w:rsid w:val="00197205"/>
    <w:rsid w:val="0019739F"/>
    <w:rsid w:val="00197591"/>
    <w:rsid w:val="00197ACB"/>
    <w:rsid w:val="00197EE5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49A"/>
    <w:rsid w:val="001A269D"/>
    <w:rsid w:val="001A2ACE"/>
    <w:rsid w:val="001A2FA8"/>
    <w:rsid w:val="001A2FB0"/>
    <w:rsid w:val="001A31E2"/>
    <w:rsid w:val="001A396A"/>
    <w:rsid w:val="001A39FC"/>
    <w:rsid w:val="001A3E71"/>
    <w:rsid w:val="001A442F"/>
    <w:rsid w:val="001A4825"/>
    <w:rsid w:val="001A485D"/>
    <w:rsid w:val="001A48DB"/>
    <w:rsid w:val="001A4D48"/>
    <w:rsid w:val="001A4DF7"/>
    <w:rsid w:val="001A54E0"/>
    <w:rsid w:val="001A5A3E"/>
    <w:rsid w:val="001A5B42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239"/>
    <w:rsid w:val="001B04F7"/>
    <w:rsid w:val="001B05DC"/>
    <w:rsid w:val="001B0805"/>
    <w:rsid w:val="001B087C"/>
    <w:rsid w:val="001B09D7"/>
    <w:rsid w:val="001B0CF7"/>
    <w:rsid w:val="001B1239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40D"/>
    <w:rsid w:val="001B3460"/>
    <w:rsid w:val="001B37F6"/>
    <w:rsid w:val="001B3C33"/>
    <w:rsid w:val="001B43EA"/>
    <w:rsid w:val="001B4474"/>
    <w:rsid w:val="001B4846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E56"/>
    <w:rsid w:val="001C50F2"/>
    <w:rsid w:val="001C5369"/>
    <w:rsid w:val="001C5532"/>
    <w:rsid w:val="001C592E"/>
    <w:rsid w:val="001C5D17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1CC5"/>
    <w:rsid w:val="001D2A33"/>
    <w:rsid w:val="001D2FEC"/>
    <w:rsid w:val="001D31A4"/>
    <w:rsid w:val="001D326A"/>
    <w:rsid w:val="001D379A"/>
    <w:rsid w:val="001D38AB"/>
    <w:rsid w:val="001D3D7E"/>
    <w:rsid w:val="001D3DA4"/>
    <w:rsid w:val="001D3F6A"/>
    <w:rsid w:val="001D4464"/>
    <w:rsid w:val="001D522E"/>
    <w:rsid w:val="001D54BF"/>
    <w:rsid w:val="001D59E6"/>
    <w:rsid w:val="001D5B01"/>
    <w:rsid w:val="001D5C23"/>
    <w:rsid w:val="001D5D99"/>
    <w:rsid w:val="001D6282"/>
    <w:rsid w:val="001D65E4"/>
    <w:rsid w:val="001D68C7"/>
    <w:rsid w:val="001D68D1"/>
    <w:rsid w:val="001D6EB3"/>
    <w:rsid w:val="001D6F45"/>
    <w:rsid w:val="001D73BB"/>
    <w:rsid w:val="001D73E2"/>
    <w:rsid w:val="001D7F06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607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F7"/>
    <w:rsid w:val="001F3766"/>
    <w:rsid w:val="001F3A38"/>
    <w:rsid w:val="001F3A93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4FEF"/>
    <w:rsid w:val="001F53F8"/>
    <w:rsid w:val="001F568E"/>
    <w:rsid w:val="001F5860"/>
    <w:rsid w:val="001F5A31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DAD"/>
    <w:rsid w:val="001F6F8F"/>
    <w:rsid w:val="001F70AE"/>
    <w:rsid w:val="001F79B7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918"/>
    <w:rsid w:val="00204CC3"/>
    <w:rsid w:val="00204E6B"/>
    <w:rsid w:val="00204E7A"/>
    <w:rsid w:val="00204EA3"/>
    <w:rsid w:val="00204F0B"/>
    <w:rsid w:val="002057E5"/>
    <w:rsid w:val="00205FE9"/>
    <w:rsid w:val="002066A4"/>
    <w:rsid w:val="0020690E"/>
    <w:rsid w:val="00206C1B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1F8A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69E"/>
    <w:rsid w:val="00214C30"/>
    <w:rsid w:val="00215113"/>
    <w:rsid w:val="0021530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576"/>
    <w:rsid w:val="00220A53"/>
    <w:rsid w:val="00220B8A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304A"/>
    <w:rsid w:val="00223650"/>
    <w:rsid w:val="002236C4"/>
    <w:rsid w:val="00223738"/>
    <w:rsid w:val="00223916"/>
    <w:rsid w:val="00223AEC"/>
    <w:rsid w:val="00223CD5"/>
    <w:rsid w:val="00224726"/>
    <w:rsid w:val="00224879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15A"/>
    <w:rsid w:val="00230246"/>
    <w:rsid w:val="002308F1"/>
    <w:rsid w:val="00230DF7"/>
    <w:rsid w:val="00230FE6"/>
    <w:rsid w:val="0023124B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426"/>
    <w:rsid w:val="002335BC"/>
    <w:rsid w:val="00233893"/>
    <w:rsid w:val="002338AE"/>
    <w:rsid w:val="00233A85"/>
    <w:rsid w:val="00233CFA"/>
    <w:rsid w:val="00233F08"/>
    <w:rsid w:val="0023412E"/>
    <w:rsid w:val="002342D3"/>
    <w:rsid w:val="002342F9"/>
    <w:rsid w:val="0023438E"/>
    <w:rsid w:val="002344DD"/>
    <w:rsid w:val="00234B12"/>
    <w:rsid w:val="00234B83"/>
    <w:rsid w:val="00234C72"/>
    <w:rsid w:val="00234D2A"/>
    <w:rsid w:val="00234D4B"/>
    <w:rsid w:val="00234ED9"/>
    <w:rsid w:val="0023524D"/>
    <w:rsid w:val="0023532F"/>
    <w:rsid w:val="002354B9"/>
    <w:rsid w:val="00235549"/>
    <w:rsid w:val="00235586"/>
    <w:rsid w:val="0023559E"/>
    <w:rsid w:val="00235A00"/>
    <w:rsid w:val="00236096"/>
    <w:rsid w:val="002363BD"/>
    <w:rsid w:val="00236BB1"/>
    <w:rsid w:val="00236EA1"/>
    <w:rsid w:val="00236EFF"/>
    <w:rsid w:val="00236F74"/>
    <w:rsid w:val="00237317"/>
    <w:rsid w:val="00237333"/>
    <w:rsid w:val="002375CA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524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5D3A"/>
    <w:rsid w:val="002563D5"/>
    <w:rsid w:val="002567ED"/>
    <w:rsid w:val="002568AE"/>
    <w:rsid w:val="00256C2E"/>
    <w:rsid w:val="00256C84"/>
    <w:rsid w:val="00257190"/>
    <w:rsid w:val="002571B5"/>
    <w:rsid w:val="002573B5"/>
    <w:rsid w:val="00257704"/>
    <w:rsid w:val="00257CDC"/>
    <w:rsid w:val="00257EDC"/>
    <w:rsid w:val="00257EF5"/>
    <w:rsid w:val="00257F90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B58"/>
    <w:rsid w:val="00261FC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451"/>
    <w:rsid w:val="0026657D"/>
    <w:rsid w:val="00266610"/>
    <w:rsid w:val="0026662F"/>
    <w:rsid w:val="0026673A"/>
    <w:rsid w:val="002667C3"/>
    <w:rsid w:val="00266D5B"/>
    <w:rsid w:val="00266E02"/>
    <w:rsid w:val="00266EB9"/>
    <w:rsid w:val="0026715B"/>
    <w:rsid w:val="0026715E"/>
    <w:rsid w:val="002675AC"/>
    <w:rsid w:val="00267673"/>
    <w:rsid w:val="0026774E"/>
    <w:rsid w:val="00267877"/>
    <w:rsid w:val="00267A3B"/>
    <w:rsid w:val="00267B1A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801"/>
    <w:rsid w:val="002719A7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B52"/>
    <w:rsid w:val="00273C1A"/>
    <w:rsid w:val="00273F81"/>
    <w:rsid w:val="00274B49"/>
    <w:rsid w:val="00274FF7"/>
    <w:rsid w:val="00275033"/>
    <w:rsid w:val="0027508F"/>
    <w:rsid w:val="00275586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49A"/>
    <w:rsid w:val="0027751C"/>
    <w:rsid w:val="002775DC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6A3"/>
    <w:rsid w:val="0028299C"/>
    <w:rsid w:val="00282A6D"/>
    <w:rsid w:val="00283165"/>
    <w:rsid w:val="0028327B"/>
    <w:rsid w:val="002832A6"/>
    <w:rsid w:val="00283390"/>
    <w:rsid w:val="00283921"/>
    <w:rsid w:val="00283EFF"/>
    <w:rsid w:val="0028456D"/>
    <w:rsid w:val="002847C8"/>
    <w:rsid w:val="0028480C"/>
    <w:rsid w:val="00284C79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6A"/>
    <w:rsid w:val="00287BD1"/>
    <w:rsid w:val="00287BD2"/>
    <w:rsid w:val="00290064"/>
    <w:rsid w:val="002900A6"/>
    <w:rsid w:val="002904B2"/>
    <w:rsid w:val="002904B9"/>
    <w:rsid w:val="0029057B"/>
    <w:rsid w:val="002909F0"/>
    <w:rsid w:val="00290D31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025"/>
    <w:rsid w:val="0029223D"/>
    <w:rsid w:val="002925F7"/>
    <w:rsid w:val="00292BD0"/>
    <w:rsid w:val="00292EAE"/>
    <w:rsid w:val="00293041"/>
    <w:rsid w:val="002932B6"/>
    <w:rsid w:val="00293416"/>
    <w:rsid w:val="0029350B"/>
    <w:rsid w:val="00293648"/>
    <w:rsid w:val="00293BE2"/>
    <w:rsid w:val="00293D47"/>
    <w:rsid w:val="00293E24"/>
    <w:rsid w:val="002940F8"/>
    <w:rsid w:val="00294143"/>
    <w:rsid w:val="0029489D"/>
    <w:rsid w:val="00294959"/>
    <w:rsid w:val="00294C8E"/>
    <w:rsid w:val="00295035"/>
    <w:rsid w:val="00295391"/>
    <w:rsid w:val="00295DB3"/>
    <w:rsid w:val="00295DE2"/>
    <w:rsid w:val="00296094"/>
    <w:rsid w:val="00296270"/>
    <w:rsid w:val="0029672F"/>
    <w:rsid w:val="00296759"/>
    <w:rsid w:val="002967ED"/>
    <w:rsid w:val="002968DE"/>
    <w:rsid w:val="002969A7"/>
    <w:rsid w:val="00296A92"/>
    <w:rsid w:val="002970A2"/>
    <w:rsid w:val="002975B1"/>
    <w:rsid w:val="00297748"/>
    <w:rsid w:val="0029779A"/>
    <w:rsid w:val="002A02C6"/>
    <w:rsid w:val="002A03F0"/>
    <w:rsid w:val="002A088D"/>
    <w:rsid w:val="002A09C2"/>
    <w:rsid w:val="002A0F8F"/>
    <w:rsid w:val="002A1176"/>
    <w:rsid w:val="002A11D5"/>
    <w:rsid w:val="002A1232"/>
    <w:rsid w:val="002A1809"/>
    <w:rsid w:val="002A1922"/>
    <w:rsid w:val="002A1D3B"/>
    <w:rsid w:val="002A1E42"/>
    <w:rsid w:val="002A2271"/>
    <w:rsid w:val="002A28E1"/>
    <w:rsid w:val="002A28EF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6C7"/>
    <w:rsid w:val="002A495F"/>
    <w:rsid w:val="002A4B3E"/>
    <w:rsid w:val="002A4B92"/>
    <w:rsid w:val="002A4C02"/>
    <w:rsid w:val="002A51FD"/>
    <w:rsid w:val="002A6275"/>
    <w:rsid w:val="002A63A5"/>
    <w:rsid w:val="002A689B"/>
    <w:rsid w:val="002A689D"/>
    <w:rsid w:val="002A6930"/>
    <w:rsid w:val="002A6E67"/>
    <w:rsid w:val="002A7052"/>
    <w:rsid w:val="002A71D9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4E7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1A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294"/>
    <w:rsid w:val="002C26CC"/>
    <w:rsid w:val="002C331F"/>
    <w:rsid w:val="002C344F"/>
    <w:rsid w:val="002C3595"/>
    <w:rsid w:val="002C36E2"/>
    <w:rsid w:val="002C39B0"/>
    <w:rsid w:val="002C3E54"/>
    <w:rsid w:val="002C3E63"/>
    <w:rsid w:val="002C3F17"/>
    <w:rsid w:val="002C42F7"/>
    <w:rsid w:val="002C4729"/>
    <w:rsid w:val="002C4AF6"/>
    <w:rsid w:val="002C4E7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A9"/>
    <w:rsid w:val="002D07E9"/>
    <w:rsid w:val="002D0958"/>
    <w:rsid w:val="002D0992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DE1"/>
    <w:rsid w:val="002D1E31"/>
    <w:rsid w:val="002D203E"/>
    <w:rsid w:val="002D2096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21F"/>
    <w:rsid w:val="002D45A1"/>
    <w:rsid w:val="002D472A"/>
    <w:rsid w:val="002D4A98"/>
    <w:rsid w:val="002D4CD6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B36"/>
    <w:rsid w:val="002D6C6A"/>
    <w:rsid w:val="002D6C77"/>
    <w:rsid w:val="002D6D42"/>
    <w:rsid w:val="002D6DE9"/>
    <w:rsid w:val="002D6F2B"/>
    <w:rsid w:val="002D6F3C"/>
    <w:rsid w:val="002D6F8B"/>
    <w:rsid w:val="002D7384"/>
    <w:rsid w:val="002D7766"/>
    <w:rsid w:val="002D7FA1"/>
    <w:rsid w:val="002E00A6"/>
    <w:rsid w:val="002E072C"/>
    <w:rsid w:val="002E07B3"/>
    <w:rsid w:val="002E099D"/>
    <w:rsid w:val="002E10A1"/>
    <w:rsid w:val="002E12B9"/>
    <w:rsid w:val="002E1491"/>
    <w:rsid w:val="002E15C5"/>
    <w:rsid w:val="002E1AB0"/>
    <w:rsid w:val="002E1BE8"/>
    <w:rsid w:val="002E1D83"/>
    <w:rsid w:val="002E221D"/>
    <w:rsid w:val="002E2389"/>
    <w:rsid w:val="002E2583"/>
    <w:rsid w:val="002E25A2"/>
    <w:rsid w:val="002E260C"/>
    <w:rsid w:val="002E2783"/>
    <w:rsid w:val="002E2839"/>
    <w:rsid w:val="002E2AD3"/>
    <w:rsid w:val="002E32DA"/>
    <w:rsid w:val="002E3B80"/>
    <w:rsid w:val="002E3BC1"/>
    <w:rsid w:val="002E3FC1"/>
    <w:rsid w:val="002E41C6"/>
    <w:rsid w:val="002E43B6"/>
    <w:rsid w:val="002E468F"/>
    <w:rsid w:val="002E47ED"/>
    <w:rsid w:val="002E4881"/>
    <w:rsid w:val="002E4C88"/>
    <w:rsid w:val="002E4D02"/>
    <w:rsid w:val="002E4D29"/>
    <w:rsid w:val="002E4D8A"/>
    <w:rsid w:val="002E50A6"/>
    <w:rsid w:val="002E548D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F98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308"/>
    <w:rsid w:val="002F571E"/>
    <w:rsid w:val="002F582D"/>
    <w:rsid w:val="002F5C60"/>
    <w:rsid w:val="002F6148"/>
    <w:rsid w:val="002F61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DAE"/>
    <w:rsid w:val="0030002D"/>
    <w:rsid w:val="0030035F"/>
    <w:rsid w:val="0030038E"/>
    <w:rsid w:val="0030053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1CD2"/>
    <w:rsid w:val="003021AC"/>
    <w:rsid w:val="003026E9"/>
    <w:rsid w:val="00302877"/>
    <w:rsid w:val="00302B5B"/>
    <w:rsid w:val="00302E85"/>
    <w:rsid w:val="00302EE6"/>
    <w:rsid w:val="003034E8"/>
    <w:rsid w:val="003036C7"/>
    <w:rsid w:val="0030372B"/>
    <w:rsid w:val="003037B5"/>
    <w:rsid w:val="00303C4B"/>
    <w:rsid w:val="00304028"/>
    <w:rsid w:val="00304894"/>
    <w:rsid w:val="003048E5"/>
    <w:rsid w:val="0030490B"/>
    <w:rsid w:val="00304D2A"/>
    <w:rsid w:val="0030522E"/>
    <w:rsid w:val="0030563F"/>
    <w:rsid w:val="00305B63"/>
    <w:rsid w:val="00305F4E"/>
    <w:rsid w:val="00306445"/>
    <w:rsid w:val="003065BE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BAA"/>
    <w:rsid w:val="00310C34"/>
    <w:rsid w:val="00310DDA"/>
    <w:rsid w:val="00310EF2"/>
    <w:rsid w:val="00310FA0"/>
    <w:rsid w:val="0031126B"/>
    <w:rsid w:val="003114DD"/>
    <w:rsid w:val="00311558"/>
    <w:rsid w:val="003115CC"/>
    <w:rsid w:val="003115E8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237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1141"/>
    <w:rsid w:val="00321835"/>
    <w:rsid w:val="00321924"/>
    <w:rsid w:val="00321ED2"/>
    <w:rsid w:val="00322867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A5B"/>
    <w:rsid w:val="00332C9E"/>
    <w:rsid w:val="00332D2E"/>
    <w:rsid w:val="00332D8A"/>
    <w:rsid w:val="00333149"/>
    <w:rsid w:val="0033376E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597"/>
    <w:rsid w:val="00342A31"/>
    <w:rsid w:val="00342D41"/>
    <w:rsid w:val="00343324"/>
    <w:rsid w:val="003433D9"/>
    <w:rsid w:val="003442B4"/>
    <w:rsid w:val="0034490F"/>
    <w:rsid w:val="003449C1"/>
    <w:rsid w:val="003449CF"/>
    <w:rsid w:val="00344BBE"/>
    <w:rsid w:val="00344D07"/>
    <w:rsid w:val="0034504C"/>
    <w:rsid w:val="00345374"/>
    <w:rsid w:val="0034576D"/>
    <w:rsid w:val="00345ACC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6BF8"/>
    <w:rsid w:val="003573DD"/>
    <w:rsid w:val="003574BF"/>
    <w:rsid w:val="003575B7"/>
    <w:rsid w:val="00357623"/>
    <w:rsid w:val="003577D3"/>
    <w:rsid w:val="003577E6"/>
    <w:rsid w:val="00357821"/>
    <w:rsid w:val="00357BCA"/>
    <w:rsid w:val="0036000F"/>
    <w:rsid w:val="003601EF"/>
    <w:rsid w:val="00360B44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53E"/>
    <w:rsid w:val="003635D0"/>
    <w:rsid w:val="00363C35"/>
    <w:rsid w:val="00363D3F"/>
    <w:rsid w:val="003642E0"/>
    <w:rsid w:val="0036476B"/>
    <w:rsid w:val="003651FC"/>
    <w:rsid w:val="00365305"/>
    <w:rsid w:val="003656F6"/>
    <w:rsid w:val="003657EC"/>
    <w:rsid w:val="00365A5F"/>
    <w:rsid w:val="00365C86"/>
    <w:rsid w:val="00365F41"/>
    <w:rsid w:val="00366066"/>
    <w:rsid w:val="00366E8F"/>
    <w:rsid w:val="0036729B"/>
    <w:rsid w:val="0036750F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9BA"/>
    <w:rsid w:val="00371BBF"/>
    <w:rsid w:val="00371C96"/>
    <w:rsid w:val="00372399"/>
    <w:rsid w:val="00372447"/>
    <w:rsid w:val="0037248A"/>
    <w:rsid w:val="0037249C"/>
    <w:rsid w:val="003725E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77EAC"/>
    <w:rsid w:val="003803E3"/>
    <w:rsid w:val="0038051B"/>
    <w:rsid w:val="003805F5"/>
    <w:rsid w:val="0038062D"/>
    <w:rsid w:val="0038064F"/>
    <w:rsid w:val="003806B7"/>
    <w:rsid w:val="003808C2"/>
    <w:rsid w:val="00381579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077"/>
    <w:rsid w:val="003855E9"/>
    <w:rsid w:val="0038589F"/>
    <w:rsid w:val="003858C5"/>
    <w:rsid w:val="0038595F"/>
    <w:rsid w:val="00385CFC"/>
    <w:rsid w:val="00385E49"/>
    <w:rsid w:val="00385E65"/>
    <w:rsid w:val="003864E9"/>
    <w:rsid w:val="003865CD"/>
    <w:rsid w:val="00386D5D"/>
    <w:rsid w:val="0038701A"/>
    <w:rsid w:val="00387AE1"/>
    <w:rsid w:val="00390261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1EA6"/>
    <w:rsid w:val="00392BAB"/>
    <w:rsid w:val="00393218"/>
    <w:rsid w:val="00393224"/>
    <w:rsid w:val="003933B6"/>
    <w:rsid w:val="00393AF5"/>
    <w:rsid w:val="00393DAF"/>
    <w:rsid w:val="00393F87"/>
    <w:rsid w:val="003942BE"/>
    <w:rsid w:val="00394410"/>
    <w:rsid w:val="00394599"/>
    <w:rsid w:val="0039465D"/>
    <w:rsid w:val="0039539E"/>
    <w:rsid w:val="003955B1"/>
    <w:rsid w:val="0039563C"/>
    <w:rsid w:val="00395D09"/>
    <w:rsid w:val="00395F42"/>
    <w:rsid w:val="0039651C"/>
    <w:rsid w:val="00396930"/>
    <w:rsid w:val="003969E7"/>
    <w:rsid w:val="00396BBE"/>
    <w:rsid w:val="00396D30"/>
    <w:rsid w:val="00396DDB"/>
    <w:rsid w:val="00396FC5"/>
    <w:rsid w:val="00396FE7"/>
    <w:rsid w:val="0039787B"/>
    <w:rsid w:val="00397DB0"/>
    <w:rsid w:val="00397E5D"/>
    <w:rsid w:val="00397E84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EBE"/>
    <w:rsid w:val="003A7F89"/>
    <w:rsid w:val="003B00F1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88F"/>
    <w:rsid w:val="003B2C16"/>
    <w:rsid w:val="003B2DD6"/>
    <w:rsid w:val="003B3021"/>
    <w:rsid w:val="003B392D"/>
    <w:rsid w:val="003B3B5F"/>
    <w:rsid w:val="003B457C"/>
    <w:rsid w:val="003B507A"/>
    <w:rsid w:val="003B50D2"/>
    <w:rsid w:val="003B50F6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3AD"/>
    <w:rsid w:val="003C094B"/>
    <w:rsid w:val="003C0C88"/>
    <w:rsid w:val="003C0F79"/>
    <w:rsid w:val="003C1186"/>
    <w:rsid w:val="003C1404"/>
    <w:rsid w:val="003C1949"/>
    <w:rsid w:val="003C1A07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09C"/>
    <w:rsid w:val="003D2188"/>
    <w:rsid w:val="003D2222"/>
    <w:rsid w:val="003D2674"/>
    <w:rsid w:val="003D2707"/>
    <w:rsid w:val="003D2A08"/>
    <w:rsid w:val="003D2A7E"/>
    <w:rsid w:val="003D30B8"/>
    <w:rsid w:val="003D318C"/>
    <w:rsid w:val="003D3339"/>
    <w:rsid w:val="003D35E9"/>
    <w:rsid w:val="003D362B"/>
    <w:rsid w:val="003D36A5"/>
    <w:rsid w:val="003D36E9"/>
    <w:rsid w:val="003D3B95"/>
    <w:rsid w:val="003D3BFF"/>
    <w:rsid w:val="003D3C0A"/>
    <w:rsid w:val="003D3D3C"/>
    <w:rsid w:val="003D404F"/>
    <w:rsid w:val="003D49D1"/>
    <w:rsid w:val="003D4B30"/>
    <w:rsid w:val="003D5362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5EC"/>
    <w:rsid w:val="003E4768"/>
    <w:rsid w:val="003E49C4"/>
    <w:rsid w:val="003E50B6"/>
    <w:rsid w:val="003E53B3"/>
    <w:rsid w:val="003E5B00"/>
    <w:rsid w:val="003E5CF9"/>
    <w:rsid w:val="003E63A3"/>
    <w:rsid w:val="003E64DE"/>
    <w:rsid w:val="003E66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922"/>
    <w:rsid w:val="003F0D8D"/>
    <w:rsid w:val="003F137B"/>
    <w:rsid w:val="003F148A"/>
    <w:rsid w:val="003F15D1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8FC"/>
    <w:rsid w:val="003F3ADD"/>
    <w:rsid w:val="003F3B6C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78A"/>
    <w:rsid w:val="003F5DBE"/>
    <w:rsid w:val="003F62C9"/>
    <w:rsid w:val="003F64C2"/>
    <w:rsid w:val="003F6AB4"/>
    <w:rsid w:val="003F6AE9"/>
    <w:rsid w:val="003F6F38"/>
    <w:rsid w:val="003F7322"/>
    <w:rsid w:val="003F759B"/>
    <w:rsid w:val="003F7692"/>
    <w:rsid w:val="003F7742"/>
    <w:rsid w:val="003F7AA2"/>
    <w:rsid w:val="003F7E8C"/>
    <w:rsid w:val="003F7F56"/>
    <w:rsid w:val="004003D7"/>
    <w:rsid w:val="00400AAA"/>
    <w:rsid w:val="00400AEC"/>
    <w:rsid w:val="00400F6D"/>
    <w:rsid w:val="00400F9D"/>
    <w:rsid w:val="004010E8"/>
    <w:rsid w:val="004011B4"/>
    <w:rsid w:val="00401310"/>
    <w:rsid w:val="00401335"/>
    <w:rsid w:val="00401492"/>
    <w:rsid w:val="00401CE5"/>
    <w:rsid w:val="00402021"/>
    <w:rsid w:val="0040225D"/>
    <w:rsid w:val="00402866"/>
    <w:rsid w:val="0040297E"/>
    <w:rsid w:val="004029E0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4E0"/>
    <w:rsid w:val="00405674"/>
    <w:rsid w:val="0040570A"/>
    <w:rsid w:val="00405C23"/>
    <w:rsid w:val="00405CA3"/>
    <w:rsid w:val="0040600D"/>
    <w:rsid w:val="004065B7"/>
    <w:rsid w:val="004065C3"/>
    <w:rsid w:val="00406B27"/>
    <w:rsid w:val="00406E82"/>
    <w:rsid w:val="00406FC4"/>
    <w:rsid w:val="004070CD"/>
    <w:rsid w:val="004072B1"/>
    <w:rsid w:val="00407350"/>
    <w:rsid w:val="004073FC"/>
    <w:rsid w:val="0040772D"/>
    <w:rsid w:val="00407BC2"/>
    <w:rsid w:val="00410500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86A"/>
    <w:rsid w:val="00412993"/>
    <w:rsid w:val="00412ADD"/>
    <w:rsid w:val="00412B31"/>
    <w:rsid w:val="00412DB0"/>
    <w:rsid w:val="00412DC6"/>
    <w:rsid w:val="00413011"/>
    <w:rsid w:val="004130CA"/>
    <w:rsid w:val="00413217"/>
    <w:rsid w:val="00413666"/>
    <w:rsid w:val="00413795"/>
    <w:rsid w:val="00413B2A"/>
    <w:rsid w:val="00413F17"/>
    <w:rsid w:val="00414127"/>
    <w:rsid w:val="0041418A"/>
    <w:rsid w:val="00414278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5A"/>
    <w:rsid w:val="00415BA7"/>
    <w:rsid w:val="00415D76"/>
    <w:rsid w:val="00415DD0"/>
    <w:rsid w:val="00415E3E"/>
    <w:rsid w:val="00415EA0"/>
    <w:rsid w:val="0041605D"/>
    <w:rsid w:val="00416065"/>
    <w:rsid w:val="00416692"/>
    <w:rsid w:val="00416BD0"/>
    <w:rsid w:val="00416DC2"/>
    <w:rsid w:val="00416DE2"/>
    <w:rsid w:val="00417284"/>
    <w:rsid w:val="004172D5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858"/>
    <w:rsid w:val="0042290E"/>
    <w:rsid w:val="00422922"/>
    <w:rsid w:val="00422AAB"/>
    <w:rsid w:val="0042334A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79"/>
    <w:rsid w:val="00424F8F"/>
    <w:rsid w:val="00425315"/>
    <w:rsid w:val="0042534C"/>
    <w:rsid w:val="004253D7"/>
    <w:rsid w:val="004254F2"/>
    <w:rsid w:val="004255B7"/>
    <w:rsid w:val="00425640"/>
    <w:rsid w:val="0042612A"/>
    <w:rsid w:val="004262D2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A40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55"/>
    <w:rsid w:val="004342D5"/>
    <w:rsid w:val="004344D1"/>
    <w:rsid w:val="00434657"/>
    <w:rsid w:val="00435DC0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6F7"/>
    <w:rsid w:val="00440BA2"/>
    <w:rsid w:val="00440E85"/>
    <w:rsid w:val="00440FFF"/>
    <w:rsid w:val="0044108F"/>
    <w:rsid w:val="00441103"/>
    <w:rsid w:val="004414A1"/>
    <w:rsid w:val="0044152E"/>
    <w:rsid w:val="00441875"/>
    <w:rsid w:val="00441BA9"/>
    <w:rsid w:val="00441C4C"/>
    <w:rsid w:val="00441D7D"/>
    <w:rsid w:val="00441D89"/>
    <w:rsid w:val="00441E8F"/>
    <w:rsid w:val="00442200"/>
    <w:rsid w:val="0044244B"/>
    <w:rsid w:val="004424B9"/>
    <w:rsid w:val="004424FB"/>
    <w:rsid w:val="0044275B"/>
    <w:rsid w:val="0044307E"/>
    <w:rsid w:val="0044312A"/>
    <w:rsid w:val="004434FD"/>
    <w:rsid w:val="004441BE"/>
    <w:rsid w:val="004441C7"/>
    <w:rsid w:val="00444AA2"/>
    <w:rsid w:val="00444CEA"/>
    <w:rsid w:val="00444D09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661"/>
    <w:rsid w:val="00446E69"/>
    <w:rsid w:val="004474F9"/>
    <w:rsid w:val="00447577"/>
    <w:rsid w:val="00447A93"/>
    <w:rsid w:val="00447BB8"/>
    <w:rsid w:val="00447F2A"/>
    <w:rsid w:val="004511FA"/>
    <w:rsid w:val="0045141E"/>
    <w:rsid w:val="00451457"/>
    <w:rsid w:val="00451564"/>
    <w:rsid w:val="0045196D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D3D"/>
    <w:rsid w:val="00454E23"/>
    <w:rsid w:val="004550BD"/>
    <w:rsid w:val="0045531A"/>
    <w:rsid w:val="00455518"/>
    <w:rsid w:val="004559E8"/>
    <w:rsid w:val="00455D1A"/>
    <w:rsid w:val="00455DF9"/>
    <w:rsid w:val="004561B5"/>
    <w:rsid w:val="0045641B"/>
    <w:rsid w:val="00456426"/>
    <w:rsid w:val="0045679B"/>
    <w:rsid w:val="00456AE1"/>
    <w:rsid w:val="00456D39"/>
    <w:rsid w:val="00456FA9"/>
    <w:rsid w:val="0045734F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C2B"/>
    <w:rsid w:val="004625B6"/>
    <w:rsid w:val="00462970"/>
    <w:rsid w:val="00462D92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444"/>
    <w:rsid w:val="0047054B"/>
    <w:rsid w:val="0047064E"/>
    <w:rsid w:val="00470912"/>
    <w:rsid w:val="00470AC8"/>
    <w:rsid w:val="00470BF1"/>
    <w:rsid w:val="00470E45"/>
    <w:rsid w:val="0047102A"/>
    <w:rsid w:val="004712A2"/>
    <w:rsid w:val="004713CC"/>
    <w:rsid w:val="004715EA"/>
    <w:rsid w:val="00471900"/>
    <w:rsid w:val="00471B40"/>
    <w:rsid w:val="00471DC9"/>
    <w:rsid w:val="0047202B"/>
    <w:rsid w:val="0047262C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6542"/>
    <w:rsid w:val="00476735"/>
    <w:rsid w:val="00476BDE"/>
    <w:rsid w:val="00477714"/>
    <w:rsid w:val="00477945"/>
    <w:rsid w:val="00477971"/>
    <w:rsid w:val="00477A51"/>
    <w:rsid w:val="004804B3"/>
    <w:rsid w:val="00480563"/>
    <w:rsid w:val="0048057C"/>
    <w:rsid w:val="00480919"/>
    <w:rsid w:val="00481588"/>
    <w:rsid w:val="00481826"/>
    <w:rsid w:val="00481869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78A"/>
    <w:rsid w:val="004838E0"/>
    <w:rsid w:val="00483C06"/>
    <w:rsid w:val="004842AA"/>
    <w:rsid w:val="00484938"/>
    <w:rsid w:val="00484C34"/>
    <w:rsid w:val="004850EE"/>
    <w:rsid w:val="00485AA2"/>
    <w:rsid w:val="00485B9C"/>
    <w:rsid w:val="00485F7F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1EFE"/>
    <w:rsid w:val="004920B2"/>
    <w:rsid w:val="00492202"/>
    <w:rsid w:val="00492385"/>
    <w:rsid w:val="004926F5"/>
    <w:rsid w:val="00492D53"/>
    <w:rsid w:val="00493029"/>
    <w:rsid w:val="00493061"/>
    <w:rsid w:val="004931CF"/>
    <w:rsid w:val="0049358F"/>
    <w:rsid w:val="00493ACD"/>
    <w:rsid w:val="00493C89"/>
    <w:rsid w:val="00493CE5"/>
    <w:rsid w:val="00493EEC"/>
    <w:rsid w:val="00493FE9"/>
    <w:rsid w:val="004941E3"/>
    <w:rsid w:val="004942DB"/>
    <w:rsid w:val="00494348"/>
    <w:rsid w:val="00494827"/>
    <w:rsid w:val="00494F7E"/>
    <w:rsid w:val="00495A38"/>
    <w:rsid w:val="004961F4"/>
    <w:rsid w:val="0049688E"/>
    <w:rsid w:val="00496DEA"/>
    <w:rsid w:val="00497162"/>
    <w:rsid w:val="00497299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047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3C7C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90A"/>
    <w:rsid w:val="004A6A7D"/>
    <w:rsid w:val="004A6B7F"/>
    <w:rsid w:val="004A6E01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6D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6E9"/>
    <w:rsid w:val="004B5840"/>
    <w:rsid w:val="004B5A25"/>
    <w:rsid w:val="004B5B8D"/>
    <w:rsid w:val="004B5CD7"/>
    <w:rsid w:val="004B6BB8"/>
    <w:rsid w:val="004B6CBE"/>
    <w:rsid w:val="004B6D86"/>
    <w:rsid w:val="004B6DD6"/>
    <w:rsid w:val="004B700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1D4E"/>
    <w:rsid w:val="004C218D"/>
    <w:rsid w:val="004C2890"/>
    <w:rsid w:val="004C2B3E"/>
    <w:rsid w:val="004C2BB0"/>
    <w:rsid w:val="004C313E"/>
    <w:rsid w:val="004C331E"/>
    <w:rsid w:val="004C3931"/>
    <w:rsid w:val="004C3CA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72E3"/>
    <w:rsid w:val="004C749B"/>
    <w:rsid w:val="004C7CA4"/>
    <w:rsid w:val="004D01C2"/>
    <w:rsid w:val="004D0297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214"/>
    <w:rsid w:val="004D434C"/>
    <w:rsid w:val="004D478A"/>
    <w:rsid w:val="004D4E27"/>
    <w:rsid w:val="004D4E91"/>
    <w:rsid w:val="004D4EE6"/>
    <w:rsid w:val="004D5277"/>
    <w:rsid w:val="004D5768"/>
    <w:rsid w:val="004D57AA"/>
    <w:rsid w:val="004D58E8"/>
    <w:rsid w:val="004D691B"/>
    <w:rsid w:val="004D6941"/>
    <w:rsid w:val="004D69E8"/>
    <w:rsid w:val="004D6D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362"/>
    <w:rsid w:val="004E0530"/>
    <w:rsid w:val="004E053D"/>
    <w:rsid w:val="004E0CBC"/>
    <w:rsid w:val="004E0FD3"/>
    <w:rsid w:val="004E1056"/>
    <w:rsid w:val="004E193D"/>
    <w:rsid w:val="004E210D"/>
    <w:rsid w:val="004E21C3"/>
    <w:rsid w:val="004E255B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BE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9E9"/>
    <w:rsid w:val="004F4BDF"/>
    <w:rsid w:val="004F520B"/>
    <w:rsid w:val="004F5258"/>
    <w:rsid w:val="004F53F4"/>
    <w:rsid w:val="004F5636"/>
    <w:rsid w:val="004F5648"/>
    <w:rsid w:val="004F57B5"/>
    <w:rsid w:val="004F57C9"/>
    <w:rsid w:val="004F57E2"/>
    <w:rsid w:val="004F5DA5"/>
    <w:rsid w:val="004F63BB"/>
    <w:rsid w:val="004F6FB3"/>
    <w:rsid w:val="004F7037"/>
    <w:rsid w:val="004F729B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4AF"/>
    <w:rsid w:val="00501565"/>
    <w:rsid w:val="005015EB"/>
    <w:rsid w:val="00501A64"/>
    <w:rsid w:val="00501AC4"/>
    <w:rsid w:val="00501B48"/>
    <w:rsid w:val="00501C87"/>
    <w:rsid w:val="00501EEB"/>
    <w:rsid w:val="0050202B"/>
    <w:rsid w:val="0050247E"/>
    <w:rsid w:val="00502720"/>
    <w:rsid w:val="00502BA9"/>
    <w:rsid w:val="00502CEB"/>
    <w:rsid w:val="00502F5E"/>
    <w:rsid w:val="00503093"/>
    <w:rsid w:val="00503209"/>
    <w:rsid w:val="005032E2"/>
    <w:rsid w:val="0050337E"/>
    <w:rsid w:val="005033BC"/>
    <w:rsid w:val="005034DA"/>
    <w:rsid w:val="00503A39"/>
    <w:rsid w:val="00503EC3"/>
    <w:rsid w:val="00503F43"/>
    <w:rsid w:val="005046AB"/>
    <w:rsid w:val="00504DC5"/>
    <w:rsid w:val="00504DC9"/>
    <w:rsid w:val="005053F1"/>
    <w:rsid w:val="0050544B"/>
    <w:rsid w:val="00505564"/>
    <w:rsid w:val="00505567"/>
    <w:rsid w:val="0050562C"/>
    <w:rsid w:val="00505913"/>
    <w:rsid w:val="00505B97"/>
    <w:rsid w:val="00506248"/>
    <w:rsid w:val="00506378"/>
    <w:rsid w:val="00506385"/>
    <w:rsid w:val="005064B3"/>
    <w:rsid w:val="00506504"/>
    <w:rsid w:val="00506DAA"/>
    <w:rsid w:val="0050703F"/>
    <w:rsid w:val="00507184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30F"/>
    <w:rsid w:val="005126B0"/>
    <w:rsid w:val="005128C2"/>
    <w:rsid w:val="00512BB5"/>
    <w:rsid w:val="00512E3C"/>
    <w:rsid w:val="00512F8E"/>
    <w:rsid w:val="00512FED"/>
    <w:rsid w:val="00513618"/>
    <w:rsid w:val="00513669"/>
    <w:rsid w:val="00513755"/>
    <w:rsid w:val="00513FD2"/>
    <w:rsid w:val="00514221"/>
    <w:rsid w:val="0051480E"/>
    <w:rsid w:val="005149BA"/>
    <w:rsid w:val="005150B2"/>
    <w:rsid w:val="005151CF"/>
    <w:rsid w:val="00515547"/>
    <w:rsid w:val="00515701"/>
    <w:rsid w:val="005159EB"/>
    <w:rsid w:val="00515F37"/>
    <w:rsid w:val="0051660A"/>
    <w:rsid w:val="00516A69"/>
    <w:rsid w:val="00516DAB"/>
    <w:rsid w:val="0051701D"/>
    <w:rsid w:val="005170FF"/>
    <w:rsid w:val="00517106"/>
    <w:rsid w:val="005171A5"/>
    <w:rsid w:val="00517420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1F0A"/>
    <w:rsid w:val="00522355"/>
    <w:rsid w:val="00522459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4D7"/>
    <w:rsid w:val="00524BFC"/>
    <w:rsid w:val="00524CC1"/>
    <w:rsid w:val="005250BE"/>
    <w:rsid w:val="0052565B"/>
    <w:rsid w:val="0052591D"/>
    <w:rsid w:val="00525CEA"/>
    <w:rsid w:val="00526091"/>
    <w:rsid w:val="00526602"/>
    <w:rsid w:val="00526872"/>
    <w:rsid w:val="00526877"/>
    <w:rsid w:val="00526AD4"/>
    <w:rsid w:val="00526C08"/>
    <w:rsid w:val="00530659"/>
    <w:rsid w:val="005307EB"/>
    <w:rsid w:val="00530E85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491"/>
    <w:rsid w:val="005346A6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8A8"/>
    <w:rsid w:val="00536E1B"/>
    <w:rsid w:val="00537051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89E"/>
    <w:rsid w:val="00541A47"/>
    <w:rsid w:val="00541A72"/>
    <w:rsid w:val="00541DC6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6D05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AA6"/>
    <w:rsid w:val="00550B8A"/>
    <w:rsid w:val="00550FD6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336"/>
    <w:rsid w:val="005539E2"/>
    <w:rsid w:val="00553B67"/>
    <w:rsid w:val="00553D3B"/>
    <w:rsid w:val="00555372"/>
    <w:rsid w:val="0055565A"/>
    <w:rsid w:val="00555881"/>
    <w:rsid w:val="00555B0F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81D"/>
    <w:rsid w:val="00557B07"/>
    <w:rsid w:val="00557B1A"/>
    <w:rsid w:val="00557B24"/>
    <w:rsid w:val="00557C9C"/>
    <w:rsid w:val="00560059"/>
    <w:rsid w:val="00560551"/>
    <w:rsid w:val="00560596"/>
    <w:rsid w:val="005606B7"/>
    <w:rsid w:val="0056081D"/>
    <w:rsid w:val="00560D69"/>
    <w:rsid w:val="00561060"/>
    <w:rsid w:val="005610DF"/>
    <w:rsid w:val="005610E1"/>
    <w:rsid w:val="00561915"/>
    <w:rsid w:val="00561DB5"/>
    <w:rsid w:val="00562015"/>
    <w:rsid w:val="00562729"/>
    <w:rsid w:val="00562944"/>
    <w:rsid w:val="00562F67"/>
    <w:rsid w:val="005632E0"/>
    <w:rsid w:val="005638F4"/>
    <w:rsid w:val="0056428B"/>
    <w:rsid w:val="00564350"/>
    <w:rsid w:val="005648E7"/>
    <w:rsid w:val="00564BA5"/>
    <w:rsid w:val="00564D30"/>
    <w:rsid w:val="00565195"/>
    <w:rsid w:val="005654C0"/>
    <w:rsid w:val="00565CC5"/>
    <w:rsid w:val="00565E51"/>
    <w:rsid w:val="0056641E"/>
    <w:rsid w:val="0056643C"/>
    <w:rsid w:val="005664A3"/>
    <w:rsid w:val="0056691F"/>
    <w:rsid w:val="0056742E"/>
    <w:rsid w:val="005679F6"/>
    <w:rsid w:val="00567B54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61A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3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0DC9"/>
    <w:rsid w:val="00581240"/>
    <w:rsid w:val="0058145D"/>
    <w:rsid w:val="005814F5"/>
    <w:rsid w:val="0058173F"/>
    <w:rsid w:val="00581A14"/>
    <w:rsid w:val="00581AAF"/>
    <w:rsid w:val="00581E8F"/>
    <w:rsid w:val="005820FE"/>
    <w:rsid w:val="0058282F"/>
    <w:rsid w:val="005828F9"/>
    <w:rsid w:val="00582DDB"/>
    <w:rsid w:val="0058330B"/>
    <w:rsid w:val="00583315"/>
    <w:rsid w:val="00583CF9"/>
    <w:rsid w:val="005840A5"/>
    <w:rsid w:val="005844B6"/>
    <w:rsid w:val="0058570A"/>
    <w:rsid w:val="00585D1B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830"/>
    <w:rsid w:val="00587AF8"/>
    <w:rsid w:val="00587C12"/>
    <w:rsid w:val="00590827"/>
    <w:rsid w:val="00590D9D"/>
    <w:rsid w:val="005913F3"/>
    <w:rsid w:val="005914E1"/>
    <w:rsid w:val="0059192C"/>
    <w:rsid w:val="00591A7B"/>
    <w:rsid w:val="00591A8D"/>
    <w:rsid w:val="00591B78"/>
    <w:rsid w:val="00591D20"/>
    <w:rsid w:val="00592548"/>
    <w:rsid w:val="005925D5"/>
    <w:rsid w:val="0059292F"/>
    <w:rsid w:val="00592E3B"/>
    <w:rsid w:val="005930FD"/>
    <w:rsid w:val="0059327A"/>
    <w:rsid w:val="0059334C"/>
    <w:rsid w:val="0059371A"/>
    <w:rsid w:val="005937C0"/>
    <w:rsid w:val="005937ED"/>
    <w:rsid w:val="00593A57"/>
    <w:rsid w:val="005941F5"/>
    <w:rsid w:val="00594342"/>
    <w:rsid w:val="00594653"/>
    <w:rsid w:val="00594704"/>
    <w:rsid w:val="00594914"/>
    <w:rsid w:val="00594BD5"/>
    <w:rsid w:val="005951C9"/>
    <w:rsid w:val="00595294"/>
    <w:rsid w:val="005955A3"/>
    <w:rsid w:val="00595D94"/>
    <w:rsid w:val="00595D9C"/>
    <w:rsid w:val="00596934"/>
    <w:rsid w:val="0059700D"/>
    <w:rsid w:val="00597128"/>
    <w:rsid w:val="00597230"/>
    <w:rsid w:val="0059759D"/>
    <w:rsid w:val="005976CC"/>
    <w:rsid w:val="0059794B"/>
    <w:rsid w:val="00597967"/>
    <w:rsid w:val="0059796D"/>
    <w:rsid w:val="00597AA4"/>
    <w:rsid w:val="00597F53"/>
    <w:rsid w:val="005A03AB"/>
    <w:rsid w:val="005A06EA"/>
    <w:rsid w:val="005A0990"/>
    <w:rsid w:val="005A09A7"/>
    <w:rsid w:val="005A0CB7"/>
    <w:rsid w:val="005A0D49"/>
    <w:rsid w:val="005A0D92"/>
    <w:rsid w:val="005A1437"/>
    <w:rsid w:val="005A1A93"/>
    <w:rsid w:val="005A1FD5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AEB"/>
    <w:rsid w:val="005A3F43"/>
    <w:rsid w:val="005A4243"/>
    <w:rsid w:val="005A4292"/>
    <w:rsid w:val="005A43A3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0E9"/>
    <w:rsid w:val="005B06E5"/>
    <w:rsid w:val="005B0954"/>
    <w:rsid w:val="005B0A9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AD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5FAF"/>
    <w:rsid w:val="005B601A"/>
    <w:rsid w:val="005B6585"/>
    <w:rsid w:val="005B677E"/>
    <w:rsid w:val="005B6F5D"/>
    <w:rsid w:val="005B73DD"/>
    <w:rsid w:val="005B762D"/>
    <w:rsid w:val="005B76C4"/>
    <w:rsid w:val="005B7CBC"/>
    <w:rsid w:val="005B7DF1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CAE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0DB"/>
    <w:rsid w:val="005C539D"/>
    <w:rsid w:val="005C53AA"/>
    <w:rsid w:val="005C554A"/>
    <w:rsid w:val="005C55C6"/>
    <w:rsid w:val="005C55F6"/>
    <w:rsid w:val="005C58C7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B86"/>
    <w:rsid w:val="005C7008"/>
    <w:rsid w:val="005C7689"/>
    <w:rsid w:val="005C76C7"/>
    <w:rsid w:val="005C7701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251"/>
    <w:rsid w:val="005D2623"/>
    <w:rsid w:val="005D2931"/>
    <w:rsid w:val="005D2E2B"/>
    <w:rsid w:val="005D30C7"/>
    <w:rsid w:val="005D35A5"/>
    <w:rsid w:val="005D3993"/>
    <w:rsid w:val="005D404B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ADB"/>
    <w:rsid w:val="005E1DE1"/>
    <w:rsid w:val="005E1EF7"/>
    <w:rsid w:val="005E2702"/>
    <w:rsid w:val="005E3154"/>
    <w:rsid w:val="005E377E"/>
    <w:rsid w:val="005E3934"/>
    <w:rsid w:val="005E497A"/>
    <w:rsid w:val="005E4A74"/>
    <w:rsid w:val="005E4C1E"/>
    <w:rsid w:val="005E523E"/>
    <w:rsid w:val="005E53B8"/>
    <w:rsid w:val="005E5A71"/>
    <w:rsid w:val="005E5B33"/>
    <w:rsid w:val="005E6421"/>
    <w:rsid w:val="005E64EF"/>
    <w:rsid w:val="005E65D0"/>
    <w:rsid w:val="005E671D"/>
    <w:rsid w:val="005E67B9"/>
    <w:rsid w:val="005E6B00"/>
    <w:rsid w:val="005E7266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11B"/>
    <w:rsid w:val="005F3E86"/>
    <w:rsid w:val="005F3F08"/>
    <w:rsid w:val="005F4495"/>
    <w:rsid w:val="005F45EA"/>
    <w:rsid w:val="005F483D"/>
    <w:rsid w:val="005F4A1E"/>
    <w:rsid w:val="005F4B21"/>
    <w:rsid w:val="005F4D0A"/>
    <w:rsid w:val="005F51D0"/>
    <w:rsid w:val="005F53C4"/>
    <w:rsid w:val="005F56E2"/>
    <w:rsid w:val="005F5B35"/>
    <w:rsid w:val="005F5DDB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38F"/>
    <w:rsid w:val="005F79A4"/>
    <w:rsid w:val="005F7E68"/>
    <w:rsid w:val="0060013C"/>
    <w:rsid w:val="00600698"/>
    <w:rsid w:val="006006F7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30AE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B55"/>
    <w:rsid w:val="00605DC1"/>
    <w:rsid w:val="0060612D"/>
    <w:rsid w:val="00606267"/>
    <w:rsid w:val="0060626B"/>
    <w:rsid w:val="00606970"/>
    <w:rsid w:val="00606E29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24"/>
    <w:rsid w:val="006133C3"/>
    <w:rsid w:val="00613457"/>
    <w:rsid w:val="006135A4"/>
    <w:rsid w:val="0061395D"/>
    <w:rsid w:val="00613B43"/>
    <w:rsid w:val="00614028"/>
    <w:rsid w:val="006140D3"/>
    <w:rsid w:val="006141A7"/>
    <w:rsid w:val="006141B5"/>
    <w:rsid w:val="006143D5"/>
    <w:rsid w:val="00614689"/>
    <w:rsid w:val="006148EB"/>
    <w:rsid w:val="00614956"/>
    <w:rsid w:val="00614CAE"/>
    <w:rsid w:val="00615377"/>
    <w:rsid w:val="0061553B"/>
    <w:rsid w:val="00615607"/>
    <w:rsid w:val="006156CC"/>
    <w:rsid w:val="00615732"/>
    <w:rsid w:val="00615799"/>
    <w:rsid w:val="00615D6B"/>
    <w:rsid w:val="00615D7C"/>
    <w:rsid w:val="00615E1C"/>
    <w:rsid w:val="00615F52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F6"/>
    <w:rsid w:val="0062270E"/>
    <w:rsid w:val="006228A6"/>
    <w:rsid w:val="00622D2A"/>
    <w:rsid w:val="00623072"/>
    <w:rsid w:val="006234BF"/>
    <w:rsid w:val="0062365D"/>
    <w:rsid w:val="00623815"/>
    <w:rsid w:val="006239A7"/>
    <w:rsid w:val="006239B6"/>
    <w:rsid w:val="00623E54"/>
    <w:rsid w:val="00623E70"/>
    <w:rsid w:val="00623F93"/>
    <w:rsid w:val="006245D1"/>
    <w:rsid w:val="00624BC8"/>
    <w:rsid w:val="006250B8"/>
    <w:rsid w:val="006251FF"/>
    <w:rsid w:val="0062522C"/>
    <w:rsid w:val="006252CC"/>
    <w:rsid w:val="00625469"/>
    <w:rsid w:val="00625718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CBE"/>
    <w:rsid w:val="00627E26"/>
    <w:rsid w:val="00627FF4"/>
    <w:rsid w:val="0063034F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72C"/>
    <w:rsid w:val="006337A1"/>
    <w:rsid w:val="006337FB"/>
    <w:rsid w:val="006338B9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5E1"/>
    <w:rsid w:val="006408E1"/>
    <w:rsid w:val="00640F68"/>
    <w:rsid w:val="00641002"/>
    <w:rsid w:val="00641131"/>
    <w:rsid w:val="0064163C"/>
    <w:rsid w:val="00641B33"/>
    <w:rsid w:val="00641DF3"/>
    <w:rsid w:val="00642495"/>
    <w:rsid w:val="006426F2"/>
    <w:rsid w:val="00642AC5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2"/>
    <w:rsid w:val="00645C84"/>
    <w:rsid w:val="00646071"/>
    <w:rsid w:val="00646610"/>
    <w:rsid w:val="006467BD"/>
    <w:rsid w:val="006469AB"/>
    <w:rsid w:val="006469D5"/>
    <w:rsid w:val="00646E11"/>
    <w:rsid w:val="00647134"/>
    <w:rsid w:val="006471C3"/>
    <w:rsid w:val="0064755B"/>
    <w:rsid w:val="00647D73"/>
    <w:rsid w:val="00647DCA"/>
    <w:rsid w:val="0065058B"/>
    <w:rsid w:val="00650828"/>
    <w:rsid w:val="00650E5C"/>
    <w:rsid w:val="00651000"/>
    <w:rsid w:val="00651210"/>
    <w:rsid w:val="0065123E"/>
    <w:rsid w:val="00651289"/>
    <w:rsid w:val="00651313"/>
    <w:rsid w:val="0065136F"/>
    <w:rsid w:val="006513C5"/>
    <w:rsid w:val="00651E4F"/>
    <w:rsid w:val="00651FB5"/>
    <w:rsid w:val="0065229F"/>
    <w:rsid w:val="006523F4"/>
    <w:rsid w:val="00652AA9"/>
    <w:rsid w:val="00652F95"/>
    <w:rsid w:val="0065301E"/>
    <w:rsid w:val="00653284"/>
    <w:rsid w:val="006533EC"/>
    <w:rsid w:val="00653568"/>
    <w:rsid w:val="00653AA4"/>
    <w:rsid w:val="00653DF5"/>
    <w:rsid w:val="00653E32"/>
    <w:rsid w:val="006547FD"/>
    <w:rsid w:val="00654A8B"/>
    <w:rsid w:val="00654EBE"/>
    <w:rsid w:val="00655020"/>
    <w:rsid w:val="006551EC"/>
    <w:rsid w:val="00655485"/>
    <w:rsid w:val="00655818"/>
    <w:rsid w:val="006558C9"/>
    <w:rsid w:val="006561AC"/>
    <w:rsid w:val="0065629A"/>
    <w:rsid w:val="006564E9"/>
    <w:rsid w:val="0065663B"/>
    <w:rsid w:val="0065681C"/>
    <w:rsid w:val="00656A7D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19"/>
    <w:rsid w:val="00661C8B"/>
    <w:rsid w:val="00661CFD"/>
    <w:rsid w:val="00661ED6"/>
    <w:rsid w:val="006626AF"/>
    <w:rsid w:val="006628A7"/>
    <w:rsid w:val="006628D3"/>
    <w:rsid w:val="00662B04"/>
    <w:rsid w:val="00662BB5"/>
    <w:rsid w:val="0066308C"/>
    <w:rsid w:val="006630AE"/>
    <w:rsid w:val="0066372A"/>
    <w:rsid w:val="00663ADD"/>
    <w:rsid w:val="00663B9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6E29"/>
    <w:rsid w:val="0066727C"/>
    <w:rsid w:val="0066747C"/>
    <w:rsid w:val="00667662"/>
    <w:rsid w:val="006677B5"/>
    <w:rsid w:val="00667B64"/>
    <w:rsid w:val="00667D59"/>
    <w:rsid w:val="00667DC4"/>
    <w:rsid w:val="0067024C"/>
    <w:rsid w:val="00670296"/>
    <w:rsid w:val="0067030A"/>
    <w:rsid w:val="006707C9"/>
    <w:rsid w:val="00670838"/>
    <w:rsid w:val="00670AEB"/>
    <w:rsid w:val="00670B95"/>
    <w:rsid w:val="006712BC"/>
    <w:rsid w:val="00671C38"/>
    <w:rsid w:val="0067258A"/>
    <w:rsid w:val="00673582"/>
    <w:rsid w:val="006737A5"/>
    <w:rsid w:val="006737C8"/>
    <w:rsid w:val="00673B4C"/>
    <w:rsid w:val="00674003"/>
    <w:rsid w:val="00674213"/>
    <w:rsid w:val="0067428A"/>
    <w:rsid w:val="00674334"/>
    <w:rsid w:val="006743B6"/>
    <w:rsid w:val="00674633"/>
    <w:rsid w:val="0067468B"/>
    <w:rsid w:val="00674CC8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BB"/>
    <w:rsid w:val="006766F8"/>
    <w:rsid w:val="00676CE7"/>
    <w:rsid w:val="00677315"/>
    <w:rsid w:val="0067745C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8A8"/>
    <w:rsid w:val="00681C07"/>
    <w:rsid w:val="00681DEC"/>
    <w:rsid w:val="00681E68"/>
    <w:rsid w:val="00681EBE"/>
    <w:rsid w:val="00681F1D"/>
    <w:rsid w:val="00681F40"/>
    <w:rsid w:val="00682095"/>
    <w:rsid w:val="0068246F"/>
    <w:rsid w:val="00682993"/>
    <w:rsid w:val="00682A48"/>
    <w:rsid w:val="00682AB8"/>
    <w:rsid w:val="00682B0F"/>
    <w:rsid w:val="00682B34"/>
    <w:rsid w:val="00682DBC"/>
    <w:rsid w:val="00682E96"/>
    <w:rsid w:val="00683041"/>
    <w:rsid w:val="00683089"/>
    <w:rsid w:val="0068349C"/>
    <w:rsid w:val="006835A8"/>
    <w:rsid w:val="006836CC"/>
    <w:rsid w:val="00683869"/>
    <w:rsid w:val="006839F9"/>
    <w:rsid w:val="00683FEA"/>
    <w:rsid w:val="006841EC"/>
    <w:rsid w:val="0068426B"/>
    <w:rsid w:val="00684291"/>
    <w:rsid w:val="00684642"/>
    <w:rsid w:val="0068479E"/>
    <w:rsid w:val="006853B7"/>
    <w:rsid w:val="00685444"/>
    <w:rsid w:val="006854A7"/>
    <w:rsid w:val="0068561E"/>
    <w:rsid w:val="0068563D"/>
    <w:rsid w:val="006859A0"/>
    <w:rsid w:val="00685B00"/>
    <w:rsid w:val="00685B8F"/>
    <w:rsid w:val="00685E9F"/>
    <w:rsid w:val="00686708"/>
    <w:rsid w:val="006867CC"/>
    <w:rsid w:val="00686FCA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E8F"/>
    <w:rsid w:val="00691F78"/>
    <w:rsid w:val="00692177"/>
    <w:rsid w:val="006921D8"/>
    <w:rsid w:val="00692629"/>
    <w:rsid w:val="006928DC"/>
    <w:rsid w:val="00692949"/>
    <w:rsid w:val="00692AC6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2A5"/>
    <w:rsid w:val="00696443"/>
    <w:rsid w:val="00696667"/>
    <w:rsid w:val="0069692A"/>
    <w:rsid w:val="00696A00"/>
    <w:rsid w:val="00696E03"/>
    <w:rsid w:val="00697A3A"/>
    <w:rsid w:val="00697BED"/>
    <w:rsid w:val="006A0094"/>
    <w:rsid w:val="006A00FB"/>
    <w:rsid w:val="006A0451"/>
    <w:rsid w:val="006A0563"/>
    <w:rsid w:val="006A1153"/>
    <w:rsid w:val="006A14CC"/>
    <w:rsid w:val="006A1A64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D32"/>
    <w:rsid w:val="006A5F5E"/>
    <w:rsid w:val="006A600C"/>
    <w:rsid w:val="006A610F"/>
    <w:rsid w:val="006A6318"/>
    <w:rsid w:val="006A63F5"/>
    <w:rsid w:val="006A643D"/>
    <w:rsid w:val="006A650C"/>
    <w:rsid w:val="006A6811"/>
    <w:rsid w:val="006A6F79"/>
    <w:rsid w:val="006A708F"/>
    <w:rsid w:val="006A7666"/>
    <w:rsid w:val="006A7DA9"/>
    <w:rsid w:val="006B016B"/>
    <w:rsid w:val="006B03C2"/>
    <w:rsid w:val="006B0A8E"/>
    <w:rsid w:val="006B0BD8"/>
    <w:rsid w:val="006B0D32"/>
    <w:rsid w:val="006B105C"/>
    <w:rsid w:val="006B146D"/>
    <w:rsid w:val="006B1916"/>
    <w:rsid w:val="006B1C94"/>
    <w:rsid w:val="006B1D72"/>
    <w:rsid w:val="006B214E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5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30F"/>
    <w:rsid w:val="006C4C46"/>
    <w:rsid w:val="006C4F56"/>
    <w:rsid w:val="006C4F6E"/>
    <w:rsid w:val="006C5797"/>
    <w:rsid w:val="006C5A2F"/>
    <w:rsid w:val="006C6421"/>
    <w:rsid w:val="006C67CB"/>
    <w:rsid w:val="006C6C08"/>
    <w:rsid w:val="006C7218"/>
    <w:rsid w:val="006C7462"/>
    <w:rsid w:val="006C7650"/>
    <w:rsid w:val="006C78A4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91A"/>
    <w:rsid w:val="006D2BEB"/>
    <w:rsid w:val="006D2E71"/>
    <w:rsid w:val="006D3058"/>
    <w:rsid w:val="006D30E9"/>
    <w:rsid w:val="006D3141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56D2"/>
    <w:rsid w:val="006D6C64"/>
    <w:rsid w:val="006D6C66"/>
    <w:rsid w:val="006D6F1A"/>
    <w:rsid w:val="006D7430"/>
    <w:rsid w:val="006D7787"/>
    <w:rsid w:val="006D7E58"/>
    <w:rsid w:val="006D7E97"/>
    <w:rsid w:val="006E007E"/>
    <w:rsid w:val="006E0487"/>
    <w:rsid w:val="006E0592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3CF"/>
    <w:rsid w:val="006E45D3"/>
    <w:rsid w:val="006E47ED"/>
    <w:rsid w:val="006E483B"/>
    <w:rsid w:val="006E4E4B"/>
    <w:rsid w:val="006E5174"/>
    <w:rsid w:val="006E5863"/>
    <w:rsid w:val="006E59E0"/>
    <w:rsid w:val="006E5C1C"/>
    <w:rsid w:val="006E6205"/>
    <w:rsid w:val="006E64BE"/>
    <w:rsid w:val="006E66A2"/>
    <w:rsid w:val="006E6824"/>
    <w:rsid w:val="006E696D"/>
    <w:rsid w:val="006E71FE"/>
    <w:rsid w:val="006E73E9"/>
    <w:rsid w:val="006E76BB"/>
    <w:rsid w:val="006E76CA"/>
    <w:rsid w:val="006E7928"/>
    <w:rsid w:val="006E7C42"/>
    <w:rsid w:val="006E7E8C"/>
    <w:rsid w:val="006F015F"/>
    <w:rsid w:val="006F03BF"/>
    <w:rsid w:val="006F03F0"/>
    <w:rsid w:val="006F055E"/>
    <w:rsid w:val="006F10E2"/>
    <w:rsid w:val="006F17A5"/>
    <w:rsid w:val="006F19CC"/>
    <w:rsid w:val="006F1B26"/>
    <w:rsid w:val="006F1BB5"/>
    <w:rsid w:val="006F2409"/>
    <w:rsid w:val="006F24DF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A8F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0AF7"/>
    <w:rsid w:val="007019A0"/>
    <w:rsid w:val="00701C8E"/>
    <w:rsid w:val="007026B7"/>
    <w:rsid w:val="007026F3"/>
    <w:rsid w:val="0070275D"/>
    <w:rsid w:val="00702A9F"/>
    <w:rsid w:val="00702AF8"/>
    <w:rsid w:val="00702E54"/>
    <w:rsid w:val="00703290"/>
    <w:rsid w:val="0070345A"/>
    <w:rsid w:val="007037F1"/>
    <w:rsid w:val="0070380A"/>
    <w:rsid w:val="00703C36"/>
    <w:rsid w:val="00703DEE"/>
    <w:rsid w:val="00703ECA"/>
    <w:rsid w:val="00704078"/>
    <w:rsid w:val="0070416F"/>
    <w:rsid w:val="007043CA"/>
    <w:rsid w:val="007043E8"/>
    <w:rsid w:val="00704665"/>
    <w:rsid w:val="007047AE"/>
    <w:rsid w:val="00704C79"/>
    <w:rsid w:val="00705117"/>
    <w:rsid w:val="0070527A"/>
    <w:rsid w:val="007055EF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A17"/>
    <w:rsid w:val="00706E0E"/>
    <w:rsid w:val="00706FAA"/>
    <w:rsid w:val="00707617"/>
    <w:rsid w:val="007076E9"/>
    <w:rsid w:val="0070773F"/>
    <w:rsid w:val="00707746"/>
    <w:rsid w:val="007077B5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28A"/>
    <w:rsid w:val="00712452"/>
    <w:rsid w:val="00712729"/>
    <w:rsid w:val="007129D5"/>
    <w:rsid w:val="00712C6F"/>
    <w:rsid w:val="00712F07"/>
    <w:rsid w:val="007132DF"/>
    <w:rsid w:val="00713582"/>
    <w:rsid w:val="00713609"/>
    <w:rsid w:val="007136A4"/>
    <w:rsid w:val="007139BC"/>
    <w:rsid w:val="00713AD0"/>
    <w:rsid w:val="00713C23"/>
    <w:rsid w:val="00713C50"/>
    <w:rsid w:val="00713CA1"/>
    <w:rsid w:val="00713D63"/>
    <w:rsid w:val="00713F85"/>
    <w:rsid w:val="00714304"/>
    <w:rsid w:val="00714CB7"/>
    <w:rsid w:val="00714D19"/>
    <w:rsid w:val="00714F0D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878"/>
    <w:rsid w:val="00717A5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BAE"/>
    <w:rsid w:val="00720FFA"/>
    <w:rsid w:val="00721152"/>
    <w:rsid w:val="00721364"/>
    <w:rsid w:val="00721723"/>
    <w:rsid w:val="00721799"/>
    <w:rsid w:val="0072185A"/>
    <w:rsid w:val="00721E6C"/>
    <w:rsid w:val="007222DA"/>
    <w:rsid w:val="00722384"/>
    <w:rsid w:val="0072260F"/>
    <w:rsid w:val="007227A6"/>
    <w:rsid w:val="007233DE"/>
    <w:rsid w:val="007235F3"/>
    <w:rsid w:val="007238C9"/>
    <w:rsid w:val="00723937"/>
    <w:rsid w:val="00723DA7"/>
    <w:rsid w:val="00724323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63E"/>
    <w:rsid w:val="00726A5E"/>
    <w:rsid w:val="00727271"/>
    <w:rsid w:val="007272AD"/>
    <w:rsid w:val="007277E8"/>
    <w:rsid w:val="00727C3E"/>
    <w:rsid w:val="00727E2E"/>
    <w:rsid w:val="007300A1"/>
    <w:rsid w:val="00730280"/>
    <w:rsid w:val="007302C2"/>
    <w:rsid w:val="007308F3"/>
    <w:rsid w:val="00730A37"/>
    <w:rsid w:val="00730B4D"/>
    <w:rsid w:val="00730C99"/>
    <w:rsid w:val="00731227"/>
    <w:rsid w:val="007318F5"/>
    <w:rsid w:val="00731C35"/>
    <w:rsid w:val="00731DBF"/>
    <w:rsid w:val="00731F41"/>
    <w:rsid w:val="00732268"/>
    <w:rsid w:val="007326CC"/>
    <w:rsid w:val="00732DB7"/>
    <w:rsid w:val="00732DE0"/>
    <w:rsid w:val="0073302B"/>
    <w:rsid w:val="0073303E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5005"/>
    <w:rsid w:val="00735199"/>
    <w:rsid w:val="007352C3"/>
    <w:rsid w:val="00735513"/>
    <w:rsid w:val="007359BE"/>
    <w:rsid w:val="00735E64"/>
    <w:rsid w:val="00735EFA"/>
    <w:rsid w:val="00735FA2"/>
    <w:rsid w:val="007360CD"/>
    <w:rsid w:val="00736188"/>
    <w:rsid w:val="007362B4"/>
    <w:rsid w:val="00736327"/>
    <w:rsid w:val="00736B7C"/>
    <w:rsid w:val="00736DB4"/>
    <w:rsid w:val="00736F65"/>
    <w:rsid w:val="007376DB"/>
    <w:rsid w:val="00737753"/>
    <w:rsid w:val="007377DD"/>
    <w:rsid w:val="00737843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C89"/>
    <w:rsid w:val="007436C9"/>
    <w:rsid w:val="0074414F"/>
    <w:rsid w:val="007441F2"/>
    <w:rsid w:val="00744503"/>
    <w:rsid w:val="0074459A"/>
    <w:rsid w:val="00744842"/>
    <w:rsid w:val="007448D1"/>
    <w:rsid w:val="00744BB3"/>
    <w:rsid w:val="00744F2E"/>
    <w:rsid w:val="00745362"/>
    <w:rsid w:val="0074584C"/>
    <w:rsid w:val="00745A77"/>
    <w:rsid w:val="00745DC4"/>
    <w:rsid w:val="007463FD"/>
    <w:rsid w:val="007464D0"/>
    <w:rsid w:val="00746A5E"/>
    <w:rsid w:val="00746AC8"/>
    <w:rsid w:val="00746D72"/>
    <w:rsid w:val="00747052"/>
    <w:rsid w:val="00747148"/>
    <w:rsid w:val="00747354"/>
    <w:rsid w:val="0074786B"/>
    <w:rsid w:val="00747F02"/>
    <w:rsid w:val="00750107"/>
    <w:rsid w:val="007501BE"/>
    <w:rsid w:val="00750240"/>
    <w:rsid w:val="0075040C"/>
    <w:rsid w:val="007508BE"/>
    <w:rsid w:val="00750924"/>
    <w:rsid w:val="00750D5C"/>
    <w:rsid w:val="00750EC8"/>
    <w:rsid w:val="007511C5"/>
    <w:rsid w:val="00751838"/>
    <w:rsid w:val="0075217F"/>
    <w:rsid w:val="00752529"/>
    <w:rsid w:val="00752741"/>
    <w:rsid w:val="00752892"/>
    <w:rsid w:val="007531FC"/>
    <w:rsid w:val="00753237"/>
    <w:rsid w:val="00753326"/>
    <w:rsid w:val="007533F7"/>
    <w:rsid w:val="0075385F"/>
    <w:rsid w:val="00753C43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82A"/>
    <w:rsid w:val="00755A2C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476"/>
    <w:rsid w:val="00760858"/>
    <w:rsid w:val="00760A0C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5B6"/>
    <w:rsid w:val="00763711"/>
    <w:rsid w:val="007639D4"/>
    <w:rsid w:val="00763F7C"/>
    <w:rsid w:val="00764068"/>
    <w:rsid w:val="007644B1"/>
    <w:rsid w:val="00764C9C"/>
    <w:rsid w:val="00765051"/>
    <w:rsid w:val="00765145"/>
    <w:rsid w:val="00765678"/>
    <w:rsid w:val="00765E8D"/>
    <w:rsid w:val="00765F81"/>
    <w:rsid w:val="00766C26"/>
    <w:rsid w:val="00766DE0"/>
    <w:rsid w:val="0076712C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93C"/>
    <w:rsid w:val="00774F0D"/>
    <w:rsid w:val="007756CA"/>
    <w:rsid w:val="00775B3A"/>
    <w:rsid w:val="00775B41"/>
    <w:rsid w:val="00775D06"/>
    <w:rsid w:val="0077647D"/>
    <w:rsid w:val="00776E8A"/>
    <w:rsid w:val="00776F1C"/>
    <w:rsid w:val="00776F6B"/>
    <w:rsid w:val="0077706C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304"/>
    <w:rsid w:val="00780E0A"/>
    <w:rsid w:val="00780FA0"/>
    <w:rsid w:val="007814B0"/>
    <w:rsid w:val="0078164B"/>
    <w:rsid w:val="00782029"/>
    <w:rsid w:val="00782161"/>
    <w:rsid w:val="007822DE"/>
    <w:rsid w:val="007823EA"/>
    <w:rsid w:val="00782542"/>
    <w:rsid w:val="00782B14"/>
    <w:rsid w:val="00782EDE"/>
    <w:rsid w:val="00782F39"/>
    <w:rsid w:val="00782FAC"/>
    <w:rsid w:val="00782FDB"/>
    <w:rsid w:val="007833D4"/>
    <w:rsid w:val="00783787"/>
    <w:rsid w:val="00783963"/>
    <w:rsid w:val="00783FD2"/>
    <w:rsid w:val="007840E5"/>
    <w:rsid w:val="0078435B"/>
    <w:rsid w:val="00784597"/>
    <w:rsid w:val="007855A3"/>
    <w:rsid w:val="00785807"/>
    <w:rsid w:val="00785987"/>
    <w:rsid w:val="00785C46"/>
    <w:rsid w:val="0078614E"/>
    <w:rsid w:val="007863D2"/>
    <w:rsid w:val="00786434"/>
    <w:rsid w:val="007864F9"/>
    <w:rsid w:val="00786727"/>
    <w:rsid w:val="00786729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2BB"/>
    <w:rsid w:val="007905CC"/>
    <w:rsid w:val="007906B9"/>
    <w:rsid w:val="00790708"/>
    <w:rsid w:val="007908C6"/>
    <w:rsid w:val="00790A18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1D6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D50"/>
    <w:rsid w:val="0079700B"/>
    <w:rsid w:val="007974C6"/>
    <w:rsid w:val="00797FB6"/>
    <w:rsid w:val="007A03BA"/>
    <w:rsid w:val="007A03FF"/>
    <w:rsid w:val="007A046F"/>
    <w:rsid w:val="007A0D87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8D3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3D1"/>
    <w:rsid w:val="007A7602"/>
    <w:rsid w:val="007B0705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1F63"/>
    <w:rsid w:val="007B20EE"/>
    <w:rsid w:val="007B20FA"/>
    <w:rsid w:val="007B231A"/>
    <w:rsid w:val="007B23AD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8C8"/>
    <w:rsid w:val="007B48E5"/>
    <w:rsid w:val="007B4AF4"/>
    <w:rsid w:val="007B5544"/>
    <w:rsid w:val="007B5707"/>
    <w:rsid w:val="007B585C"/>
    <w:rsid w:val="007B5990"/>
    <w:rsid w:val="007B59F8"/>
    <w:rsid w:val="007B5E01"/>
    <w:rsid w:val="007B5F61"/>
    <w:rsid w:val="007B6323"/>
    <w:rsid w:val="007B6654"/>
    <w:rsid w:val="007B6B72"/>
    <w:rsid w:val="007B6B84"/>
    <w:rsid w:val="007B6DDF"/>
    <w:rsid w:val="007B6FFE"/>
    <w:rsid w:val="007B7078"/>
    <w:rsid w:val="007B74C7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9D3"/>
    <w:rsid w:val="007C6B4C"/>
    <w:rsid w:val="007C6BF9"/>
    <w:rsid w:val="007C6DA5"/>
    <w:rsid w:val="007C6E62"/>
    <w:rsid w:val="007C6EA2"/>
    <w:rsid w:val="007C702F"/>
    <w:rsid w:val="007D0109"/>
    <w:rsid w:val="007D01AE"/>
    <w:rsid w:val="007D07F0"/>
    <w:rsid w:val="007D081F"/>
    <w:rsid w:val="007D0DCF"/>
    <w:rsid w:val="007D1242"/>
    <w:rsid w:val="007D13C5"/>
    <w:rsid w:val="007D13F5"/>
    <w:rsid w:val="007D16BA"/>
    <w:rsid w:val="007D1E72"/>
    <w:rsid w:val="007D1E97"/>
    <w:rsid w:val="007D1F96"/>
    <w:rsid w:val="007D2284"/>
    <w:rsid w:val="007D22AB"/>
    <w:rsid w:val="007D2878"/>
    <w:rsid w:val="007D2B7F"/>
    <w:rsid w:val="007D2C17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328"/>
    <w:rsid w:val="007D44C3"/>
    <w:rsid w:val="007D48DD"/>
    <w:rsid w:val="007D4D11"/>
    <w:rsid w:val="007D4DD8"/>
    <w:rsid w:val="007D4F86"/>
    <w:rsid w:val="007D506E"/>
    <w:rsid w:val="007D55D9"/>
    <w:rsid w:val="007D5C14"/>
    <w:rsid w:val="007D622F"/>
    <w:rsid w:val="007D6519"/>
    <w:rsid w:val="007D6653"/>
    <w:rsid w:val="007D67E5"/>
    <w:rsid w:val="007D6908"/>
    <w:rsid w:val="007D6A77"/>
    <w:rsid w:val="007D6B05"/>
    <w:rsid w:val="007D6B54"/>
    <w:rsid w:val="007D6C1D"/>
    <w:rsid w:val="007D6E3E"/>
    <w:rsid w:val="007D6E48"/>
    <w:rsid w:val="007D6FF1"/>
    <w:rsid w:val="007D709A"/>
    <w:rsid w:val="007D781E"/>
    <w:rsid w:val="007D7D08"/>
    <w:rsid w:val="007D7D0E"/>
    <w:rsid w:val="007D7DC2"/>
    <w:rsid w:val="007E03D1"/>
    <w:rsid w:val="007E0476"/>
    <w:rsid w:val="007E0A9B"/>
    <w:rsid w:val="007E0C36"/>
    <w:rsid w:val="007E0EEE"/>
    <w:rsid w:val="007E0F3E"/>
    <w:rsid w:val="007E1331"/>
    <w:rsid w:val="007E1B50"/>
    <w:rsid w:val="007E1CA3"/>
    <w:rsid w:val="007E1CCD"/>
    <w:rsid w:val="007E1D17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1E3"/>
    <w:rsid w:val="007E32E8"/>
    <w:rsid w:val="007E3347"/>
    <w:rsid w:val="007E347B"/>
    <w:rsid w:val="007E35F5"/>
    <w:rsid w:val="007E3641"/>
    <w:rsid w:val="007E38B7"/>
    <w:rsid w:val="007E3BA9"/>
    <w:rsid w:val="007E411D"/>
    <w:rsid w:val="007E437E"/>
    <w:rsid w:val="007E446A"/>
    <w:rsid w:val="007E4687"/>
    <w:rsid w:val="007E4A65"/>
    <w:rsid w:val="007E4B38"/>
    <w:rsid w:val="007E4D2E"/>
    <w:rsid w:val="007E4F20"/>
    <w:rsid w:val="007E5029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C9"/>
    <w:rsid w:val="007E7E60"/>
    <w:rsid w:val="007F010C"/>
    <w:rsid w:val="007F0596"/>
    <w:rsid w:val="007F0DFF"/>
    <w:rsid w:val="007F1105"/>
    <w:rsid w:val="007F1107"/>
    <w:rsid w:val="007F1A72"/>
    <w:rsid w:val="007F1C60"/>
    <w:rsid w:val="007F23B0"/>
    <w:rsid w:val="007F2C6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9B"/>
    <w:rsid w:val="00801CE6"/>
    <w:rsid w:val="008022DE"/>
    <w:rsid w:val="0080231E"/>
    <w:rsid w:val="0080240A"/>
    <w:rsid w:val="008024B9"/>
    <w:rsid w:val="00802769"/>
    <w:rsid w:val="00802D78"/>
    <w:rsid w:val="00802DAC"/>
    <w:rsid w:val="00803591"/>
    <w:rsid w:val="008037D7"/>
    <w:rsid w:val="008039FD"/>
    <w:rsid w:val="00803A47"/>
    <w:rsid w:val="00803E23"/>
    <w:rsid w:val="00804129"/>
    <w:rsid w:val="00804175"/>
    <w:rsid w:val="00804262"/>
    <w:rsid w:val="008045A6"/>
    <w:rsid w:val="00804982"/>
    <w:rsid w:val="00804D19"/>
    <w:rsid w:val="00804E07"/>
    <w:rsid w:val="00804F0C"/>
    <w:rsid w:val="00805368"/>
    <w:rsid w:val="008055D0"/>
    <w:rsid w:val="008056AA"/>
    <w:rsid w:val="00805D1D"/>
    <w:rsid w:val="00805D3F"/>
    <w:rsid w:val="00805EE5"/>
    <w:rsid w:val="00806072"/>
    <w:rsid w:val="00806129"/>
    <w:rsid w:val="008063B2"/>
    <w:rsid w:val="0080645E"/>
    <w:rsid w:val="008065DD"/>
    <w:rsid w:val="008066E2"/>
    <w:rsid w:val="0080707E"/>
    <w:rsid w:val="00807535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DA2"/>
    <w:rsid w:val="00811E4A"/>
    <w:rsid w:val="008120A0"/>
    <w:rsid w:val="008121E7"/>
    <w:rsid w:val="00812270"/>
    <w:rsid w:val="0081230C"/>
    <w:rsid w:val="0081249E"/>
    <w:rsid w:val="0081265C"/>
    <w:rsid w:val="008126A8"/>
    <w:rsid w:val="0081281F"/>
    <w:rsid w:val="00813247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692"/>
    <w:rsid w:val="008166DB"/>
    <w:rsid w:val="0081693B"/>
    <w:rsid w:val="00816BFC"/>
    <w:rsid w:val="00816C1C"/>
    <w:rsid w:val="00816CC4"/>
    <w:rsid w:val="00816D3A"/>
    <w:rsid w:val="00816EA8"/>
    <w:rsid w:val="008173D6"/>
    <w:rsid w:val="0081743E"/>
    <w:rsid w:val="00817599"/>
    <w:rsid w:val="00817E54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862"/>
    <w:rsid w:val="008249CD"/>
    <w:rsid w:val="00824B74"/>
    <w:rsid w:val="00824F69"/>
    <w:rsid w:val="00825177"/>
    <w:rsid w:val="008253A0"/>
    <w:rsid w:val="008254D8"/>
    <w:rsid w:val="00825683"/>
    <w:rsid w:val="0082585C"/>
    <w:rsid w:val="00825C80"/>
    <w:rsid w:val="00825D86"/>
    <w:rsid w:val="00826024"/>
    <w:rsid w:val="008261E4"/>
    <w:rsid w:val="008263CA"/>
    <w:rsid w:val="00826576"/>
    <w:rsid w:val="008266E3"/>
    <w:rsid w:val="0082691C"/>
    <w:rsid w:val="00826A70"/>
    <w:rsid w:val="00826F1B"/>
    <w:rsid w:val="0082701D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0ED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396"/>
    <w:rsid w:val="008334F5"/>
    <w:rsid w:val="008336B4"/>
    <w:rsid w:val="00833B54"/>
    <w:rsid w:val="00833F05"/>
    <w:rsid w:val="008342AF"/>
    <w:rsid w:val="00834312"/>
    <w:rsid w:val="00834359"/>
    <w:rsid w:val="0083451B"/>
    <w:rsid w:val="00834556"/>
    <w:rsid w:val="00834592"/>
    <w:rsid w:val="00834610"/>
    <w:rsid w:val="00834911"/>
    <w:rsid w:val="008349E8"/>
    <w:rsid w:val="00834C2B"/>
    <w:rsid w:val="00835007"/>
    <w:rsid w:val="0083559E"/>
    <w:rsid w:val="00835865"/>
    <w:rsid w:val="00835DD0"/>
    <w:rsid w:val="00836051"/>
    <w:rsid w:val="00836AF3"/>
    <w:rsid w:val="00836C77"/>
    <w:rsid w:val="00836FF0"/>
    <w:rsid w:val="008370C2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863"/>
    <w:rsid w:val="00843966"/>
    <w:rsid w:val="00844579"/>
    <w:rsid w:val="00844872"/>
    <w:rsid w:val="00844A32"/>
    <w:rsid w:val="00844E73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D3B"/>
    <w:rsid w:val="00850F43"/>
    <w:rsid w:val="00851069"/>
    <w:rsid w:val="00851283"/>
    <w:rsid w:val="008513F0"/>
    <w:rsid w:val="0085144F"/>
    <w:rsid w:val="0085160D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664E"/>
    <w:rsid w:val="00856854"/>
    <w:rsid w:val="0085730E"/>
    <w:rsid w:val="0085758E"/>
    <w:rsid w:val="00857781"/>
    <w:rsid w:val="0085784F"/>
    <w:rsid w:val="00857A09"/>
    <w:rsid w:val="00857B91"/>
    <w:rsid w:val="00857F8B"/>
    <w:rsid w:val="0086050C"/>
    <w:rsid w:val="0086083D"/>
    <w:rsid w:val="00860874"/>
    <w:rsid w:val="00860B0A"/>
    <w:rsid w:val="00860BE8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2E4"/>
    <w:rsid w:val="0086655C"/>
    <w:rsid w:val="00866595"/>
    <w:rsid w:val="008666DD"/>
    <w:rsid w:val="00866766"/>
    <w:rsid w:val="00866DAC"/>
    <w:rsid w:val="00867A25"/>
    <w:rsid w:val="00867C28"/>
    <w:rsid w:val="0087010C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2F5F"/>
    <w:rsid w:val="00873370"/>
    <w:rsid w:val="00874363"/>
    <w:rsid w:val="008743F5"/>
    <w:rsid w:val="00874529"/>
    <w:rsid w:val="00874729"/>
    <w:rsid w:val="00874A68"/>
    <w:rsid w:val="00874CB4"/>
    <w:rsid w:val="00875013"/>
    <w:rsid w:val="008753BF"/>
    <w:rsid w:val="00875FA5"/>
    <w:rsid w:val="00875FCE"/>
    <w:rsid w:val="0087647B"/>
    <w:rsid w:val="0087672C"/>
    <w:rsid w:val="00876B75"/>
    <w:rsid w:val="00876C4A"/>
    <w:rsid w:val="00876F19"/>
    <w:rsid w:val="008772F0"/>
    <w:rsid w:val="00877788"/>
    <w:rsid w:val="00877932"/>
    <w:rsid w:val="00877A58"/>
    <w:rsid w:val="00877E1D"/>
    <w:rsid w:val="00880272"/>
    <w:rsid w:val="00880877"/>
    <w:rsid w:val="008809BC"/>
    <w:rsid w:val="00880DF7"/>
    <w:rsid w:val="0088120C"/>
    <w:rsid w:val="00881391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DC"/>
    <w:rsid w:val="008832E2"/>
    <w:rsid w:val="008837AE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9009E"/>
    <w:rsid w:val="00890297"/>
    <w:rsid w:val="008902C8"/>
    <w:rsid w:val="00890767"/>
    <w:rsid w:val="00890BD2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D9D"/>
    <w:rsid w:val="00893E11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795"/>
    <w:rsid w:val="0089781D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1E86"/>
    <w:rsid w:val="008A291F"/>
    <w:rsid w:val="008A29FD"/>
    <w:rsid w:val="008A2BC7"/>
    <w:rsid w:val="008A2C17"/>
    <w:rsid w:val="008A2CB2"/>
    <w:rsid w:val="008A2D53"/>
    <w:rsid w:val="008A3258"/>
    <w:rsid w:val="008A326A"/>
    <w:rsid w:val="008A338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385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047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BCB"/>
    <w:rsid w:val="008B5468"/>
    <w:rsid w:val="008B598B"/>
    <w:rsid w:val="008B613C"/>
    <w:rsid w:val="008B625C"/>
    <w:rsid w:val="008B67DF"/>
    <w:rsid w:val="008B6D30"/>
    <w:rsid w:val="008B6D6D"/>
    <w:rsid w:val="008B6DD8"/>
    <w:rsid w:val="008B728B"/>
    <w:rsid w:val="008B7445"/>
    <w:rsid w:val="008B7653"/>
    <w:rsid w:val="008B7C57"/>
    <w:rsid w:val="008B7DC4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70C"/>
    <w:rsid w:val="008C2759"/>
    <w:rsid w:val="008C2C97"/>
    <w:rsid w:val="008C2D44"/>
    <w:rsid w:val="008C3567"/>
    <w:rsid w:val="008C3634"/>
    <w:rsid w:val="008C394A"/>
    <w:rsid w:val="008C3B30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3EB"/>
    <w:rsid w:val="008C5624"/>
    <w:rsid w:val="008C58BE"/>
    <w:rsid w:val="008C58C9"/>
    <w:rsid w:val="008C5930"/>
    <w:rsid w:val="008C5D7B"/>
    <w:rsid w:val="008C5E39"/>
    <w:rsid w:val="008C5EBF"/>
    <w:rsid w:val="008C632C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CB"/>
    <w:rsid w:val="008D0236"/>
    <w:rsid w:val="008D0253"/>
    <w:rsid w:val="008D0565"/>
    <w:rsid w:val="008D0679"/>
    <w:rsid w:val="008D06F6"/>
    <w:rsid w:val="008D0737"/>
    <w:rsid w:val="008D084E"/>
    <w:rsid w:val="008D0CCA"/>
    <w:rsid w:val="008D10DE"/>
    <w:rsid w:val="008D2582"/>
    <w:rsid w:val="008D2873"/>
    <w:rsid w:val="008D29B8"/>
    <w:rsid w:val="008D3706"/>
    <w:rsid w:val="008D3728"/>
    <w:rsid w:val="008D3DD9"/>
    <w:rsid w:val="008D3FD6"/>
    <w:rsid w:val="008D3FE1"/>
    <w:rsid w:val="008D4024"/>
    <w:rsid w:val="008D4059"/>
    <w:rsid w:val="008D41DA"/>
    <w:rsid w:val="008D4409"/>
    <w:rsid w:val="008D4E0F"/>
    <w:rsid w:val="008D5249"/>
    <w:rsid w:val="008D54C4"/>
    <w:rsid w:val="008D58C7"/>
    <w:rsid w:val="008D5BA7"/>
    <w:rsid w:val="008D5DC1"/>
    <w:rsid w:val="008D6117"/>
    <w:rsid w:val="008D611E"/>
    <w:rsid w:val="008D6387"/>
    <w:rsid w:val="008D65A3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E8C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C30"/>
    <w:rsid w:val="008E2DE0"/>
    <w:rsid w:val="008E31A0"/>
    <w:rsid w:val="008E3C1A"/>
    <w:rsid w:val="008E3E74"/>
    <w:rsid w:val="008E418A"/>
    <w:rsid w:val="008E432F"/>
    <w:rsid w:val="008E43F9"/>
    <w:rsid w:val="008E443A"/>
    <w:rsid w:val="008E46DE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C4D"/>
    <w:rsid w:val="008F0ED8"/>
    <w:rsid w:val="008F1006"/>
    <w:rsid w:val="008F1107"/>
    <w:rsid w:val="008F12E8"/>
    <w:rsid w:val="008F15D6"/>
    <w:rsid w:val="008F163D"/>
    <w:rsid w:val="008F1F3F"/>
    <w:rsid w:val="008F20EC"/>
    <w:rsid w:val="008F22A0"/>
    <w:rsid w:val="008F23BF"/>
    <w:rsid w:val="008F23F2"/>
    <w:rsid w:val="008F241B"/>
    <w:rsid w:val="008F24C0"/>
    <w:rsid w:val="008F25D5"/>
    <w:rsid w:val="008F26C0"/>
    <w:rsid w:val="008F2B73"/>
    <w:rsid w:val="008F2D7F"/>
    <w:rsid w:val="008F3AB7"/>
    <w:rsid w:val="008F3B02"/>
    <w:rsid w:val="008F3F48"/>
    <w:rsid w:val="008F4241"/>
    <w:rsid w:val="008F4657"/>
    <w:rsid w:val="008F48E0"/>
    <w:rsid w:val="008F4D13"/>
    <w:rsid w:val="008F51B9"/>
    <w:rsid w:val="008F54A1"/>
    <w:rsid w:val="008F5C40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02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363"/>
    <w:rsid w:val="00916B48"/>
    <w:rsid w:val="00916EDD"/>
    <w:rsid w:val="00916F3D"/>
    <w:rsid w:val="009172F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D8B"/>
    <w:rsid w:val="00921FAE"/>
    <w:rsid w:val="0092216F"/>
    <w:rsid w:val="009222D1"/>
    <w:rsid w:val="009224F2"/>
    <w:rsid w:val="009229CD"/>
    <w:rsid w:val="00922BB0"/>
    <w:rsid w:val="00922FB0"/>
    <w:rsid w:val="00923367"/>
    <w:rsid w:val="0092345F"/>
    <w:rsid w:val="0092395C"/>
    <w:rsid w:val="0092420C"/>
    <w:rsid w:val="00924343"/>
    <w:rsid w:val="00924365"/>
    <w:rsid w:val="00924A0B"/>
    <w:rsid w:val="00924B25"/>
    <w:rsid w:val="00924FFD"/>
    <w:rsid w:val="0092526C"/>
    <w:rsid w:val="009255FC"/>
    <w:rsid w:val="009256B4"/>
    <w:rsid w:val="00925AFE"/>
    <w:rsid w:val="00925C38"/>
    <w:rsid w:val="00925C6C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9E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0F07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A8E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1B"/>
    <w:rsid w:val="009501F4"/>
    <w:rsid w:val="00950215"/>
    <w:rsid w:val="009502C4"/>
    <w:rsid w:val="00950979"/>
    <w:rsid w:val="0095098F"/>
    <w:rsid w:val="00950B26"/>
    <w:rsid w:val="00951236"/>
    <w:rsid w:val="009515E7"/>
    <w:rsid w:val="0095192F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50F7"/>
    <w:rsid w:val="009553B2"/>
    <w:rsid w:val="00955617"/>
    <w:rsid w:val="0095564D"/>
    <w:rsid w:val="00955E96"/>
    <w:rsid w:val="00956384"/>
    <w:rsid w:val="009566CE"/>
    <w:rsid w:val="00956B1C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9CB"/>
    <w:rsid w:val="00961D67"/>
    <w:rsid w:val="00961F83"/>
    <w:rsid w:val="0096208F"/>
    <w:rsid w:val="009620FD"/>
    <w:rsid w:val="0096260F"/>
    <w:rsid w:val="009630D5"/>
    <w:rsid w:val="0096330D"/>
    <w:rsid w:val="00963523"/>
    <w:rsid w:val="00963808"/>
    <w:rsid w:val="00963A76"/>
    <w:rsid w:val="00963ED4"/>
    <w:rsid w:val="00964526"/>
    <w:rsid w:val="0096466F"/>
    <w:rsid w:val="00964B09"/>
    <w:rsid w:val="00964F0F"/>
    <w:rsid w:val="009651FE"/>
    <w:rsid w:val="009654B8"/>
    <w:rsid w:val="00965738"/>
    <w:rsid w:val="009659D7"/>
    <w:rsid w:val="00965B17"/>
    <w:rsid w:val="00965E7C"/>
    <w:rsid w:val="00965EE7"/>
    <w:rsid w:val="009660DB"/>
    <w:rsid w:val="00966173"/>
    <w:rsid w:val="00966192"/>
    <w:rsid w:val="009663BC"/>
    <w:rsid w:val="0096673C"/>
    <w:rsid w:val="00966CC9"/>
    <w:rsid w:val="00967476"/>
    <w:rsid w:val="009675C2"/>
    <w:rsid w:val="00967B7B"/>
    <w:rsid w:val="00967CED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541"/>
    <w:rsid w:val="00975610"/>
    <w:rsid w:val="009756C1"/>
    <w:rsid w:val="009756C4"/>
    <w:rsid w:val="00976814"/>
    <w:rsid w:val="00976B6E"/>
    <w:rsid w:val="009778DF"/>
    <w:rsid w:val="00977E22"/>
    <w:rsid w:val="00977F07"/>
    <w:rsid w:val="009801AA"/>
    <w:rsid w:val="009809E3"/>
    <w:rsid w:val="00981477"/>
    <w:rsid w:val="00981666"/>
    <w:rsid w:val="0098175B"/>
    <w:rsid w:val="0098192E"/>
    <w:rsid w:val="00981B9E"/>
    <w:rsid w:val="00981D06"/>
    <w:rsid w:val="00981FAF"/>
    <w:rsid w:val="00982385"/>
    <w:rsid w:val="009828AA"/>
    <w:rsid w:val="0098365B"/>
    <w:rsid w:val="00984194"/>
    <w:rsid w:val="00984302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687"/>
    <w:rsid w:val="00987ACB"/>
    <w:rsid w:val="00987BDF"/>
    <w:rsid w:val="00987DE5"/>
    <w:rsid w:val="00990037"/>
    <w:rsid w:val="009901A4"/>
    <w:rsid w:val="0099051F"/>
    <w:rsid w:val="0099096A"/>
    <w:rsid w:val="00990B53"/>
    <w:rsid w:val="00990DC0"/>
    <w:rsid w:val="00990F85"/>
    <w:rsid w:val="009911E7"/>
    <w:rsid w:val="009915DD"/>
    <w:rsid w:val="009918B9"/>
    <w:rsid w:val="00991B61"/>
    <w:rsid w:val="00991B85"/>
    <w:rsid w:val="00991E7B"/>
    <w:rsid w:val="00991EBB"/>
    <w:rsid w:val="00991F28"/>
    <w:rsid w:val="0099280C"/>
    <w:rsid w:val="0099284C"/>
    <w:rsid w:val="0099297A"/>
    <w:rsid w:val="00992D13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6307"/>
    <w:rsid w:val="0099665F"/>
    <w:rsid w:val="00996BDF"/>
    <w:rsid w:val="0099768E"/>
    <w:rsid w:val="00997DD3"/>
    <w:rsid w:val="00997EE4"/>
    <w:rsid w:val="00997F94"/>
    <w:rsid w:val="009A0235"/>
    <w:rsid w:val="009A023E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29"/>
    <w:rsid w:val="009A42B6"/>
    <w:rsid w:val="009A4328"/>
    <w:rsid w:val="009A49B1"/>
    <w:rsid w:val="009A4C16"/>
    <w:rsid w:val="009A4C92"/>
    <w:rsid w:val="009A4CD3"/>
    <w:rsid w:val="009A4E38"/>
    <w:rsid w:val="009A51C2"/>
    <w:rsid w:val="009A5507"/>
    <w:rsid w:val="009A5738"/>
    <w:rsid w:val="009A57B8"/>
    <w:rsid w:val="009A5B16"/>
    <w:rsid w:val="009A5F04"/>
    <w:rsid w:val="009A6189"/>
    <w:rsid w:val="009A6349"/>
    <w:rsid w:val="009A65E5"/>
    <w:rsid w:val="009A661F"/>
    <w:rsid w:val="009A6E05"/>
    <w:rsid w:val="009A6F76"/>
    <w:rsid w:val="009A70DB"/>
    <w:rsid w:val="009A713F"/>
    <w:rsid w:val="009A7696"/>
    <w:rsid w:val="009A78C9"/>
    <w:rsid w:val="009A7A53"/>
    <w:rsid w:val="009A7EF8"/>
    <w:rsid w:val="009B015E"/>
    <w:rsid w:val="009B0351"/>
    <w:rsid w:val="009B03BE"/>
    <w:rsid w:val="009B084D"/>
    <w:rsid w:val="009B0B13"/>
    <w:rsid w:val="009B0BBA"/>
    <w:rsid w:val="009B0F3E"/>
    <w:rsid w:val="009B10DF"/>
    <w:rsid w:val="009B15AF"/>
    <w:rsid w:val="009B196F"/>
    <w:rsid w:val="009B1B95"/>
    <w:rsid w:val="009B1F57"/>
    <w:rsid w:val="009B1F98"/>
    <w:rsid w:val="009B1FCD"/>
    <w:rsid w:val="009B2C16"/>
    <w:rsid w:val="009B3417"/>
    <w:rsid w:val="009B34D6"/>
    <w:rsid w:val="009B39F8"/>
    <w:rsid w:val="009B3E2F"/>
    <w:rsid w:val="009B3E86"/>
    <w:rsid w:val="009B4212"/>
    <w:rsid w:val="009B4213"/>
    <w:rsid w:val="009B42D6"/>
    <w:rsid w:val="009B44C6"/>
    <w:rsid w:val="009B476C"/>
    <w:rsid w:val="009B4B10"/>
    <w:rsid w:val="009B4CF8"/>
    <w:rsid w:val="009B4E9C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DB6"/>
    <w:rsid w:val="009B70B2"/>
    <w:rsid w:val="009B758B"/>
    <w:rsid w:val="009B7681"/>
    <w:rsid w:val="009B7A45"/>
    <w:rsid w:val="009B7D42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31"/>
    <w:rsid w:val="009C3FA7"/>
    <w:rsid w:val="009C46F8"/>
    <w:rsid w:val="009C493B"/>
    <w:rsid w:val="009C49A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045"/>
    <w:rsid w:val="009D00AB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838"/>
    <w:rsid w:val="009D2A49"/>
    <w:rsid w:val="009D2CF9"/>
    <w:rsid w:val="009D2E49"/>
    <w:rsid w:val="009D31B5"/>
    <w:rsid w:val="009D3602"/>
    <w:rsid w:val="009D36A6"/>
    <w:rsid w:val="009D3B4C"/>
    <w:rsid w:val="009D3CB8"/>
    <w:rsid w:val="009D437C"/>
    <w:rsid w:val="009D5A0D"/>
    <w:rsid w:val="009D5B70"/>
    <w:rsid w:val="009D60BE"/>
    <w:rsid w:val="009D60E5"/>
    <w:rsid w:val="009D68C8"/>
    <w:rsid w:val="009D6B01"/>
    <w:rsid w:val="009D6ED2"/>
    <w:rsid w:val="009D70DB"/>
    <w:rsid w:val="009D7190"/>
    <w:rsid w:val="009D72D0"/>
    <w:rsid w:val="009D76DB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1C10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3A7"/>
    <w:rsid w:val="009E4861"/>
    <w:rsid w:val="009E4981"/>
    <w:rsid w:val="009E49AF"/>
    <w:rsid w:val="009E4F0F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748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3EDA"/>
    <w:rsid w:val="009F4036"/>
    <w:rsid w:val="009F41DB"/>
    <w:rsid w:val="009F42FC"/>
    <w:rsid w:val="009F43D7"/>
    <w:rsid w:val="009F4B99"/>
    <w:rsid w:val="009F4D2D"/>
    <w:rsid w:val="009F51B2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55"/>
    <w:rsid w:val="009F7D73"/>
    <w:rsid w:val="00A0016F"/>
    <w:rsid w:val="00A0085D"/>
    <w:rsid w:val="00A0154D"/>
    <w:rsid w:val="00A01A84"/>
    <w:rsid w:val="00A01B47"/>
    <w:rsid w:val="00A02B5E"/>
    <w:rsid w:val="00A02C15"/>
    <w:rsid w:val="00A031E2"/>
    <w:rsid w:val="00A035EC"/>
    <w:rsid w:val="00A03A60"/>
    <w:rsid w:val="00A03C9C"/>
    <w:rsid w:val="00A04012"/>
    <w:rsid w:val="00A04348"/>
    <w:rsid w:val="00A04710"/>
    <w:rsid w:val="00A04954"/>
    <w:rsid w:val="00A04BAD"/>
    <w:rsid w:val="00A04CE0"/>
    <w:rsid w:val="00A04F6F"/>
    <w:rsid w:val="00A04FAD"/>
    <w:rsid w:val="00A0514E"/>
    <w:rsid w:val="00A05156"/>
    <w:rsid w:val="00A05168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10147"/>
    <w:rsid w:val="00A10388"/>
    <w:rsid w:val="00A105A3"/>
    <w:rsid w:val="00A106BA"/>
    <w:rsid w:val="00A10D2F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3D"/>
    <w:rsid w:val="00A23CB1"/>
    <w:rsid w:val="00A24897"/>
    <w:rsid w:val="00A24BBB"/>
    <w:rsid w:val="00A24BD5"/>
    <w:rsid w:val="00A24C4E"/>
    <w:rsid w:val="00A24D84"/>
    <w:rsid w:val="00A24FEB"/>
    <w:rsid w:val="00A256BB"/>
    <w:rsid w:val="00A260D1"/>
    <w:rsid w:val="00A26911"/>
    <w:rsid w:val="00A26CA3"/>
    <w:rsid w:val="00A26CBD"/>
    <w:rsid w:val="00A26E87"/>
    <w:rsid w:val="00A27009"/>
    <w:rsid w:val="00A27010"/>
    <w:rsid w:val="00A27167"/>
    <w:rsid w:val="00A279D0"/>
    <w:rsid w:val="00A27D76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0F1C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397"/>
    <w:rsid w:val="00A3552B"/>
    <w:rsid w:val="00A35A5F"/>
    <w:rsid w:val="00A35E16"/>
    <w:rsid w:val="00A36055"/>
    <w:rsid w:val="00A3608C"/>
    <w:rsid w:val="00A36386"/>
    <w:rsid w:val="00A36438"/>
    <w:rsid w:val="00A366E6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508"/>
    <w:rsid w:val="00A408D6"/>
    <w:rsid w:val="00A4091F"/>
    <w:rsid w:val="00A41074"/>
    <w:rsid w:val="00A412D8"/>
    <w:rsid w:val="00A41885"/>
    <w:rsid w:val="00A41C29"/>
    <w:rsid w:val="00A4230F"/>
    <w:rsid w:val="00A42948"/>
    <w:rsid w:val="00A4299A"/>
    <w:rsid w:val="00A42A87"/>
    <w:rsid w:val="00A42D1F"/>
    <w:rsid w:val="00A42E86"/>
    <w:rsid w:val="00A42FB8"/>
    <w:rsid w:val="00A433E4"/>
    <w:rsid w:val="00A43ADA"/>
    <w:rsid w:val="00A43D6B"/>
    <w:rsid w:val="00A43DD9"/>
    <w:rsid w:val="00A43E9E"/>
    <w:rsid w:val="00A43F7E"/>
    <w:rsid w:val="00A44536"/>
    <w:rsid w:val="00A44AA2"/>
    <w:rsid w:val="00A44BE7"/>
    <w:rsid w:val="00A44CC2"/>
    <w:rsid w:val="00A44D81"/>
    <w:rsid w:val="00A451B5"/>
    <w:rsid w:val="00A45701"/>
    <w:rsid w:val="00A45BF3"/>
    <w:rsid w:val="00A461F7"/>
    <w:rsid w:val="00A4649A"/>
    <w:rsid w:val="00A46657"/>
    <w:rsid w:val="00A46843"/>
    <w:rsid w:val="00A46937"/>
    <w:rsid w:val="00A46A81"/>
    <w:rsid w:val="00A46AB3"/>
    <w:rsid w:val="00A46D83"/>
    <w:rsid w:val="00A471F1"/>
    <w:rsid w:val="00A4766A"/>
    <w:rsid w:val="00A477BC"/>
    <w:rsid w:val="00A47D70"/>
    <w:rsid w:val="00A50383"/>
    <w:rsid w:val="00A50766"/>
    <w:rsid w:val="00A514D6"/>
    <w:rsid w:val="00A51AEF"/>
    <w:rsid w:val="00A52356"/>
    <w:rsid w:val="00A526B2"/>
    <w:rsid w:val="00A528C8"/>
    <w:rsid w:val="00A52A33"/>
    <w:rsid w:val="00A52AB3"/>
    <w:rsid w:val="00A52DAD"/>
    <w:rsid w:val="00A52FE4"/>
    <w:rsid w:val="00A5330F"/>
    <w:rsid w:val="00A53337"/>
    <w:rsid w:val="00A53404"/>
    <w:rsid w:val="00A539CB"/>
    <w:rsid w:val="00A5411E"/>
    <w:rsid w:val="00A54131"/>
    <w:rsid w:val="00A545FC"/>
    <w:rsid w:val="00A5477D"/>
    <w:rsid w:val="00A54914"/>
    <w:rsid w:val="00A54AC8"/>
    <w:rsid w:val="00A54D3B"/>
    <w:rsid w:val="00A5535F"/>
    <w:rsid w:val="00A5536E"/>
    <w:rsid w:val="00A556D7"/>
    <w:rsid w:val="00A557C1"/>
    <w:rsid w:val="00A563F0"/>
    <w:rsid w:val="00A56644"/>
    <w:rsid w:val="00A56742"/>
    <w:rsid w:val="00A56799"/>
    <w:rsid w:val="00A56962"/>
    <w:rsid w:val="00A56B36"/>
    <w:rsid w:val="00A56E85"/>
    <w:rsid w:val="00A575B9"/>
    <w:rsid w:val="00A577D7"/>
    <w:rsid w:val="00A57E9B"/>
    <w:rsid w:val="00A57F5A"/>
    <w:rsid w:val="00A60780"/>
    <w:rsid w:val="00A60BDD"/>
    <w:rsid w:val="00A60E8C"/>
    <w:rsid w:val="00A60EBB"/>
    <w:rsid w:val="00A612F7"/>
    <w:rsid w:val="00A61497"/>
    <w:rsid w:val="00A6152D"/>
    <w:rsid w:val="00A6181B"/>
    <w:rsid w:val="00A618D4"/>
    <w:rsid w:val="00A618FE"/>
    <w:rsid w:val="00A61DEF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BD2"/>
    <w:rsid w:val="00A72CA4"/>
    <w:rsid w:val="00A72D19"/>
    <w:rsid w:val="00A72FBA"/>
    <w:rsid w:val="00A730C3"/>
    <w:rsid w:val="00A736D2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4F3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1FD"/>
    <w:rsid w:val="00A8241F"/>
    <w:rsid w:val="00A82430"/>
    <w:rsid w:val="00A82663"/>
    <w:rsid w:val="00A82CBB"/>
    <w:rsid w:val="00A83074"/>
    <w:rsid w:val="00A8337B"/>
    <w:rsid w:val="00A836C8"/>
    <w:rsid w:val="00A838E5"/>
    <w:rsid w:val="00A84011"/>
    <w:rsid w:val="00A8429A"/>
    <w:rsid w:val="00A848F2"/>
    <w:rsid w:val="00A8494E"/>
    <w:rsid w:val="00A84BFF"/>
    <w:rsid w:val="00A85F1A"/>
    <w:rsid w:val="00A86238"/>
    <w:rsid w:val="00A86A98"/>
    <w:rsid w:val="00A86B46"/>
    <w:rsid w:val="00A86C1B"/>
    <w:rsid w:val="00A86C65"/>
    <w:rsid w:val="00A86D37"/>
    <w:rsid w:val="00A86E27"/>
    <w:rsid w:val="00A870B7"/>
    <w:rsid w:val="00A872FF"/>
    <w:rsid w:val="00A87304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CD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CAC"/>
    <w:rsid w:val="00A97D5D"/>
    <w:rsid w:val="00AA02B1"/>
    <w:rsid w:val="00AA0C30"/>
    <w:rsid w:val="00AA0DF7"/>
    <w:rsid w:val="00AA1052"/>
    <w:rsid w:val="00AA1119"/>
    <w:rsid w:val="00AA1254"/>
    <w:rsid w:val="00AA1A60"/>
    <w:rsid w:val="00AA1C99"/>
    <w:rsid w:val="00AA1D8A"/>
    <w:rsid w:val="00AA24DD"/>
    <w:rsid w:val="00AA26C4"/>
    <w:rsid w:val="00AA284E"/>
    <w:rsid w:val="00AA2ABA"/>
    <w:rsid w:val="00AA2C09"/>
    <w:rsid w:val="00AA3699"/>
    <w:rsid w:val="00AA36AD"/>
    <w:rsid w:val="00AA43EE"/>
    <w:rsid w:val="00AA4712"/>
    <w:rsid w:val="00AA4B75"/>
    <w:rsid w:val="00AA4E89"/>
    <w:rsid w:val="00AA4FE4"/>
    <w:rsid w:val="00AA5263"/>
    <w:rsid w:val="00AA5332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28"/>
    <w:rsid w:val="00AB07D3"/>
    <w:rsid w:val="00AB08D7"/>
    <w:rsid w:val="00AB0E5D"/>
    <w:rsid w:val="00AB0F6C"/>
    <w:rsid w:val="00AB1519"/>
    <w:rsid w:val="00AB1683"/>
    <w:rsid w:val="00AB1713"/>
    <w:rsid w:val="00AB1A86"/>
    <w:rsid w:val="00AB1B49"/>
    <w:rsid w:val="00AB1CF0"/>
    <w:rsid w:val="00AB2618"/>
    <w:rsid w:val="00AB284D"/>
    <w:rsid w:val="00AB2861"/>
    <w:rsid w:val="00AB2BA4"/>
    <w:rsid w:val="00AB2E60"/>
    <w:rsid w:val="00AB2E71"/>
    <w:rsid w:val="00AB2E9D"/>
    <w:rsid w:val="00AB32B0"/>
    <w:rsid w:val="00AB336D"/>
    <w:rsid w:val="00AB34AF"/>
    <w:rsid w:val="00AB3967"/>
    <w:rsid w:val="00AB3C9D"/>
    <w:rsid w:val="00AB3F4F"/>
    <w:rsid w:val="00AB3FD1"/>
    <w:rsid w:val="00AB4004"/>
    <w:rsid w:val="00AB4088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1A9"/>
    <w:rsid w:val="00AB6824"/>
    <w:rsid w:val="00AB68FA"/>
    <w:rsid w:val="00AB6C43"/>
    <w:rsid w:val="00AB6D05"/>
    <w:rsid w:val="00AB6E6C"/>
    <w:rsid w:val="00AB704F"/>
    <w:rsid w:val="00AB732A"/>
    <w:rsid w:val="00AB73B5"/>
    <w:rsid w:val="00AB7AC3"/>
    <w:rsid w:val="00AB7DDB"/>
    <w:rsid w:val="00AC006C"/>
    <w:rsid w:val="00AC04B9"/>
    <w:rsid w:val="00AC05B5"/>
    <w:rsid w:val="00AC06F0"/>
    <w:rsid w:val="00AC079B"/>
    <w:rsid w:val="00AC09E6"/>
    <w:rsid w:val="00AC0D1B"/>
    <w:rsid w:val="00AC0F64"/>
    <w:rsid w:val="00AC0FF0"/>
    <w:rsid w:val="00AC16D0"/>
    <w:rsid w:val="00AC199F"/>
    <w:rsid w:val="00AC19DD"/>
    <w:rsid w:val="00AC1D29"/>
    <w:rsid w:val="00AC2050"/>
    <w:rsid w:val="00AC2806"/>
    <w:rsid w:val="00AC2CE0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343"/>
    <w:rsid w:val="00AC54F3"/>
    <w:rsid w:val="00AC5673"/>
    <w:rsid w:val="00AC5AEE"/>
    <w:rsid w:val="00AC5B25"/>
    <w:rsid w:val="00AC5BB1"/>
    <w:rsid w:val="00AC5BF5"/>
    <w:rsid w:val="00AC63C5"/>
    <w:rsid w:val="00AC645C"/>
    <w:rsid w:val="00AC6A29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1"/>
    <w:rsid w:val="00AD1546"/>
    <w:rsid w:val="00AD1565"/>
    <w:rsid w:val="00AD18AB"/>
    <w:rsid w:val="00AD1A1A"/>
    <w:rsid w:val="00AD1B19"/>
    <w:rsid w:val="00AD1BAA"/>
    <w:rsid w:val="00AD1C5F"/>
    <w:rsid w:val="00AD1D39"/>
    <w:rsid w:val="00AD1E7F"/>
    <w:rsid w:val="00AD1EA7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B05"/>
    <w:rsid w:val="00AD403F"/>
    <w:rsid w:val="00AD47A7"/>
    <w:rsid w:val="00AD4D1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AB2"/>
    <w:rsid w:val="00AD5F7D"/>
    <w:rsid w:val="00AD6136"/>
    <w:rsid w:val="00AD61C9"/>
    <w:rsid w:val="00AD61EC"/>
    <w:rsid w:val="00AD6707"/>
    <w:rsid w:val="00AD6797"/>
    <w:rsid w:val="00AD6A38"/>
    <w:rsid w:val="00AD6BEF"/>
    <w:rsid w:val="00AD6F74"/>
    <w:rsid w:val="00AD713D"/>
    <w:rsid w:val="00AD71E7"/>
    <w:rsid w:val="00AD76A7"/>
    <w:rsid w:val="00AD7967"/>
    <w:rsid w:val="00AD7CAD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582"/>
    <w:rsid w:val="00AE3A41"/>
    <w:rsid w:val="00AE3C6D"/>
    <w:rsid w:val="00AE3E63"/>
    <w:rsid w:val="00AE3FD0"/>
    <w:rsid w:val="00AE43D0"/>
    <w:rsid w:val="00AE4573"/>
    <w:rsid w:val="00AE4658"/>
    <w:rsid w:val="00AE4BFC"/>
    <w:rsid w:val="00AE4F6D"/>
    <w:rsid w:val="00AE4FFB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8AC"/>
    <w:rsid w:val="00AE7900"/>
    <w:rsid w:val="00AE797B"/>
    <w:rsid w:val="00AE7A80"/>
    <w:rsid w:val="00AE7BF2"/>
    <w:rsid w:val="00AE7DA4"/>
    <w:rsid w:val="00AE7FE9"/>
    <w:rsid w:val="00AF00E2"/>
    <w:rsid w:val="00AF0260"/>
    <w:rsid w:val="00AF0647"/>
    <w:rsid w:val="00AF06AE"/>
    <w:rsid w:val="00AF096C"/>
    <w:rsid w:val="00AF0B3B"/>
    <w:rsid w:val="00AF0DE4"/>
    <w:rsid w:val="00AF0FAA"/>
    <w:rsid w:val="00AF1676"/>
    <w:rsid w:val="00AF1780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11E"/>
    <w:rsid w:val="00AF316E"/>
    <w:rsid w:val="00AF3594"/>
    <w:rsid w:val="00AF367B"/>
    <w:rsid w:val="00AF38E9"/>
    <w:rsid w:val="00AF3F7D"/>
    <w:rsid w:val="00AF4172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350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8A"/>
    <w:rsid w:val="00B03DB1"/>
    <w:rsid w:val="00B048DB"/>
    <w:rsid w:val="00B04CF1"/>
    <w:rsid w:val="00B04DC2"/>
    <w:rsid w:val="00B04FE3"/>
    <w:rsid w:val="00B05099"/>
    <w:rsid w:val="00B0511F"/>
    <w:rsid w:val="00B05316"/>
    <w:rsid w:val="00B05467"/>
    <w:rsid w:val="00B05A2E"/>
    <w:rsid w:val="00B06266"/>
    <w:rsid w:val="00B06681"/>
    <w:rsid w:val="00B06733"/>
    <w:rsid w:val="00B0701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14"/>
    <w:rsid w:val="00B113C7"/>
    <w:rsid w:val="00B11413"/>
    <w:rsid w:val="00B1168F"/>
    <w:rsid w:val="00B1199B"/>
    <w:rsid w:val="00B11AB0"/>
    <w:rsid w:val="00B11D0A"/>
    <w:rsid w:val="00B11E94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207"/>
    <w:rsid w:val="00B144BD"/>
    <w:rsid w:val="00B14993"/>
    <w:rsid w:val="00B14FD9"/>
    <w:rsid w:val="00B15053"/>
    <w:rsid w:val="00B15215"/>
    <w:rsid w:val="00B155F6"/>
    <w:rsid w:val="00B1575A"/>
    <w:rsid w:val="00B1576D"/>
    <w:rsid w:val="00B1591A"/>
    <w:rsid w:val="00B15C3D"/>
    <w:rsid w:val="00B15F66"/>
    <w:rsid w:val="00B1637A"/>
    <w:rsid w:val="00B16635"/>
    <w:rsid w:val="00B166E7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D54"/>
    <w:rsid w:val="00B20F50"/>
    <w:rsid w:val="00B212BF"/>
    <w:rsid w:val="00B213E6"/>
    <w:rsid w:val="00B21B04"/>
    <w:rsid w:val="00B22555"/>
    <w:rsid w:val="00B22944"/>
    <w:rsid w:val="00B22C50"/>
    <w:rsid w:val="00B22DF8"/>
    <w:rsid w:val="00B2300E"/>
    <w:rsid w:val="00B231EC"/>
    <w:rsid w:val="00B234ED"/>
    <w:rsid w:val="00B23FC9"/>
    <w:rsid w:val="00B24913"/>
    <w:rsid w:val="00B24A2E"/>
    <w:rsid w:val="00B24C2A"/>
    <w:rsid w:val="00B24D16"/>
    <w:rsid w:val="00B24D45"/>
    <w:rsid w:val="00B25118"/>
    <w:rsid w:val="00B251B3"/>
    <w:rsid w:val="00B251C1"/>
    <w:rsid w:val="00B2550C"/>
    <w:rsid w:val="00B2552E"/>
    <w:rsid w:val="00B2565E"/>
    <w:rsid w:val="00B259A4"/>
    <w:rsid w:val="00B261AB"/>
    <w:rsid w:val="00B261BB"/>
    <w:rsid w:val="00B265B0"/>
    <w:rsid w:val="00B26872"/>
    <w:rsid w:val="00B270CF"/>
    <w:rsid w:val="00B27934"/>
    <w:rsid w:val="00B27BE8"/>
    <w:rsid w:val="00B27DA7"/>
    <w:rsid w:val="00B27DD8"/>
    <w:rsid w:val="00B27E47"/>
    <w:rsid w:val="00B27F53"/>
    <w:rsid w:val="00B27FA1"/>
    <w:rsid w:val="00B305D3"/>
    <w:rsid w:val="00B3089B"/>
    <w:rsid w:val="00B30DE6"/>
    <w:rsid w:val="00B30F68"/>
    <w:rsid w:val="00B312CB"/>
    <w:rsid w:val="00B31343"/>
    <w:rsid w:val="00B3136D"/>
    <w:rsid w:val="00B3140E"/>
    <w:rsid w:val="00B317D8"/>
    <w:rsid w:val="00B31B22"/>
    <w:rsid w:val="00B31CCC"/>
    <w:rsid w:val="00B3291A"/>
    <w:rsid w:val="00B32938"/>
    <w:rsid w:val="00B32B83"/>
    <w:rsid w:val="00B32C1A"/>
    <w:rsid w:val="00B32CB9"/>
    <w:rsid w:val="00B32D30"/>
    <w:rsid w:val="00B3338A"/>
    <w:rsid w:val="00B3347E"/>
    <w:rsid w:val="00B33595"/>
    <w:rsid w:val="00B335E9"/>
    <w:rsid w:val="00B339CE"/>
    <w:rsid w:val="00B33D27"/>
    <w:rsid w:val="00B342C5"/>
    <w:rsid w:val="00B34682"/>
    <w:rsid w:val="00B34794"/>
    <w:rsid w:val="00B34B59"/>
    <w:rsid w:val="00B34C90"/>
    <w:rsid w:val="00B350D6"/>
    <w:rsid w:val="00B355DD"/>
    <w:rsid w:val="00B35665"/>
    <w:rsid w:val="00B35B82"/>
    <w:rsid w:val="00B361BA"/>
    <w:rsid w:val="00B36387"/>
    <w:rsid w:val="00B36414"/>
    <w:rsid w:val="00B366CF"/>
    <w:rsid w:val="00B36AD2"/>
    <w:rsid w:val="00B37575"/>
    <w:rsid w:val="00B375A6"/>
    <w:rsid w:val="00B376B4"/>
    <w:rsid w:val="00B379E2"/>
    <w:rsid w:val="00B40280"/>
    <w:rsid w:val="00B402D7"/>
    <w:rsid w:val="00B408AE"/>
    <w:rsid w:val="00B409BF"/>
    <w:rsid w:val="00B409CA"/>
    <w:rsid w:val="00B40B4F"/>
    <w:rsid w:val="00B40E7B"/>
    <w:rsid w:val="00B41660"/>
    <w:rsid w:val="00B42205"/>
    <w:rsid w:val="00B42252"/>
    <w:rsid w:val="00B422F9"/>
    <w:rsid w:val="00B42506"/>
    <w:rsid w:val="00B428C2"/>
    <w:rsid w:val="00B429F0"/>
    <w:rsid w:val="00B42E5D"/>
    <w:rsid w:val="00B43028"/>
    <w:rsid w:val="00B431B6"/>
    <w:rsid w:val="00B4399A"/>
    <w:rsid w:val="00B43E90"/>
    <w:rsid w:val="00B44200"/>
    <w:rsid w:val="00B4457C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7F8"/>
    <w:rsid w:val="00B478CB"/>
    <w:rsid w:val="00B47C6F"/>
    <w:rsid w:val="00B47F05"/>
    <w:rsid w:val="00B50225"/>
    <w:rsid w:val="00B504F2"/>
    <w:rsid w:val="00B505C1"/>
    <w:rsid w:val="00B50D2D"/>
    <w:rsid w:val="00B50DB6"/>
    <w:rsid w:val="00B50F48"/>
    <w:rsid w:val="00B515CB"/>
    <w:rsid w:val="00B516E0"/>
    <w:rsid w:val="00B5203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417"/>
    <w:rsid w:val="00B617A2"/>
    <w:rsid w:val="00B6195B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15"/>
    <w:rsid w:val="00B63DAF"/>
    <w:rsid w:val="00B63EED"/>
    <w:rsid w:val="00B63EF6"/>
    <w:rsid w:val="00B644AA"/>
    <w:rsid w:val="00B64959"/>
    <w:rsid w:val="00B64DB8"/>
    <w:rsid w:val="00B64EDA"/>
    <w:rsid w:val="00B6544E"/>
    <w:rsid w:val="00B65B2E"/>
    <w:rsid w:val="00B661AE"/>
    <w:rsid w:val="00B66280"/>
    <w:rsid w:val="00B66E9B"/>
    <w:rsid w:val="00B67233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1FC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8C"/>
    <w:rsid w:val="00B7522D"/>
    <w:rsid w:val="00B753EE"/>
    <w:rsid w:val="00B759C8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77D2B"/>
    <w:rsid w:val="00B77D5F"/>
    <w:rsid w:val="00B80392"/>
    <w:rsid w:val="00B8058C"/>
    <w:rsid w:val="00B8071F"/>
    <w:rsid w:val="00B81239"/>
    <w:rsid w:val="00B81A06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7BD"/>
    <w:rsid w:val="00B828FF"/>
    <w:rsid w:val="00B82A2C"/>
    <w:rsid w:val="00B839B9"/>
    <w:rsid w:val="00B840CC"/>
    <w:rsid w:val="00B84504"/>
    <w:rsid w:val="00B845E6"/>
    <w:rsid w:val="00B8484D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C9C"/>
    <w:rsid w:val="00B86DDF"/>
    <w:rsid w:val="00B86E41"/>
    <w:rsid w:val="00B86EAF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A9C"/>
    <w:rsid w:val="00B91381"/>
    <w:rsid w:val="00B91785"/>
    <w:rsid w:val="00B918FF"/>
    <w:rsid w:val="00B91A7E"/>
    <w:rsid w:val="00B91D52"/>
    <w:rsid w:val="00B92342"/>
    <w:rsid w:val="00B924E8"/>
    <w:rsid w:val="00B9258D"/>
    <w:rsid w:val="00B92609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9B5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EED"/>
    <w:rsid w:val="00BA2010"/>
    <w:rsid w:val="00BA2298"/>
    <w:rsid w:val="00BA26CF"/>
    <w:rsid w:val="00BA2816"/>
    <w:rsid w:val="00BA32CC"/>
    <w:rsid w:val="00BA33E0"/>
    <w:rsid w:val="00BA404C"/>
    <w:rsid w:val="00BA40BD"/>
    <w:rsid w:val="00BA4719"/>
    <w:rsid w:val="00BA4871"/>
    <w:rsid w:val="00BA4A1A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A6"/>
    <w:rsid w:val="00BA6BE5"/>
    <w:rsid w:val="00BA6D33"/>
    <w:rsid w:val="00BA6E40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A77"/>
    <w:rsid w:val="00BB2059"/>
    <w:rsid w:val="00BB2419"/>
    <w:rsid w:val="00BB293C"/>
    <w:rsid w:val="00BB30A0"/>
    <w:rsid w:val="00BB32E1"/>
    <w:rsid w:val="00BB34C2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989"/>
    <w:rsid w:val="00BB5ABD"/>
    <w:rsid w:val="00BB5CC9"/>
    <w:rsid w:val="00BB61EB"/>
    <w:rsid w:val="00BB63B8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7F6"/>
    <w:rsid w:val="00BC0AD9"/>
    <w:rsid w:val="00BC10BD"/>
    <w:rsid w:val="00BC114B"/>
    <w:rsid w:val="00BC1453"/>
    <w:rsid w:val="00BC1C19"/>
    <w:rsid w:val="00BC1EFD"/>
    <w:rsid w:val="00BC21C0"/>
    <w:rsid w:val="00BC2559"/>
    <w:rsid w:val="00BC260E"/>
    <w:rsid w:val="00BC2665"/>
    <w:rsid w:val="00BC2767"/>
    <w:rsid w:val="00BC2785"/>
    <w:rsid w:val="00BC27D1"/>
    <w:rsid w:val="00BC2B9C"/>
    <w:rsid w:val="00BC2E1F"/>
    <w:rsid w:val="00BC2E27"/>
    <w:rsid w:val="00BC2E63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4570"/>
    <w:rsid w:val="00BC48DD"/>
    <w:rsid w:val="00BC5354"/>
    <w:rsid w:val="00BC576B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58E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2D49"/>
    <w:rsid w:val="00BD3088"/>
    <w:rsid w:val="00BD3166"/>
    <w:rsid w:val="00BD3376"/>
    <w:rsid w:val="00BD361B"/>
    <w:rsid w:val="00BD3721"/>
    <w:rsid w:val="00BD3741"/>
    <w:rsid w:val="00BD3842"/>
    <w:rsid w:val="00BD384D"/>
    <w:rsid w:val="00BD3D46"/>
    <w:rsid w:val="00BD43E0"/>
    <w:rsid w:val="00BD45BF"/>
    <w:rsid w:val="00BD4936"/>
    <w:rsid w:val="00BD4A82"/>
    <w:rsid w:val="00BD4ADB"/>
    <w:rsid w:val="00BD4B2F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158"/>
    <w:rsid w:val="00BD737E"/>
    <w:rsid w:val="00BD75C3"/>
    <w:rsid w:val="00BD7661"/>
    <w:rsid w:val="00BD7E62"/>
    <w:rsid w:val="00BE0435"/>
    <w:rsid w:val="00BE08DD"/>
    <w:rsid w:val="00BE0C9C"/>
    <w:rsid w:val="00BE1A9C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2E6A"/>
    <w:rsid w:val="00BE34BF"/>
    <w:rsid w:val="00BE41F0"/>
    <w:rsid w:val="00BE4270"/>
    <w:rsid w:val="00BE449B"/>
    <w:rsid w:val="00BE44E6"/>
    <w:rsid w:val="00BE48F9"/>
    <w:rsid w:val="00BE4C3E"/>
    <w:rsid w:val="00BE4D10"/>
    <w:rsid w:val="00BE4DD6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099D"/>
    <w:rsid w:val="00BF15BB"/>
    <w:rsid w:val="00BF1753"/>
    <w:rsid w:val="00BF177D"/>
    <w:rsid w:val="00BF1A19"/>
    <w:rsid w:val="00BF2148"/>
    <w:rsid w:val="00BF23DE"/>
    <w:rsid w:val="00BF23EA"/>
    <w:rsid w:val="00BF2517"/>
    <w:rsid w:val="00BF25AB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3A1"/>
    <w:rsid w:val="00BF44F4"/>
    <w:rsid w:val="00BF4947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634"/>
    <w:rsid w:val="00BF6680"/>
    <w:rsid w:val="00BF69EF"/>
    <w:rsid w:val="00BF7425"/>
    <w:rsid w:val="00BF745D"/>
    <w:rsid w:val="00BF7608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0ECA"/>
    <w:rsid w:val="00C0119E"/>
    <w:rsid w:val="00C01216"/>
    <w:rsid w:val="00C01286"/>
    <w:rsid w:val="00C012B8"/>
    <w:rsid w:val="00C012C9"/>
    <w:rsid w:val="00C0138C"/>
    <w:rsid w:val="00C0156A"/>
    <w:rsid w:val="00C0166A"/>
    <w:rsid w:val="00C0199E"/>
    <w:rsid w:val="00C01BF5"/>
    <w:rsid w:val="00C024D4"/>
    <w:rsid w:val="00C026E9"/>
    <w:rsid w:val="00C027A4"/>
    <w:rsid w:val="00C02881"/>
    <w:rsid w:val="00C03235"/>
    <w:rsid w:val="00C034FA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F3A"/>
    <w:rsid w:val="00C100BE"/>
    <w:rsid w:val="00C103A8"/>
    <w:rsid w:val="00C10482"/>
    <w:rsid w:val="00C10519"/>
    <w:rsid w:val="00C10865"/>
    <w:rsid w:val="00C108C6"/>
    <w:rsid w:val="00C10C5E"/>
    <w:rsid w:val="00C10C9D"/>
    <w:rsid w:val="00C10E6D"/>
    <w:rsid w:val="00C111A9"/>
    <w:rsid w:val="00C111DF"/>
    <w:rsid w:val="00C1181C"/>
    <w:rsid w:val="00C11933"/>
    <w:rsid w:val="00C12178"/>
    <w:rsid w:val="00C1219E"/>
    <w:rsid w:val="00C12239"/>
    <w:rsid w:val="00C123B9"/>
    <w:rsid w:val="00C126F8"/>
    <w:rsid w:val="00C12810"/>
    <w:rsid w:val="00C12D38"/>
    <w:rsid w:val="00C12F24"/>
    <w:rsid w:val="00C12FB0"/>
    <w:rsid w:val="00C130F0"/>
    <w:rsid w:val="00C13338"/>
    <w:rsid w:val="00C1367E"/>
    <w:rsid w:val="00C1385F"/>
    <w:rsid w:val="00C138BF"/>
    <w:rsid w:val="00C139FF"/>
    <w:rsid w:val="00C13A4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903"/>
    <w:rsid w:val="00C16B4D"/>
    <w:rsid w:val="00C16E9E"/>
    <w:rsid w:val="00C16F6B"/>
    <w:rsid w:val="00C170A5"/>
    <w:rsid w:val="00C1751B"/>
    <w:rsid w:val="00C17D24"/>
    <w:rsid w:val="00C17FDF"/>
    <w:rsid w:val="00C2006D"/>
    <w:rsid w:val="00C207DE"/>
    <w:rsid w:val="00C20F9A"/>
    <w:rsid w:val="00C210A8"/>
    <w:rsid w:val="00C21314"/>
    <w:rsid w:val="00C21416"/>
    <w:rsid w:val="00C21737"/>
    <w:rsid w:val="00C21752"/>
    <w:rsid w:val="00C21910"/>
    <w:rsid w:val="00C219A5"/>
    <w:rsid w:val="00C21A3D"/>
    <w:rsid w:val="00C2202A"/>
    <w:rsid w:val="00C22449"/>
    <w:rsid w:val="00C224DC"/>
    <w:rsid w:val="00C22E22"/>
    <w:rsid w:val="00C2310E"/>
    <w:rsid w:val="00C23145"/>
    <w:rsid w:val="00C23613"/>
    <w:rsid w:val="00C236AC"/>
    <w:rsid w:val="00C237B9"/>
    <w:rsid w:val="00C2396A"/>
    <w:rsid w:val="00C23C09"/>
    <w:rsid w:val="00C24041"/>
    <w:rsid w:val="00C24132"/>
    <w:rsid w:val="00C24388"/>
    <w:rsid w:val="00C2438E"/>
    <w:rsid w:val="00C24B54"/>
    <w:rsid w:val="00C24ED8"/>
    <w:rsid w:val="00C25126"/>
    <w:rsid w:val="00C254D6"/>
    <w:rsid w:val="00C25920"/>
    <w:rsid w:val="00C25A61"/>
    <w:rsid w:val="00C25E24"/>
    <w:rsid w:val="00C25EEA"/>
    <w:rsid w:val="00C26429"/>
    <w:rsid w:val="00C26438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1D8A"/>
    <w:rsid w:val="00C321FB"/>
    <w:rsid w:val="00C325A1"/>
    <w:rsid w:val="00C32D93"/>
    <w:rsid w:val="00C32F08"/>
    <w:rsid w:val="00C33799"/>
    <w:rsid w:val="00C3388C"/>
    <w:rsid w:val="00C33CA1"/>
    <w:rsid w:val="00C3402B"/>
    <w:rsid w:val="00C341FD"/>
    <w:rsid w:val="00C34496"/>
    <w:rsid w:val="00C34525"/>
    <w:rsid w:val="00C34568"/>
    <w:rsid w:val="00C34844"/>
    <w:rsid w:val="00C348E7"/>
    <w:rsid w:val="00C35219"/>
    <w:rsid w:val="00C35267"/>
    <w:rsid w:val="00C35279"/>
    <w:rsid w:val="00C35688"/>
    <w:rsid w:val="00C35751"/>
    <w:rsid w:val="00C35C6D"/>
    <w:rsid w:val="00C35F09"/>
    <w:rsid w:val="00C35F2E"/>
    <w:rsid w:val="00C362FD"/>
    <w:rsid w:val="00C36421"/>
    <w:rsid w:val="00C36437"/>
    <w:rsid w:val="00C3663C"/>
    <w:rsid w:val="00C36F3B"/>
    <w:rsid w:val="00C374F1"/>
    <w:rsid w:val="00C3759D"/>
    <w:rsid w:val="00C37F2D"/>
    <w:rsid w:val="00C37F8D"/>
    <w:rsid w:val="00C40165"/>
    <w:rsid w:val="00C404D3"/>
    <w:rsid w:val="00C408EF"/>
    <w:rsid w:val="00C41427"/>
    <w:rsid w:val="00C41532"/>
    <w:rsid w:val="00C415C9"/>
    <w:rsid w:val="00C4188A"/>
    <w:rsid w:val="00C418B0"/>
    <w:rsid w:val="00C419F4"/>
    <w:rsid w:val="00C4221D"/>
    <w:rsid w:val="00C42F2B"/>
    <w:rsid w:val="00C43168"/>
    <w:rsid w:val="00C432E7"/>
    <w:rsid w:val="00C43809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0DB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324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63F8"/>
    <w:rsid w:val="00C565C3"/>
    <w:rsid w:val="00C56C4D"/>
    <w:rsid w:val="00C56DF1"/>
    <w:rsid w:val="00C573ED"/>
    <w:rsid w:val="00C57454"/>
    <w:rsid w:val="00C576CF"/>
    <w:rsid w:val="00C57801"/>
    <w:rsid w:val="00C579F5"/>
    <w:rsid w:val="00C60035"/>
    <w:rsid w:val="00C60785"/>
    <w:rsid w:val="00C60DBA"/>
    <w:rsid w:val="00C61173"/>
    <w:rsid w:val="00C611DE"/>
    <w:rsid w:val="00C615A4"/>
    <w:rsid w:val="00C61646"/>
    <w:rsid w:val="00C61D1D"/>
    <w:rsid w:val="00C61DFE"/>
    <w:rsid w:val="00C623E9"/>
    <w:rsid w:val="00C624FB"/>
    <w:rsid w:val="00C625A4"/>
    <w:rsid w:val="00C636A3"/>
    <w:rsid w:val="00C64487"/>
    <w:rsid w:val="00C64814"/>
    <w:rsid w:val="00C64AB0"/>
    <w:rsid w:val="00C64AD9"/>
    <w:rsid w:val="00C64F45"/>
    <w:rsid w:val="00C652A1"/>
    <w:rsid w:val="00C654C1"/>
    <w:rsid w:val="00C665D4"/>
    <w:rsid w:val="00C66670"/>
    <w:rsid w:val="00C66922"/>
    <w:rsid w:val="00C6707C"/>
    <w:rsid w:val="00C67D57"/>
    <w:rsid w:val="00C67FE9"/>
    <w:rsid w:val="00C70306"/>
    <w:rsid w:val="00C7032C"/>
    <w:rsid w:val="00C707CF"/>
    <w:rsid w:val="00C70CAC"/>
    <w:rsid w:val="00C70DAF"/>
    <w:rsid w:val="00C70DC7"/>
    <w:rsid w:val="00C71441"/>
    <w:rsid w:val="00C716A9"/>
    <w:rsid w:val="00C71711"/>
    <w:rsid w:val="00C717C8"/>
    <w:rsid w:val="00C71901"/>
    <w:rsid w:val="00C71EEF"/>
    <w:rsid w:val="00C72135"/>
    <w:rsid w:val="00C72341"/>
    <w:rsid w:val="00C72708"/>
    <w:rsid w:val="00C72997"/>
    <w:rsid w:val="00C730B6"/>
    <w:rsid w:val="00C73240"/>
    <w:rsid w:val="00C7337C"/>
    <w:rsid w:val="00C73439"/>
    <w:rsid w:val="00C73458"/>
    <w:rsid w:val="00C734BD"/>
    <w:rsid w:val="00C735E5"/>
    <w:rsid w:val="00C73765"/>
    <w:rsid w:val="00C73BFF"/>
    <w:rsid w:val="00C742E1"/>
    <w:rsid w:val="00C74E02"/>
    <w:rsid w:val="00C74ED1"/>
    <w:rsid w:val="00C74F80"/>
    <w:rsid w:val="00C751B2"/>
    <w:rsid w:val="00C75A4F"/>
    <w:rsid w:val="00C75A62"/>
    <w:rsid w:val="00C75B95"/>
    <w:rsid w:val="00C75D6A"/>
    <w:rsid w:val="00C75D7A"/>
    <w:rsid w:val="00C761D3"/>
    <w:rsid w:val="00C76357"/>
    <w:rsid w:val="00C76E20"/>
    <w:rsid w:val="00C76E6C"/>
    <w:rsid w:val="00C76E9D"/>
    <w:rsid w:val="00C77218"/>
    <w:rsid w:val="00C772C4"/>
    <w:rsid w:val="00C774EB"/>
    <w:rsid w:val="00C77517"/>
    <w:rsid w:val="00C776F0"/>
    <w:rsid w:val="00C7778F"/>
    <w:rsid w:val="00C77D5F"/>
    <w:rsid w:val="00C77D6C"/>
    <w:rsid w:val="00C77DB1"/>
    <w:rsid w:val="00C77DDC"/>
    <w:rsid w:val="00C800FB"/>
    <w:rsid w:val="00C80570"/>
    <w:rsid w:val="00C806BF"/>
    <w:rsid w:val="00C808CA"/>
    <w:rsid w:val="00C809AF"/>
    <w:rsid w:val="00C80B91"/>
    <w:rsid w:val="00C815B0"/>
    <w:rsid w:val="00C815C6"/>
    <w:rsid w:val="00C81D2E"/>
    <w:rsid w:val="00C81E76"/>
    <w:rsid w:val="00C827F6"/>
    <w:rsid w:val="00C8291B"/>
    <w:rsid w:val="00C829AB"/>
    <w:rsid w:val="00C82E01"/>
    <w:rsid w:val="00C82FF1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E20"/>
    <w:rsid w:val="00C863FC"/>
    <w:rsid w:val="00C86579"/>
    <w:rsid w:val="00C86741"/>
    <w:rsid w:val="00C86BEA"/>
    <w:rsid w:val="00C86C78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A3D"/>
    <w:rsid w:val="00C90B6C"/>
    <w:rsid w:val="00C90D36"/>
    <w:rsid w:val="00C90DE7"/>
    <w:rsid w:val="00C910C5"/>
    <w:rsid w:val="00C9127F"/>
    <w:rsid w:val="00C9157F"/>
    <w:rsid w:val="00C91A08"/>
    <w:rsid w:val="00C91BBE"/>
    <w:rsid w:val="00C92387"/>
    <w:rsid w:val="00C928A9"/>
    <w:rsid w:val="00C92B28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304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AB"/>
    <w:rsid w:val="00CA2E9B"/>
    <w:rsid w:val="00CA2FDB"/>
    <w:rsid w:val="00CA3259"/>
    <w:rsid w:val="00CA34B6"/>
    <w:rsid w:val="00CA34CF"/>
    <w:rsid w:val="00CA3550"/>
    <w:rsid w:val="00CA425B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7D2"/>
    <w:rsid w:val="00CA5F09"/>
    <w:rsid w:val="00CA62D2"/>
    <w:rsid w:val="00CA6770"/>
    <w:rsid w:val="00CA6B1C"/>
    <w:rsid w:val="00CA707F"/>
    <w:rsid w:val="00CA7209"/>
    <w:rsid w:val="00CA74BA"/>
    <w:rsid w:val="00CA75E7"/>
    <w:rsid w:val="00CA76EE"/>
    <w:rsid w:val="00CA79BB"/>
    <w:rsid w:val="00CA7E4D"/>
    <w:rsid w:val="00CB006A"/>
    <w:rsid w:val="00CB0F41"/>
    <w:rsid w:val="00CB1159"/>
    <w:rsid w:val="00CB1474"/>
    <w:rsid w:val="00CB15C7"/>
    <w:rsid w:val="00CB1672"/>
    <w:rsid w:val="00CB17C6"/>
    <w:rsid w:val="00CB1A64"/>
    <w:rsid w:val="00CB1E13"/>
    <w:rsid w:val="00CB1F77"/>
    <w:rsid w:val="00CB259C"/>
    <w:rsid w:val="00CB2CA9"/>
    <w:rsid w:val="00CB3741"/>
    <w:rsid w:val="00CB3886"/>
    <w:rsid w:val="00CB3BE4"/>
    <w:rsid w:val="00CB3C22"/>
    <w:rsid w:val="00CB4027"/>
    <w:rsid w:val="00CB47AE"/>
    <w:rsid w:val="00CB4861"/>
    <w:rsid w:val="00CB4CDD"/>
    <w:rsid w:val="00CB4DB8"/>
    <w:rsid w:val="00CB4F5B"/>
    <w:rsid w:val="00CB504E"/>
    <w:rsid w:val="00CB51AB"/>
    <w:rsid w:val="00CB55EC"/>
    <w:rsid w:val="00CB57C7"/>
    <w:rsid w:val="00CB5B0E"/>
    <w:rsid w:val="00CB5BB6"/>
    <w:rsid w:val="00CB5D65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B7F00"/>
    <w:rsid w:val="00CC032B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A1"/>
    <w:rsid w:val="00CC6CFD"/>
    <w:rsid w:val="00CC6D0B"/>
    <w:rsid w:val="00CC6D53"/>
    <w:rsid w:val="00CC72EE"/>
    <w:rsid w:val="00CC7A6B"/>
    <w:rsid w:val="00CC7F1E"/>
    <w:rsid w:val="00CD0267"/>
    <w:rsid w:val="00CD0602"/>
    <w:rsid w:val="00CD0EA8"/>
    <w:rsid w:val="00CD0EDE"/>
    <w:rsid w:val="00CD129C"/>
    <w:rsid w:val="00CD17B3"/>
    <w:rsid w:val="00CD1D54"/>
    <w:rsid w:val="00CD1E43"/>
    <w:rsid w:val="00CD220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D6A"/>
    <w:rsid w:val="00CD3F51"/>
    <w:rsid w:val="00CD3F5E"/>
    <w:rsid w:val="00CD3FF2"/>
    <w:rsid w:val="00CD4172"/>
    <w:rsid w:val="00CD449B"/>
    <w:rsid w:val="00CD4952"/>
    <w:rsid w:val="00CD4CCF"/>
    <w:rsid w:val="00CD4D01"/>
    <w:rsid w:val="00CD4FFC"/>
    <w:rsid w:val="00CD51D8"/>
    <w:rsid w:val="00CD52D1"/>
    <w:rsid w:val="00CD54F6"/>
    <w:rsid w:val="00CD5579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D7ADE"/>
    <w:rsid w:val="00CE0289"/>
    <w:rsid w:val="00CE0436"/>
    <w:rsid w:val="00CE0591"/>
    <w:rsid w:val="00CE0654"/>
    <w:rsid w:val="00CE0B27"/>
    <w:rsid w:val="00CE0E4C"/>
    <w:rsid w:val="00CE0E88"/>
    <w:rsid w:val="00CE1345"/>
    <w:rsid w:val="00CE1910"/>
    <w:rsid w:val="00CE1A92"/>
    <w:rsid w:val="00CE1A93"/>
    <w:rsid w:val="00CE1C7F"/>
    <w:rsid w:val="00CE23D6"/>
    <w:rsid w:val="00CE2483"/>
    <w:rsid w:val="00CE2A1A"/>
    <w:rsid w:val="00CE2B91"/>
    <w:rsid w:val="00CE2C1F"/>
    <w:rsid w:val="00CE2E7A"/>
    <w:rsid w:val="00CE2F24"/>
    <w:rsid w:val="00CE30C0"/>
    <w:rsid w:val="00CE30F3"/>
    <w:rsid w:val="00CE3189"/>
    <w:rsid w:val="00CE37BF"/>
    <w:rsid w:val="00CE3907"/>
    <w:rsid w:val="00CE3979"/>
    <w:rsid w:val="00CE4108"/>
    <w:rsid w:val="00CE427B"/>
    <w:rsid w:val="00CE43BD"/>
    <w:rsid w:val="00CE4414"/>
    <w:rsid w:val="00CE45AF"/>
    <w:rsid w:val="00CE4666"/>
    <w:rsid w:val="00CE47D3"/>
    <w:rsid w:val="00CE4BA1"/>
    <w:rsid w:val="00CE4CD3"/>
    <w:rsid w:val="00CE5007"/>
    <w:rsid w:val="00CE500E"/>
    <w:rsid w:val="00CE51BC"/>
    <w:rsid w:val="00CE52CF"/>
    <w:rsid w:val="00CE551F"/>
    <w:rsid w:val="00CE5526"/>
    <w:rsid w:val="00CE55B5"/>
    <w:rsid w:val="00CE57E8"/>
    <w:rsid w:val="00CE59A7"/>
    <w:rsid w:val="00CE5CE1"/>
    <w:rsid w:val="00CE62D5"/>
    <w:rsid w:val="00CE641A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17"/>
    <w:rsid w:val="00CF15D4"/>
    <w:rsid w:val="00CF1903"/>
    <w:rsid w:val="00CF1AB3"/>
    <w:rsid w:val="00CF1CA3"/>
    <w:rsid w:val="00CF1D99"/>
    <w:rsid w:val="00CF1E1E"/>
    <w:rsid w:val="00CF23F3"/>
    <w:rsid w:val="00CF2478"/>
    <w:rsid w:val="00CF25EC"/>
    <w:rsid w:val="00CF291C"/>
    <w:rsid w:val="00CF2EB2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7C6"/>
    <w:rsid w:val="00CF67F5"/>
    <w:rsid w:val="00CF6A53"/>
    <w:rsid w:val="00CF755C"/>
    <w:rsid w:val="00CF760F"/>
    <w:rsid w:val="00CF770F"/>
    <w:rsid w:val="00CF77EC"/>
    <w:rsid w:val="00CF7873"/>
    <w:rsid w:val="00CF7D9C"/>
    <w:rsid w:val="00D00085"/>
    <w:rsid w:val="00D0009E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CB9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72B7"/>
    <w:rsid w:val="00D0745C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726"/>
    <w:rsid w:val="00D15990"/>
    <w:rsid w:val="00D15BA8"/>
    <w:rsid w:val="00D16072"/>
    <w:rsid w:val="00D16819"/>
    <w:rsid w:val="00D1683C"/>
    <w:rsid w:val="00D168B0"/>
    <w:rsid w:val="00D16ADA"/>
    <w:rsid w:val="00D16E9D"/>
    <w:rsid w:val="00D17258"/>
    <w:rsid w:val="00D172B7"/>
    <w:rsid w:val="00D17348"/>
    <w:rsid w:val="00D173AB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927"/>
    <w:rsid w:val="00D20A2C"/>
    <w:rsid w:val="00D20A52"/>
    <w:rsid w:val="00D20EE7"/>
    <w:rsid w:val="00D215AC"/>
    <w:rsid w:val="00D2160A"/>
    <w:rsid w:val="00D218A4"/>
    <w:rsid w:val="00D218C1"/>
    <w:rsid w:val="00D21A5D"/>
    <w:rsid w:val="00D21A6C"/>
    <w:rsid w:val="00D21BF4"/>
    <w:rsid w:val="00D221E0"/>
    <w:rsid w:val="00D221FD"/>
    <w:rsid w:val="00D2278F"/>
    <w:rsid w:val="00D22A14"/>
    <w:rsid w:val="00D230CB"/>
    <w:rsid w:val="00D2310C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7D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647"/>
    <w:rsid w:val="00D31877"/>
    <w:rsid w:val="00D31F27"/>
    <w:rsid w:val="00D31F72"/>
    <w:rsid w:val="00D323C3"/>
    <w:rsid w:val="00D32E80"/>
    <w:rsid w:val="00D33068"/>
    <w:rsid w:val="00D331CA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57B"/>
    <w:rsid w:val="00D346EF"/>
    <w:rsid w:val="00D348F8"/>
    <w:rsid w:val="00D34DCC"/>
    <w:rsid w:val="00D34EF7"/>
    <w:rsid w:val="00D35317"/>
    <w:rsid w:val="00D35B09"/>
    <w:rsid w:val="00D35CF8"/>
    <w:rsid w:val="00D35D93"/>
    <w:rsid w:val="00D35FB0"/>
    <w:rsid w:val="00D36074"/>
    <w:rsid w:val="00D3663D"/>
    <w:rsid w:val="00D368CA"/>
    <w:rsid w:val="00D368FB"/>
    <w:rsid w:val="00D36ADA"/>
    <w:rsid w:val="00D36B9C"/>
    <w:rsid w:val="00D36CD5"/>
    <w:rsid w:val="00D36E0F"/>
    <w:rsid w:val="00D37139"/>
    <w:rsid w:val="00D377C3"/>
    <w:rsid w:val="00D37B17"/>
    <w:rsid w:val="00D37C14"/>
    <w:rsid w:val="00D400DD"/>
    <w:rsid w:val="00D4015D"/>
    <w:rsid w:val="00D40162"/>
    <w:rsid w:val="00D40381"/>
    <w:rsid w:val="00D403BF"/>
    <w:rsid w:val="00D40523"/>
    <w:rsid w:val="00D4063E"/>
    <w:rsid w:val="00D406AD"/>
    <w:rsid w:val="00D40AA1"/>
    <w:rsid w:val="00D41073"/>
    <w:rsid w:val="00D413E6"/>
    <w:rsid w:val="00D4181A"/>
    <w:rsid w:val="00D41E75"/>
    <w:rsid w:val="00D426FF"/>
    <w:rsid w:val="00D4278A"/>
    <w:rsid w:val="00D4318E"/>
    <w:rsid w:val="00D43654"/>
    <w:rsid w:val="00D43E8B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8E"/>
    <w:rsid w:val="00D464B9"/>
    <w:rsid w:val="00D46582"/>
    <w:rsid w:val="00D465BB"/>
    <w:rsid w:val="00D466ED"/>
    <w:rsid w:val="00D466FE"/>
    <w:rsid w:val="00D4687E"/>
    <w:rsid w:val="00D4696E"/>
    <w:rsid w:val="00D469CF"/>
    <w:rsid w:val="00D46C92"/>
    <w:rsid w:val="00D46DA2"/>
    <w:rsid w:val="00D47238"/>
    <w:rsid w:val="00D4740B"/>
    <w:rsid w:val="00D4743C"/>
    <w:rsid w:val="00D4782B"/>
    <w:rsid w:val="00D47CCE"/>
    <w:rsid w:val="00D47EA0"/>
    <w:rsid w:val="00D502A5"/>
    <w:rsid w:val="00D50C86"/>
    <w:rsid w:val="00D50CAE"/>
    <w:rsid w:val="00D51195"/>
    <w:rsid w:val="00D51252"/>
    <w:rsid w:val="00D5150C"/>
    <w:rsid w:val="00D519C2"/>
    <w:rsid w:val="00D51CBD"/>
    <w:rsid w:val="00D51E4F"/>
    <w:rsid w:val="00D51FFA"/>
    <w:rsid w:val="00D520EE"/>
    <w:rsid w:val="00D520EF"/>
    <w:rsid w:val="00D520F8"/>
    <w:rsid w:val="00D5216E"/>
    <w:rsid w:val="00D52341"/>
    <w:rsid w:val="00D5239C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5E6B"/>
    <w:rsid w:val="00D56033"/>
    <w:rsid w:val="00D560CE"/>
    <w:rsid w:val="00D564CA"/>
    <w:rsid w:val="00D56580"/>
    <w:rsid w:val="00D567CD"/>
    <w:rsid w:val="00D56B1F"/>
    <w:rsid w:val="00D56B74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E7"/>
    <w:rsid w:val="00D61012"/>
    <w:rsid w:val="00D612AA"/>
    <w:rsid w:val="00D6157F"/>
    <w:rsid w:val="00D616EB"/>
    <w:rsid w:val="00D616F3"/>
    <w:rsid w:val="00D61C09"/>
    <w:rsid w:val="00D61CB9"/>
    <w:rsid w:val="00D624D4"/>
    <w:rsid w:val="00D624E1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66"/>
    <w:rsid w:val="00D64DDF"/>
    <w:rsid w:val="00D650CA"/>
    <w:rsid w:val="00D6523D"/>
    <w:rsid w:val="00D655F8"/>
    <w:rsid w:val="00D65772"/>
    <w:rsid w:val="00D657D0"/>
    <w:rsid w:val="00D65A5C"/>
    <w:rsid w:val="00D65F3A"/>
    <w:rsid w:val="00D65FF0"/>
    <w:rsid w:val="00D6616F"/>
    <w:rsid w:val="00D667F2"/>
    <w:rsid w:val="00D66820"/>
    <w:rsid w:val="00D67307"/>
    <w:rsid w:val="00D67BF6"/>
    <w:rsid w:val="00D7001C"/>
    <w:rsid w:val="00D701EC"/>
    <w:rsid w:val="00D70265"/>
    <w:rsid w:val="00D70417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D7D"/>
    <w:rsid w:val="00D72FDB"/>
    <w:rsid w:val="00D73498"/>
    <w:rsid w:val="00D736B1"/>
    <w:rsid w:val="00D73AC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99E"/>
    <w:rsid w:val="00D80AD4"/>
    <w:rsid w:val="00D80BCC"/>
    <w:rsid w:val="00D80C31"/>
    <w:rsid w:val="00D80FD9"/>
    <w:rsid w:val="00D8173B"/>
    <w:rsid w:val="00D81744"/>
    <w:rsid w:val="00D823E5"/>
    <w:rsid w:val="00D825B5"/>
    <w:rsid w:val="00D82773"/>
    <w:rsid w:val="00D82F80"/>
    <w:rsid w:val="00D83022"/>
    <w:rsid w:val="00D833E5"/>
    <w:rsid w:val="00D834A5"/>
    <w:rsid w:val="00D835B0"/>
    <w:rsid w:val="00D8394C"/>
    <w:rsid w:val="00D84287"/>
    <w:rsid w:val="00D8454B"/>
    <w:rsid w:val="00D846CD"/>
    <w:rsid w:val="00D848DA"/>
    <w:rsid w:val="00D84B42"/>
    <w:rsid w:val="00D84D57"/>
    <w:rsid w:val="00D85060"/>
    <w:rsid w:val="00D8511A"/>
    <w:rsid w:val="00D851AB"/>
    <w:rsid w:val="00D85C12"/>
    <w:rsid w:val="00D85C82"/>
    <w:rsid w:val="00D85DEE"/>
    <w:rsid w:val="00D860D0"/>
    <w:rsid w:val="00D86AAC"/>
    <w:rsid w:val="00D86ED9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4"/>
    <w:rsid w:val="00D910BA"/>
    <w:rsid w:val="00D913A3"/>
    <w:rsid w:val="00D91967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5F8"/>
    <w:rsid w:val="00D95D7A"/>
    <w:rsid w:val="00D95E72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930"/>
    <w:rsid w:val="00DA0A5F"/>
    <w:rsid w:val="00DA0E15"/>
    <w:rsid w:val="00DA1355"/>
    <w:rsid w:val="00DA18CE"/>
    <w:rsid w:val="00DA1C83"/>
    <w:rsid w:val="00DA2167"/>
    <w:rsid w:val="00DA249C"/>
    <w:rsid w:val="00DA2A77"/>
    <w:rsid w:val="00DA2A89"/>
    <w:rsid w:val="00DA2C1D"/>
    <w:rsid w:val="00DA2F06"/>
    <w:rsid w:val="00DA2F39"/>
    <w:rsid w:val="00DA3C04"/>
    <w:rsid w:val="00DA3EB2"/>
    <w:rsid w:val="00DA3FD1"/>
    <w:rsid w:val="00DA4001"/>
    <w:rsid w:val="00DA407C"/>
    <w:rsid w:val="00DA42E1"/>
    <w:rsid w:val="00DA4577"/>
    <w:rsid w:val="00DA462D"/>
    <w:rsid w:val="00DA46DB"/>
    <w:rsid w:val="00DA4A2B"/>
    <w:rsid w:val="00DA4A5E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3B1"/>
    <w:rsid w:val="00DB051E"/>
    <w:rsid w:val="00DB0807"/>
    <w:rsid w:val="00DB08BA"/>
    <w:rsid w:val="00DB0B29"/>
    <w:rsid w:val="00DB0F32"/>
    <w:rsid w:val="00DB117C"/>
    <w:rsid w:val="00DB11B8"/>
    <w:rsid w:val="00DB12A8"/>
    <w:rsid w:val="00DB192C"/>
    <w:rsid w:val="00DB202F"/>
    <w:rsid w:val="00DB20E9"/>
    <w:rsid w:val="00DB2227"/>
    <w:rsid w:val="00DB2BFB"/>
    <w:rsid w:val="00DB3258"/>
    <w:rsid w:val="00DB3839"/>
    <w:rsid w:val="00DB3D57"/>
    <w:rsid w:val="00DB3FD7"/>
    <w:rsid w:val="00DB40B7"/>
    <w:rsid w:val="00DB4439"/>
    <w:rsid w:val="00DB4495"/>
    <w:rsid w:val="00DB49B6"/>
    <w:rsid w:val="00DB50AD"/>
    <w:rsid w:val="00DB5187"/>
    <w:rsid w:val="00DB51AB"/>
    <w:rsid w:val="00DB5483"/>
    <w:rsid w:val="00DB5680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2E2"/>
    <w:rsid w:val="00DB78EB"/>
    <w:rsid w:val="00DB7A6E"/>
    <w:rsid w:val="00DB7C7B"/>
    <w:rsid w:val="00DC020F"/>
    <w:rsid w:val="00DC05C8"/>
    <w:rsid w:val="00DC0641"/>
    <w:rsid w:val="00DC06D4"/>
    <w:rsid w:val="00DC078D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303D"/>
    <w:rsid w:val="00DC32CF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770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CF3"/>
    <w:rsid w:val="00DC5D0B"/>
    <w:rsid w:val="00DC5FC3"/>
    <w:rsid w:val="00DC6011"/>
    <w:rsid w:val="00DC64DB"/>
    <w:rsid w:val="00DC64F1"/>
    <w:rsid w:val="00DC682B"/>
    <w:rsid w:val="00DC690F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77B"/>
    <w:rsid w:val="00DD1DAB"/>
    <w:rsid w:val="00DD1F57"/>
    <w:rsid w:val="00DD212A"/>
    <w:rsid w:val="00DD22F9"/>
    <w:rsid w:val="00DD240B"/>
    <w:rsid w:val="00DD244B"/>
    <w:rsid w:val="00DD2969"/>
    <w:rsid w:val="00DD2993"/>
    <w:rsid w:val="00DD2C06"/>
    <w:rsid w:val="00DD3420"/>
    <w:rsid w:val="00DD34A6"/>
    <w:rsid w:val="00DD3575"/>
    <w:rsid w:val="00DD3B69"/>
    <w:rsid w:val="00DD44FD"/>
    <w:rsid w:val="00DD45A9"/>
    <w:rsid w:val="00DD472C"/>
    <w:rsid w:val="00DD47DE"/>
    <w:rsid w:val="00DD483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213D"/>
    <w:rsid w:val="00DE2412"/>
    <w:rsid w:val="00DE28EE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85D"/>
    <w:rsid w:val="00DF0AA4"/>
    <w:rsid w:val="00DF0D4B"/>
    <w:rsid w:val="00DF1350"/>
    <w:rsid w:val="00DF13C2"/>
    <w:rsid w:val="00DF13D2"/>
    <w:rsid w:val="00DF153A"/>
    <w:rsid w:val="00DF199E"/>
    <w:rsid w:val="00DF1F48"/>
    <w:rsid w:val="00DF21BC"/>
    <w:rsid w:val="00DF23AE"/>
    <w:rsid w:val="00DF2564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176"/>
    <w:rsid w:val="00DF6549"/>
    <w:rsid w:val="00DF69A0"/>
    <w:rsid w:val="00DF6EC5"/>
    <w:rsid w:val="00DF6F7C"/>
    <w:rsid w:val="00DF7145"/>
    <w:rsid w:val="00DF748B"/>
    <w:rsid w:val="00DF7B0A"/>
    <w:rsid w:val="00DF7B4E"/>
    <w:rsid w:val="00DF7B72"/>
    <w:rsid w:val="00DF7B94"/>
    <w:rsid w:val="00DF7CB1"/>
    <w:rsid w:val="00DF7CB2"/>
    <w:rsid w:val="00DF7E78"/>
    <w:rsid w:val="00DF7FE6"/>
    <w:rsid w:val="00E0004E"/>
    <w:rsid w:val="00E00056"/>
    <w:rsid w:val="00E00075"/>
    <w:rsid w:val="00E00720"/>
    <w:rsid w:val="00E00F89"/>
    <w:rsid w:val="00E01267"/>
    <w:rsid w:val="00E01270"/>
    <w:rsid w:val="00E012E5"/>
    <w:rsid w:val="00E01352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AC3"/>
    <w:rsid w:val="00E06B08"/>
    <w:rsid w:val="00E06BE2"/>
    <w:rsid w:val="00E0759A"/>
    <w:rsid w:val="00E076C7"/>
    <w:rsid w:val="00E076CC"/>
    <w:rsid w:val="00E0775E"/>
    <w:rsid w:val="00E07825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AA3"/>
    <w:rsid w:val="00E11CF8"/>
    <w:rsid w:val="00E11E2F"/>
    <w:rsid w:val="00E11F38"/>
    <w:rsid w:val="00E127CE"/>
    <w:rsid w:val="00E127D9"/>
    <w:rsid w:val="00E128D7"/>
    <w:rsid w:val="00E12BCD"/>
    <w:rsid w:val="00E12D63"/>
    <w:rsid w:val="00E12DB0"/>
    <w:rsid w:val="00E1330D"/>
    <w:rsid w:val="00E13D44"/>
    <w:rsid w:val="00E13DCE"/>
    <w:rsid w:val="00E13FBE"/>
    <w:rsid w:val="00E140E3"/>
    <w:rsid w:val="00E1433E"/>
    <w:rsid w:val="00E1467F"/>
    <w:rsid w:val="00E14702"/>
    <w:rsid w:val="00E14C63"/>
    <w:rsid w:val="00E14D61"/>
    <w:rsid w:val="00E14DBF"/>
    <w:rsid w:val="00E150B6"/>
    <w:rsid w:val="00E15174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886"/>
    <w:rsid w:val="00E17D05"/>
    <w:rsid w:val="00E17E7B"/>
    <w:rsid w:val="00E202AC"/>
    <w:rsid w:val="00E20413"/>
    <w:rsid w:val="00E20725"/>
    <w:rsid w:val="00E2093A"/>
    <w:rsid w:val="00E21247"/>
    <w:rsid w:val="00E21403"/>
    <w:rsid w:val="00E214D9"/>
    <w:rsid w:val="00E21BAF"/>
    <w:rsid w:val="00E21D0A"/>
    <w:rsid w:val="00E21E52"/>
    <w:rsid w:val="00E220BF"/>
    <w:rsid w:val="00E22CD4"/>
    <w:rsid w:val="00E2376D"/>
    <w:rsid w:val="00E2378C"/>
    <w:rsid w:val="00E23970"/>
    <w:rsid w:val="00E23C5F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2A1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1ED4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B70"/>
    <w:rsid w:val="00E344A2"/>
    <w:rsid w:val="00E34800"/>
    <w:rsid w:val="00E34E1F"/>
    <w:rsid w:val="00E34FB1"/>
    <w:rsid w:val="00E35453"/>
    <w:rsid w:val="00E35648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4DD"/>
    <w:rsid w:val="00E405EB"/>
    <w:rsid w:val="00E409C0"/>
    <w:rsid w:val="00E4129C"/>
    <w:rsid w:val="00E412E4"/>
    <w:rsid w:val="00E4139E"/>
    <w:rsid w:val="00E4154B"/>
    <w:rsid w:val="00E4158C"/>
    <w:rsid w:val="00E418AE"/>
    <w:rsid w:val="00E41968"/>
    <w:rsid w:val="00E41D6C"/>
    <w:rsid w:val="00E41E92"/>
    <w:rsid w:val="00E42114"/>
    <w:rsid w:val="00E425E2"/>
    <w:rsid w:val="00E426FF"/>
    <w:rsid w:val="00E42B9F"/>
    <w:rsid w:val="00E42C27"/>
    <w:rsid w:val="00E4306F"/>
    <w:rsid w:val="00E43B9E"/>
    <w:rsid w:val="00E43E90"/>
    <w:rsid w:val="00E440B4"/>
    <w:rsid w:val="00E4437A"/>
    <w:rsid w:val="00E44525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8A7"/>
    <w:rsid w:val="00E51C30"/>
    <w:rsid w:val="00E51E2A"/>
    <w:rsid w:val="00E527E5"/>
    <w:rsid w:val="00E52889"/>
    <w:rsid w:val="00E52BFB"/>
    <w:rsid w:val="00E52C8B"/>
    <w:rsid w:val="00E52ECC"/>
    <w:rsid w:val="00E53442"/>
    <w:rsid w:val="00E53693"/>
    <w:rsid w:val="00E53FDB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AE2"/>
    <w:rsid w:val="00E55E17"/>
    <w:rsid w:val="00E55EDA"/>
    <w:rsid w:val="00E56079"/>
    <w:rsid w:val="00E56173"/>
    <w:rsid w:val="00E571D5"/>
    <w:rsid w:val="00E57402"/>
    <w:rsid w:val="00E5760B"/>
    <w:rsid w:val="00E57ABE"/>
    <w:rsid w:val="00E60065"/>
    <w:rsid w:val="00E601B2"/>
    <w:rsid w:val="00E60248"/>
    <w:rsid w:val="00E6057E"/>
    <w:rsid w:val="00E6062D"/>
    <w:rsid w:val="00E6063C"/>
    <w:rsid w:val="00E60CC6"/>
    <w:rsid w:val="00E60D30"/>
    <w:rsid w:val="00E61211"/>
    <w:rsid w:val="00E614AF"/>
    <w:rsid w:val="00E61B83"/>
    <w:rsid w:val="00E61F4B"/>
    <w:rsid w:val="00E61FED"/>
    <w:rsid w:val="00E62163"/>
    <w:rsid w:val="00E6236C"/>
    <w:rsid w:val="00E62410"/>
    <w:rsid w:val="00E6264D"/>
    <w:rsid w:val="00E626A1"/>
    <w:rsid w:val="00E629A2"/>
    <w:rsid w:val="00E62A44"/>
    <w:rsid w:val="00E62A90"/>
    <w:rsid w:val="00E63067"/>
    <w:rsid w:val="00E630EC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BFC"/>
    <w:rsid w:val="00E6651F"/>
    <w:rsid w:val="00E66759"/>
    <w:rsid w:val="00E66827"/>
    <w:rsid w:val="00E66AEE"/>
    <w:rsid w:val="00E66BED"/>
    <w:rsid w:val="00E67E37"/>
    <w:rsid w:val="00E67F13"/>
    <w:rsid w:val="00E702D0"/>
    <w:rsid w:val="00E70312"/>
    <w:rsid w:val="00E7092A"/>
    <w:rsid w:val="00E70AA9"/>
    <w:rsid w:val="00E70AF7"/>
    <w:rsid w:val="00E70F7A"/>
    <w:rsid w:val="00E710E2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3EA6"/>
    <w:rsid w:val="00E74163"/>
    <w:rsid w:val="00E74769"/>
    <w:rsid w:val="00E74D1C"/>
    <w:rsid w:val="00E75302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6FC3"/>
    <w:rsid w:val="00E770E6"/>
    <w:rsid w:val="00E772B2"/>
    <w:rsid w:val="00E77372"/>
    <w:rsid w:val="00E7786D"/>
    <w:rsid w:val="00E778F5"/>
    <w:rsid w:val="00E77C21"/>
    <w:rsid w:val="00E8039D"/>
    <w:rsid w:val="00E804D5"/>
    <w:rsid w:val="00E80608"/>
    <w:rsid w:val="00E80782"/>
    <w:rsid w:val="00E808A2"/>
    <w:rsid w:val="00E80C3B"/>
    <w:rsid w:val="00E80D86"/>
    <w:rsid w:val="00E80D90"/>
    <w:rsid w:val="00E81206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193"/>
    <w:rsid w:val="00E836E3"/>
    <w:rsid w:val="00E838A8"/>
    <w:rsid w:val="00E83C0D"/>
    <w:rsid w:val="00E840F2"/>
    <w:rsid w:val="00E84461"/>
    <w:rsid w:val="00E84653"/>
    <w:rsid w:val="00E84CCF"/>
    <w:rsid w:val="00E85513"/>
    <w:rsid w:val="00E8555C"/>
    <w:rsid w:val="00E8594E"/>
    <w:rsid w:val="00E85A54"/>
    <w:rsid w:val="00E85CCB"/>
    <w:rsid w:val="00E85D79"/>
    <w:rsid w:val="00E86A2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7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3E3C"/>
    <w:rsid w:val="00E9454C"/>
    <w:rsid w:val="00E94811"/>
    <w:rsid w:val="00E949BE"/>
    <w:rsid w:val="00E94DEB"/>
    <w:rsid w:val="00E94DF7"/>
    <w:rsid w:val="00E94F7C"/>
    <w:rsid w:val="00E9501B"/>
    <w:rsid w:val="00E9589B"/>
    <w:rsid w:val="00E95B67"/>
    <w:rsid w:val="00E95FE4"/>
    <w:rsid w:val="00E9602C"/>
    <w:rsid w:val="00E962DA"/>
    <w:rsid w:val="00E964C8"/>
    <w:rsid w:val="00E967B9"/>
    <w:rsid w:val="00E96922"/>
    <w:rsid w:val="00E969F7"/>
    <w:rsid w:val="00E96B4B"/>
    <w:rsid w:val="00E96DA3"/>
    <w:rsid w:val="00E9717B"/>
    <w:rsid w:val="00E9730B"/>
    <w:rsid w:val="00E976CE"/>
    <w:rsid w:val="00E9776C"/>
    <w:rsid w:val="00E978EF"/>
    <w:rsid w:val="00E97C8C"/>
    <w:rsid w:val="00EA026E"/>
    <w:rsid w:val="00EA0398"/>
    <w:rsid w:val="00EA0750"/>
    <w:rsid w:val="00EA0AC9"/>
    <w:rsid w:val="00EA0C4C"/>
    <w:rsid w:val="00EA1112"/>
    <w:rsid w:val="00EA142C"/>
    <w:rsid w:val="00EA198D"/>
    <w:rsid w:val="00EA24C5"/>
    <w:rsid w:val="00EA297B"/>
    <w:rsid w:val="00EA2DC7"/>
    <w:rsid w:val="00EA3273"/>
    <w:rsid w:val="00EA32BD"/>
    <w:rsid w:val="00EA3306"/>
    <w:rsid w:val="00EA3483"/>
    <w:rsid w:val="00EA3764"/>
    <w:rsid w:val="00EA3854"/>
    <w:rsid w:val="00EA395B"/>
    <w:rsid w:val="00EA42F2"/>
    <w:rsid w:val="00EA46B4"/>
    <w:rsid w:val="00EA47B0"/>
    <w:rsid w:val="00EA49A5"/>
    <w:rsid w:val="00EA4A90"/>
    <w:rsid w:val="00EA4BB7"/>
    <w:rsid w:val="00EA4BC0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58D"/>
    <w:rsid w:val="00EA7705"/>
    <w:rsid w:val="00EA771C"/>
    <w:rsid w:val="00EA7D20"/>
    <w:rsid w:val="00EA7D72"/>
    <w:rsid w:val="00EA7F5F"/>
    <w:rsid w:val="00EB0293"/>
    <w:rsid w:val="00EB0323"/>
    <w:rsid w:val="00EB0639"/>
    <w:rsid w:val="00EB0E5A"/>
    <w:rsid w:val="00EB0FC7"/>
    <w:rsid w:val="00EB160B"/>
    <w:rsid w:val="00EB1D6D"/>
    <w:rsid w:val="00EB1EEC"/>
    <w:rsid w:val="00EB1F41"/>
    <w:rsid w:val="00EB2216"/>
    <w:rsid w:val="00EB23D8"/>
    <w:rsid w:val="00EB2625"/>
    <w:rsid w:val="00EB2AB1"/>
    <w:rsid w:val="00EB2BD9"/>
    <w:rsid w:val="00EB2CA5"/>
    <w:rsid w:val="00EB2D2A"/>
    <w:rsid w:val="00EB2F1C"/>
    <w:rsid w:val="00EB2F32"/>
    <w:rsid w:val="00EB3080"/>
    <w:rsid w:val="00EB30F6"/>
    <w:rsid w:val="00EB3159"/>
    <w:rsid w:val="00EB3725"/>
    <w:rsid w:val="00EB3777"/>
    <w:rsid w:val="00EB39E8"/>
    <w:rsid w:val="00EB3A82"/>
    <w:rsid w:val="00EB42E3"/>
    <w:rsid w:val="00EB464C"/>
    <w:rsid w:val="00EB4930"/>
    <w:rsid w:val="00EB49E6"/>
    <w:rsid w:val="00EB4B34"/>
    <w:rsid w:val="00EB4C68"/>
    <w:rsid w:val="00EB4C6C"/>
    <w:rsid w:val="00EB5500"/>
    <w:rsid w:val="00EB55A3"/>
    <w:rsid w:val="00EB5775"/>
    <w:rsid w:val="00EB5E00"/>
    <w:rsid w:val="00EB5F38"/>
    <w:rsid w:val="00EB60D7"/>
    <w:rsid w:val="00EB635B"/>
    <w:rsid w:val="00EB63C1"/>
    <w:rsid w:val="00EB63D2"/>
    <w:rsid w:val="00EB66E3"/>
    <w:rsid w:val="00EB689D"/>
    <w:rsid w:val="00EB6AD0"/>
    <w:rsid w:val="00EB6C10"/>
    <w:rsid w:val="00EB6F0A"/>
    <w:rsid w:val="00EB708C"/>
    <w:rsid w:val="00EB773C"/>
    <w:rsid w:val="00EC006B"/>
    <w:rsid w:val="00EC01E1"/>
    <w:rsid w:val="00EC081E"/>
    <w:rsid w:val="00EC09F8"/>
    <w:rsid w:val="00EC1092"/>
    <w:rsid w:val="00EC12FB"/>
    <w:rsid w:val="00EC24C9"/>
    <w:rsid w:val="00EC2624"/>
    <w:rsid w:val="00EC2A12"/>
    <w:rsid w:val="00EC2B6C"/>
    <w:rsid w:val="00EC3235"/>
    <w:rsid w:val="00EC3420"/>
    <w:rsid w:val="00EC344A"/>
    <w:rsid w:val="00EC344C"/>
    <w:rsid w:val="00EC3E60"/>
    <w:rsid w:val="00EC4068"/>
    <w:rsid w:val="00EC412E"/>
    <w:rsid w:val="00EC492E"/>
    <w:rsid w:val="00EC4964"/>
    <w:rsid w:val="00EC4C68"/>
    <w:rsid w:val="00EC4E30"/>
    <w:rsid w:val="00EC5310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717"/>
    <w:rsid w:val="00ED2E3B"/>
    <w:rsid w:val="00ED3409"/>
    <w:rsid w:val="00ED348A"/>
    <w:rsid w:val="00ED350B"/>
    <w:rsid w:val="00ED39C8"/>
    <w:rsid w:val="00ED3C77"/>
    <w:rsid w:val="00ED3DF4"/>
    <w:rsid w:val="00ED3E5A"/>
    <w:rsid w:val="00ED4544"/>
    <w:rsid w:val="00ED4A58"/>
    <w:rsid w:val="00ED4AEB"/>
    <w:rsid w:val="00ED5695"/>
    <w:rsid w:val="00ED59BD"/>
    <w:rsid w:val="00ED6867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11F"/>
    <w:rsid w:val="00EE045D"/>
    <w:rsid w:val="00EE04C5"/>
    <w:rsid w:val="00EE0511"/>
    <w:rsid w:val="00EE0984"/>
    <w:rsid w:val="00EE09B9"/>
    <w:rsid w:val="00EE0E5E"/>
    <w:rsid w:val="00EE1BD8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43E"/>
    <w:rsid w:val="00EE5504"/>
    <w:rsid w:val="00EE553D"/>
    <w:rsid w:val="00EE556E"/>
    <w:rsid w:val="00EE56D3"/>
    <w:rsid w:val="00EE5B3E"/>
    <w:rsid w:val="00EE652E"/>
    <w:rsid w:val="00EE6682"/>
    <w:rsid w:val="00EE742B"/>
    <w:rsid w:val="00EE7510"/>
    <w:rsid w:val="00EE75D3"/>
    <w:rsid w:val="00EE7632"/>
    <w:rsid w:val="00EE786F"/>
    <w:rsid w:val="00EE7888"/>
    <w:rsid w:val="00EE7DC7"/>
    <w:rsid w:val="00EE7E88"/>
    <w:rsid w:val="00EF017E"/>
    <w:rsid w:val="00EF01A2"/>
    <w:rsid w:val="00EF049C"/>
    <w:rsid w:val="00EF071A"/>
    <w:rsid w:val="00EF07EA"/>
    <w:rsid w:val="00EF0847"/>
    <w:rsid w:val="00EF0B97"/>
    <w:rsid w:val="00EF1B04"/>
    <w:rsid w:val="00EF1BE1"/>
    <w:rsid w:val="00EF20E2"/>
    <w:rsid w:val="00EF21F5"/>
    <w:rsid w:val="00EF3109"/>
    <w:rsid w:val="00EF322D"/>
    <w:rsid w:val="00EF3A43"/>
    <w:rsid w:val="00EF3D6A"/>
    <w:rsid w:val="00EF3DBB"/>
    <w:rsid w:val="00EF3DDD"/>
    <w:rsid w:val="00EF3F35"/>
    <w:rsid w:val="00EF40B1"/>
    <w:rsid w:val="00EF416F"/>
    <w:rsid w:val="00EF44E6"/>
    <w:rsid w:val="00EF476F"/>
    <w:rsid w:val="00EF4A5F"/>
    <w:rsid w:val="00EF4E88"/>
    <w:rsid w:val="00EF4EB5"/>
    <w:rsid w:val="00EF50A3"/>
    <w:rsid w:val="00EF5102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C45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1E1"/>
    <w:rsid w:val="00F142D4"/>
    <w:rsid w:val="00F1459C"/>
    <w:rsid w:val="00F14656"/>
    <w:rsid w:val="00F147B3"/>
    <w:rsid w:val="00F147B7"/>
    <w:rsid w:val="00F147C5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ACB"/>
    <w:rsid w:val="00F16FD5"/>
    <w:rsid w:val="00F170BC"/>
    <w:rsid w:val="00F173E3"/>
    <w:rsid w:val="00F173EC"/>
    <w:rsid w:val="00F17873"/>
    <w:rsid w:val="00F17F5F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570"/>
    <w:rsid w:val="00F228AD"/>
    <w:rsid w:val="00F22951"/>
    <w:rsid w:val="00F22EA8"/>
    <w:rsid w:val="00F22FB3"/>
    <w:rsid w:val="00F23070"/>
    <w:rsid w:val="00F2327A"/>
    <w:rsid w:val="00F2335E"/>
    <w:rsid w:val="00F239CD"/>
    <w:rsid w:val="00F23A6F"/>
    <w:rsid w:val="00F24111"/>
    <w:rsid w:val="00F24210"/>
    <w:rsid w:val="00F24239"/>
    <w:rsid w:val="00F2428F"/>
    <w:rsid w:val="00F24D3E"/>
    <w:rsid w:val="00F24EAF"/>
    <w:rsid w:val="00F25085"/>
    <w:rsid w:val="00F25A81"/>
    <w:rsid w:val="00F264B0"/>
    <w:rsid w:val="00F2662B"/>
    <w:rsid w:val="00F26917"/>
    <w:rsid w:val="00F26B7C"/>
    <w:rsid w:val="00F26DC2"/>
    <w:rsid w:val="00F27175"/>
    <w:rsid w:val="00F2798C"/>
    <w:rsid w:val="00F27BDB"/>
    <w:rsid w:val="00F27FF2"/>
    <w:rsid w:val="00F3069F"/>
    <w:rsid w:val="00F30ACB"/>
    <w:rsid w:val="00F30DDA"/>
    <w:rsid w:val="00F312CE"/>
    <w:rsid w:val="00F31EF8"/>
    <w:rsid w:val="00F32038"/>
    <w:rsid w:val="00F32040"/>
    <w:rsid w:val="00F3235E"/>
    <w:rsid w:val="00F324DA"/>
    <w:rsid w:val="00F32632"/>
    <w:rsid w:val="00F3281C"/>
    <w:rsid w:val="00F32A8C"/>
    <w:rsid w:val="00F32DB2"/>
    <w:rsid w:val="00F338EA"/>
    <w:rsid w:val="00F33E57"/>
    <w:rsid w:val="00F33E5D"/>
    <w:rsid w:val="00F3446A"/>
    <w:rsid w:val="00F34619"/>
    <w:rsid w:val="00F352B0"/>
    <w:rsid w:val="00F354CF"/>
    <w:rsid w:val="00F355A3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566"/>
    <w:rsid w:val="00F365C7"/>
    <w:rsid w:val="00F36926"/>
    <w:rsid w:val="00F36B48"/>
    <w:rsid w:val="00F36F37"/>
    <w:rsid w:val="00F36F6E"/>
    <w:rsid w:val="00F370DE"/>
    <w:rsid w:val="00F372C0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A57"/>
    <w:rsid w:val="00F43B1C"/>
    <w:rsid w:val="00F43EB3"/>
    <w:rsid w:val="00F44184"/>
    <w:rsid w:val="00F4452C"/>
    <w:rsid w:val="00F446D5"/>
    <w:rsid w:val="00F44ED7"/>
    <w:rsid w:val="00F4508D"/>
    <w:rsid w:val="00F454EF"/>
    <w:rsid w:val="00F45670"/>
    <w:rsid w:val="00F45847"/>
    <w:rsid w:val="00F45B53"/>
    <w:rsid w:val="00F45D16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1E9"/>
    <w:rsid w:val="00F52519"/>
    <w:rsid w:val="00F5316C"/>
    <w:rsid w:val="00F53230"/>
    <w:rsid w:val="00F5376B"/>
    <w:rsid w:val="00F53849"/>
    <w:rsid w:val="00F53DB0"/>
    <w:rsid w:val="00F53E2B"/>
    <w:rsid w:val="00F54068"/>
    <w:rsid w:val="00F544C4"/>
    <w:rsid w:val="00F54838"/>
    <w:rsid w:val="00F54B85"/>
    <w:rsid w:val="00F54C78"/>
    <w:rsid w:val="00F54F7F"/>
    <w:rsid w:val="00F551A7"/>
    <w:rsid w:val="00F555F3"/>
    <w:rsid w:val="00F55A0C"/>
    <w:rsid w:val="00F56465"/>
    <w:rsid w:val="00F5660B"/>
    <w:rsid w:val="00F5685D"/>
    <w:rsid w:val="00F56AD7"/>
    <w:rsid w:val="00F571EE"/>
    <w:rsid w:val="00F577B6"/>
    <w:rsid w:val="00F57ED5"/>
    <w:rsid w:val="00F6037F"/>
    <w:rsid w:val="00F6061F"/>
    <w:rsid w:val="00F60634"/>
    <w:rsid w:val="00F609DA"/>
    <w:rsid w:val="00F610BD"/>
    <w:rsid w:val="00F6158B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90C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FE"/>
    <w:rsid w:val="00F667A6"/>
    <w:rsid w:val="00F667F0"/>
    <w:rsid w:val="00F66952"/>
    <w:rsid w:val="00F66BAD"/>
    <w:rsid w:val="00F66C8B"/>
    <w:rsid w:val="00F67133"/>
    <w:rsid w:val="00F673BE"/>
    <w:rsid w:val="00F678D7"/>
    <w:rsid w:val="00F67AB3"/>
    <w:rsid w:val="00F702DB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5D58"/>
    <w:rsid w:val="00F76046"/>
    <w:rsid w:val="00F76156"/>
    <w:rsid w:val="00F762DD"/>
    <w:rsid w:val="00F7645D"/>
    <w:rsid w:val="00F7656D"/>
    <w:rsid w:val="00F76769"/>
    <w:rsid w:val="00F76B9B"/>
    <w:rsid w:val="00F76C00"/>
    <w:rsid w:val="00F76D38"/>
    <w:rsid w:val="00F7703E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74D"/>
    <w:rsid w:val="00F81A32"/>
    <w:rsid w:val="00F81FE4"/>
    <w:rsid w:val="00F82091"/>
    <w:rsid w:val="00F82137"/>
    <w:rsid w:val="00F822B4"/>
    <w:rsid w:val="00F8282A"/>
    <w:rsid w:val="00F82EB9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54A"/>
    <w:rsid w:val="00F866DB"/>
    <w:rsid w:val="00F8700E"/>
    <w:rsid w:val="00F87076"/>
    <w:rsid w:val="00F872C2"/>
    <w:rsid w:val="00F8743E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C27"/>
    <w:rsid w:val="00F92092"/>
    <w:rsid w:val="00F9272A"/>
    <w:rsid w:val="00F92907"/>
    <w:rsid w:val="00F92A72"/>
    <w:rsid w:val="00F92CF5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5EEA"/>
    <w:rsid w:val="00F96216"/>
    <w:rsid w:val="00F9622D"/>
    <w:rsid w:val="00F96398"/>
    <w:rsid w:val="00F96478"/>
    <w:rsid w:val="00F96BC0"/>
    <w:rsid w:val="00F96E32"/>
    <w:rsid w:val="00F96EBF"/>
    <w:rsid w:val="00F970F2"/>
    <w:rsid w:val="00F9760C"/>
    <w:rsid w:val="00F97834"/>
    <w:rsid w:val="00F97A3D"/>
    <w:rsid w:val="00F97DD8"/>
    <w:rsid w:val="00F97F54"/>
    <w:rsid w:val="00FA0212"/>
    <w:rsid w:val="00FA066F"/>
    <w:rsid w:val="00FA06CF"/>
    <w:rsid w:val="00FA06F8"/>
    <w:rsid w:val="00FA0C08"/>
    <w:rsid w:val="00FA1A90"/>
    <w:rsid w:val="00FA1B90"/>
    <w:rsid w:val="00FA2377"/>
    <w:rsid w:val="00FA2431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BEE"/>
    <w:rsid w:val="00FA5D75"/>
    <w:rsid w:val="00FA5E63"/>
    <w:rsid w:val="00FA608E"/>
    <w:rsid w:val="00FA67C5"/>
    <w:rsid w:val="00FA6810"/>
    <w:rsid w:val="00FA7747"/>
    <w:rsid w:val="00FA7A05"/>
    <w:rsid w:val="00FA7A86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4EE"/>
    <w:rsid w:val="00FB26DC"/>
    <w:rsid w:val="00FB2705"/>
    <w:rsid w:val="00FB2DDB"/>
    <w:rsid w:val="00FB2EBA"/>
    <w:rsid w:val="00FB2EED"/>
    <w:rsid w:val="00FB2F5F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60E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467"/>
    <w:rsid w:val="00FB765B"/>
    <w:rsid w:val="00FB77E3"/>
    <w:rsid w:val="00FB7823"/>
    <w:rsid w:val="00FB7839"/>
    <w:rsid w:val="00FB7A74"/>
    <w:rsid w:val="00FB7BBF"/>
    <w:rsid w:val="00FC0078"/>
    <w:rsid w:val="00FC01FB"/>
    <w:rsid w:val="00FC07B1"/>
    <w:rsid w:val="00FC0A10"/>
    <w:rsid w:val="00FC0EEB"/>
    <w:rsid w:val="00FC14B7"/>
    <w:rsid w:val="00FC1860"/>
    <w:rsid w:val="00FC199A"/>
    <w:rsid w:val="00FC1C44"/>
    <w:rsid w:val="00FC1CAC"/>
    <w:rsid w:val="00FC1ED3"/>
    <w:rsid w:val="00FC2386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4D3D"/>
    <w:rsid w:val="00FC5182"/>
    <w:rsid w:val="00FC55B5"/>
    <w:rsid w:val="00FC578F"/>
    <w:rsid w:val="00FC598E"/>
    <w:rsid w:val="00FC626E"/>
    <w:rsid w:val="00FC6661"/>
    <w:rsid w:val="00FC74E0"/>
    <w:rsid w:val="00FC7540"/>
    <w:rsid w:val="00FC771A"/>
    <w:rsid w:val="00FC782E"/>
    <w:rsid w:val="00FC78EC"/>
    <w:rsid w:val="00FC7A9E"/>
    <w:rsid w:val="00FC7B7E"/>
    <w:rsid w:val="00FC7BEC"/>
    <w:rsid w:val="00FC7C4C"/>
    <w:rsid w:val="00FD0300"/>
    <w:rsid w:val="00FD083E"/>
    <w:rsid w:val="00FD086A"/>
    <w:rsid w:val="00FD0DFD"/>
    <w:rsid w:val="00FD1004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6B1"/>
    <w:rsid w:val="00FD294E"/>
    <w:rsid w:val="00FD2A8C"/>
    <w:rsid w:val="00FD2B5E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62A"/>
    <w:rsid w:val="00FE0A3D"/>
    <w:rsid w:val="00FE0CCF"/>
    <w:rsid w:val="00FE10DB"/>
    <w:rsid w:val="00FE1240"/>
    <w:rsid w:val="00FE1812"/>
    <w:rsid w:val="00FE18E1"/>
    <w:rsid w:val="00FE191D"/>
    <w:rsid w:val="00FE19FF"/>
    <w:rsid w:val="00FE2131"/>
    <w:rsid w:val="00FE2385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5ED7"/>
    <w:rsid w:val="00FE6123"/>
    <w:rsid w:val="00FE634C"/>
    <w:rsid w:val="00FE68A9"/>
    <w:rsid w:val="00FE6AF3"/>
    <w:rsid w:val="00FE7009"/>
    <w:rsid w:val="00FE71E1"/>
    <w:rsid w:val="00FE7511"/>
    <w:rsid w:val="00FE75E0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D47"/>
    <w:rsid w:val="00FF1F60"/>
    <w:rsid w:val="00FF21CB"/>
    <w:rsid w:val="00FF24F8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5BF"/>
    <w:rsid w:val="00FF58C6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5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3B3D-A1F8-4FFE-A6F6-ED17CC38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18480</Words>
  <Characters>105340</Characters>
  <Application>Microsoft Office Word</Application>
  <DocSecurity>0</DocSecurity>
  <Lines>877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2023-02-21T18:23:00Z</cp:lastPrinted>
  <dcterms:created xsi:type="dcterms:W3CDTF">2023-02-22T10:47:00Z</dcterms:created>
  <dcterms:modified xsi:type="dcterms:W3CDTF">2023-02-22T10:47:00Z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a6d5bd6732579374df8291a186cba8a7cec4f0c4fb3aacaf7c0c63f7b2bec659</vt:lpwstr>
  </property>
</Properties>
</file>