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2B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10FCAF46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8DCC448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862CC4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144B77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43FE026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186CBF3" w14:textId="77777777" w:rsidR="001148C0" w:rsidRPr="004830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0"/>
      <w:bookmarkEnd w:id="1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6B4B015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EB39D8C" w14:textId="12F570F0" w:rsidR="00056D88" w:rsidRPr="00E86E38" w:rsidRDefault="001148C0" w:rsidP="00EB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4148A" w:rsidRPr="0064148A">
        <w:rPr>
          <w:rFonts w:ascii="Angsana New" w:hAnsi="Angsana New" w:cs="Angsana New"/>
          <w:sz w:val="32"/>
          <w:szCs w:val="32"/>
        </w:rPr>
        <w:t>31</w:t>
      </w:r>
      <w:r w:rsidRPr="00E86E38">
        <w:rPr>
          <w:rFonts w:ascii="Angsana New" w:hAnsi="Angsana New" w:cs="Angsana New"/>
          <w:sz w:val="32"/>
          <w:szCs w:val="32"/>
        </w:rPr>
        <w:t xml:space="preserve"> </w:t>
      </w:r>
      <w:r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sz w:val="32"/>
          <w:szCs w:val="32"/>
        </w:rPr>
        <w:t>256</w:t>
      </w:r>
      <w:r w:rsidR="00056D88">
        <w:rPr>
          <w:rFonts w:ascii="Angsana New" w:hAnsi="Angsana New" w:cs="Angsana New"/>
          <w:sz w:val="32"/>
          <w:szCs w:val="32"/>
        </w:rPr>
        <w:t>5</w:t>
      </w:r>
    </w:p>
    <w:p w14:paraId="07CF3835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33ABF610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670B8F1D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7E3A6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2946135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  <w:sectPr w:rsidR="001148C0" w:rsidSect="001148C0">
          <w:headerReference w:type="default" r:id="rId11"/>
          <w:headerReference w:type="first" r:id="rId12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31620087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7BAFF75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E6D8C2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2167F96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4299A1A" w14:textId="7447A2D5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3EC7D3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B098D8C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87ECE1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975657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55D8494E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5811F5C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259CE716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F5A0898" w14:textId="27F24A15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056D88">
        <w:rPr>
          <w:rFonts w:ascii="Angsana New" w:hAnsi="Angsana New" w:cs="Angsana New"/>
          <w:color w:val="000000"/>
          <w:sz w:val="30"/>
          <w:szCs w:val="30"/>
        </w:rPr>
        <w:t>5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งบกำไรขาดทุนรวมและ</w:t>
      </w:r>
      <w:r w:rsidR="00310892">
        <w:rPr>
          <w:rFonts w:ascii="Angsana New" w:hAnsi="Angsana New" w:cs="Angsana New"/>
          <w:color w:val="000000"/>
          <w:sz w:val="30"/>
          <w:szCs w:val="30"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งบกำไรขาดทุนเฉพาะกิจการ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C085B48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A28524" w14:textId="09EDBBE5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056D88">
        <w:rPr>
          <w:rFonts w:ascii="Angsana New" w:hAnsi="Angsana New" w:cs="Angsana New"/>
          <w:color w:val="000000"/>
          <w:sz w:val="30"/>
          <w:szCs w:val="30"/>
        </w:rPr>
        <w:t>5</w:t>
      </w:r>
      <w:r w:rsidR="008260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0DA8174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9A53502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21EF3691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0D0BED" w14:textId="79C3819B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392871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2871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392871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รวมถึง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มาตรฐานเรื่องความเป็นอิสระ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ที่กำหนดโดยสภาวิชาชีพบัญชี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ประมวลจรรยาบรรณของผู้ประกอบวิชาชีพบัญชี)</w:t>
      </w:r>
      <w:r w:rsidR="009C2E53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321EBB" w:rsidRPr="0039287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F663B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51A4E6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1148C0" w:rsidSect="002B3227"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</w:p>
    <w:p w14:paraId="4B4A249E" w14:textId="77777777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A8283F6" w14:textId="77777777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B2FDFA1" w14:textId="766BA414" w:rsidR="001148C0" w:rsidRPr="001148C0" w:rsidRDefault="001148C0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48C0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6A2CF52" w14:textId="77777777" w:rsidR="001148C0" w:rsidRPr="001148C0" w:rsidRDefault="001148C0" w:rsidP="001148C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F86097" w14:textId="77777777" w:rsidR="001148C0" w:rsidRPr="001148C0" w:rsidRDefault="001148C0" w:rsidP="001148C0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148C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9E7EF6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1148C0" w:rsidRPr="001148C0" w14:paraId="2E103F96" w14:textId="77777777" w:rsidTr="002B3227">
        <w:tc>
          <w:tcPr>
            <w:tcW w:w="9550" w:type="dxa"/>
            <w:gridSpan w:val="2"/>
            <w:shd w:val="clear" w:color="auto" w:fill="auto"/>
          </w:tcPr>
          <w:p w14:paraId="607971D1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148C0" w:rsidRPr="001148C0" w14:paraId="5BBD76D0" w14:textId="77777777" w:rsidTr="002B3227">
        <w:tc>
          <w:tcPr>
            <w:tcW w:w="9550" w:type="dxa"/>
            <w:gridSpan w:val="2"/>
            <w:shd w:val="clear" w:color="auto" w:fill="auto"/>
          </w:tcPr>
          <w:p w14:paraId="40641D1B" w14:textId="4F78D78C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E6B64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1148C0" w:rsidRPr="001148C0" w14:paraId="01A23AF3" w14:textId="77777777" w:rsidTr="002B3227">
        <w:tc>
          <w:tcPr>
            <w:tcW w:w="4590" w:type="dxa"/>
            <w:shd w:val="clear" w:color="auto" w:fill="auto"/>
          </w:tcPr>
          <w:p w14:paraId="0E83F9E2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14:paraId="7816114A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4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148C0" w:rsidRPr="001148C0" w14:paraId="473CEED9" w14:textId="77777777" w:rsidTr="002B3227">
        <w:tc>
          <w:tcPr>
            <w:tcW w:w="4590" w:type="dxa"/>
            <w:shd w:val="clear" w:color="auto" w:fill="auto"/>
          </w:tcPr>
          <w:p w14:paraId="47BC2184" w14:textId="77777777" w:rsidR="001148C0" w:rsidRPr="001148C0" w:rsidRDefault="001148C0" w:rsidP="001148C0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เนื่องจากความผันผวนในปริมาณการขายรถยนต์ ซึ่งมีผลต่อราคาขายรถยนต์ในแต่ละช่วงเวลา ทำให้ผู้บริหารต้องใช้ดุลยพินิจในการกำหนดมูลค่าสุทธิที่จะได้รับของสินค้าคงเหลือ โดยการพิจารณาจากการคาดการณ์การซื้อขายในอนาคตประกอบกับโปรแกรมการส่งเสริมการขายต่าง ๆ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  <w:shd w:val="clear" w:color="auto" w:fill="auto"/>
          </w:tcPr>
          <w:p w14:paraId="175EA95C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2593FCA6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3950380F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5583636D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2C8A2D7B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Pr="001148C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4BFF9C34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28184C89" w14:textId="77777777" w:rsidR="001148C0" w:rsidRPr="001148C0" w:rsidRDefault="001148C0" w:rsidP="001148C0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07A3D4D3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285BE6" w14:textId="77777777" w:rsidR="001148C0" w:rsidRPr="001148C0" w:rsidRDefault="001148C0" w:rsidP="001148C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48C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E5A57B4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AE3635D" w14:textId="6993F4DD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48C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C25A21E" w14:textId="7AC93EF3" w:rsidR="002B3227" w:rsidRDefault="002B3227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067D1D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5CE9120C" w14:textId="77777777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2"/>
          <w:szCs w:val="32"/>
        </w:rPr>
      </w:pPr>
    </w:p>
    <w:p w14:paraId="14EC5C4A" w14:textId="4A9D5035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2"/>
          <w:szCs w:val="32"/>
        </w:rPr>
      </w:pPr>
    </w:p>
    <w:p w14:paraId="09EAAE0E" w14:textId="0F1788EB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B240D5B" w14:textId="77777777" w:rsidR="001148C0" w:rsidRPr="009D3882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01210D5E" w14:textId="77777777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C0A7031" w14:textId="77777777" w:rsidR="001148C0" w:rsidRPr="0032416B" w:rsidRDefault="001148C0" w:rsidP="002B3227">
      <w:pPr>
        <w:pStyle w:val="Default"/>
        <w:jc w:val="thaiDistribute"/>
        <w:rPr>
          <w:rFonts w:ascii="Angsana New" w:eastAsia="Calibri" w:hAnsi="Angsana New" w:cs="Angsana New"/>
        </w:rPr>
      </w:pPr>
    </w:p>
    <w:p w14:paraId="677EE59C" w14:textId="77777777" w:rsidR="001148C0" w:rsidRDefault="001148C0" w:rsidP="002B3227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D4BC8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3B86F0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28B462E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2B4411B7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D68575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6ECB2B3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190591D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79071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22D0FE7" w14:textId="7EEFF06B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4E4DE3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กำกับ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15C7C406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BB7C904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A756B9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2B6E0DB" w14:textId="3DCB2BB2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CDD0FBF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C6A7124" w14:textId="77777777" w:rsidR="00056D88" w:rsidRPr="00056D88" w:rsidRDefault="00056D88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B7FB70C" w14:textId="77777777" w:rsidR="00056D88" w:rsidRPr="00056D88" w:rsidRDefault="00056D88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7B1D239" w14:textId="4A8355CF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2BDACB9F" w14:textId="77777777" w:rsidR="001148C0" w:rsidRPr="003B15F6" w:rsidRDefault="001148C0" w:rsidP="001148C0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3C2505B" w14:textId="77777777" w:rsidR="001148C0" w:rsidRPr="00BC150B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91725F" w14:textId="77777777" w:rsidR="001148C0" w:rsidRPr="00DC7666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76DD9301" w14:textId="77777777" w:rsidR="001148C0" w:rsidRPr="006603EC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D5D8E2B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23C463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C31EFB7" w14:textId="77777777" w:rsidR="001148C0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2C63318" w14:textId="4754F574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15942FA" w14:textId="786B3082" w:rsidR="00056D88" w:rsidRPr="00056D88" w:rsidRDefault="00056D88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14:paraId="4330D434" w14:textId="77777777" w:rsidR="00056D88" w:rsidRPr="00056D88" w:rsidRDefault="00056D88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18A3040D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DF2284" w14:textId="77777777" w:rsidR="001148C0" w:rsidRPr="009C4941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4B3BF9D8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6ECAFC8" w14:textId="77777777" w:rsidR="001148C0" w:rsidRPr="009C4941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E9F509E" w14:textId="77777777" w:rsidR="003C4607" w:rsidRPr="00C101D5" w:rsidRDefault="001148C0" w:rsidP="003C4607">
      <w:pPr>
        <w:jc w:val="thaiDistribute"/>
        <w:rPr>
          <w:rFonts w:ascii="Angsana New" w:hAnsi="Angsana New" w:cs="Angsana New"/>
          <w:sz w:val="30"/>
          <w:szCs w:val="30"/>
        </w:rPr>
      </w:pPr>
      <w:r w:rsidRPr="00392871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C4607" w:rsidRPr="0039287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C4607" w:rsidRPr="0039287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1A0994B" w14:textId="20E4B86F" w:rsidR="001148C0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25ACD5" w14:textId="4D199009" w:rsidR="001148C0" w:rsidRPr="005725BB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C484C">
        <w:rPr>
          <w:rFonts w:ascii="Angsana New" w:eastAsia="Calibri" w:hAnsi="Angsana New" w:cs="Angsana New"/>
          <w:sz w:val="30"/>
          <w:szCs w:val="30"/>
        </w:rPr>
        <w:br/>
      </w:r>
      <w:r w:rsidRPr="005725B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564585E" w14:textId="77777777" w:rsidR="001148C0" w:rsidRPr="003B15F6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59F0B0E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5177EA0F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05B105A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4A045810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(บุญญฤทธิ์ ถนอมเจริญ)</w:t>
      </w:r>
    </w:p>
    <w:p w14:paraId="23B32765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ผู้สอบบัญชีรับอนุญาต</w:t>
      </w:r>
    </w:p>
    <w:p w14:paraId="2AFB0F68" w14:textId="21AF2DE2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 xml:space="preserve">เลขทะเบียน </w:t>
      </w:r>
      <w:r w:rsidR="0064148A" w:rsidRPr="0064148A">
        <w:rPr>
          <w:rFonts w:ascii="Angsana New" w:hAnsi="Angsana New" w:cs="Angsana New"/>
          <w:lang w:val="en-US"/>
        </w:rPr>
        <w:t>7900</w:t>
      </w:r>
    </w:p>
    <w:p w14:paraId="4B5D6F68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5A87D32E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D62DB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86288D" w14:textId="3502DD59" w:rsidR="001148C0" w:rsidRDefault="0064148A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4148A">
        <w:rPr>
          <w:rFonts w:ascii="Angsana New" w:hAnsi="Angsana New" w:cs="Angsana New"/>
          <w:sz w:val="30"/>
          <w:szCs w:val="30"/>
        </w:rPr>
        <w:t>2</w:t>
      </w:r>
      <w:r w:rsidR="00392871">
        <w:rPr>
          <w:rFonts w:ascii="Angsana New" w:hAnsi="Angsana New" w:cs="Angsana New"/>
          <w:sz w:val="30"/>
          <w:szCs w:val="30"/>
        </w:rPr>
        <w:t>2</w:t>
      </w:r>
      <w:r w:rsidR="00AB5B23" w:rsidRPr="00197966">
        <w:rPr>
          <w:rFonts w:ascii="Angsana New" w:hAnsi="Angsana New" w:cs="Angsana New"/>
          <w:sz w:val="30"/>
          <w:szCs w:val="30"/>
        </w:rPr>
        <w:t xml:space="preserve"> </w:t>
      </w:r>
      <w:r w:rsidR="00AB5B23" w:rsidRPr="0019796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64148A">
        <w:rPr>
          <w:rFonts w:ascii="Angsana New" w:hAnsi="Angsana New" w:cs="Angsana New"/>
          <w:sz w:val="30"/>
          <w:szCs w:val="30"/>
        </w:rPr>
        <w:t>256</w:t>
      </w:r>
      <w:r w:rsidR="001746A2">
        <w:rPr>
          <w:rFonts w:ascii="Angsana New" w:hAnsi="Angsana New" w:cs="Angsana New"/>
          <w:sz w:val="30"/>
          <w:szCs w:val="30"/>
        </w:rPr>
        <w:t>6</w:t>
      </w:r>
    </w:p>
    <w:p w14:paraId="0F999ED6" w14:textId="2EF10B01" w:rsidR="0049161F" w:rsidRDefault="0064148A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</w:rPr>
      </w:pPr>
      <w:r w:rsidRPr="0064148A">
        <w:rPr>
          <w:rFonts w:ascii="Angsana New" w:hAnsi="Angsana New" w:cs="Angsana New"/>
          <w:sz w:val="2"/>
          <w:szCs w:val="2"/>
        </w:rPr>
        <w:t>2565</w:t>
      </w:r>
    </w:p>
    <w:p w14:paraId="29CC6940" w14:textId="79E1091E" w:rsidR="004114AC" w:rsidRPr="004114AC" w:rsidRDefault="004114AC" w:rsidP="0041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sectPr w:rsidR="004114AC" w:rsidRPr="004114AC" w:rsidSect="003A296E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1E1F" w14:textId="77777777" w:rsidR="00195E0C" w:rsidRDefault="00195E0C">
      <w:r>
        <w:separator/>
      </w:r>
    </w:p>
  </w:endnote>
  <w:endnote w:type="continuationSeparator" w:id="0">
    <w:p w14:paraId="1E8BC662" w14:textId="77777777" w:rsidR="00195E0C" w:rsidRDefault="0019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789D" w14:textId="7BE25DE0" w:rsidR="00A5509B" w:rsidRDefault="00A5509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48A" w:rsidRPr="0064148A">
      <w:rPr>
        <w:rStyle w:val="PageNumber"/>
        <w:noProof/>
      </w:rPr>
      <w:t>8</w:t>
    </w:r>
    <w:r>
      <w:rPr>
        <w:rStyle w:val="PageNumber"/>
      </w:rPr>
      <w:fldChar w:fldCharType="end"/>
    </w:r>
  </w:p>
  <w:p w14:paraId="4F7CEE9C" w14:textId="77777777" w:rsidR="00A5509B" w:rsidRDefault="00A5509B" w:rsidP="00061884">
    <w:pPr>
      <w:pStyle w:val="Footer"/>
      <w:ind w:right="360"/>
    </w:pPr>
  </w:p>
  <w:p w14:paraId="06DAACC5" w14:textId="77777777" w:rsidR="00A5509B" w:rsidRDefault="00A550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62C32" w14:textId="319B535C" w:rsidR="00A5509B" w:rsidRPr="00D86C19" w:rsidRDefault="00A5509B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 w:rsidR="0064148A" w:rsidRPr="0064148A"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9720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DF5149" w14:textId="4A5F68AA" w:rsidR="00A5509B" w:rsidRDefault="00E609BF">
        <w:pPr>
          <w:pStyle w:val="Footer"/>
          <w:jc w:val="center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FF3" w14:textId="643E6691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7FBE1DEF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609BF">
      <w:rPr>
        <w:rFonts w:ascii="Angsana New" w:hAnsi="Angsana New"/>
        <w:noProof/>
        <w:sz w:val="30"/>
        <w:szCs w:val="30"/>
      </w:rPr>
      <w:t>ACGt1-YE'22-set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0E67" w14:textId="77777777" w:rsidR="00195E0C" w:rsidRDefault="00195E0C">
      <w:r>
        <w:separator/>
      </w:r>
    </w:p>
  </w:footnote>
  <w:footnote w:type="continuationSeparator" w:id="0">
    <w:p w14:paraId="5384134A" w14:textId="77777777" w:rsidR="00195E0C" w:rsidRDefault="0019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7D84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CB2180D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0751A888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2BB1BFB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1DA2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31179995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716BB8C6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0E34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78280F5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ADE5" w14:textId="1FC584E7" w:rsidR="00A5509B" w:rsidRPr="00E609BF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778854C0" w14:textId="77777777" w:rsidR="00E609BF" w:rsidRPr="00E609BF" w:rsidRDefault="00E609BF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39"/>
  </w:num>
  <w:num w:numId="14">
    <w:abstractNumId w:val="24"/>
  </w:num>
  <w:num w:numId="15">
    <w:abstractNumId w:val="27"/>
  </w:num>
  <w:num w:numId="16">
    <w:abstractNumId w:val="25"/>
  </w:num>
  <w:num w:numId="17">
    <w:abstractNumId w:val="28"/>
  </w:num>
  <w:num w:numId="18">
    <w:abstractNumId w:val="12"/>
  </w:num>
  <w:num w:numId="19">
    <w:abstractNumId w:val="36"/>
  </w:num>
  <w:num w:numId="20">
    <w:abstractNumId w:val="15"/>
  </w:num>
  <w:num w:numId="21">
    <w:abstractNumId w:val="23"/>
  </w:num>
  <w:num w:numId="22">
    <w:abstractNumId w:val="34"/>
  </w:num>
  <w:num w:numId="23">
    <w:abstractNumId w:val="20"/>
  </w:num>
  <w:num w:numId="24">
    <w:abstractNumId w:val="33"/>
  </w:num>
  <w:num w:numId="25">
    <w:abstractNumId w:val="14"/>
  </w:num>
  <w:num w:numId="26">
    <w:abstractNumId w:val="16"/>
  </w:num>
  <w:num w:numId="27">
    <w:abstractNumId w:val="35"/>
  </w:num>
  <w:num w:numId="28">
    <w:abstractNumId w:val="41"/>
  </w:num>
  <w:num w:numId="29">
    <w:abstractNumId w:val="19"/>
  </w:num>
  <w:num w:numId="30">
    <w:abstractNumId w:val="42"/>
  </w:num>
  <w:num w:numId="31">
    <w:abstractNumId w:val="18"/>
  </w:num>
  <w:num w:numId="32">
    <w:abstractNumId w:val="22"/>
  </w:num>
  <w:num w:numId="33">
    <w:abstractNumId w:val="13"/>
  </w:num>
  <w:num w:numId="34">
    <w:abstractNumId w:val="37"/>
  </w:num>
  <w:num w:numId="35">
    <w:abstractNumId w:val="31"/>
  </w:num>
  <w:num w:numId="36">
    <w:abstractNumId w:val="29"/>
  </w:num>
  <w:num w:numId="37">
    <w:abstractNumId w:val="38"/>
  </w:num>
  <w:num w:numId="38">
    <w:abstractNumId w:val="17"/>
  </w:num>
  <w:num w:numId="39">
    <w:abstractNumId w:val="43"/>
  </w:num>
  <w:num w:numId="40">
    <w:abstractNumId w:val="11"/>
  </w:num>
  <w:num w:numId="41">
    <w:abstractNumId w:val="44"/>
  </w:num>
  <w:num w:numId="42">
    <w:abstractNumId w:val="30"/>
  </w:num>
  <w:num w:numId="43">
    <w:abstractNumId w:val="40"/>
  </w:num>
  <w:num w:numId="44">
    <w:abstractNumId w:val="10"/>
  </w:num>
  <w:num w:numId="45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3B79"/>
    <w:rsid w:val="00013BE6"/>
    <w:rsid w:val="00013D09"/>
    <w:rsid w:val="0001453B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2A4D"/>
    <w:rsid w:val="0002302B"/>
    <w:rsid w:val="000236D1"/>
    <w:rsid w:val="00023B13"/>
    <w:rsid w:val="000249AC"/>
    <w:rsid w:val="00025237"/>
    <w:rsid w:val="00025903"/>
    <w:rsid w:val="00026990"/>
    <w:rsid w:val="00026A0A"/>
    <w:rsid w:val="000270BE"/>
    <w:rsid w:val="00027261"/>
    <w:rsid w:val="0002781B"/>
    <w:rsid w:val="00027AE9"/>
    <w:rsid w:val="000306B4"/>
    <w:rsid w:val="00030AD3"/>
    <w:rsid w:val="000313A1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72E"/>
    <w:rsid w:val="00036C25"/>
    <w:rsid w:val="00036E70"/>
    <w:rsid w:val="00036EB8"/>
    <w:rsid w:val="00037198"/>
    <w:rsid w:val="00037254"/>
    <w:rsid w:val="000379F3"/>
    <w:rsid w:val="00037BC2"/>
    <w:rsid w:val="00040025"/>
    <w:rsid w:val="00041020"/>
    <w:rsid w:val="00041F76"/>
    <w:rsid w:val="0004224C"/>
    <w:rsid w:val="000423FC"/>
    <w:rsid w:val="000429FB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50380"/>
    <w:rsid w:val="00050499"/>
    <w:rsid w:val="00050B7F"/>
    <w:rsid w:val="00052199"/>
    <w:rsid w:val="000521F3"/>
    <w:rsid w:val="0005240A"/>
    <w:rsid w:val="00052722"/>
    <w:rsid w:val="00052837"/>
    <w:rsid w:val="00052A2F"/>
    <w:rsid w:val="00052ACD"/>
    <w:rsid w:val="00052D04"/>
    <w:rsid w:val="000553F0"/>
    <w:rsid w:val="0005654F"/>
    <w:rsid w:val="00056598"/>
    <w:rsid w:val="000565CE"/>
    <w:rsid w:val="00056BBA"/>
    <w:rsid w:val="00056D87"/>
    <w:rsid w:val="00056D88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43F5"/>
    <w:rsid w:val="000B4B60"/>
    <w:rsid w:val="000B4EF0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8A4"/>
    <w:rsid w:val="000C5C2D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2483"/>
    <w:rsid w:val="000F2555"/>
    <w:rsid w:val="000F3A0E"/>
    <w:rsid w:val="000F43C6"/>
    <w:rsid w:val="000F4764"/>
    <w:rsid w:val="000F496A"/>
    <w:rsid w:val="000F4F57"/>
    <w:rsid w:val="000F517B"/>
    <w:rsid w:val="000F5543"/>
    <w:rsid w:val="000F5556"/>
    <w:rsid w:val="000F5C19"/>
    <w:rsid w:val="000F5EB0"/>
    <w:rsid w:val="000F65D5"/>
    <w:rsid w:val="000F687A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5FBC"/>
    <w:rsid w:val="001262DB"/>
    <w:rsid w:val="00126EF4"/>
    <w:rsid w:val="0012704B"/>
    <w:rsid w:val="00127B83"/>
    <w:rsid w:val="00127CDB"/>
    <w:rsid w:val="001301FA"/>
    <w:rsid w:val="00130D04"/>
    <w:rsid w:val="001321BD"/>
    <w:rsid w:val="001322FF"/>
    <w:rsid w:val="0013230B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717C"/>
    <w:rsid w:val="00160259"/>
    <w:rsid w:val="00161DAB"/>
    <w:rsid w:val="001621C1"/>
    <w:rsid w:val="00162C0B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929"/>
    <w:rsid w:val="00171ED4"/>
    <w:rsid w:val="00172A3B"/>
    <w:rsid w:val="00172B4E"/>
    <w:rsid w:val="00172D21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A3F"/>
    <w:rsid w:val="00177163"/>
    <w:rsid w:val="00177B30"/>
    <w:rsid w:val="00177BBD"/>
    <w:rsid w:val="00177C65"/>
    <w:rsid w:val="001808AD"/>
    <w:rsid w:val="0018131F"/>
    <w:rsid w:val="00181EEC"/>
    <w:rsid w:val="00182172"/>
    <w:rsid w:val="001821DC"/>
    <w:rsid w:val="00182BFB"/>
    <w:rsid w:val="00182F67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0A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E0C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B0253"/>
    <w:rsid w:val="001B069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6320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5F63"/>
    <w:rsid w:val="001D5FAE"/>
    <w:rsid w:val="001D6024"/>
    <w:rsid w:val="001D6C83"/>
    <w:rsid w:val="001D6FB8"/>
    <w:rsid w:val="001D7B9D"/>
    <w:rsid w:val="001E0C38"/>
    <w:rsid w:val="001E1D3D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54C8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B0B"/>
    <w:rsid w:val="00204B6A"/>
    <w:rsid w:val="00204CE3"/>
    <w:rsid w:val="00205E8A"/>
    <w:rsid w:val="00205F5D"/>
    <w:rsid w:val="00206D3E"/>
    <w:rsid w:val="00206DEA"/>
    <w:rsid w:val="00207C1C"/>
    <w:rsid w:val="00207ED6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910"/>
    <w:rsid w:val="00214941"/>
    <w:rsid w:val="00214BEC"/>
    <w:rsid w:val="00216018"/>
    <w:rsid w:val="002160CB"/>
    <w:rsid w:val="00216B0C"/>
    <w:rsid w:val="00217172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359"/>
    <w:rsid w:val="002258C6"/>
    <w:rsid w:val="00225CD5"/>
    <w:rsid w:val="002264C7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4ED4"/>
    <w:rsid w:val="002565C0"/>
    <w:rsid w:val="0025778A"/>
    <w:rsid w:val="00257B19"/>
    <w:rsid w:val="0026031F"/>
    <w:rsid w:val="00260ED7"/>
    <w:rsid w:val="00261221"/>
    <w:rsid w:val="0026129B"/>
    <w:rsid w:val="00261461"/>
    <w:rsid w:val="0026180A"/>
    <w:rsid w:val="00262719"/>
    <w:rsid w:val="00262DF8"/>
    <w:rsid w:val="00262F12"/>
    <w:rsid w:val="002646BE"/>
    <w:rsid w:val="00264E9A"/>
    <w:rsid w:val="0026519C"/>
    <w:rsid w:val="00265B3A"/>
    <w:rsid w:val="00265CDD"/>
    <w:rsid w:val="0026626E"/>
    <w:rsid w:val="002673AE"/>
    <w:rsid w:val="00267EAE"/>
    <w:rsid w:val="002710D0"/>
    <w:rsid w:val="00272063"/>
    <w:rsid w:val="00272141"/>
    <w:rsid w:val="00272794"/>
    <w:rsid w:val="00272AEF"/>
    <w:rsid w:val="00273020"/>
    <w:rsid w:val="002745DF"/>
    <w:rsid w:val="00275300"/>
    <w:rsid w:val="00276B6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659"/>
    <w:rsid w:val="00292F39"/>
    <w:rsid w:val="00293036"/>
    <w:rsid w:val="00293913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2E14"/>
    <w:rsid w:val="002E3673"/>
    <w:rsid w:val="002E3747"/>
    <w:rsid w:val="002E3F71"/>
    <w:rsid w:val="002E3FE0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9E5"/>
    <w:rsid w:val="00303D38"/>
    <w:rsid w:val="003042E6"/>
    <w:rsid w:val="00304AAC"/>
    <w:rsid w:val="00304FED"/>
    <w:rsid w:val="00305B27"/>
    <w:rsid w:val="00305B55"/>
    <w:rsid w:val="00306006"/>
    <w:rsid w:val="00306602"/>
    <w:rsid w:val="00307023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503D"/>
    <w:rsid w:val="003157B9"/>
    <w:rsid w:val="003159AC"/>
    <w:rsid w:val="00315A75"/>
    <w:rsid w:val="003163C0"/>
    <w:rsid w:val="0031716A"/>
    <w:rsid w:val="0031751D"/>
    <w:rsid w:val="003176A9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69B"/>
    <w:rsid w:val="00326755"/>
    <w:rsid w:val="00326F51"/>
    <w:rsid w:val="00330A81"/>
    <w:rsid w:val="00331DA9"/>
    <w:rsid w:val="003320FE"/>
    <w:rsid w:val="0033217D"/>
    <w:rsid w:val="00332341"/>
    <w:rsid w:val="0033265F"/>
    <w:rsid w:val="00332E85"/>
    <w:rsid w:val="003339A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B67"/>
    <w:rsid w:val="00351EC0"/>
    <w:rsid w:val="003520AF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2FEA"/>
    <w:rsid w:val="00363211"/>
    <w:rsid w:val="00363750"/>
    <w:rsid w:val="003645E2"/>
    <w:rsid w:val="003647B1"/>
    <w:rsid w:val="00364D23"/>
    <w:rsid w:val="00365C95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F3E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738"/>
    <w:rsid w:val="00395CDF"/>
    <w:rsid w:val="00395F2D"/>
    <w:rsid w:val="003965D2"/>
    <w:rsid w:val="00396E41"/>
    <w:rsid w:val="00397466"/>
    <w:rsid w:val="003A0402"/>
    <w:rsid w:val="003A0792"/>
    <w:rsid w:val="003A0B2D"/>
    <w:rsid w:val="003A14A3"/>
    <w:rsid w:val="003A1E1D"/>
    <w:rsid w:val="003A2392"/>
    <w:rsid w:val="003A28EB"/>
    <w:rsid w:val="003A296E"/>
    <w:rsid w:val="003A34F7"/>
    <w:rsid w:val="003A3555"/>
    <w:rsid w:val="003A5FAA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45EB"/>
    <w:rsid w:val="003B52E9"/>
    <w:rsid w:val="003B587F"/>
    <w:rsid w:val="003B59C9"/>
    <w:rsid w:val="003B5F19"/>
    <w:rsid w:val="003B6064"/>
    <w:rsid w:val="003B64F7"/>
    <w:rsid w:val="003B69E1"/>
    <w:rsid w:val="003B75A0"/>
    <w:rsid w:val="003B7786"/>
    <w:rsid w:val="003B78E9"/>
    <w:rsid w:val="003B79AD"/>
    <w:rsid w:val="003B7F49"/>
    <w:rsid w:val="003C03BF"/>
    <w:rsid w:val="003C0667"/>
    <w:rsid w:val="003C0697"/>
    <w:rsid w:val="003C0940"/>
    <w:rsid w:val="003C13E3"/>
    <w:rsid w:val="003C1566"/>
    <w:rsid w:val="003C1AF0"/>
    <w:rsid w:val="003C1B80"/>
    <w:rsid w:val="003C3207"/>
    <w:rsid w:val="003C3961"/>
    <w:rsid w:val="003C3B06"/>
    <w:rsid w:val="003C4607"/>
    <w:rsid w:val="003C4BC6"/>
    <w:rsid w:val="003C594C"/>
    <w:rsid w:val="003C6CD7"/>
    <w:rsid w:val="003C7386"/>
    <w:rsid w:val="003C7500"/>
    <w:rsid w:val="003C771E"/>
    <w:rsid w:val="003C781A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62C3"/>
    <w:rsid w:val="00416797"/>
    <w:rsid w:val="004168DA"/>
    <w:rsid w:val="00416DD0"/>
    <w:rsid w:val="00416F4F"/>
    <w:rsid w:val="00417044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618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D18"/>
    <w:rsid w:val="00430D23"/>
    <w:rsid w:val="004311BE"/>
    <w:rsid w:val="004312C0"/>
    <w:rsid w:val="00431D47"/>
    <w:rsid w:val="00431DCC"/>
    <w:rsid w:val="00431FA2"/>
    <w:rsid w:val="0043213F"/>
    <w:rsid w:val="00432238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E24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6A76"/>
    <w:rsid w:val="00466AF8"/>
    <w:rsid w:val="00467031"/>
    <w:rsid w:val="0046731A"/>
    <w:rsid w:val="0046766A"/>
    <w:rsid w:val="00467EBB"/>
    <w:rsid w:val="0047170F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B57"/>
    <w:rsid w:val="004A4E44"/>
    <w:rsid w:val="004A5F4A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6082"/>
    <w:rsid w:val="004C6C7A"/>
    <w:rsid w:val="004C700C"/>
    <w:rsid w:val="004C7081"/>
    <w:rsid w:val="004C7283"/>
    <w:rsid w:val="004C73EA"/>
    <w:rsid w:val="004C7786"/>
    <w:rsid w:val="004C7B0A"/>
    <w:rsid w:val="004D0BB9"/>
    <w:rsid w:val="004D13FC"/>
    <w:rsid w:val="004D1573"/>
    <w:rsid w:val="004D1EB7"/>
    <w:rsid w:val="004D26FB"/>
    <w:rsid w:val="004D455C"/>
    <w:rsid w:val="004D482F"/>
    <w:rsid w:val="004D5751"/>
    <w:rsid w:val="004D6448"/>
    <w:rsid w:val="004D69B3"/>
    <w:rsid w:val="004D6E20"/>
    <w:rsid w:val="004D75C3"/>
    <w:rsid w:val="004D77BF"/>
    <w:rsid w:val="004E1281"/>
    <w:rsid w:val="004E18B5"/>
    <w:rsid w:val="004E1F08"/>
    <w:rsid w:val="004E2283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5EC"/>
    <w:rsid w:val="004E7EED"/>
    <w:rsid w:val="004F06E0"/>
    <w:rsid w:val="004F0D67"/>
    <w:rsid w:val="004F104C"/>
    <w:rsid w:val="004F17A6"/>
    <w:rsid w:val="004F1D0B"/>
    <w:rsid w:val="004F2316"/>
    <w:rsid w:val="004F24B4"/>
    <w:rsid w:val="004F29BC"/>
    <w:rsid w:val="004F2DC7"/>
    <w:rsid w:val="004F330E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B8D"/>
    <w:rsid w:val="00504D04"/>
    <w:rsid w:val="00504F7D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FB6"/>
    <w:rsid w:val="00512B1C"/>
    <w:rsid w:val="00514622"/>
    <w:rsid w:val="00515569"/>
    <w:rsid w:val="00515DE0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351A"/>
    <w:rsid w:val="00555B09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A5E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A83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8A2"/>
    <w:rsid w:val="005C7E59"/>
    <w:rsid w:val="005D00E7"/>
    <w:rsid w:val="005D0500"/>
    <w:rsid w:val="005D0548"/>
    <w:rsid w:val="005D08C2"/>
    <w:rsid w:val="005D11F5"/>
    <w:rsid w:val="005D13D3"/>
    <w:rsid w:val="005D2812"/>
    <w:rsid w:val="005D2946"/>
    <w:rsid w:val="005D2A88"/>
    <w:rsid w:val="005D34FD"/>
    <w:rsid w:val="005D3D9A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F0B"/>
    <w:rsid w:val="005E0025"/>
    <w:rsid w:val="005E0420"/>
    <w:rsid w:val="005E0995"/>
    <w:rsid w:val="005E10F8"/>
    <w:rsid w:val="005E1412"/>
    <w:rsid w:val="005E26F4"/>
    <w:rsid w:val="005E2EDA"/>
    <w:rsid w:val="005E3D1D"/>
    <w:rsid w:val="005E3D4F"/>
    <w:rsid w:val="005E48C3"/>
    <w:rsid w:val="005E4BF7"/>
    <w:rsid w:val="005E625D"/>
    <w:rsid w:val="005E6D00"/>
    <w:rsid w:val="005E73B8"/>
    <w:rsid w:val="005E7C6E"/>
    <w:rsid w:val="005F1431"/>
    <w:rsid w:val="005F14B1"/>
    <w:rsid w:val="005F2278"/>
    <w:rsid w:val="005F246A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741C"/>
    <w:rsid w:val="00617691"/>
    <w:rsid w:val="00617FF4"/>
    <w:rsid w:val="00620FC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69C2"/>
    <w:rsid w:val="00647561"/>
    <w:rsid w:val="006503C9"/>
    <w:rsid w:val="00650A0F"/>
    <w:rsid w:val="00651644"/>
    <w:rsid w:val="006519BA"/>
    <w:rsid w:val="00651BB0"/>
    <w:rsid w:val="006527C9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C8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428"/>
    <w:rsid w:val="00683D20"/>
    <w:rsid w:val="00683FB6"/>
    <w:rsid w:val="00684496"/>
    <w:rsid w:val="00684A9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552"/>
    <w:rsid w:val="006A2491"/>
    <w:rsid w:val="006A2A4D"/>
    <w:rsid w:val="006A2EA6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53EB"/>
    <w:rsid w:val="006B5419"/>
    <w:rsid w:val="006B5BB8"/>
    <w:rsid w:val="006B6D73"/>
    <w:rsid w:val="006B74AB"/>
    <w:rsid w:val="006B7897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A"/>
    <w:rsid w:val="006D0410"/>
    <w:rsid w:val="006D0419"/>
    <w:rsid w:val="006D07E7"/>
    <w:rsid w:val="006D0DFB"/>
    <w:rsid w:val="006D16A2"/>
    <w:rsid w:val="006D20F5"/>
    <w:rsid w:val="006D25B0"/>
    <w:rsid w:val="006D25DA"/>
    <w:rsid w:val="006D2A6E"/>
    <w:rsid w:val="006D2F7F"/>
    <w:rsid w:val="006D39E3"/>
    <w:rsid w:val="006D3AA4"/>
    <w:rsid w:val="006D409B"/>
    <w:rsid w:val="006D4CB8"/>
    <w:rsid w:val="006D507A"/>
    <w:rsid w:val="006D5245"/>
    <w:rsid w:val="006D5DFE"/>
    <w:rsid w:val="006D6F84"/>
    <w:rsid w:val="006E0E9B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116A"/>
    <w:rsid w:val="00701DD8"/>
    <w:rsid w:val="007020EF"/>
    <w:rsid w:val="00702D77"/>
    <w:rsid w:val="00703403"/>
    <w:rsid w:val="00703E01"/>
    <w:rsid w:val="007053BF"/>
    <w:rsid w:val="00705490"/>
    <w:rsid w:val="00705FE8"/>
    <w:rsid w:val="00706477"/>
    <w:rsid w:val="0070648E"/>
    <w:rsid w:val="0070661C"/>
    <w:rsid w:val="00706FA0"/>
    <w:rsid w:val="007071F8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F80"/>
    <w:rsid w:val="00732D26"/>
    <w:rsid w:val="007330CF"/>
    <w:rsid w:val="007337C4"/>
    <w:rsid w:val="007337D0"/>
    <w:rsid w:val="00733B5D"/>
    <w:rsid w:val="00733B94"/>
    <w:rsid w:val="00733F0A"/>
    <w:rsid w:val="007342D7"/>
    <w:rsid w:val="00734440"/>
    <w:rsid w:val="0073455B"/>
    <w:rsid w:val="007350BB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13BE"/>
    <w:rsid w:val="00741A07"/>
    <w:rsid w:val="00742345"/>
    <w:rsid w:val="00742617"/>
    <w:rsid w:val="00742F6E"/>
    <w:rsid w:val="00743BC0"/>
    <w:rsid w:val="00743C86"/>
    <w:rsid w:val="0074400E"/>
    <w:rsid w:val="007450A9"/>
    <w:rsid w:val="007466BC"/>
    <w:rsid w:val="00747880"/>
    <w:rsid w:val="00747D74"/>
    <w:rsid w:val="00750A90"/>
    <w:rsid w:val="00750BD6"/>
    <w:rsid w:val="007512FD"/>
    <w:rsid w:val="00751472"/>
    <w:rsid w:val="007518D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20CB"/>
    <w:rsid w:val="007620F4"/>
    <w:rsid w:val="007630BC"/>
    <w:rsid w:val="007631D2"/>
    <w:rsid w:val="00764658"/>
    <w:rsid w:val="00764BE0"/>
    <w:rsid w:val="00766A05"/>
    <w:rsid w:val="00766ECE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ABC"/>
    <w:rsid w:val="0078496F"/>
    <w:rsid w:val="00784A2E"/>
    <w:rsid w:val="00784E81"/>
    <w:rsid w:val="00784F04"/>
    <w:rsid w:val="00787623"/>
    <w:rsid w:val="00790048"/>
    <w:rsid w:val="0079018D"/>
    <w:rsid w:val="0079063E"/>
    <w:rsid w:val="00790CE8"/>
    <w:rsid w:val="00790E47"/>
    <w:rsid w:val="007912FC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DB"/>
    <w:rsid w:val="007E1E1D"/>
    <w:rsid w:val="007E1E70"/>
    <w:rsid w:val="007E2A82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52FF"/>
    <w:rsid w:val="008260B9"/>
    <w:rsid w:val="00826A92"/>
    <w:rsid w:val="00826AE9"/>
    <w:rsid w:val="00827542"/>
    <w:rsid w:val="00827F70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62A"/>
    <w:rsid w:val="00840ABB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78CB"/>
    <w:rsid w:val="00887A20"/>
    <w:rsid w:val="0089080A"/>
    <w:rsid w:val="00890B66"/>
    <w:rsid w:val="0089361A"/>
    <w:rsid w:val="008939C8"/>
    <w:rsid w:val="00893B12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FFA"/>
    <w:rsid w:val="008B0342"/>
    <w:rsid w:val="008B044D"/>
    <w:rsid w:val="008B0577"/>
    <w:rsid w:val="008B0B03"/>
    <w:rsid w:val="008B105B"/>
    <w:rsid w:val="008B12A8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0135"/>
    <w:rsid w:val="008C0E1A"/>
    <w:rsid w:val="008C1467"/>
    <w:rsid w:val="008C17ED"/>
    <w:rsid w:val="008C1E27"/>
    <w:rsid w:val="008C1F19"/>
    <w:rsid w:val="008C20D1"/>
    <w:rsid w:val="008C302F"/>
    <w:rsid w:val="008C3EAD"/>
    <w:rsid w:val="008C410D"/>
    <w:rsid w:val="008C4473"/>
    <w:rsid w:val="008C4B3A"/>
    <w:rsid w:val="008C5258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4F48"/>
    <w:rsid w:val="008E5809"/>
    <w:rsid w:val="008E634A"/>
    <w:rsid w:val="008E6A8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6959"/>
    <w:rsid w:val="009276B7"/>
    <w:rsid w:val="0092787D"/>
    <w:rsid w:val="00930CB5"/>
    <w:rsid w:val="00931CAC"/>
    <w:rsid w:val="00931EE1"/>
    <w:rsid w:val="009348B1"/>
    <w:rsid w:val="00934CE5"/>
    <w:rsid w:val="00934D12"/>
    <w:rsid w:val="00935EF6"/>
    <w:rsid w:val="009369B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0CB"/>
    <w:rsid w:val="009546CC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086"/>
    <w:rsid w:val="00993258"/>
    <w:rsid w:val="00993297"/>
    <w:rsid w:val="00993396"/>
    <w:rsid w:val="00993C35"/>
    <w:rsid w:val="009958D4"/>
    <w:rsid w:val="00995C36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4A13"/>
    <w:rsid w:val="009A61D9"/>
    <w:rsid w:val="009A62DC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FF3"/>
    <w:rsid w:val="009B6B32"/>
    <w:rsid w:val="009B6C0F"/>
    <w:rsid w:val="009B7794"/>
    <w:rsid w:val="009C0340"/>
    <w:rsid w:val="009C0F1D"/>
    <w:rsid w:val="009C16E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FA8"/>
    <w:rsid w:val="009F21B1"/>
    <w:rsid w:val="009F2749"/>
    <w:rsid w:val="009F2926"/>
    <w:rsid w:val="009F3736"/>
    <w:rsid w:val="009F3BA4"/>
    <w:rsid w:val="009F3E32"/>
    <w:rsid w:val="009F4D92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0F1E"/>
    <w:rsid w:val="00A1298F"/>
    <w:rsid w:val="00A12BCE"/>
    <w:rsid w:val="00A1328C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5019"/>
    <w:rsid w:val="00A350E5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1814"/>
    <w:rsid w:val="00A4216E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F51"/>
    <w:rsid w:val="00A512CB"/>
    <w:rsid w:val="00A525F1"/>
    <w:rsid w:val="00A52E5D"/>
    <w:rsid w:val="00A54505"/>
    <w:rsid w:val="00A54EB3"/>
    <w:rsid w:val="00A5509B"/>
    <w:rsid w:val="00A55332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27B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88F"/>
    <w:rsid w:val="00A74A8A"/>
    <w:rsid w:val="00A74CB8"/>
    <w:rsid w:val="00A74EF9"/>
    <w:rsid w:val="00A76ACA"/>
    <w:rsid w:val="00A776E0"/>
    <w:rsid w:val="00A77D39"/>
    <w:rsid w:val="00A802FA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AA8"/>
    <w:rsid w:val="00A90B10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21B1"/>
    <w:rsid w:val="00AC262B"/>
    <w:rsid w:val="00AC2CCC"/>
    <w:rsid w:val="00AC3661"/>
    <w:rsid w:val="00AC37F3"/>
    <w:rsid w:val="00AC3DB9"/>
    <w:rsid w:val="00AC520B"/>
    <w:rsid w:val="00AC5705"/>
    <w:rsid w:val="00AC597B"/>
    <w:rsid w:val="00AC736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E2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7199"/>
    <w:rsid w:val="00AE7211"/>
    <w:rsid w:val="00AE76FF"/>
    <w:rsid w:val="00AE7D20"/>
    <w:rsid w:val="00AE7FE4"/>
    <w:rsid w:val="00AF0330"/>
    <w:rsid w:val="00AF1624"/>
    <w:rsid w:val="00AF1A2F"/>
    <w:rsid w:val="00AF1D80"/>
    <w:rsid w:val="00AF2095"/>
    <w:rsid w:val="00AF24D8"/>
    <w:rsid w:val="00AF3210"/>
    <w:rsid w:val="00AF3D6A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C78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E9"/>
    <w:rsid w:val="00B33D66"/>
    <w:rsid w:val="00B33D85"/>
    <w:rsid w:val="00B33E98"/>
    <w:rsid w:val="00B342BA"/>
    <w:rsid w:val="00B34350"/>
    <w:rsid w:val="00B3458D"/>
    <w:rsid w:val="00B347D3"/>
    <w:rsid w:val="00B350A9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5B4C"/>
    <w:rsid w:val="00B46FA0"/>
    <w:rsid w:val="00B47648"/>
    <w:rsid w:val="00B47C47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2F68"/>
    <w:rsid w:val="00B53C69"/>
    <w:rsid w:val="00B53F5A"/>
    <w:rsid w:val="00B543B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44AE"/>
    <w:rsid w:val="00B64929"/>
    <w:rsid w:val="00B65F7E"/>
    <w:rsid w:val="00B663FE"/>
    <w:rsid w:val="00B66729"/>
    <w:rsid w:val="00B66A10"/>
    <w:rsid w:val="00B670C3"/>
    <w:rsid w:val="00B67453"/>
    <w:rsid w:val="00B678F9"/>
    <w:rsid w:val="00B67BF1"/>
    <w:rsid w:val="00B67EE8"/>
    <w:rsid w:val="00B67FDB"/>
    <w:rsid w:val="00B70F83"/>
    <w:rsid w:val="00B71E83"/>
    <w:rsid w:val="00B72457"/>
    <w:rsid w:val="00B73EF1"/>
    <w:rsid w:val="00B74C5D"/>
    <w:rsid w:val="00B75AEB"/>
    <w:rsid w:val="00B75FE5"/>
    <w:rsid w:val="00B76DFA"/>
    <w:rsid w:val="00B77475"/>
    <w:rsid w:val="00B80C4A"/>
    <w:rsid w:val="00B80EAB"/>
    <w:rsid w:val="00B81C4F"/>
    <w:rsid w:val="00B81DE7"/>
    <w:rsid w:val="00B82095"/>
    <w:rsid w:val="00B8216A"/>
    <w:rsid w:val="00B824B1"/>
    <w:rsid w:val="00B82E2A"/>
    <w:rsid w:val="00B8414B"/>
    <w:rsid w:val="00B84235"/>
    <w:rsid w:val="00B8493F"/>
    <w:rsid w:val="00B84EEA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4209"/>
    <w:rsid w:val="00BA4E25"/>
    <w:rsid w:val="00BA6935"/>
    <w:rsid w:val="00BA6D8E"/>
    <w:rsid w:val="00BA7054"/>
    <w:rsid w:val="00BA76D0"/>
    <w:rsid w:val="00BA7775"/>
    <w:rsid w:val="00BA7ED8"/>
    <w:rsid w:val="00BB04CC"/>
    <w:rsid w:val="00BB04EC"/>
    <w:rsid w:val="00BB0A27"/>
    <w:rsid w:val="00BB0C9E"/>
    <w:rsid w:val="00BB1D6A"/>
    <w:rsid w:val="00BB20B1"/>
    <w:rsid w:val="00BB2342"/>
    <w:rsid w:val="00BB2781"/>
    <w:rsid w:val="00BB33E9"/>
    <w:rsid w:val="00BB3924"/>
    <w:rsid w:val="00BB3CC2"/>
    <w:rsid w:val="00BB43D1"/>
    <w:rsid w:val="00BB4F15"/>
    <w:rsid w:val="00BB5286"/>
    <w:rsid w:val="00BB5D46"/>
    <w:rsid w:val="00BB73C2"/>
    <w:rsid w:val="00BC001A"/>
    <w:rsid w:val="00BC00F1"/>
    <w:rsid w:val="00BC037C"/>
    <w:rsid w:val="00BC091A"/>
    <w:rsid w:val="00BC150B"/>
    <w:rsid w:val="00BC2426"/>
    <w:rsid w:val="00BC261A"/>
    <w:rsid w:val="00BC4611"/>
    <w:rsid w:val="00BC50B2"/>
    <w:rsid w:val="00BC55B8"/>
    <w:rsid w:val="00BC66FD"/>
    <w:rsid w:val="00BC6A64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A5B"/>
    <w:rsid w:val="00BE2052"/>
    <w:rsid w:val="00BE22F0"/>
    <w:rsid w:val="00BE27D5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F06FE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6B5"/>
    <w:rsid w:val="00C01E8E"/>
    <w:rsid w:val="00C01F6E"/>
    <w:rsid w:val="00C02451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50E1"/>
    <w:rsid w:val="00C45639"/>
    <w:rsid w:val="00C45D8C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340E"/>
    <w:rsid w:val="00C537EC"/>
    <w:rsid w:val="00C53F87"/>
    <w:rsid w:val="00C545A9"/>
    <w:rsid w:val="00C554A3"/>
    <w:rsid w:val="00C55530"/>
    <w:rsid w:val="00C576F4"/>
    <w:rsid w:val="00C57EE2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70F2"/>
    <w:rsid w:val="00C97477"/>
    <w:rsid w:val="00C97665"/>
    <w:rsid w:val="00C97757"/>
    <w:rsid w:val="00CA0003"/>
    <w:rsid w:val="00CA00E2"/>
    <w:rsid w:val="00CA0104"/>
    <w:rsid w:val="00CA0689"/>
    <w:rsid w:val="00CA0865"/>
    <w:rsid w:val="00CA0BB3"/>
    <w:rsid w:val="00CA199F"/>
    <w:rsid w:val="00CA235B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319"/>
    <w:rsid w:val="00D016E6"/>
    <w:rsid w:val="00D01BD9"/>
    <w:rsid w:val="00D01D19"/>
    <w:rsid w:val="00D021DA"/>
    <w:rsid w:val="00D02556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278F"/>
    <w:rsid w:val="00D12A96"/>
    <w:rsid w:val="00D131D1"/>
    <w:rsid w:val="00D131EC"/>
    <w:rsid w:val="00D137A3"/>
    <w:rsid w:val="00D13F68"/>
    <w:rsid w:val="00D141A1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DD0"/>
    <w:rsid w:val="00D2717F"/>
    <w:rsid w:val="00D27819"/>
    <w:rsid w:val="00D27B0A"/>
    <w:rsid w:val="00D30816"/>
    <w:rsid w:val="00D325DA"/>
    <w:rsid w:val="00D32CAE"/>
    <w:rsid w:val="00D334E8"/>
    <w:rsid w:val="00D33EC8"/>
    <w:rsid w:val="00D34279"/>
    <w:rsid w:val="00D34A22"/>
    <w:rsid w:val="00D354DE"/>
    <w:rsid w:val="00D35549"/>
    <w:rsid w:val="00D35E9E"/>
    <w:rsid w:val="00D36285"/>
    <w:rsid w:val="00D368A2"/>
    <w:rsid w:val="00D37B89"/>
    <w:rsid w:val="00D37F59"/>
    <w:rsid w:val="00D418B2"/>
    <w:rsid w:val="00D41A40"/>
    <w:rsid w:val="00D41B4E"/>
    <w:rsid w:val="00D41C4A"/>
    <w:rsid w:val="00D41D28"/>
    <w:rsid w:val="00D423BC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EE6"/>
    <w:rsid w:val="00D5412C"/>
    <w:rsid w:val="00D549A6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CC0"/>
    <w:rsid w:val="00D65E19"/>
    <w:rsid w:val="00D661A3"/>
    <w:rsid w:val="00D671CE"/>
    <w:rsid w:val="00D67C1D"/>
    <w:rsid w:val="00D706AB"/>
    <w:rsid w:val="00D71991"/>
    <w:rsid w:val="00D725CC"/>
    <w:rsid w:val="00D732ED"/>
    <w:rsid w:val="00D73DCF"/>
    <w:rsid w:val="00D73EAD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8083E"/>
    <w:rsid w:val="00D80978"/>
    <w:rsid w:val="00D80EE5"/>
    <w:rsid w:val="00D815F5"/>
    <w:rsid w:val="00D81AF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2845"/>
    <w:rsid w:val="00DA31F2"/>
    <w:rsid w:val="00DA381B"/>
    <w:rsid w:val="00DA396B"/>
    <w:rsid w:val="00DA53C5"/>
    <w:rsid w:val="00DA5908"/>
    <w:rsid w:val="00DA5EBF"/>
    <w:rsid w:val="00DA6509"/>
    <w:rsid w:val="00DA654F"/>
    <w:rsid w:val="00DA6A25"/>
    <w:rsid w:val="00DA6BD9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DC4"/>
    <w:rsid w:val="00DC1040"/>
    <w:rsid w:val="00DC1438"/>
    <w:rsid w:val="00DC1995"/>
    <w:rsid w:val="00DC22E9"/>
    <w:rsid w:val="00DC2410"/>
    <w:rsid w:val="00DC3AAF"/>
    <w:rsid w:val="00DC40E8"/>
    <w:rsid w:val="00DC4418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147C"/>
    <w:rsid w:val="00DE1AAB"/>
    <w:rsid w:val="00DE20F9"/>
    <w:rsid w:val="00DE23FF"/>
    <w:rsid w:val="00DE29A6"/>
    <w:rsid w:val="00DE2A14"/>
    <w:rsid w:val="00DE2ABE"/>
    <w:rsid w:val="00DE2E30"/>
    <w:rsid w:val="00DE3AD5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BD9"/>
    <w:rsid w:val="00DF32F2"/>
    <w:rsid w:val="00DF398A"/>
    <w:rsid w:val="00DF3A01"/>
    <w:rsid w:val="00DF3A3C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724"/>
    <w:rsid w:val="00E25C23"/>
    <w:rsid w:val="00E26462"/>
    <w:rsid w:val="00E26949"/>
    <w:rsid w:val="00E2708F"/>
    <w:rsid w:val="00E276CD"/>
    <w:rsid w:val="00E27D3B"/>
    <w:rsid w:val="00E30DB1"/>
    <w:rsid w:val="00E30FEA"/>
    <w:rsid w:val="00E3153A"/>
    <w:rsid w:val="00E315E1"/>
    <w:rsid w:val="00E315FF"/>
    <w:rsid w:val="00E31D9F"/>
    <w:rsid w:val="00E328CA"/>
    <w:rsid w:val="00E32A05"/>
    <w:rsid w:val="00E32BB6"/>
    <w:rsid w:val="00E33555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9BF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52D"/>
    <w:rsid w:val="00E76E46"/>
    <w:rsid w:val="00E775BE"/>
    <w:rsid w:val="00E77802"/>
    <w:rsid w:val="00E77DBF"/>
    <w:rsid w:val="00E80DF5"/>
    <w:rsid w:val="00E8157C"/>
    <w:rsid w:val="00E81D4E"/>
    <w:rsid w:val="00E81E7B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5F2"/>
    <w:rsid w:val="00E93A15"/>
    <w:rsid w:val="00E9606D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A698E"/>
    <w:rsid w:val="00EA7BD5"/>
    <w:rsid w:val="00EA7CCB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986"/>
    <w:rsid w:val="00EB7D37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8CE"/>
    <w:rsid w:val="00ED0E77"/>
    <w:rsid w:val="00ED0F31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A43"/>
    <w:rsid w:val="00EF5EE0"/>
    <w:rsid w:val="00EF6437"/>
    <w:rsid w:val="00EF64ED"/>
    <w:rsid w:val="00EF651F"/>
    <w:rsid w:val="00EF66D5"/>
    <w:rsid w:val="00EF6C2E"/>
    <w:rsid w:val="00EF7704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5C83"/>
    <w:rsid w:val="00F060C6"/>
    <w:rsid w:val="00F06392"/>
    <w:rsid w:val="00F07278"/>
    <w:rsid w:val="00F07B97"/>
    <w:rsid w:val="00F11529"/>
    <w:rsid w:val="00F118A2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975"/>
    <w:rsid w:val="00F14DF2"/>
    <w:rsid w:val="00F153FE"/>
    <w:rsid w:val="00F15CA5"/>
    <w:rsid w:val="00F15F27"/>
    <w:rsid w:val="00F15F3F"/>
    <w:rsid w:val="00F16E21"/>
    <w:rsid w:val="00F179A6"/>
    <w:rsid w:val="00F17D56"/>
    <w:rsid w:val="00F20374"/>
    <w:rsid w:val="00F205C4"/>
    <w:rsid w:val="00F215EA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3E1"/>
    <w:rsid w:val="00F41F58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E34"/>
    <w:rsid w:val="00F7587B"/>
    <w:rsid w:val="00F75DFF"/>
    <w:rsid w:val="00F76A32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B53"/>
    <w:rsid w:val="00FB4C03"/>
    <w:rsid w:val="00FB501D"/>
    <w:rsid w:val="00FB506C"/>
    <w:rsid w:val="00FB6F0D"/>
    <w:rsid w:val="00FB76DB"/>
    <w:rsid w:val="00FC03AD"/>
    <w:rsid w:val="00FC1639"/>
    <w:rsid w:val="00FC2A8B"/>
    <w:rsid w:val="00FC2A97"/>
    <w:rsid w:val="00FC3614"/>
    <w:rsid w:val="00FC4F58"/>
    <w:rsid w:val="00FC5477"/>
    <w:rsid w:val="00FC649A"/>
    <w:rsid w:val="00FC7632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55"/>
    <w:rsid w:val="00FD7F85"/>
    <w:rsid w:val="00FE0265"/>
    <w:rsid w:val="00FE165F"/>
    <w:rsid w:val="00FE1D8C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5" ma:contentTypeDescription="Create a new document." ma:contentTypeScope="" ma:versionID="9cae0b49ec43a884bc52d7146e5a2156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8b1df7e66a6190311e5a64e0b66e20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9C4CF8-7AA0-4A17-906B-C54359FB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D742A-C4ED-4D55-9FF6-C55A01A6CF10}">
  <ds:schemaRefs>
    <ds:schemaRef ds:uri="http://schemas.microsoft.com/office/2006/documentManagement/types"/>
    <ds:schemaRef ds:uri="81be36cf-87fd-4a79-8ba3-22058bc07bd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a4464002-4824-449e-8962-b4eef41b0351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2035</Words>
  <Characters>7967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Somjai, Nigonyanont</cp:lastModifiedBy>
  <cp:revision>3</cp:revision>
  <cp:lastPrinted>2023-02-10T09:33:00Z</cp:lastPrinted>
  <dcterms:created xsi:type="dcterms:W3CDTF">2023-02-22T04:04:00Z</dcterms:created>
  <dcterms:modified xsi:type="dcterms:W3CDTF">2023-02-22T04:09:00Z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0x0101008DD96FDEB598B2439679D7107D7229AD</vt:lpwstr>
  </property>
</Properties>
</file>