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99ED6" w14:textId="2EF10B01" w:rsidR="0049161F" w:rsidRDefault="0064148A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  <w:r w:rsidRPr="0064148A">
        <w:rPr>
          <w:rFonts w:ascii="Angsana New" w:hAnsi="Angsana New" w:cs="Angsana New"/>
          <w:sz w:val="2"/>
          <w:szCs w:val="2"/>
        </w:rPr>
        <w:t>2565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F205C4" w14:paraId="51B07C2C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8E5E1" w14:textId="7243DC4E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E1B152" w14:textId="29671E35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9D07BD" w14:textId="0BE25BB9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77777777" w:rsidR="00247131" w:rsidRPr="00435F32" w:rsidRDefault="00247131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435F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47131" w:rsidRPr="00F205C4" w14:paraId="0DD8D1B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019BE" w14:textId="6FFD9880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B8F" w14:textId="4D549EE7" w:rsidR="00C6795A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550D" w14:textId="5E4BAC4F" w:rsidR="00EC60A9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77777777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F205C4" w14:paraId="7EE5D63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918EC" w14:textId="18A2C02E" w:rsidR="00E7558E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58A6B8" w14:textId="6FD1A482" w:rsidR="0002302B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72E2E" w14:textId="51E9700C" w:rsidR="0015362C" w:rsidRPr="00F205C4" w:rsidRDefault="0064148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E656" w14:textId="0FB9C53B" w:rsidR="00EC60A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2B61E4" w14:textId="4C5ED678" w:rsidR="004F718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354CA8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775C" w14:textId="08D7A5B1" w:rsidR="00EF77C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354CA8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54DBA" w:rsidRPr="00F205C4" w14:paraId="0F436B7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590426" w14:textId="5C97D1D9" w:rsidR="00154DBA" w:rsidRPr="0064148A" w:rsidRDefault="00154DBA" w:rsidP="00154D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700E4E5" w14:textId="77777777" w:rsidR="00154DBA" w:rsidRPr="00F205C4" w:rsidRDefault="00154DBA" w:rsidP="00154D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59FCC8" w14:textId="1112A553" w:rsidR="00154DBA" w:rsidRPr="00354CA8" w:rsidRDefault="00154DBA" w:rsidP="00154D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54DB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F5E68" w:rsidRPr="00F205C4" w14:paraId="7BA8036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FC3361" w14:textId="2CA90991" w:rsidR="008F5E68" w:rsidRPr="0064148A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04BD39A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0179BC" w14:textId="36A69C77" w:rsidR="008F5E68" w:rsidRPr="00154DBA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8F5E68" w:rsidRPr="00F205C4" w14:paraId="4A72C0C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57699" w14:textId="2B0E39C0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453B5D4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11E24103" w:rsidR="008F5E68" w:rsidRPr="00354CA8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8F5E68" w:rsidRPr="00F205C4" w14:paraId="50E328F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B52FD" w14:textId="77A9A9BD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8B7792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8F5E68" w:rsidRPr="00354CA8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8F5E68" w:rsidRPr="00F205C4" w14:paraId="43E8169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5F414" w14:textId="659FCA54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D18E90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70859" w14:textId="77777777" w:rsidR="008F5E68" w:rsidRPr="00354CA8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8F5E68" w:rsidRPr="00F205C4" w14:paraId="22D813D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B7C45F" w14:textId="338413BD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F553B7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77777777" w:rsidR="008F5E68" w:rsidRPr="00354CA8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8F5E68" w:rsidRPr="00F205C4" w14:paraId="3754AD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87C2E" w14:textId="3685109D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CB0ABC2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8F5E68" w:rsidRPr="00354CA8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F5E68" w:rsidRPr="00F205C4" w14:paraId="1A99E08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19504" w14:textId="57F79E2B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A0EA227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77777777" w:rsidR="008F5E68" w:rsidRPr="00F205C4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8F5E68" w:rsidRPr="00F205C4" w14:paraId="174AF08D" w14:textId="77777777" w:rsidTr="00500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7AEBB" w14:textId="12A13E8A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506EFF0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8F5E68" w:rsidRPr="00F205C4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8F5E68" w:rsidRPr="00F205C4" w14:paraId="3723FA9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B2212" w14:textId="5B123A6D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D56E601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8F5E68" w:rsidRPr="00F205C4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F5E68" w:rsidRPr="00F205C4" w14:paraId="492A9D6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3DFB34" w14:textId="05BC3866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FDAC0D8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8F5E68" w:rsidRPr="00F205C4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8F5E68" w:rsidRPr="00F205C4" w14:paraId="498156B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50F27A" w14:textId="58F3812A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73360C" w14:textId="77777777" w:rsidR="008F5E68" w:rsidRPr="00F205C4" w:rsidRDefault="008F5E68" w:rsidP="008F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77777777" w:rsidR="008F5E68" w:rsidRPr="00F205C4" w:rsidRDefault="008F5E68" w:rsidP="008F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90CE8" w:rsidRPr="00F205C4" w14:paraId="04AEB3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5BBD7" w14:textId="19173656" w:rsidR="00790CE8" w:rsidRPr="00F205C4" w:rsidRDefault="00790CE8" w:rsidP="00790C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F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3E645" w14:textId="77777777" w:rsidR="00790CE8" w:rsidRPr="00F205C4" w:rsidRDefault="00790CE8" w:rsidP="00790C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72890A08" w:rsidR="00790CE8" w:rsidRPr="00F205C4" w:rsidRDefault="00790CE8" w:rsidP="00790CE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45244" w:rsidRPr="00F205C4" w14:paraId="7A6CFAF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51A84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E9E719" w14:textId="105C769E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1979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197966">
        <w:rPr>
          <w:rFonts w:asciiTheme="majorBidi" w:hAnsiTheme="majorBidi" w:cstheme="majorBidi"/>
          <w:sz w:val="30"/>
          <w:szCs w:val="30"/>
          <w:cs/>
        </w:rPr>
        <w:t>คณะ</w:t>
      </w:r>
      <w:r w:rsidRPr="00197966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453D65" w:rsidRPr="001979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</w:t>
      </w:r>
      <w:r w:rsidR="00117845">
        <w:rPr>
          <w:rFonts w:asciiTheme="majorBidi" w:hAnsiTheme="majorBidi" w:cs="Angsana New"/>
          <w:sz w:val="30"/>
          <w:szCs w:val="30"/>
        </w:rPr>
        <w:t>2</w:t>
      </w:r>
      <w:r w:rsidR="00AB5B23" w:rsidRPr="00197966">
        <w:rPr>
          <w:rFonts w:asciiTheme="majorBidi" w:hAnsiTheme="majorBidi" w:cs="Angsana New"/>
          <w:sz w:val="30"/>
          <w:szCs w:val="30"/>
        </w:rPr>
        <w:t xml:space="preserve"> </w:t>
      </w:r>
      <w:r w:rsidR="00AB5B23" w:rsidRPr="00197966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AB5B23" w:rsidRPr="001979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</w:t>
      </w:r>
      <w:r w:rsidR="008A7FFA">
        <w:rPr>
          <w:rFonts w:asciiTheme="majorBidi" w:hAnsiTheme="majorBidi" w:cs="Angsana New"/>
          <w:sz w:val="30"/>
          <w:szCs w:val="30"/>
        </w:rPr>
        <w:t>6</w:t>
      </w:r>
    </w:p>
    <w:p w14:paraId="5E536D4B" w14:textId="77777777" w:rsidR="00BA4E25" w:rsidRPr="009E6274" w:rsidRDefault="00BA4E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5C91F9" w14:textId="7591FF10" w:rsidR="001346EA" w:rsidRPr="008A2E50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E50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8A2E50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8A2E50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27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2562</w:t>
      </w:r>
      <w:r w:rsidR="008A5A1F" w:rsidRPr="008A2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SET)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และได้รับอนุมัติการซื้อขายหลักทรัพย์</w:t>
      </w:r>
      <w:r w:rsidR="008A2E50" w:rsidRPr="008A2E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0DFB" w:rsidRPr="008A2E50">
        <w:rPr>
          <w:rFonts w:asciiTheme="majorBidi" w:hAnsiTheme="majorBidi" w:cs="Angsana New"/>
          <w:sz w:val="30"/>
          <w:szCs w:val="30"/>
          <w:cs/>
        </w:rPr>
        <w:br/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จดทะเบียนใน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pacing w:val="-2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ตั้งแต่วันที่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1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2563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="003022CA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A5952" w:rsidRPr="008A2E50">
        <w:rPr>
          <w:rFonts w:asciiTheme="majorBidi" w:hAnsiTheme="majorBidi" w:cstheme="majorBidi"/>
          <w:spacing w:val="-2"/>
          <w:sz w:val="30"/>
          <w:szCs w:val="30"/>
          <w:cs/>
        </w:rPr>
        <w:t>โดยมีที่อยู่จดทะเบียนของบริษัทตั้งอยู่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1111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หมู่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ถนน</w:t>
      </w:r>
      <w:r w:rsidRPr="009369B6">
        <w:rPr>
          <w:rFonts w:asciiTheme="majorBidi" w:hAnsiTheme="majorBidi" w:cstheme="majorBidi"/>
          <w:spacing w:val="-2"/>
          <w:sz w:val="30"/>
          <w:szCs w:val="30"/>
          <w:cs/>
        </w:rPr>
        <w:t>มะลิวัลย์ ตำบลบ้านทุ่ม อำเภอเมืองขอนแก่น จังหวัดขอนแก่น ประเทศไทย</w:t>
      </w:r>
      <w:r w:rsidR="008A2E50" w:rsidRPr="009369B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กลุ่มบริษัทมีสำนักงานสาขา </w:t>
      </w:r>
      <w:r w:rsidR="0064148A" w:rsidRPr="009369B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62C8D" w:rsidRPr="009369B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A2E50" w:rsidRPr="009369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2E50" w:rsidRPr="009369B6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8A2E50" w:rsidRPr="009369B6">
        <w:rPr>
          <w:rFonts w:asciiTheme="majorBidi" w:hAnsiTheme="majorBidi" w:cstheme="majorBidi" w:hint="cs"/>
          <w:sz w:val="30"/>
          <w:szCs w:val="30"/>
          <w:cs/>
        </w:rPr>
        <w:t xml:space="preserve">ที่กรุงเทพมหานคร </w:t>
      </w:r>
      <w:r w:rsidR="00CC5324" w:rsidRPr="009369B6">
        <w:rPr>
          <w:rFonts w:asciiTheme="majorBidi" w:hAnsiTheme="majorBidi" w:cstheme="majorBidi" w:hint="cs"/>
          <w:sz w:val="30"/>
          <w:szCs w:val="30"/>
          <w:cs/>
        </w:rPr>
        <w:t>จังหวัดขอนแก่น จังหวัดสุรินทร์ จังหวัดบุรีรัมย์ จังหวัดภูเก็ต จังหวัดกระบี่</w:t>
      </w:r>
      <w:r w:rsidR="00CC5324">
        <w:rPr>
          <w:rFonts w:asciiTheme="majorBidi" w:hAnsiTheme="majorBidi" w:cstheme="majorBidi"/>
          <w:sz w:val="30"/>
          <w:szCs w:val="30"/>
        </w:rPr>
        <w:t xml:space="preserve"> </w:t>
      </w:r>
      <w:r w:rsidR="00CC5324" w:rsidRPr="009369B6">
        <w:rPr>
          <w:rFonts w:asciiTheme="majorBidi" w:hAnsiTheme="majorBidi" w:cstheme="majorBidi" w:hint="cs"/>
          <w:sz w:val="30"/>
          <w:szCs w:val="30"/>
          <w:cs/>
        </w:rPr>
        <w:t>จังหวัดเชียงใหม่ จังหวัดสมุทรสาคร</w:t>
      </w:r>
      <w:r w:rsidR="00CC5324">
        <w:rPr>
          <w:rFonts w:asciiTheme="majorBidi" w:hAnsiTheme="majorBidi" w:cstheme="majorBidi"/>
          <w:sz w:val="30"/>
          <w:szCs w:val="30"/>
        </w:rPr>
        <w:t xml:space="preserve"> </w:t>
      </w:r>
      <w:r w:rsidR="00F74E34" w:rsidRPr="009369B6">
        <w:rPr>
          <w:rFonts w:asciiTheme="majorBidi" w:hAnsiTheme="majorBidi" w:cstheme="majorBidi" w:hint="cs"/>
          <w:sz w:val="30"/>
          <w:szCs w:val="30"/>
          <w:cs/>
        </w:rPr>
        <w:t>จังหวัดปทุมธานี</w:t>
      </w:r>
      <w:r w:rsidR="00F74E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5324" w:rsidRPr="009369B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4E34" w:rsidRPr="009369B6">
        <w:rPr>
          <w:rFonts w:asciiTheme="majorBidi" w:hAnsiTheme="majorBidi" w:cstheme="majorBidi" w:hint="cs"/>
          <w:sz w:val="30"/>
          <w:szCs w:val="30"/>
          <w:cs/>
        </w:rPr>
        <w:t>จังหวัดนนทบุรี</w:t>
      </w:r>
      <w:r w:rsidR="00CC5324">
        <w:rPr>
          <w:rFonts w:asciiTheme="majorBidi" w:hAnsiTheme="majorBidi" w:cstheme="majorBidi"/>
          <w:sz w:val="30"/>
          <w:szCs w:val="30"/>
        </w:rPr>
        <w:t xml:space="preserve"> </w:t>
      </w:r>
      <w:r w:rsidR="008A2E50" w:rsidRPr="009369B6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</w:p>
    <w:p w14:paraId="7E58E514" w14:textId="77777777" w:rsidR="00CD1AC9" w:rsidRPr="009E6274" w:rsidRDefault="00CD1AC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79C73" w14:textId="57F5787E" w:rsidR="00C800AA" w:rsidRPr="00F205C4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59298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031AAA1F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4CA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354CA8">
        <w:rPr>
          <w:rFonts w:asciiTheme="majorBidi" w:hAnsiTheme="majorBidi" w:cstheme="majorBidi"/>
          <w:sz w:val="30"/>
          <w:szCs w:val="30"/>
          <w:cs/>
        </w:rPr>
        <w:t>โดย</w:t>
      </w:r>
      <w:r w:rsidRPr="00354CA8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354CA8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354CA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>
        <w:rPr>
          <w:rFonts w:asciiTheme="majorBidi" w:hAnsiTheme="majorBidi" w:cstheme="majorBidi"/>
          <w:sz w:val="30"/>
          <w:szCs w:val="30"/>
        </w:rPr>
        <w:t xml:space="preserve">2565 </w:t>
      </w:r>
      <w:r w:rsidR="00126E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 w:cstheme="majorBidi"/>
          <w:sz w:val="30"/>
          <w:szCs w:val="30"/>
        </w:rPr>
        <w:t>2564</w:t>
      </w:r>
      <w:r w:rsidRPr="00354C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354CA8">
        <w:rPr>
          <w:rFonts w:asciiTheme="majorBidi" w:hAnsiTheme="majorBidi" w:cstheme="majorBidi"/>
          <w:spacing w:val="8"/>
          <w:sz w:val="30"/>
          <w:szCs w:val="30"/>
          <w:cs/>
        </w:rPr>
        <w:t xml:space="preserve">ได้เปิดเผยไว้ในหมายเหตุข้อ </w:t>
      </w:r>
      <w:r w:rsidR="0064148A" w:rsidRPr="0064148A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3D9111A0" w:rsidR="00D84554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6B90">
        <w:rPr>
          <w:rFonts w:asciiTheme="majorBidi" w:hAnsiTheme="majorBidi" w:cstheme="majorBidi"/>
          <w:sz w:val="30"/>
          <w:szCs w:val="30"/>
        </w:rPr>
        <w:br/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96B90"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4FAF024" w14:textId="39DB6AF2" w:rsidR="00A96B90" w:rsidRPr="008A2E50" w:rsidRDefault="00A96B9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2A5E6" w14:textId="4471C7BB" w:rsidR="00A96B90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96B90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E268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C13E69D" w14:textId="77777777" w:rsidR="00A96B90" w:rsidRPr="00F205C4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C4318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51EED6B" w14:textId="23A53342" w:rsidR="0014096B" w:rsidRPr="0014096B" w:rsidRDefault="0014096B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178A7FB" w14:textId="28F7F005" w:rsidR="008E6F0E" w:rsidRPr="00592986" w:rsidRDefault="008E6F0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A8ECA" w14:textId="77777777" w:rsidR="008C1E27" w:rsidRPr="00F205C4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592986" w:rsidRDefault="003E725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8C6EB8D" w14:textId="2B88F614" w:rsidR="008C1E27" w:rsidRPr="00F205C4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7410B670" w14:textId="77777777" w:rsidR="009A61D9" w:rsidRPr="00592986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12887554" w14:textId="05DC6B65" w:rsidR="008C1E27" w:rsidRPr="00F205C4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592986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D10492D" w14:textId="771D2940" w:rsidR="005B10A3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473DCE" w14:textId="77777777" w:rsidR="00B45B4C" w:rsidRPr="00592986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413AD" w14:textId="4F734927" w:rsidR="008C1E27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4CA4ACB" w14:textId="77777777" w:rsidR="002F2AB1" w:rsidRPr="009E6274" w:rsidRDefault="002F2AB1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BCD5F73" w14:textId="66A0B1ED" w:rsidR="008C1E27" w:rsidRPr="00F205C4" w:rsidRDefault="008C1E27" w:rsidP="00B45B4C">
      <w:pPr>
        <w:pStyle w:val="BodyText2"/>
        <w:ind w:left="547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50D383C9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739B05" w14:textId="4399A657" w:rsidR="008C1E27" w:rsidRDefault="008C1E27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88F3EDB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7B4329" w14:textId="6AE7DAF1" w:rsidR="00AE2689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6D5245">
        <w:rPr>
          <w:rFonts w:asciiTheme="majorBidi" w:hAnsiTheme="majorBidi" w:cstheme="majorBidi"/>
          <w:sz w:val="30"/>
          <w:szCs w:val="30"/>
        </w:rPr>
        <w:t xml:space="preserve"> </w:t>
      </w:r>
      <w:r w:rsidR="006D5245" w:rsidRPr="006D5245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ส่วนของเจ้าของ</w:t>
      </w:r>
    </w:p>
    <w:p w14:paraId="1C275C35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92F01" w14:textId="7C93F6FC" w:rsidR="008C1E27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>ัดรายการในการจัดทำงบการเงินรวม</w:t>
      </w:r>
    </w:p>
    <w:p w14:paraId="24F24ABF" w14:textId="77777777" w:rsidR="005D11F5" w:rsidRPr="008A2E50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C615E" w14:textId="19A7A848" w:rsidR="00336673" w:rsidRPr="00336673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3667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เงิน</w:t>
      </w:r>
      <w:r w:rsidRPr="00336673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2391EC" w14:textId="6AE625B0" w:rsidR="00336673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36673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  <w:r w:rsidR="001771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77163" w:rsidRPr="00177163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>กรณี</w:t>
      </w:r>
      <w:r w:rsidR="00461E2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>ที่บริษัทจำหน่ายเงินลงทุนบางส่วนต้นทุนเงินลงทุนคำนวณโดยวิธี</w:t>
      </w:r>
      <w:r w:rsidR="00CA62FC" w:rsidRPr="00CB6B0C">
        <w:rPr>
          <w:rFonts w:asciiTheme="majorBidi" w:hAnsiTheme="majorBidi" w:cs="Angsana New"/>
          <w:sz w:val="30"/>
          <w:szCs w:val="30"/>
          <w:cs/>
        </w:rPr>
        <w:t>ถัวเฉลี่ยถ่วงน้ำหนัก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</w:t>
      </w:r>
    </w:p>
    <w:p w14:paraId="68147826" w14:textId="745234A6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F84C1" w14:textId="6E8E6468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AAC3" w14:textId="631CADE5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8E9DB3F" w14:textId="345F61CF" w:rsidR="00840100" w:rsidRPr="00EA7CCB" w:rsidRDefault="001D040D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D040D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3 (</w:t>
      </w:r>
      <w:r w:rsidR="000F050C">
        <w:rPr>
          <w:rFonts w:asciiTheme="majorBidi" w:hAnsiTheme="majorBidi" w:cs="Angsana New" w:hint="cs"/>
          <w:sz w:val="30"/>
          <w:szCs w:val="30"/>
          <w:cs/>
        </w:rPr>
        <w:t>จ</w:t>
      </w:r>
      <w:r w:rsidR="0032669B">
        <w:rPr>
          <w:rFonts w:asciiTheme="majorBidi" w:hAnsiTheme="majorBidi" w:cs="Angsana New"/>
          <w:sz w:val="30"/>
          <w:szCs w:val="30"/>
        </w:rPr>
        <w:t>)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))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4E854DC" w14:textId="7E9FD340" w:rsidR="00EA7CCB" w:rsidRDefault="00EA7CCB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47837EF" w14:textId="099524BF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17E9D40" w14:textId="7163524D" w:rsidR="00EA7CCB" w:rsidRPr="008A2E50" w:rsidRDefault="00EA7CC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93AB4" w14:textId="2A6B3CF0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F0D93E2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AB2F1" w14:textId="284D92AB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F7D024E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B6A34DD" w14:textId="1FCF23F1" w:rsidR="003E42FF" w:rsidRPr="00840100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42F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CF5C3ED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9A06CF" w14:textId="790D8E45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E03F2D1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6F791" w14:textId="3604CF72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6FB8">
        <w:rPr>
          <w:rFonts w:asciiTheme="majorBidi" w:hAnsiTheme="majorBidi" w:cs="Angsana New"/>
          <w:sz w:val="30"/>
          <w:szCs w:val="30"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CD465FF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9A5D4" w14:textId="10A59626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93B86B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A91E71" w14:textId="5C729747" w:rsid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332277A7" w14:textId="7CFB8891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CCB4D0" w14:textId="1396FA37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54CA8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54CA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8B318D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F8FCCD" w14:textId="036D31CC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A2EA6">
        <w:rPr>
          <w:rFonts w:asciiTheme="majorBidi" w:hAnsiTheme="majorBidi" w:cs="Angsana New"/>
          <w:sz w:val="30"/>
          <w:szCs w:val="30"/>
        </w:rPr>
        <w:br/>
      </w:r>
      <w:r w:rsidRPr="00354CA8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DDA9C92" w14:textId="77777777" w:rsidR="006A2EA6" w:rsidRPr="008A2E50" w:rsidRDefault="006A2EA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1D3E7" w14:textId="42A773E8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12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DDB0F9E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D0E12A" w14:textId="6A5B7DAB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16910A" w14:textId="77777777" w:rsidR="006A2EA6" w:rsidRPr="00354CA8" w:rsidRDefault="006A2EA6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1E655D3" w14:textId="6C94D5FD" w:rsidR="00CE3BDA" w:rsidRPr="00354CA8" w:rsidRDefault="00957E48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30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E3FA2C" w14:textId="77777777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262958" w14:textId="009ACE92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50D0344" w14:textId="668D4B17" w:rsidR="00CE3BDA" w:rsidRPr="00354CA8" w:rsidRDefault="00CE3BDA" w:rsidP="004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188747" w14:textId="21EF4D20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90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4391FE06" w14:textId="37FDE5B9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E0068" w14:textId="725A04C5" w:rsidR="0081311F" w:rsidRPr="00354CA8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CE3BDA"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ตัดจำหน่าย</w:t>
      </w:r>
    </w:p>
    <w:p w14:paraId="59B6D948" w14:textId="56BA837C" w:rsidR="0081311F" w:rsidRPr="008A2E50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83B2CB" w14:textId="7A03EB9E" w:rsidR="00E034C4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4654BE1" w14:textId="76A2A21D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613361" w14:textId="3BCE3AEE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3DC5B775" w14:textId="77777777" w:rsidR="00CE3BDA" w:rsidRPr="008A2E50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22FD0" w14:textId="3C514B96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E3BD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5CD9E93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E7B059" w14:textId="77777777" w:rsidR="00496F6A" w:rsidRPr="00BC001A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001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8A2E50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A1570" w14:textId="48EA756E" w:rsidR="00E45BAD" w:rsidRDefault="00217172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172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ยอดเงินสด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45BAD" w:rsidRPr="00F205C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410E6D" w14:textId="67EE7C44" w:rsidR="00F63456" w:rsidRPr="008A2E50" w:rsidRDefault="00F63456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60FA8C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133D90E" w14:textId="10A5169B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1D1AE66C" w14:textId="77777777" w:rsidR="00ED5087" w:rsidRPr="00CA62FC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CFDF60" w14:textId="68991B7F" w:rsidR="00687B26" w:rsidRDefault="00687B26" w:rsidP="00BC0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74F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BC001A" w:rsidRPr="00BC0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A2FE015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62DD2" w14:textId="0B52DBCA" w:rsidR="00BC001A" w:rsidRDefault="00BC001A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515F5CA7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A3767D" w14:textId="7B4D07D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CA62FC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D7655" w14:textId="54C0D816" w:rsidR="00E45BAD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FB29E47" w14:textId="77777777" w:rsidR="00B81DE7" w:rsidRPr="00CA62FC" w:rsidRDefault="00B81DE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896FA1" w14:textId="06D32260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F205C4" w14:paraId="19C3C37F" w14:textId="77777777" w:rsidTr="008C1F19">
        <w:tc>
          <w:tcPr>
            <w:tcW w:w="2790" w:type="dxa"/>
          </w:tcPr>
          <w:p w14:paraId="0FE7080C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F205C4" w14:paraId="1CB30D44" w14:textId="77777777" w:rsidTr="008C1F19">
        <w:tc>
          <w:tcPr>
            <w:tcW w:w="2790" w:type="dxa"/>
          </w:tcPr>
          <w:p w14:paraId="062FA5B9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 ๆ</w:t>
            </w:r>
          </w:p>
        </w:tc>
        <w:tc>
          <w:tcPr>
            <w:tcW w:w="6210" w:type="dxa"/>
          </w:tcPr>
          <w:p w14:paraId="6CF561BA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D450F7" w14:textId="21165814" w:rsidR="00ED5087" w:rsidRPr="00F205C4" w:rsidRDefault="00A13F88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</w:t>
      </w:r>
      <w:r w:rsidR="00ED5087" w:rsidRPr="00F205C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A5A77F7" w14:textId="4542E1B9" w:rsidR="00000188" w:rsidRPr="00CA62FC" w:rsidRDefault="000001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C29A2" w14:textId="77777777" w:rsidR="00A91AC7" w:rsidRPr="00F205C4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47FEDFFF" w:rsidR="00A91AC7" w:rsidRPr="00CA62FC" w:rsidRDefault="00A91AC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54F031" w14:textId="4952E121" w:rsidR="00A91AC7" w:rsidRDefault="00E75363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753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5363">
        <w:rPr>
          <w:rFonts w:asciiTheme="majorBidi" w:hAnsiTheme="majorBidi" w:cs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0B93908C" w14:textId="77777777" w:rsidR="00F84399" w:rsidRPr="00CA62FC" w:rsidRDefault="00F8439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FE77A9" w14:textId="3F821AF1" w:rsidR="00A91AC7" w:rsidRDefault="00E75363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7372285" w14:textId="60DB4105" w:rsidR="00A13F88" w:rsidRPr="00CA62FC" w:rsidRDefault="00A13F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31B95F" w14:textId="0769C1FB" w:rsidR="00A13F88" w:rsidRPr="00F205C4" w:rsidRDefault="00A13F8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</w:t>
      </w:r>
      <w:r w:rsidR="00F41F58">
        <w:rPr>
          <w:rFonts w:asciiTheme="majorBidi" w:hAnsiTheme="majorBidi" w:cstheme="majorBidi" w:hint="cs"/>
          <w:sz w:val="30"/>
          <w:szCs w:val="30"/>
          <w:cs/>
        </w:rPr>
        <w:t>สุทธิที่ได้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C4EB958" w14:textId="77777777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3293B5C" w14:textId="77777777" w:rsidR="00ED5087" w:rsidRPr="00CB0132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F3C465" w14:textId="77777777" w:rsidR="00E45BAD" w:rsidRPr="00F205C4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F205C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CB0132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7D293" w14:textId="4E46BD72" w:rsidR="00E75363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รวมถึงต้นทุนการกู้ยืมและต้นทุนในการรื้อถอน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</w:t>
      </w:r>
      <w:r w:rsidR="00E7536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AABDCEA" w14:textId="77777777" w:rsidR="00E75363" w:rsidRPr="00CB0132" w:rsidRDefault="00E7536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FB73" w14:textId="2DD9E17A" w:rsidR="00E75363" w:rsidRDefault="00E75363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884E28E" w14:textId="326EF132" w:rsidR="005D11F5" w:rsidRPr="00CB0132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387174" w14:textId="16D6815F" w:rsidR="00592986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1A7928B" w14:textId="77777777" w:rsidR="00E75363" w:rsidRPr="00CB0132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BE6F3" w14:textId="0154B3B9" w:rsidR="00EA0364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3A36875" w14:textId="77777777" w:rsidR="00E426A7" w:rsidRPr="00CB0132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9DC65E" w14:textId="7FA8B5C0" w:rsidR="00E426A7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FEC5B0B" w14:textId="77777777" w:rsidR="00CB474F" w:rsidRPr="008A2E50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68556B" w:rsidRPr="00F205C4" w14:paraId="063107A4" w14:textId="77777777" w:rsidTr="0068556B">
        <w:tc>
          <w:tcPr>
            <w:tcW w:w="6030" w:type="dxa"/>
          </w:tcPr>
          <w:p w14:paraId="296DB533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19358B1A" w14:textId="6F1A55CC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0BCE58CA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67B1367B" w14:textId="77777777" w:rsidTr="0068556B">
        <w:tc>
          <w:tcPr>
            <w:tcW w:w="6030" w:type="dxa"/>
          </w:tcPr>
          <w:p w14:paraId="21FED248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6E9BA877" w14:textId="159F9773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70251186" w14:textId="77777777" w:rsidTr="0068556B">
        <w:tc>
          <w:tcPr>
            <w:tcW w:w="6030" w:type="dxa"/>
          </w:tcPr>
          <w:p w14:paraId="1483F450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2098C641" w14:textId="088AFB4D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312B95F8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5770244A" w14:textId="77777777" w:rsidTr="0068556B">
        <w:tc>
          <w:tcPr>
            <w:tcW w:w="6030" w:type="dxa"/>
          </w:tcPr>
          <w:p w14:paraId="591E37FE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64975615" w14:textId="56D75D63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696765A0" w14:textId="77777777" w:rsidR="00690A8C" w:rsidRPr="00CB0132" w:rsidRDefault="00690A8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9A788" w14:textId="49D41CF3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CB0132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433012" w14:textId="56244220" w:rsidR="00C77F44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324E725" w14:textId="77777777" w:rsidR="008A60FB" w:rsidRDefault="008A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09EC9C6" w14:textId="6A15031A" w:rsidR="00D478CF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70BBB162" w14:textId="105D9526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318"/>
        <w:gridCol w:w="1350"/>
        <w:gridCol w:w="1089"/>
      </w:tblGrid>
      <w:tr w:rsidR="00D478CF" w:rsidRPr="00F205C4" w14:paraId="59298669" w14:textId="77777777" w:rsidTr="001C1721">
        <w:tc>
          <w:tcPr>
            <w:tcW w:w="6318" w:type="dxa"/>
          </w:tcPr>
          <w:p w14:paraId="481F7FBE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350" w:type="dxa"/>
          </w:tcPr>
          <w:p w14:paraId="7B7466E0" w14:textId="4826A4AC" w:rsidR="00D478CF" w:rsidRPr="00F205C4" w:rsidRDefault="0064148A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8C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9" w:type="dxa"/>
          </w:tcPr>
          <w:p w14:paraId="3B9B8AD3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2F8C1F" w14:textId="56D9051B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E760" w14:textId="2FE5D908" w:rsidR="00EF66D5" w:rsidRPr="00EF66D5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F66D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EF66D5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D05478" w:rsidRDefault="00EF66D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B6BCB" w14:textId="03A8073D" w:rsidR="009229B1" w:rsidRPr="009229B1" w:rsidRDefault="009229B1" w:rsidP="009229B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229B1">
        <w:rPr>
          <w:rFonts w:asciiTheme="majorBidi" w:hAnsiTheme="majorBidi" w:cs="Angsana New" w:hint="cs"/>
          <w:sz w:val="30"/>
          <w:szCs w:val="30"/>
          <w:cs/>
        </w:rPr>
        <w:t>ณ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2A20E8" w14:textId="57C8B9D9" w:rsidR="0050798E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10746" w14:textId="344B8900" w:rsidR="009229B1" w:rsidRPr="009229B1" w:rsidRDefault="009229B1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29B1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9229B1">
        <w:rPr>
          <w:rFonts w:ascii="Angsana New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BC061AB" w14:textId="77777777" w:rsidR="009229B1" w:rsidRPr="008A2E50" w:rsidRDefault="009229B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C28B" w14:textId="66F9A93F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A66AB" w14:textId="10E1708D" w:rsidR="00BD047E" w:rsidRPr="008A2E50" w:rsidRDefault="00BD047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693D202" w14:textId="0DC8A6D0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77F44">
        <w:rPr>
          <w:rFonts w:asciiTheme="majorBidi" w:hAnsiTheme="majorBidi" w:cs="Angsana New" w:hint="cs"/>
          <w:sz w:val="30"/>
          <w:szCs w:val="30"/>
          <w:cs/>
        </w:rPr>
        <w:t>เงินจ่ายล่วงหน้า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รวมกับต้นทุนทางตรงเริ่มแรก</w:t>
      </w:r>
      <w:r w:rsidR="00C77F4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AD5A0C6" w14:textId="3C701D16" w:rsidR="0050798E" w:rsidRPr="008A2E50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18B1FB" w14:textId="7FE27E08" w:rsidR="00BB0C9E" w:rsidRPr="00BB0C9E" w:rsidRDefault="00BB0C9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7C17286" w14:textId="43533647" w:rsidR="00BB0C9E" w:rsidRPr="008A2E50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1C0838" w14:textId="4B57A412" w:rsidR="00D51767" w:rsidRDefault="00D51767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1767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8130E92" w14:textId="7E22D00D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AF31987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C35A51C" w14:textId="5F6BF06B" w:rsidR="007F6229" w:rsidRPr="0089361A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9361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2A318623" w14:textId="0DD6BD8E" w:rsidR="007F6229" w:rsidRPr="008A2E50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7FCA85" w14:textId="77777777" w:rsidR="00BD2417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ณ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2309816" w14:textId="77777777" w:rsidR="00BD2417" w:rsidRPr="008A2E50" w:rsidRDefault="00BD24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55B8B" w14:textId="61AA803C" w:rsidR="0089361A" w:rsidRDefault="0089361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9361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08C73E67" w14:textId="0F6A99BF" w:rsidR="0089361A" w:rsidRPr="008A2E50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6EF19" w14:textId="2F0599E2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A3691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409E488" w14:textId="6A91165C" w:rsidR="00A46A4A" w:rsidRPr="008A2E50" w:rsidRDefault="00A46A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3C945" w14:textId="6F599771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760546FB" w14:textId="4B7933A8" w:rsidR="00724892" w:rsidRPr="008A2E50" w:rsidRDefault="0072489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1A986D" w14:textId="77777777" w:rsidR="000800AA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C355E2" w:rsidRDefault="00F042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78445D" w14:textId="269702CE" w:rsidR="000800AA" w:rsidRPr="00F205C4" w:rsidRDefault="0089361A" w:rsidP="008936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9361A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9361A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71FD7D7A" w14:textId="6D4CD588" w:rsidR="0089361A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7A8A3" w14:textId="27D987F7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F41D456" w14:textId="77777777" w:rsidR="00182172" w:rsidRPr="008A2E50" w:rsidRDefault="0018217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E88C35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929397" w14:textId="572D10C0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ณ</w:t>
      </w:r>
      <w:r w:rsidRPr="00BB0C9E">
        <w:rPr>
          <w:rFonts w:asciiTheme="majorBidi" w:hAnsiTheme="majorBidi" w:cs="Angsana New"/>
          <w:spacing w:val="-20"/>
          <w:sz w:val="30"/>
          <w:szCs w:val="30"/>
          <w:cs/>
        </w:rPr>
        <w:t xml:space="preserve"> </w:t>
      </w:r>
      <w:r w:rsidR="00AD100C">
        <w:rPr>
          <w:rFonts w:asciiTheme="majorBidi" w:hAnsiTheme="majorBidi" w:cs="Angsana New"/>
          <w:spacing w:val="-20"/>
          <w:sz w:val="30"/>
          <w:szCs w:val="30"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ต้นปี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265D423D" w14:textId="77777777" w:rsidR="000800AA" w:rsidRPr="00481271" w:rsidRDefault="000800A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A1A6AC" w14:textId="5B34CAF6" w:rsidR="00EC16E3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35B1F6E" w14:textId="77777777" w:rsidR="00F15F3F" w:rsidRPr="00481271" w:rsidRDefault="00F15F3F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5F4845" w14:textId="505A3A9D" w:rsidR="00BB0C9E" w:rsidRPr="00BB0C9E" w:rsidRDefault="00BB0C9E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12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06B622A" w14:textId="77777777" w:rsidR="00BB0C9E" w:rsidRPr="00481271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2C5447" w14:textId="51457D68" w:rsidR="00BD047E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E8D34C" w14:textId="77777777" w:rsidR="006F279B" w:rsidRPr="00481271" w:rsidRDefault="006F279B" w:rsidP="001821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47137A3E" w14:textId="7829F049" w:rsidR="006F279B" w:rsidRDefault="006F279B" w:rsidP="006F279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6F279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7BF41C86" w14:textId="77777777" w:rsidR="006F279B" w:rsidRPr="00481271" w:rsidRDefault="006F279B" w:rsidP="006F279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63D640F7" w14:textId="3929BA53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279B">
        <w:rPr>
          <w:rFonts w:ascii="Angsana New" w:hAnsi="Angsana New" w:cs="Angsana New" w:hint="cs"/>
          <w:sz w:val="30"/>
          <w:szCs w:val="30"/>
          <w:cs/>
        </w:rPr>
        <w:t>มูลค่ายุติ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ธรรมของสิทธิซื้อหุ้น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วันที่ให้สิทธิแก่พนักงาน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ชำระด้วยตราสารทุน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รับรู้เป็นค่าใช้จ่ายพร้อม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ๆ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ไปกับ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การเพิ่มขึ้นในส่วนของผู้ถือหุ้น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ตลอดระยะเวลาที่พนักงานสามารถเข้าใช้สิทธิได้อย่างไม่มีเงื่อนไข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จำนวนที่รับรู้เป็น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เงื่อนไขการได้รับสิทธิที่ไม่ใช่เงื่อนไขเรื่องตลาดทุน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วันที่ได้รับสิทธิ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สำหรับเงื่อนไข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การได้รับสิทธิที่ไม่ใช่เงื่อนไขการบริการหรือผลงาน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มูลค่ายุติธรรมของสิทธิซื้อหุ้น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0DDD181" w14:textId="4354B413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38D1E9C" w14:textId="77DC1B1D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52091C93" w14:textId="429A02C0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968674D" w14:textId="77777777" w:rsidR="006F279B" w:rsidRP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970E49D" w14:textId="561AF6AE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ไป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กับการเพิ่มขึ้นในส่วนของหนี้สิน</w:t>
      </w:r>
      <w:r w:rsidRPr="006F279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ตลอดระยะเวลาที่พนักงานมีสิทธิได้รับชำระอย่างไม่มีเงื่อนไข</w:t>
      </w:r>
      <w:r w:rsidRPr="006F279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หนี้สินถูกวัดมูลค่าใหม่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ทุกๆ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วันที่ในรายงานและวันที่จ่ายชำระ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</w:t>
      </w:r>
      <w:r w:rsidR="008C5258">
        <w:rPr>
          <w:rFonts w:asciiTheme="majorBidi" w:hAnsiTheme="majorBidi" w:cs="Angsana New"/>
          <w:sz w:val="30"/>
          <w:szCs w:val="30"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</w:p>
    <w:p w14:paraId="5D60FEB8" w14:textId="6D18BD3F" w:rsidR="006F279B" w:rsidRDefault="006F279B" w:rsidP="006F279B">
      <w:pPr>
        <w:rPr>
          <w:rFonts w:cstheme="minorBidi"/>
          <w:lang w:val="th-TH"/>
        </w:rPr>
      </w:pPr>
    </w:p>
    <w:p w14:paraId="078502EF" w14:textId="7D23026C" w:rsidR="0055215A" w:rsidRPr="00952015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5201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8A2E50" w:rsidRDefault="0055215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AEE1E" w14:textId="32868514" w:rsidR="001F404A" w:rsidRPr="00F205C4" w:rsidRDefault="000800AA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Pr="00F205C4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3FC1657" w14:textId="1100E1EE" w:rsidR="00C355E2" w:rsidRPr="008A2E50" w:rsidRDefault="00C355E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EBEA6" w14:textId="1AE4F2E5" w:rsidR="004F74FA" w:rsidRPr="004F74FA" w:rsidRDefault="004F74FA" w:rsidP="004F74F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F74F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244A924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9A4D0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5D4BE7E" w14:textId="03BF9046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CB63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07895E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D9AC3" w14:textId="4ABAEAD6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C970CD8" w14:textId="56DEB21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</w:p>
    <w:p w14:paraId="29D4AACA" w14:textId="3FAAAA89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EA8C592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B0691B" w14:textId="3026D077" w:rsid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5C183F71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CD5F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2C698EE5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81B3C" w14:textId="3F063401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FD4F2F" w14:textId="3B8DADF0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65AE9B9" w14:textId="137EDD52" w:rsidR="00511666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18131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50FC4D5" w14:textId="77777777" w:rsidR="0018131F" w:rsidRPr="008A2E50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65F1C" w14:textId="70637AC5" w:rsidR="00537D9E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205C4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F205C4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รายได้ที่รับรู้ไม่รวมภาษีมูลค่าเพิ่ม</w:t>
      </w:r>
      <w:r w:rsidR="0018131F">
        <w:rPr>
          <w:rFonts w:asciiTheme="majorBidi" w:hAnsiTheme="majorBidi" w:cs="Angsana New" w:hint="cs"/>
          <w:sz w:val="30"/>
          <w:szCs w:val="30"/>
          <w:cs/>
        </w:rPr>
        <w:t xml:space="preserve">หรือภาษีขายอื่นๆ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32E4B"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74D3C6F" w14:textId="6F9BB081" w:rsidR="00F32E4B" w:rsidRPr="008A2E50" w:rsidRDefault="00F32E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345B" w14:textId="0A84BE10" w:rsidR="00F32E4B" w:rsidRDefault="00F32E4B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32E4B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ณ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="00945CA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45CAF" w:rsidRPr="00F205C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1944B73" w14:textId="0C61331D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AF2349" w14:textId="77777777" w:rsidR="00945CAF" w:rsidRPr="00F205C4" w:rsidRDefault="00945CA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7F29929" w14:textId="3A9E1C44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90E99" w14:textId="2899CFAB" w:rsidR="00945CAF" w:rsidRDefault="00945CAF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5CAF">
        <w:rPr>
          <w:rFonts w:asciiTheme="majorBidi" w:hAnsiTheme="majorBidi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หรือมีการให้บริการหลายๆ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518DF7D2" w14:textId="4556AF59" w:rsidR="00EA5700" w:rsidRDefault="00EA570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91B709" w14:textId="5627959B" w:rsidR="00481271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34422" w14:textId="77777777" w:rsidR="00481271" w:rsidRPr="008A2E50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C0AC2" w14:textId="577875AE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0F5576A4" w14:textId="77777777" w:rsidR="00950B25" w:rsidRPr="00CA4A86" w:rsidRDefault="00950B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533F7" w14:textId="75A11168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</w:t>
      </w:r>
      <w:r w:rsidRPr="00392871">
        <w:rPr>
          <w:rFonts w:asciiTheme="majorBidi" w:hAnsiTheme="majorBidi" w:cstheme="majorBidi"/>
          <w:sz w:val="30"/>
          <w:szCs w:val="30"/>
          <w:cs/>
        </w:rPr>
        <w:t>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bookmarkStart w:id="0" w:name="_Hlk108774311"/>
      <w:r w:rsidR="00901030" w:rsidRPr="00392871">
        <w:rPr>
          <w:rFonts w:asciiTheme="majorBidi" w:hAnsiTheme="majorBidi" w:cstheme="majorBidi"/>
          <w:sz w:val="30"/>
          <w:szCs w:val="30"/>
          <w:cs/>
        </w:rPr>
        <w:t>เมื่อภาระผูกพัน</w:t>
      </w:r>
      <w:r w:rsidR="00901030" w:rsidRPr="0039287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01030" w:rsidRPr="00392871">
        <w:rPr>
          <w:rFonts w:asciiTheme="majorBidi" w:hAnsiTheme="majorBidi" w:cstheme="majorBidi"/>
          <w:sz w:val="30"/>
          <w:szCs w:val="30"/>
          <w:cs/>
        </w:rPr>
        <w:t>การจัดหาสินค้าหรือบริการที่กำหนดไว้เสร็จสิ้น</w:t>
      </w:r>
      <w:bookmarkEnd w:id="0"/>
    </w:p>
    <w:p w14:paraId="7544F2CB" w14:textId="77777777" w:rsidR="007F6229" w:rsidRPr="00BD047E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18EA0C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BD047E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D8381" w14:textId="4B56231E" w:rsidR="00CE7ECA" w:rsidRPr="00466A76" w:rsidRDefault="00CE7ECA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6A76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 </w:t>
      </w:r>
    </w:p>
    <w:p w14:paraId="5DFEED2A" w14:textId="77777777" w:rsidR="005E10F8" w:rsidRPr="008A2E50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1D458B" w14:textId="1193610D" w:rsidR="00CE7ECA" w:rsidRDefault="00CE7ECA" w:rsidP="00CE7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ECA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ณ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61449860" w14:textId="77777777" w:rsidR="00CE7ECA" w:rsidRDefault="00CE7ECA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96464" w14:textId="49316885" w:rsid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EB5C65" w14:textId="4C44779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D4FEFD" w14:textId="03EF0766" w:rsidR="00466A76" w:rsidRPr="00466A76" w:rsidRDefault="00466A76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46DB4B" w14:textId="7777777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ACC115" w14:textId="3057AC9C" w:rsidR="00466A76" w:rsidRP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9E121EB" w14:textId="5D79AA9C" w:rsidR="00466A76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930FD8" w14:textId="67D39DE5" w:rsidR="00481271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5D3E85" w14:textId="77777777" w:rsidR="00481271" w:rsidRPr="008A2E50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D6DD74B" w14:textId="6F44571B" w:rsidR="00DC7BDC" w:rsidRPr="00F205C4" w:rsidRDefault="00F0424B" w:rsidP="009471E6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49E90ECB" w14:textId="77777777" w:rsidR="00DC7BDC" w:rsidRPr="00880E3A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96494" w14:textId="4F4840A4" w:rsidR="00E239B9" w:rsidRPr="00F205C4" w:rsidRDefault="00DC7BDC" w:rsidP="00477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520D799" w14:textId="77777777" w:rsidR="005E10F8" w:rsidRPr="00880E3A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61AC0" w14:textId="04ED80B8" w:rsidR="00193749" w:rsidRPr="00737A95" w:rsidRDefault="00193749" w:rsidP="0019374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37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247559" w14:textId="77777777" w:rsidR="00B45B4C" w:rsidRPr="00880E3A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3C5594" w14:textId="69B69B37" w:rsidR="00193749" w:rsidRDefault="00E20DD2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D6D7C8D" w14:textId="77777777" w:rsidR="00B45B4C" w:rsidRPr="00880E3A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96D687" w14:textId="77777777" w:rsidR="003D744A" w:rsidRPr="006F561F" w:rsidRDefault="003D744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F561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6B0CDEF" w14:textId="77777777" w:rsidR="003D744A" w:rsidRPr="00880E3A" w:rsidRDefault="003D74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7D9424E" w14:textId="60345679" w:rsidR="00E31D9F" w:rsidRDefault="003D744A" w:rsidP="00861F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</w:t>
      </w:r>
      <w:r w:rsidR="00F6089C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</w:t>
      </w:r>
      <w:r w:rsidR="00861F28" w:rsidRPr="00F205C4">
        <w:rPr>
          <w:rFonts w:asciiTheme="majorBidi" w:hAnsiTheme="majorBidi" w:cstheme="majorBidi"/>
          <w:sz w:val="30"/>
          <w:szCs w:val="30"/>
          <w:cs/>
        </w:rPr>
        <w:t>จ่ายในการบริหาร</w:t>
      </w:r>
    </w:p>
    <w:p w14:paraId="52E637D9" w14:textId="77777777" w:rsidR="00481271" w:rsidRPr="00880E3A" w:rsidRDefault="00481271" w:rsidP="00861F2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1DC06" w14:textId="5749D925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CC0666" w14:textId="77777777" w:rsidR="00154B96" w:rsidRPr="00880E3A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771E5A42" w14:textId="68CE34DA" w:rsidR="00154B96" w:rsidRPr="00F205C4" w:rsidRDefault="00065E8C" w:rsidP="00C62E53">
      <w:pPr>
        <w:tabs>
          <w:tab w:val="clear" w:pos="454"/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392871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154B96" w:rsidRPr="0039287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DE147C" w:rsidRPr="00392871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</w:t>
      </w:r>
      <w:r w:rsidR="00EF21C6" w:rsidRPr="00392871">
        <w:rPr>
          <w:rFonts w:asciiTheme="majorBidi" w:hAnsiTheme="majorBidi" w:cstheme="majorBidi"/>
          <w:b/>
          <w:sz w:val="30"/>
          <w:szCs w:val="30"/>
          <w:cs/>
        </w:rPr>
        <w:t>ที่เ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27982B2" w14:textId="77777777" w:rsidR="00154B96" w:rsidRPr="00880E3A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9"/>
        <w:gridCol w:w="1170"/>
        <w:gridCol w:w="276"/>
        <w:gridCol w:w="75"/>
        <w:gridCol w:w="1153"/>
        <w:gridCol w:w="276"/>
        <w:gridCol w:w="1149"/>
        <w:gridCol w:w="237"/>
        <w:gridCol w:w="1124"/>
        <w:gridCol w:w="93"/>
      </w:tblGrid>
      <w:tr w:rsidR="00154B96" w:rsidRPr="00F205C4" w14:paraId="65B60084" w14:textId="77777777" w:rsidTr="00971376">
        <w:tc>
          <w:tcPr>
            <w:tcW w:w="3798" w:type="dxa"/>
          </w:tcPr>
          <w:p w14:paraId="6A97D615" w14:textId="77777777" w:rsidR="00154B96" w:rsidRPr="00F205C4" w:rsidRDefault="00154B96" w:rsidP="00172D21">
            <w:pPr>
              <w:pStyle w:val="block"/>
              <w:spacing w:after="0" w:line="240" w:lineRule="auto"/>
              <w:ind w:left="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4"/>
          </w:tcPr>
          <w:p w14:paraId="5DFCC14A" w14:textId="77777777" w:rsidR="00154B96" w:rsidRPr="00F205C4" w:rsidRDefault="00154B96" w:rsidP="00172D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4032" w:type="dxa"/>
            <w:gridSpan w:val="6"/>
          </w:tcPr>
          <w:p w14:paraId="44900FAC" w14:textId="77777777" w:rsidR="00154B96" w:rsidRPr="00F205C4" w:rsidRDefault="00154B96" w:rsidP="00172D2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B96" w:rsidRPr="00F205C4" w14:paraId="47ED50D7" w14:textId="77777777" w:rsidTr="00971376">
        <w:tc>
          <w:tcPr>
            <w:tcW w:w="3798" w:type="dxa"/>
            <w:vAlign w:val="bottom"/>
          </w:tcPr>
          <w:p w14:paraId="123EA94A" w14:textId="77777777" w:rsidR="00154B96" w:rsidRPr="00F205C4" w:rsidRDefault="00154B96" w:rsidP="00172D21">
            <w:pPr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gridSpan w:val="4"/>
            <w:vAlign w:val="bottom"/>
          </w:tcPr>
          <w:p w14:paraId="08F12D7D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32" w:type="dxa"/>
            <w:gridSpan w:val="6"/>
            <w:vAlign w:val="bottom"/>
          </w:tcPr>
          <w:p w14:paraId="276AD154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971376">
        <w:tc>
          <w:tcPr>
            <w:tcW w:w="3798" w:type="dxa"/>
            <w:vAlign w:val="bottom"/>
          </w:tcPr>
          <w:p w14:paraId="764333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gridSpan w:val="4"/>
            <w:vAlign w:val="bottom"/>
          </w:tcPr>
          <w:p w14:paraId="0B14F496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3DF7D4AA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</w:p>
        </w:tc>
      </w:tr>
      <w:tr w:rsidR="00940DC6" w:rsidRPr="00F205C4" w14:paraId="7457621D" w14:textId="77777777" w:rsidTr="00971376">
        <w:tc>
          <w:tcPr>
            <w:tcW w:w="3798" w:type="dxa"/>
            <w:vAlign w:val="bottom"/>
          </w:tcPr>
          <w:p w14:paraId="755B64A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4E315CBE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56BFCB7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วางแผน </w:t>
            </w:r>
            <w:r w:rsidR="005B5A55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ต่างๆ ของ</w:t>
            </w:r>
          </w:p>
          <w:p w14:paraId="16ECE03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กิจการไม่ว่าทางตรง หรือทางอ้อม ทั้งนี้รวมถึง</w:t>
            </w:r>
          </w:p>
          <w:p w14:paraId="18630F0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คณะกรรมการของกลุ่มบริษัท (ไม่ว่าจะทำ</w:t>
            </w:r>
          </w:p>
          <w:p w14:paraId="2B443FF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หน้าที่ในระดับบริหารหรือไม่)</w:t>
            </w:r>
          </w:p>
        </w:tc>
      </w:tr>
      <w:tr w:rsidR="00940DC6" w:rsidRPr="00F205C4" w14:paraId="350D6EDC" w14:textId="77777777" w:rsidTr="00971376">
        <w:tc>
          <w:tcPr>
            <w:tcW w:w="3798" w:type="dxa"/>
            <w:vAlign w:val="bottom"/>
          </w:tcPr>
          <w:p w14:paraId="4AFE7F6B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gridSpan w:val="4"/>
            <w:vAlign w:val="bottom"/>
          </w:tcPr>
          <w:p w14:paraId="206B1778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47702A23" w14:textId="5B989F89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3CAE5BB3" w14:textId="77777777" w:rsidTr="00971376">
        <w:tc>
          <w:tcPr>
            <w:tcW w:w="3798" w:type="dxa"/>
            <w:vAlign w:val="bottom"/>
          </w:tcPr>
          <w:p w14:paraId="5F62C835" w14:textId="5ABBFA5A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gridSpan w:val="4"/>
            <w:vAlign w:val="bottom"/>
          </w:tcPr>
          <w:p w14:paraId="6BA794B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1701D7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2F33E7" w:rsidRPr="00F205C4" w14:paraId="4EB2E6A9" w14:textId="77777777" w:rsidTr="00971376">
        <w:tc>
          <w:tcPr>
            <w:tcW w:w="3798" w:type="dxa"/>
            <w:vAlign w:val="bottom"/>
          </w:tcPr>
          <w:p w14:paraId="150FC53C" w14:textId="1C03D5BC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gridSpan w:val="4"/>
            <w:vAlign w:val="bottom"/>
          </w:tcPr>
          <w:p w14:paraId="190E5BC0" w14:textId="12A2EC44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56E29D21" w14:textId="3A8C7178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F33E7" w:rsidRPr="00F205C4" w14:paraId="17849EC9" w14:textId="77777777" w:rsidTr="00971376">
        <w:tc>
          <w:tcPr>
            <w:tcW w:w="3798" w:type="dxa"/>
            <w:vAlign w:val="bottom"/>
          </w:tcPr>
          <w:p w14:paraId="3B8C99C4" w14:textId="77777777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1BF3BD69" w14:textId="77777777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70B62A60" w14:textId="19158B99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885119" w:rsidRPr="00B45B4C" w14:paraId="6460737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43890AED" w14:textId="2F7979A1" w:rsidR="00D661A3" w:rsidRPr="00737A95" w:rsidRDefault="00737A95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74" w:type="dxa"/>
            <w:gridSpan w:val="4"/>
          </w:tcPr>
          <w:p w14:paraId="68193372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51032" w14:textId="249AF79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BD1B6E9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7EB08" w14:textId="29D78338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B45B4C" w14:paraId="56109DE8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33A62BC" w14:textId="3A947F1B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1EAC394" w14:textId="64A90963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6" w:type="dxa"/>
          </w:tcPr>
          <w:p w14:paraId="365DD337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87CC5A3" w14:textId="2B3F26C7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75B6E430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734E23B3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0E78828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0A503346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64BA0" w:rsidRPr="00B45B4C" w14:paraId="1B9CEF5F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8"/>
          </w:tcPr>
          <w:p w14:paraId="0658E6DA" w14:textId="77777777" w:rsidR="00564BA0" w:rsidRPr="00B45B4C" w:rsidRDefault="00564BA0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E28" w:rsidRPr="00B45B4C" w14:paraId="54A585EE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E97CF7F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003FFC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8CBE44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F84E28" w:rsidRPr="00126EF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237" w:type="dxa"/>
          </w:tcPr>
          <w:p w14:paraId="01ADD41F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2CA" w:rsidRPr="00B45B4C" w14:paraId="402D6D2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33BFE8F3" w14:textId="66EA4C22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58788F" w14:textId="1311F338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115EE53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164C0F7" w14:textId="749B8473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4BA345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C331E2" w14:textId="1E60EFFB" w:rsidR="007222CA" w:rsidRPr="007222C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56,837</w:t>
            </w:r>
          </w:p>
        </w:tc>
        <w:tc>
          <w:tcPr>
            <w:tcW w:w="237" w:type="dxa"/>
          </w:tcPr>
          <w:p w14:paraId="545D7E33" w14:textId="77777777" w:rsidR="007222CA" w:rsidRPr="00B45B4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1BF3A54" w14:textId="310CF129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7222CA" w:rsidRPr="00B45B4C" w14:paraId="437F4C9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7F0B2382" w14:textId="4CF9A3BB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95E259D" w14:textId="32AC7706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BD5EDBF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90E9FF0" w14:textId="4A67D9FC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1A9514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3D5E067" w14:textId="356A781C" w:rsidR="007222CA" w:rsidRPr="007222C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37" w:type="dxa"/>
          </w:tcPr>
          <w:p w14:paraId="6F0EBBD6" w14:textId="77777777" w:rsidR="007222CA" w:rsidRPr="00B45B4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3490631" w14:textId="1E531117" w:rsidR="007222CA" w:rsidRPr="00ED3AB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7222CA" w:rsidRPr="00B45B4C" w14:paraId="6B6FE37A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3795BCEA" w14:textId="0D1C827B" w:rsidR="007222CA" w:rsidRPr="009C4598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67D3F26" w14:textId="1D5EE631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EC4E34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D80D99D" w14:textId="7E6867AD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788837E2" w:rsidR="007222CA" w:rsidRPr="007222C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  <w:tc>
          <w:tcPr>
            <w:tcW w:w="237" w:type="dxa"/>
          </w:tcPr>
          <w:p w14:paraId="07F2BFA2" w14:textId="77777777" w:rsidR="007222CA" w:rsidRPr="00B45B4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28E8948F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222CA" w:rsidRPr="00B45B4C" w14:paraId="365F57A9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B510381" w14:textId="3F8F8CB7" w:rsidR="007222CA" w:rsidRPr="00D81AF9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D81AF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005D15" w14:textId="5CB1A470" w:rsidR="007222CA" w:rsidRPr="00D81AF9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EFFB3CB" w14:textId="77777777" w:rsidR="007222CA" w:rsidRPr="00D81AF9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02A118F7" w14:textId="6AC3EF4B" w:rsidR="007222CA" w:rsidRPr="00D81AF9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7222CA" w:rsidRPr="00D81AF9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4A851432" w:rsidR="007222CA" w:rsidRPr="007222C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237" w:type="dxa"/>
          </w:tcPr>
          <w:p w14:paraId="2E6725E7" w14:textId="77777777" w:rsidR="007222CA" w:rsidRPr="00D81AF9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4AE6EEA0" w:rsidR="007222CA" w:rsidRPr="009C4598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1AF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7222CA" w:rsidRPr="00BD047E" w14:paraId="380CD049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93D446A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E7665DA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1F2E6A1D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8" w:type="dxa"/>
            <w:gridSpan w:val="2"/>
          </w:tcPr>
          <w:p w14:paraId="52A98F35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4DE7D8B1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9" w:type="dxa"/>
          </w:tcPr>
          <w:p w14:paraId="5270E27B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FAD5CE7" w14:textId="77777777" w:rsidR="007222CA" w:rsidRPr="00431DC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48D1EA0D" w14:textId="77777777" w:rsidR="007222CA" w:rsidRPr="00431DC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22CA" w:rsidRPr="00B45B4C" w14:paraId="21FFC5C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329D2DA" w14:textId="195B915B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68ACC43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CB02BB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583471FC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05B745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954D364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63E90F2" w14:textId="77777777" w:rsidR="007222CA" w:rsidRPr="00B45B4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394B8A27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2CA" w:rsidRPr="00B45B4C" w14:paraId="0C0FEE7D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124DB455" w14:textId="4882672D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4A0BD0D5" w14:textId="26797EA3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42575ECF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2CDD0677" w14:textId="57D9823C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64DBFD9" w14:textId="77777777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FC5BFA5" w14:textId="2D0C9DC5" w:rsidR="007222CA" w:rsidRPr="007222CA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05618A6" w14:textId="77777777" w:rsidR="007222CA" w:rsidRPr="00B45B4C" w:rsidRDefault="007222CA" w:rsidP="007222C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1FC6DDF" w14:textId="5035C005" w:rsidR="007222CA" w:rsidRPr="00B45B4C" w:rsidRDefault="007222CA" w:rsidP="0072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84E28" w:rsidRPr="00B45B4C" w14:paraId="7831F01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D874E33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ACFD186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61A5B0BC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8" w:type="dxa"/>
            <w:gridSpan w:val="2"/>
          </w:tcPr>
          <w:p w14:paraId="2C79F8D6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5E4BE9BB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9" w:type="dxa"/>
          </w:tcPr>
          <w:p w14:paraId="2152896C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766EA995" w14:textId="77777777" w:rsidR="00F84E28" w:rsidRPr="00431DC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0E6C9F8F" w14:textId="77777777" w:rsidR="00F84E28" w:rsidRPr="00431DC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4E28" w:rsidRPr="00B45B4C" w14:paraId="22ABF2EB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02316002" w14:textId="3EB51F43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B3CCC7F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A9C477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E28" w:rsidRPr="00B45B4C" w14:paraId="16E290B0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992D380" w14:textId="100FB4EF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0C89CD5" w14:textId="33769F62" w:rsidR="00F84E28" w:rsidRPr="00B45B4C" w:rsidRDefault="007222C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  <w:tc>
          <w:tcPr>
            <w:tcW w:w="276" w:type="dxa"/>
          </w:tcPr>
          <w:p w14:paraId="3B356E39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0BD24831" w14:textId="23F43C5F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6" w:type="dxa"/>
          </w:tcPr>
          <w:p w14:paraId="1D283E38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27281F42" w:rsidR="00F84E28" w:rsidRPr="00B45B4C" w:rsidRDefault="007222C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5,588</w:t>
            </w:r>
          </w:p>
        </w:tc>
        <w:tc>
          <w:tcPr>
            <w:tcW w:w="237" w:type="dxa"/>
          </w:tcPr>
          <w:p w14:paraId="71619EA7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18711236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F84E28" w:rsidRPr="00F205C4" w14:paraId="2B5C1914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722F20E5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0DF538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34667E57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61F0" w:rsidRPr="00BF3B63" w14:paraId="75E25AA2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B141E6A" w14:textId="61D5B375" w:rsidR="00E561F0" w:rsidRPr="00182BFB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DDFB108" w14:textId="1A443657" w:rsidR="00E561F0" w:rsidRPr="00F64F6E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6B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7,836</w:t>
            </w:r>
          </w:p>
        </w:tc>
        <w:tc>
          <w:tcPr>
            <w:tcW w:w="276" w:type="dxa"/>
          </w:tcPr>
          <w:p w14:paraId="699768A7" w14:textId="77777777" w:rsidR="00E561F0" w:rsidRPr="00F205C4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7096CC52" w14:textId="5DA750D8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61F0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  <w:tc>
          <w:tcPr>
            <w:tcW w:w="276" w:type="dxa"/>
          </w:tcPr>
          <w:p w14:paraId="64295714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20FE8CAF" w14:textId="7EC56EE5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</w:rPr>
              <w:t>7,836</w:t>
            </w:r>
          </w:p>
        </w:tc>
        <w:tc>
          <w:tcPr>
            <w:tcW w:w="237" w:type="dxa"/>
          </w:tcPr>
          <w:p w14:paraId="6067D70F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AB25137" w14:textId="10A8EA26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E561F0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</w:tr>
      <w:tr w:rsidR="00E561F0" w:rsidRPr="00BF3B63" w14:paraId="0B6F4F8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2F221E8C" w14:textId="77777777" w:rsidR="00E561F0" w:rsidRPr="00DA1627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AABCA" w14:textId="7448A293" w:rsidR="00E561F0" w:rsidRPr="00F205C4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</w:t>
            </w:r>
          </w:p>
        </w:tc>
        <w:tc>
          <w:tcPr>
            <w:tcW w:w="276" w:type="dxa"/>
          </w:tcPr>
          <w:p w14:paraId="0D9D3070" w14:textId="77777777" w:rsidR="00E561F0" w:rsidRPr="00F205C4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14:paraId="6257FA2C" w14:textId="7442F6D1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6" w:type="dxa"/>
          </w:tcPr>
          <w:p w14:paraId="642560BE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8FD5568" w14:textId="0375460D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7" w:type="dxa"/>
          </w:tcPr>
          <w:p w14:paraId="79C23E56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0D8A4B49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</w:tr>
      <w:tr w:rsidR="00E561F0" w:rsidRPr="00BF3B63" w14:paraId="133D261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84B54F9" w14:textId="77777777" w:rsidR="00E561F0" w:rsidRPr="008A2E50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8A2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7A742" w14:textId="1BFD3D6A" w:rsidR="00E561F0" w:rsidRPr="00F205C4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8,034</w:t>
            </w:r>
          </w:p>
        </w:tc>
        <w:tc>
          <w:tcPr>
            <w:tcW w:w="276" w:type="dxa"/>
          </w:tcPr>
          <w:p w14:paraId="79A8376F" w14:textId="77777777" w:rsidR="00E561F0" w:rsidRPr="00F205C4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63A0D3" w14:textId="028644F2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6" w:type="dxa"/>
          </w:tcPr>
          <w:p w14:paraId="1A1D901A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B2DF9ED" w14:textId="6A115D4A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8,034</w:t>
            </w:r>
          </w:p>
        </w:tc>
        <w:tc>
          <w:tcPr>
            <w:tcW w:w="237" w:type="dxa"/>
          </w:tcPr>
          <w:p w14:paraId="2DD9FA0D" w14:textId="77777777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258D3B33" w:rsidR="00E561F0" w:rsidRPr="00BF3B63" w:rsidRDefault="00E561F0" w:rsidP="00E5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</w:tr>
    </w:tbl>
    <w:p w14:paraId="3EA47B2B" w14:textId="77777777" w:rsidR="00880E3A" w:rsidRPr="002B16D1" w:rsidRDefault="00880E3A" w:rsidP="00B3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8"/>
        <w:gridCol w:w="272"/>
        <w:gridCol w:w="1233"/>
        <w:gridCol w:w="272"/>
        <w:gridCol w:w="1149"/>
        <w:gridCol w:w="237"/>
        <w:gridCol w:w="1127"/>
      </w:tblGrid>
      <w:tr w:rsidR="008803CB" w:rsidRPr="00F205C4" w14:paraId="4F43E908" w14:textId="77777777" w:rsidTr="001F6D3D">
        <w:trPr>
          <w:tblHeader/>
        </w:trPr>
        <w:tc>
          <w:tcPr>
            <w:tcW w:w="2039" w:type="pct"/>
          </w:tcPr>
          <w:p w14:paraId="38E1B538" w14:textId="27B3FB52" w:rsidR="008803CB" w:rsidRPr="00444721" w:rsidRDefault="00444721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44721">
              <w:rPr>
                <w:rFonts w:asciiTheme="majorBidi" w:hAnsiTheme="majorBidi" w:cs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45F1E51C" w14:textId="3BF3FC1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5194A9D3" w14:textId="494AB4E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FD8" w:rsidRPr="00F205C4" w14:paraId="6BFC0C91" w14:textId="77777777" w:rsidTr="001F6D3D">
        <w:trPr>
          <w:tblHeader/>
        </w:trPr>
        <w:tc>
          <w:tcPr>
            <w:tcW w:w="2039" w:type="pct"/>
          </w:tcPr>
          <w:p w14:paraId="7B4FA887" w14:textId="3B46DBC5" w:rsidR="006D507A" w:rsidRPr="00444721" w:rsidRDefault="00B376D5" w:rsidP="00BA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6" w:type="pct"/>
          </w:tcPr>
          <w:p w14:paraId="3A012DF7" w14:textId="1E9E4222" w:rsidR="006D507A" w:rsidRPr="0060261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C2E" w:rsidRPr="0060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A4D3E5C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5E4342" w14:textId="368A079E" w:rsidR="006D507A" w:rsidRPr="0060261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C2E" w:rsidRPr="0060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B473423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5A7F18B" w14:textId="522F6B07" w:rsidR="006D507A" w:rsidRPr="0060261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C2E" w:rsidRPr="0060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6EA1844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B1E070" w14:textId="5CC29B11" w:rsidR="006D507A" w:rsidRPr="0060261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C2E" w:rsidRPr="0060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D507A" w:rsidRPr="00F205C4" w14:paraId="7749BB68" w14:textId="77777777" w:rsidTr="001F6D3D">
        <w:trPr>
          <w:tblHeader/>
        </w:trPr>
        <w:tc>
          <w:tcPr>
            <w:tcW w:w="2039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6B24A137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6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1F6D3D">
        <w:tc>
          <w:tcPr>
            <w:tcW w:w="2039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61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6FD8" w:rsidRPr="00F205C4" w14:paraId="75A8131B" w14:textId="77777777" w:rsidTr="001F6D3D">
        <w:tc>
          <w:tcPr>
            <w:tcW w:w="2039" w:type="pct"/>
          </w:tcPr>
          <w:p w14:paraId="1BF7997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4C78B2E" w14:textId="0E58C712" w:rsidR="001B0693" w:rsidRPr="00F205C4" w:rsidRDefault="00CE77E4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6331D7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21FED340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7FAF087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0EA4051" w14:textId="33147FCD" w:rsidR="001B0693" w:rsidRPr="00EF6C2E" w:rsidRDefault="007222C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10,064</w:t>
            </w:r>
          </w:p>
        </w:tc>
        <w:tc>
          <w:tcPr>
            <w:tcW w:w="128" w:type="pct"/>
          </w:tcPr>
          <w:p w14:paraId="35B20BAA" w14:textId="77777777" w:rsidR="001B0693" w:rsidRPr="00EF6C2E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A7640FE" w14:textId="67CA401F" w:rsidR="001B0693" w:rsidRPr="00602614" w:rsidRDefault="00EF6C2E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4,718</w:t>
            </w:r>
          </w:p>
        </w:tc>
      </w:tr>
      <w:tr w:rsidR="00AB6FD8" w:rsidRPr="008A2E50" w14:paraId="0CFAFDB4" w14:textId="77777777" w:rsidTr="001F6D3D">
        <w:tc>
          <w:tcPr>
            <w:tcW w:w="2039" w:type="pct"/>
          </w:tcPr>
          <w:p w14:paraId="4BF1F3E9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pct"/>
          </w:tcPr>
          <w:p w14:paraId="1C270A4A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C267CA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pct"/>
          </w:tcPr>
          <w:p w14:paraId="5D147EFB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65851C6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</w:tcPr>
          <w:p w14:paraId="35461D07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8" w:type="pct"/>
          </w:tcPr>
          <w:p w14:paraId="5DD4785F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07" w:type="pct"/>
          </w:tcPr>
          <w:p w14:paraId="3B1AC4C1" w14:textId="77777777" w:rsidR="001B0693" w:rsidRPr="00431DCC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6FD8" w:rsidRPr="00BD047E" w14:paraId="31DDF2A8" w14:textId="77777777" w:rsidTr="001F6D3D">
        <w:tc>
          <w:tcPr>
            <w:tcW w:w="2039" w:type="pct"/>
          </w:tcPr>
          <w:p w14:paraId="2C3408F0" w14:textId="7C850DEC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6D4C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46" w:type="pct"/>
          </w:tcPr>
          <w:p w14:paraId="6347A0BF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EEBD1E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5AD9F9CB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750CF0A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2239ADB" w14:textId="77777777" w:rsidR="00420F7F" w:rsidRPr="00EF6C2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" w:type="pct"/>
          </w:tcPr>
          <w:p w14:paraId="5AF8B6DF" w14:textId="77777777" w:rsidR="00420F7F" w:rsidRPr="00EF6C2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</w:tcPr>
          <w:p w14:paraId="128C77D5" w14:textId="77777777" w:rsidR="00420F7F" w:rsidRPr="00602614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6FD8" w:rsidRPr="00BD047E" w14:paraId="4157DA36" w14:textId="77777777" w:rsidTr="001F6D3D">
        <w:tc>
          <w:tcPr>
            <w:tcW w:w="2039" w:type="pct"/>
          </w:tcPr>
          <w:p w14:paraId="5A14583F" w14:textId="7000C4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598A5A8D" w14:textId="3AE9D0C9" w:rsidR="00CE77E4" w:rsidRPr="00CE77E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C0C21E" w14:textId="777777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CE3CC25" w14:textId="36FB71A2" w:rsidR="00CE77E4" w:rsidRPr="00CE77E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A1B79B6" w14:textId="777777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B1925E4" w14:textId="707A044B" w:rsidR="00CE77E4" w:rsidRPr="00EF6C2E" w:rsidRDefault="007222C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28" w:type="pct"/>
          </w:tcPr>
          <w:p w14:paraId="4ECF6F73" w14:textId="77777777" w:rsidR="00CE77E4" w:rsidRPr="00EF6C2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6F35D88" w14:textId="481B5177" w:rsidR="00CE77E4" w:rsidRPr="00602614" w:rsidRDefault="00EF6C2E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614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AB6FD8" w:rsidRPr="008A2E50" w14:paraId="39EDA6E4" w14:textId="77777777" w:rsidTr="001F6D3D">
        <w:tc>
          <w:tcPr>
            <w:tcW w:w="2039" w:type="pct"/>
          </w:tcPr>
          <w:p w14:paraId="11594B2B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29A5660C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948A164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02645AAA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EF6DD5C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96F5B4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D5CDEB9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ED91B01" w14:textId="77777777" w:rsidR="00CE77E4" w:rsidRPr="00431DCC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6FD8" w:rsidRPr="00F205C4" w14:paraId="127D3097" w14:textId="77777777" w:rsidTr="001F6D3D">
        <w:tc>
          <w:tcPr>
            <w:tcW w:w="2039" w:type="pct"/>
          </w:tcPr>
          <w:p w14:paraId="13E390D9" w14:textId="12F25272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ในบริษัทย่อย (</w:t>
            </w:r>
            <w:r w:rsidRPr="00354C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1C389FFD" w14:textId="0A86D863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35E6781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7B59B5A" w14:textId="05478CA8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D159D38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13D38CC" w14:textId="4D89FBBA" w:rsidR="00CE77E4" w:rsidRPr="006B309F" w:rsidRDefault="007222C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549,590</w:t>
            </w:r>
          </w:p>
        </w:tc>
        <w:tc>
          <w:tcPr>
            <w:tcW w:w="128" w:type="pct"/>
          </w:tcPr>
          <w:p w14:paraId="14B8C094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EC0B8C6" w14:textId="0B5C57A8" w:rsidR="00CE77E4" w:rsidRPr="00F205C4" w:rsidRDefault="0064148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CE7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</w:tbl>
    <w:p w14:paraId="7CC9B9CE" w14:textId="28FCD6E0" w:rsidR="00971376" w:rsidRDefault="00971376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CC2552" w14:textId="60C07B60" w:rsidR="00EF64ED" w:rsidRDefault="00EF64ED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4A01BE" w14:textId="77777777" w:rsidR="00EF64ED" w:rsidRDefault="00EF64ED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C6505D" w14:textId="2C98CBA8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1A05EFCE" w14:textId="77777777" w:rsidR="0098085C" w:rsidRPr="00F67CA6" w:rsidRDefault="0098085C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D7A97" w14:textId="6F960F5A" w:rsidR="0098085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7B323F">
        <w:rPr>
          <w:rFonts w:asciiTheme="majorBidi" w:hAnsiTheme="majorBidi" w:cstheme="majorBidi"/>
          <w:sz w:val="30"/>
          <w:szCs w:val="30"/>
        </w:rPr>
        <w:t>256</w:t>
      </w:r>
      <w:r w:rsidR="00BD7C06" w:rsidRPr="007B323F">
        <w:rPr>
          <w:rFonts w:asciiTheme="majorBidi" w:hAnsiTheme="majorBidi" w:cstheme="majorBidi"/>
          <w:sz w:val="30"/>
          <w:szCs w:val="30"/>
        </w:rPr>
        <w:t>5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บริษัทมีสัญญาที่สำคัญกับบุคคลหรือกิจการที่เกี่ยวข้องกันดังนี้</w:t>
      </w:r>
    </w:p>
    <w:p w14:paraId="73B84014" w14:textId="77777777" w:rsidR="00516CD8" w:rsidRPr="00BD087D" w:rsidRDefault="00516CD8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5A394E5" w14:textId="77777777" w:rsidR="0098085C" w:rsidRPr="000D464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D46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0D464C" w:rsidRDefault="0098085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C499C" w14:textId="6A022715" w:rsidR="00272AEF" w:rsidRPr="000D464C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64C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BD087D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="00301EF2" w:rsidRPr="000D4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D464C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="00421436" w:rsidRPr="000D4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0D4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A73577" w:rsidRDefault="00DA1627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8FCBB" w14:textId="37BD57A4" w:rsidR="005B481E" w:rsidRPr="000D464C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6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0D464C" w:rsidRDefault="005B481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19DCD2F" w14:textId="2DF28476" w:rsidR="00DA1627" w:rsidRDefault="00272AEF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64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64148A" w:rsidRPr="0064148A">
        <w:rPr>
          <w:rFonts w:asciiTheme="majorBidi" w:hAnsiTheme="majorBidi" w:cstheme="majorBidi"/>
          <w:sz w:val="30"/>
          <w:szCs w:val="30"/>
        </w:rPr>
        <w:t>30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40096125" w14:textId="77777777" w:rsidR="00EA698E" w:rsidRPr="00A73577" w:rsidRDefault="00EA698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660C4" w14:textId="4F587FF0" w:rsidR="00C36125" w:rsidRPr="000D464C" w:rsidRDefault="00C36125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6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</w:t>
      </w:r>
      <w:r w:rsidR="00955AC1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ให้</w:t>
      </w:r>
      <w:r w:rsidRPr="000D46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กู้เงินยืมระยะยาว</w:t>
      </w:r>
    </w:p>
    <w:p w14:paraId="717B2361" w14:textId="77777777" w:rsidR="00C36125" w:rsidRPr="00A73577" w:rsidRDefault="00C36125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8A5E6E3" w14:textId="5931B721" w:rsidR="000C1709" w:rsidRPr="00E77B9D" w:rsidRDefault="000C1709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E77B9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="Angsana New" w:hAnsi="Angsana New" w:cs="Angsana New"/>
          <w:sz w:val="30"/>
          <w:szCs w:val="30"/>
        </w:rPr>
        <w:t>4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64148A" w:rsidRPr="0064148A">
        <w:rPr>
          <w:rFonts w:ascii="Angsana New" w:hAnsi="Angsana New" w:cs="Angsana New"/>
          <w:sz w:val="30"/>
          <w:szCs w:val="30"/>
        </w:rPr>
        <w:t>2563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EF64E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="0064148A" w:rsidRPr="0064148A">
        <w:rPr>
          <w:rFonts w:ascii="Angsana New" w:hAnsi="Angsana New"/>
          <w:sz w:val="30"/>
          <w:szCs w:val="30"/>
        </w:rPr>
        <w:t>35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theme="minorBidi"/>
          <w:sz w:val="30"/>
          <w:szCs w:val="30"/>
        </w:rPr>
        <w:t>0</w:t>
      </w:r>
      <w:r w:rsidRPr="00E77B9D">
        <w:rPr>
          <w:rFonts w:ascii="Angsana New" w:hAnsi="Angsana New" w:cstheme="minorBidi"/>
          <w:sz w:val="30"/>
          <w:szCs w:val="30"/>
        </w:rPr>
        <w:t>.</w:t>
      </w:r>
      <w:r w:rsidR="0064148A" w:rsidRPr="0064148A">
        <w:rPr>
          <w:rFonts w:ascii="Angsana New" w:hAnsi="Angsana New" w:cstheme="minorBidi"/>
          <w:sz w:val="30"/>
          <w:szCs w:val="30"/>
        </w:rPr>
        <w:t>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</w:t>
      </w:r>
      <w:r w:rsidR="00A73577">
        <w:rPr>
          <w:rFonts w:ascii="Angsana New" w:hAnsi="Angsana New" w:cs="Angsana New" w:hint="cs"/>
          <w:sz w:val="30"/>
          <w:szCs w:val="30"/>
          <w:cs/>
        </w:rPr>
        <w:t xml:space="preserve">เมื่อทวงถาม </w:t>
      </w:r>
      <w:r w:rsidRPr="00E77B9D">
        <w:rPr>
          <w:rFonts w:ascii="Angsana New" w:hAnsi="Angsana New" w:cs="Angsana New" w:hint="cs"/>
          <w:sz w:val="30"/>
          <w:szCs w:val="30"/>
          <w:cs/>
        </w:rPr>
        <w:t>ภายในเดือนสิงหาคม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="Angsana New"/>
          <w:sz w:val="30"/>
          <w:szCs w:val="30"/>
        </w:rPr>
        <w:t>2568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A73577">
        <w:rPr>
          <w:rFonts w:ascii="Angsana New" w:hAnsi="Angsana New" w:cs="Angsana New"/>
          <w:sz w:val="30"/>
          <w:szCs w:val="30"/>
          <w:cs/>
        </w:rPr>
        <w:br/>
      </w:r>
      <w:r w:rsidR="0064148A" w:rsidRPr="0064148A">
        <w:rPr>
          <w:rFonts w:ascii="Angsana New" w:hAnsi="Angsana New" w:cs="Angsana New"/>
          <w:sz w:val="30"/>
          <w:szCs w:val="30"/>
        </w:rPr>
        <w:t>16</w:t>
      </w:r>
      <w:r w:rsidR="00F1233D">
        <w:rPr>
          <w:rFonts w:ascii="Angsana New" w:hAnsi="Angsana New" w:cs="Angsana New"/>
          <w:sz w:val="30"/>
          <w:szCs w:val="30"/>
        </w:rPr>
        <w:t xml:space="preserve"> </w:t>
      </w:r>
      <w:r w:rsidR="00F1233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="Angsana New"/>
          <w:sz w:val="30"/>
          <w:szCs w:val="30"/>
        </w:rPr>
        <w:t>2564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="0064148A" w:rsidRPr="0064148A">
        <w:rPr>
          <w:rFonts w:ascii="Angsana New" w:hAnsi="Angsana New" w:cs="Angsana New"/>
          <w:sz w:val="30"/>
          <w:szCs w:val="30"/>
        </w:rPr>
        <w:t>1</w:t>
      </w:r>
      <w:r w:rsidRPr="00E77B9D">
        <w:rPr>
          <w:rFonts w:ascii="Angsana New" w:hAnsi="Angsana New" w:cs="Angsana New"/>
          <w:sz w:val="30"/>
          <w:szCs w:val="30"/>
        </w:rPr>
        <w:t>.</w:t>
      </w:r>
      <w:r w:rsidR="0064148A" w:rsidRPr="0064148A">
        <w:rPr>
          <w:rFonts w:ascii="Angsana New" w:hAnsi="Angsana New" w:cs="Angsana New"/>
          <w:sz w:val="30"/>
          <w:szCs w:val="30"/>
        </w:rPr>
        <w:t>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120D882F" w14:textId="77777777" w:rsidR="00516CD8" w:rsidRPr="00F1233D" w:rsidRDefault="00516CD8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C6838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5128B70" w14:textId="67840CD0" w:rsidR="00C00C92" w:rsidRPr="00F205C4" w:rsidRDefault="00C00C92" w:rsidP="00451C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</w:t>
      </w:r>
      <w:r w:rsidR="006E2531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137C3E27" w14:textId="77777777" w:rsidR="000162DF" w:rsidRPr="00A73577" w:rsidRDefault="000162D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2"/>
        <w:gridCol w:w="1168"/>
        <w:gridCol w:w="275"/>
        <w:gridCol w:w="1182"/>
        <w:gridCol w:w="275"/>
        <w:gridCol w:w="1164"/>
        <w:gridCol w:w="240"/>
        <w:gridCol w:w="1147"/>
      </w:tblGrid>
      <w:tr w:rsidR="000162DF" w:rsidRPr="00F205C4" w14:paraId="2945B8FD" w14:textId="77777777" w:rsidTr="001B0693">
        <w:trPr>
          <w:tblHeader/>
        </w:trPr>
        <w:tc>
          <w:tcPr>
            <w:tcW w:w="2045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693" w:rsidRPr="00F205C4" w14:paraId="50A9DF4D" w14:textId="77777777" w:rsidTr="00F84E28">
        <w:trPr>
          <w:tblHeader/>
        </w:trPr>
        <w:tc>
          <w:tcPr>
            <w:tcW w:w="2045" w:type="pct"/>
          </w:tcPr>
          <w:p w14:paraId="72D68D5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F9FF41" w14:textId="5F5460AE" w:rsidR="00564BA0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30C22BC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15DF2A" w14:textId="51E7F20F" w:rsidR="00564BA0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61F036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19820" w14:textId="446B3A00" w:rsidR="00564BA0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69C5CF1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608BB" w14:textId="7DE37A98" w:rsidR="00564BA0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162DF" w:rsidRPr="00F205C4" w14:paraId="095D3224" w14:textId="77777777" w:rsidTr="001B0693">
        <w:trPr>
          <w:tblHeader/>
        </w:trPr>
        <w:tc>
          <w:tcPr>
            <w:tcW w:w="2045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E28" w:rsidRPr="00F205C4" w14:paraId="2F23778B" w14:textId="77777777" w:rsidTr="00F84E28">
        <w:tc>
          <w:tcPr>
            <w:tcW w:w="2045" w:type="pct"/>
          </w:tcPr>
          <w:p w14:paraId="57593B36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3" w:type="pct"/>
          </w:tcPr>
          <w:p w14:paraId="15415FEF" w14:textId="0A2808A1" w:rsidR="00F84E28" w:rsidRPr="00D81AF9" w:rsidRDefault="007222C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080A1B16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BDC482" w14:textId="14EA8DA5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9" w:type="pct"/>
          </w:tcPr>
          <w:p w14:paraId="39285477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D3DA2" w14:textId="6142795E" w:rsidR="00F84E28" w:rsidRPr="00F205C4" w:rsidRDefault="0026180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77258FA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8CC4297" w14:textId="271E31D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84E28" w:rsidRPr="00F205C4" w14:paraId="0AE6844B" w14:textId="77777777" w:rsidTr="00F84E28">
        <w:tc>
          <w:tcPr>
            <w:tcW w:w="2045" w:type="pct"/>
          </w:tcPr>
          <w:p w14:paraId="7EADDD6B" w14:textId="77777777" w:rsidR="00F84E28" w:rsidRPr="00354CA8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3" w:type="pct"/>
          </w:tcPr>
          <w:p w14:paraId="6F144E79" w14:textId="71A4D60B" w:rsidR="00F84E28" w:rsidRPr="00D81AF9" w:rsidRDefault="007222C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9" w:type="pct"/>
          </w:tcPr>
          <w:p w14:paraId="79137ADB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5D09FB" w14:textId="4FC3416E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9" w:type="pct"/>
          </w:tcPr>
          <w:p w14:paraId="3B54EE13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3E2D89" w14:textId="2E4E694E" w:rsidR="00F84E28" w:rsidRPr="00F205C4" w:rsidRDefault="0026180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0" w:type="pct"/>
          </w:tcPr>
          <w:p w14:paraId="2065CA6C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C13490D" w14:textId="386E18D0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F84E28" w:rsidRPr="00F205C4" w14:paraId="527845B6" w14:textId="77777777" w:rsidTr="00F84E28">
        <w:tc>
          <w:tcPr>
            <w:tcW w:w="2045" w:type="pct"/>
          </w:tcPr>
          <w:p w14:paraId="486DDB6E" w14:textId="77777777" w:rsidR="00F84E28" w:rsidRPr="00354CA8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3" w:type="pct"/>
          </w:tcPr>
          <w:p w14:paraId="3987EEEA" w14:textId="2D9AD0FA" w:rsidR="00F84E28" w:rsidRPr="00D81AF9" w:rsidRDefault="00791F55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91F55">
              <w:rPr>
                <w:rFonts w:asciiTheme="majorBidi" w:hAnsiTheme="majorBidi" w:cstheme="majorBidi"/>
                <w:sz w:val="30"/>
                <w:szCs w:val="30"/>
              </w:rPr>
              <w:t>145,100</w:t>
            </w:r>
          </w:p>
        </w:tc>
        <w:tc>
          <w:tcPr>
            <w:tcW w:w="149" w:type="pct"/>
          </w:tcPr>
          <w:p w14:paraId="2EE56CB0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876212" w14:textId="16324ED8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49" w:type="pct"/>
          </w:tcPr>
          <w:p w14:paraId="0ECA26FB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627DF" w14:textId="17583CE1" w:rsidR="00F84E28" w:rsidRPr="00F205C4" w:rsidRDefault="0026180A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26180A">
              <w:rPr>
                <w:rFonts w:asciiTheme="majorBidi" w:hAnsiTheme="majorBidi" w:cstheme="majorBidi"/>
                <w:sz w:val="30"/>
                <w:szCs w:val="30"/>
              </w:rPr>
              <w:t>9,2</w:t>
            </w:r>
            <w:r w:rsidR="004162C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0" w:type="pct"/>
          </w:tcPr>
          <w:p w14:paraId="2A749B29" w14:textId="77777777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6714531" w14:textId="0287D881" w:rsidR="00F84E28" w:rsidRPr="00F205C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</w:tr>
      <w:tr w:rsidR="00B87039" w:rsidRPr="00F205C4" w14:paraId="3D2D68AE" w14:textId="77777777" w:rsidTr="00F84E28">
        <w:tc>
          <w:tcPr>
            <w:tcW w:w="2045" w:type="pct"/>
          </w:tcPr>
          <w:p w14:paraId="5B332C68" w14:textId="48FF9058" w:rsidR="00B87039" w:rsidRPr="00F205C4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3" w:type="pct"/>
          </w:tcPr>
          <w:p w14:paraId="553B7150" w14:textId="3EB88E54" w:rsidR="00B87039" w:rsidRPr="007222CA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49" w:type="pct"/>
          </w:tcPr>
          <w:p w14:paraId="6476FA9A" w14:textId="77777777" w:rsidR="00B87039" w:rsidRPr="00F205C4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378DF67" w14:textId="2BE0C0CB" w:rsidR="00B87039" w:rsidRPr="0064148A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49" w:type="pct"/>
          </w:tcPr>
          <w:p w14:paraId="0F1F5D1F" w14:textId="77777777" w:rsidR="00B87039" w:rsidRPr="00F205C4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44148D" w14:textId="03BB266C" w:rsidR="00B87039" w:rsidRPr="00F205C4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D53817" w14:textId="77777777" w:rsidR="00B87039" w:rsidRPr="00F205C4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DD5C682" w14:textId="32A996D9" w:rsidR="00B87039" w:rsidRDefault="00B87039" w:rsidP="00B8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4CF" w:rsidRPr="00F205C4" w14:paraId="556E3BEA" w14:textId="77777777" w:rsidTr="00F84E28">
        <w:tc>
          <w:tcPr>
            <w:tcW w:w="2045" w:type="pct"/>
          </w:tcPr>
          <w:p w14:paraId="72CF0FAE" w14:textId="7777777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3A755EA5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146,12</w:t>
            </w:r>
            <w:r w:rsidR="00416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77E34C65" w14:textId="7777777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2D1EFFF5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9" w:type="pct"/>
          </w:tcPr>
          <w:p w14:paraId="4300EBCD" w14:textId="7777777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33F1EF0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</w:t>
            </w:r>
            <w:r w:rsidR="001C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13D6B50" w14:textId="7777777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1AB59557" w:rsidR="006044CF" w:rsidRPr="00F205C4" w:rsidRDefault="006044CF" w:rsidP="0060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</w:tr>
    </w:tbl>
    <w:p w14:paraId="05E73056" w14:textId="77777777" w:rsidR="00F1233D" w:rsidRPr="00A73577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4A2D0F" w14:textId="2C2E1E62" w:rsidR="00C14DF3" w:rsidRPr="00BF136A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13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2AF5691" w14:textId="77777777" w:rsidR="00BB04EC" w:rsidRPr="00A73577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3318"/>
        <w:gridCol w:w="439"/>
        <w:gridCol w:w="1202"/>
        <w:gridCol w:w="270"/>
        <w:gridCol w:w="1200"/>
        <w:gridCol w:w="270"/>
        <w:gridCol w:w="1181"/>
        <w:gridCol w:w="270"/>
        <w:gridCol w:w="1106"/>
      </w:tblGrid>
      <w:tr w:rsidR="00BB04EC" w:rsidRPr="00F205C4" w14:paraId="16464ADB" w14:textId="77777777" w:rsidTr="00F84E28">
        <w:tc>
          <w:tcPr>
            <w:tcW w:w="3318" w:type="dxa"/>
          </w:tcPr>
          <w:p w14:paraId="5B98CDE8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9" w:type="dxa"/>
          </w:tcPr>
          <w:p w14:paraId="10201B8B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14:paraId="3ACD6A4E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73FEC3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7E01632A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693" w:rsidRPr="00F205C4" w14:paraId="5185ECCE" w14:textId="77777777" w:rsidTr="00F84E28">
        <w:tc>
          <w:tcPr>
            <w:tcW w:w="3318" w:type="dxa"/>
          </w:tcPr>
          <w:p w14:paraId="21B26C22" w14:textId="4E63877A" w:rsidR="001B0693" w:rsidRPr="00420F7F" w:rsidRDefault="00420F7F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31</w:t>
            </w:r>
            <w:r w:rsidRPr="00420F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dxa"/>
          </w:tcPr>
          <w:p w14:paraId="54EB0D2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643881" w14:textId="1F864EAA" w:rsidR="001B0693" w:rsidRPr="00F205C4" w:rsidRDefault="00F84E28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D89491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C84123" w14:textId="6A26ED22" w:rsidR="001B0693" w:rsidRPr="00F205C4" w:rsidRDefault="00F84E28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77B9F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F2672C7" w14:textId="444FC69F" w:rsidR="001B0693" w:rsidRPr="00F205C4" w:rsidRDefault="00F84E28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0E16A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488071E" w14:textId="3EF971FF" w:rsidR="001B0693" w:rsidRPr="00F205C4" w:rsidRDefault="00F84E28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507A" w:rsidRPr="00F205C4" w14:paraId="3D6A12B9" w14:textId="77777777" w:rsidTr="00F84E28">
        <w:tc>
          <w:tcPr>
            <w:tcW w:w="3318" w:type="dxa"/>
          </w:tcPr>
          <w:p w14:paraId="19DA6BB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9" w:type="dxa"/>
          </w:tcPr>
          <w:p w14:paraId="6B61F20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278F3ED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693" w:rsidRPr="00F205C4" w14:paraId="6D35E976" w14:textId="77777777" w:rsidTr="00F84E28">
        <w:tc>
          <w:tcPr>
            <w:tcW w:w="3318" w:type="dxa"/>
          </w:tcPr>
          <w:p w14:paraId="295D1687" w14:textId="77777777" w:rsidR="001B0693" w:rsidRPr="00420F7F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39" w:type="dxa"/>
          </w:tcPr>
          <w:p w14:paraId="73361248" w14:textId="77777777" w:rsidR="001B0693" w:rsidRPr="00F205C4" w:rsidRDefault="001B0693" w:rsidP="001B0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C683ACE" w14:textId="051EEAD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4EB58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E56835" w14:textId="28624F3A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B9FE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5925B47" w14:textId="2CC13741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7E0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F236DBE" w14:textId="0512E24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A5B" w:rsidRPr="00F205C4" w14:paraId="2116C3FC" w14:textId="77777777" w:rsidTr="00F84E28">
        <w:tc>
          <w:tcPr>
            <w:tcW w:w="3318" w:type="dxa"/>
          </w:tcPr>
          <w:p w14:paraId="5421F9B4" w14:textId="6DB02A66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9" w:type="dxa"/>
          </w:tcPr>
          <w:p w14:paraId="36756202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03DA49E" w14:textId="3115E6D9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</w:t>
            </w:r>
            <w:r w:rsidR="001F54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14:paraId="67E11C96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2128281" w14:textId="3A35697E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BF13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5B256ACD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7F0F71" w14:textId="6405F422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803B24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069ACCA" w14:textId="3492F6CD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1A5B" w:rsidRPr="00F205C4" w14:paraId="1A90DD35" w14:textId="77777777" w:rsidTr="00F84E28">
        <w:tc>
          <w:tcPr>
            <w:tcW w:w="3318" w:type="dxa"/>
          </w:tcPr>
          <w:p w14:paraId="3C0565A2" w14:textId="2AE57B9A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39" w:type="dxa"/>
          </w:tcPr>
          <w:p w14:paraId="3618CFF8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0EF27F2" w14:textId="77777777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DC5A5D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1D83678C" w14:textId="77777777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81D75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FEE2CC" w14:textId="77777777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FAF63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08256E" w14:textId="77777777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E1A5B" w:rsidRPr="00F205C4" w14:paraId="6FC61271" w14:textId="77777777" w:rsidTr="00F84E28">
        <w:tc>
          <w:tcPr>
            <w:tcW w:w="3318" w:type="dxa"/>
          </w:tcPr>
          <w:p w14:paraId="0856EA92" w14:textId="6F81764F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dxa"/>
          </w:tcPr>
          <w:p w14:paraId="0971A43B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67B61FF5" w14:textId="05122D68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14:paraId="50F4E081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D55A148" w14:textId="24775D7E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</w:tcPr>
          <w:p w14:paraId="391940FE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8DF1117" w14:textId="5373A03B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9F5767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BE8DF2A" w14:textId="0BC1897A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1A5B" w:rsidRPr="00F205C4" w14:paraId="1DFCA41F" w14:textId="77777777" w:rsidTr="00F84E28">
        <w:tc>
          <w:tcPr>
            <w:tcW w:w="3318" w:type="dxa"/>
          </w:tcPr>
          <w:p w14:paraId="7991AC2E" w14:textId="6A739DA5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dxa"/>
          </w:tcPr>
          <w:p w14:paraId="64874C9B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3592C5BA" w14:textId="5C3EE9C9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F6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AB84E3B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B9E0938" w14:textId="4F97AF2A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28D496BE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A7B1FD" w14:textId="15D6D625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64353E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95B4897" w14:textId="1AC3B2DD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1A5B" w:rsidRPr="00F205C4" w14:paraId="160F07F2" w14:textId="77777777" w:rsidTr="00F84E28">
        <w:tc>
          <w:tcPr>
            <w:tcW w:w="3318" w:type="dxa"/>
          </w:tcPr>
          <w:p w14:paraId="51B61338" w14:textId="1F2A0CA2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dxa"/>
          </w:tcPr>
          <w:p w14:paraId="510C3464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C42D37E" w14:textId="0D9E5E45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688</w:t>
            </w:r>
          </w:p>
        </w:tc>
        <w:tc>
          <w:tcPr>
            <w:tcW w:w="270" w:type="dxa"/>
          </w:tcPr>
          <w:p w14:paraId="0AB86996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B746AE" w14:textId="53F986D0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51F5AFA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F1F385" w14:textId="6DE213B1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183930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356DAA6" w14:textId="60B17BD6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1A5B" w:rsidRPr="00F205C4" w14:paraId="0B601E4D" w14:textId="77777777" w:rsidTr="00F84E28">
        <w:tc>
          <w:tcPr>
            <w:tcW w:w="3318" w:type="dxa"/>
          </w:tcPr>
          <w:p w14:paraId="0B21E6AC" w14:textId="502BE158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dxa"/>
          </w:tcPr>
          <w:p w14:paraId="2E9B154C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8CE306" w14:textId="0A2FB9C4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2,371</w:t>
            </w:r>
          </w:p>
        </w:tc>
        <w:tc>
          <w:tcPr>
            <w:tcW w:w="270" w:type="dxa"/>
          </w:tcPr>
          <w:p w14:paraId="4DEE0B8F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03E577F" w14:textId="25DB0F22" w:rsidR="00BE1A5B" w:rsidRPr="00ED3AB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32AF8837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3098119" w14:textId="151A6DBB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AA4AC3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02FAE7" w14:textId="13E89963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1A5B" w:rsidRPr="00F205C4" w14:paraId="5DD727AD" w14:textId="77777777" w:rsidTr="00F84E28">
        <w:tc>
          <w:tcPr>
            <w:tcW w:w="3318" w:type="dxa"/>
          </w:tcPr>
          <w:p w14:paraId="484A5318" w14:textId="026198C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dxa"/>
          </w:tcPr>
          <w:p w14:paraId="6662AA0A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2382B" w14:textId="14B867EB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34,50</w:t>
            </w:r>
            <w:r w:rsidR="00EF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D1B119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883E013" w14:textId="3A4FABBF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</w:tcPr>
          <w:p w14:paraId="76382A7E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3C30BB2" w14:textId="31F05F4C" w:rsidR="00BE1A5B" w:rsidRPr="00F1233D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A4A978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4063975" w14:textId="77777777" w:rsidR="00BE1A5B" w:rsidRPr="00F1233D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1A5B" w:rsidRPr="00F205C4" w14:paraId="5C97300F" w14:textId="77777777" w:rsidTr="00F84E28">
        <w:tc>
          <w:tcPr>
            <w:tcW w:w="3318" w:type="dxa"/>
          </w:tcPr>
          <w:p w14:paraId="7E6C6C2A" w14:textId="67A3287B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39" w:type="dxa"/>
          </w:tcPr>
          <w:p w14:paraId="207E94F3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324F456" w14:textId="3BD8757C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E5AB7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AADF4B" w14:textId="38089211" w:rsidR="00BE1A5B" w:rsidRPr="00C450E1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51EA7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B5E7C6" w14:textId="43BCAB68" w:rsidR="00BE1A5B" w:rsidRPr="00F1233D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89818D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3BEA44" w14:textId="36039D77" w:rsidR="00BE1A5B" w:rsidRPr="00F1233D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1A5B" w:rsidRPr="00F205C4" w14:paraId="2AFE3145" w14:textId="77777777" w:rsidTr="00F84E28">
        <w:tc>
          <w:tcPr>
            <w:tcW w:w="3318" w:type="dxa"/>
          </w:tcPr>
          <w:p w14:paraId="221A0073" w14:textId="4A7F206C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9" w:type="dxa"/>
          </w:tcPr>
          <w:p w14:paraId="5A900521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21BC85" w14:textId="5D3E93CF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 w:rsidR="00EF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3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A2BFC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F862B15" w14:textId="4F6D204D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13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2F7183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2280DD" w14:textId="6D84C192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662B1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F51A48" w14:textId="77777777" w:rsidR="00BE1A5B" w:rsidRPr="00F205C4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1A5B" w:rsidRPr="00F205C4" w14:paraId="7C7C0279" w14:textId="77777777" w:rsidTr="00F84E28">
        <w:tc>
          <w:tcPr>
            <w:tcW w:w="3318" w:type="dxa"/>
          </w:tcPr>
          <w:p w14:paraId="74B4FA3B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dxa"/>
          </w:tcPr>
          <w:p w14:paraId="5DF0A54A" w14:textId="77777777" w:rsidR="00BE1A5B" w:rsidRPr="00F205C4" w:rsidRDefault="00BE1A5B" w:rsidP="00BE1A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2C5C6F2A" w:rsidR="00BE1A5B" w:rsidRPr="00BF136A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31,464</w:t>
            </w:r>
          </w:p>
        </w:tc>
        <w:tc>
          <w:tcPr>
            <w:tcW w:w="270" w:type="dxa"/>
          </w:tcPr>
          <w:p w14:paraId="08B2F712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62860C03" w:rsidR="00BE1A5B" w:rsidRPr="00F205C4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76CAE692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0FC63B3" w14:textId="1902EB83" w:rsidR="00BE1A5B" w:rsidRPr="00F1233D" w:rsidRDefault="00BE1A5B" w:rsidP="00BE1A5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89C330" w14:textId="77777777" w:rsidR="00BE1A5B" w:rsidRPr="00F205C4" w:rsidRDefault="00BE1A5B" w:rsidP="00BE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911D743" w14:textId="77777777" w:rsidR="00BE1A5B" w:rsidRPr="00F1233D" w:rsidRDefault="00BE1A5B" w:rsidP="00BE1A5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BF42133" w14:textId="752EBFB7" w:rsidR="00516CD8" w:rsidRDefault="00516CD8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7DBCE1" w14:textId="7BC3D5C8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D55E4" w14:textId="0604C59A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01D5A26" w14:textId="77777777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767"/>
        <w:gridCol w:w="1170"/>
        <w:gridCol w:w="270"/>
        <w:gridCol w:w="1259"/>
        <w:gridCol w:w="270"/>
        <w:gridCol w:w="1184"/>
        <w:gridCol w:w="244"/>
        <w:gridCol w:w="1107"/>
      </w:tblGrid>
      <w:tr w:rsidR="00F1233D" w:rsidRPr="00F205C4" w14:paraId="2A39B028" w14:textId="77777777" w:rsidTr="00F84E28">
        <w:tc>
          <w:tcPr>
            <w:tcW w:w="3767" w:type="dxa"/>
          </w:tcPr>
          <w:p w14:paraId="4D750525" w14:textId="0D0ED609" w:rsidR="00F1233D" w:rsidRPr="00164DD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64DD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699" w:type="dxa"/>
            <w:gridSpan w:val="3"/>
          </w:tcPr>
          <w:p w14:paraId="1D2DD022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96593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7FE90A3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33D" w:rsidRPr="00F205C4" w14:paraId="269D521F" w14:textId="77777777" w:rsidTr="00F84E28">
        <w:tc>
          <w:tcPr>
            <w:tcW w:w="3767" w:type="dxa"/>
          </w:tcPr>
          <w:p w14:paraId="0227BB30" w14:textId="46745F55" w:rsidR="00F1233D" w:rsidRPr="00420F7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735B5" w14:textId="0E49D503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B5450C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AB84AF" w14:textId="46F3D94E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B0E15B9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66446A1" w14:textId="53DBD214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0FF661F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18DB2D" w14:textId="3FF63D73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1233D" w:rsidRPr="00F205C4" w14:paraId="356D6B10" w14:textId="77777777" w:rsidTr="00F84E28">
        <w:tc>
          <w:tcPr>
            <w:tcW w:w="3767" w:type="dxa"/>
          </w:tcPr>
          <w:p w14:paraId="7C644401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4" w:type="dxa"/>
            <w:gridSpan w:val="7"/>
          </w:tcPr>
          <w:p w14:paraId="4C3C03DF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D2" w:rsidRPr="00F205C4" w14:paraId="00BC2A16" w14:textId="77777777" w:rsidTr="00F84E28">
        <w:tc>
          <w:tcPr>
            <w:tcW w:w="3767" w:type="dxa"/>
          </w:tcPr>
          <w:p w14:paraId="5DA5C323" w14:textId="2B96BDC8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5C62BB9" w14:textId="0206F65F" w:rsidR="00CA6ED2" w:rsidRPr="000423FC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23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1E88125B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34DEBC" w14:textId="41B48F8E" w:rsidR="00CA6ED2" w:rsidRPr="00ED3ABA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3851BC8C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32BB1011" w14:textId="7E9B7E22" w:rsidR="00CA6ED2" w:rsidRPr="00F205C4" w:rsidRDefault="00CA6ED2" w:rsidP="00CA6ED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4D642169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628CB1" w14:textId="77777777" w:rsidR="00CA6ED2" w:rsidRPr="00F205C4" w:rsidRDefault="00CA6ED2" w:rsidP="00CA6ED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6ED2" w:rsidRPr="00F205C4" w14:paraId="3D55B05B" w14:textId="77777777" w:rsidTr="000423FC">
        <w:trPr>
          <w:trHeight w:val="335"/>
        </w:trPr>
        <w:tc>
          <w:tcPr>
            <w:tcW w:w="3767" w:type="dxa"/>
          </w:tcPr>
          <w:p w14:paraId="4DA741EB" w14:textId="1E2650A1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FAB12E7" w14:textId="26E2533B" w:rsidR="00CA6ED2" w:rsidRPr="00F205C4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23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3100F060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125F28" w14:textId="1CBAAB88" w:rsidR="00CA6ED2" w:rsidRPr="00ED3ABA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D93190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224F2559" w14:textId="2E42EA2B" w:rsidR="00CA6ED2" w:rsidRPr="00F205C4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51589E79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C46B50" w14:textId="4B7ABB3E" w:rsidR="00CA6ED2" w:rsidRPr="00F205C4" w:rsidRDefault="00CA6ED2" w:rsidP="00CA6ED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A6ED2" w:rsidRPr="00F205C4" w14:paraId="7D52457B" w14:textId="77777777" w:rsidTr="00F84E28">
        <w:tc>
          <w:tcPr>
            <w:tcW w:w="3767" w:type="dxa"/>
          </w:tcPr>
          <w:p w14:paraId="4C6B58AE" w14:textId="4CC2B56C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8A6A7" w14:textId="35727007" w:rsidR="00CA6ED2" w:rsidRPr="00F205C4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4E249F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DF93F8" w14:textId="54252953" w:rsidR="00CA6ED2" w:rsidRPr="00F205C4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2C3C7161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5D667C3" w14:textId="581E4B5C" w:rsidR="00CA6ED2" w:rsidRPr="00F1233D" w:rsidRDefault="00CA6ED2" w:rsidP="00CA6E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2D576F4B" w14:textId="77777777" w:rsidR="00CA6ED2" w:rsidRPr="00F205C4" w:rsidRDefault="00CA6ED2" w:rsidP="00CA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E5566B7" w14:textId="77777777" w:rsidR="00CA6ED2" w:rsidRPr="00F1233D" w:rsidRDefault="00CA6ED2" w:rsidP="00CA6ED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AC6F36A" w14:textId="77777777" w:rsidR="00420F7F" w:rsidRPr="00A73577" w:rsidRDefault="00420F7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4CB618" w14:textId="5117A99A" w:rsidR="00C14DF3" w:rsidRPr="00F205C4" w:rsidRDefault="00C14DF3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C94F2E7" w14:textId="77777777" w:rsidR="00BC00F1" w:rsidRPr="00A73577" w:rsidRDefault="00BC00F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653A6" w14:textId="2922836E" w:rsidR="006D507A" w:rsidRPr="00BC00F1" w:rsidRDefault="00BC00F1" w:rsidP="00BC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036C25">
        <w:rPr>
          <w:rFonts w:asciiTheme="majorBidi" w:hAnsiTheme="majorBidi" w:cstheme="majorBidi" w:hint="cs"/>
          <w:sz w:val="30"/>
          <w:szCs w:val="30"/>
          <w:cs/>
          <w:lang w:val="th-TH"/>
        </w:rPr>
        <w:t>เ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ผยในหมายเหตุข้อ</w:t>
      </w:r>
      <w:r w:rsidRPr="00BC00F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B06526">
        <w:rPr>
          <w:rFonts w:asciiTheme="majorBidi" w:hAnsiTheme="majorBidi" w:cstheme="majorBidi"/>
          <w:sz w:val="30"/>
          <w:szCs w:val="30"/>
        </w:rPr>
        <w:t>2</w:t>
      </w:r>
    </w:p>
    <w:p w14:paraId="1357B607" w14:textId="26EED93A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06604" w14:textId="7E240A17" w:rsidR="00CD0F58" w:rsidRPr="00F205C4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CA4A86" w:rsidRDefault="00002E3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9"/>
        <w:gridCol w:w="275"/>
        <w:gridCol w:w="1138"/>
        <w:gridCol w:w="275"/>
        <w:gridCol w:w="1149"/>
        <w:gridCol w:w="236"/>
        <w:gridCol w:w="1125"/>
      </w:tblGrid>
      <w:tr w:rsidR="00002E3C" w:rsidRPr="00F205C4" w14:paraId="370AF181" w14:textId="77777777" w:rsidTr="0099617D">
        <w:trPr>
          <w:tblHeader/>
        </w:trPr>
        <w:tc>
          <w:tcPr>
            <w:tcW w:w="2038" w:type="pct"/>
          </w:tcPr>
          <w:p w14:paraId="27957EF2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2D33E1F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3A7037E4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7E1CEF08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766" w:rsidRPr="00F205C4" w14:paraId="2938499D" w14:textId="77777777" w:rsidTr="0099617D">
        <w:trPr>
          <w:tblHeader/>
        </w:trPr>
        <w:tc>
          <w:tcPr>
            <w:tcW w:w="2038" w:type="pct"/>
          </w:tcPr>
          <w:p w14:paraId="39DFB569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63F44ED" w14:textId="2B192771" w:rsidR="00862766" w:rsidRPr="00F205C4" w:rsidRDefault="00F84E28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54441263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823515" w14:textId="34B3A53F" w:rsidR="00862766" w:rsidRPr="00F205C4" w:rsidRDefault="00F84E28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683B4DA7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61EF681" w14:textId="3FA122BB" w:rsidR="00862766" w:rsidRPr="00F205C4" w:rsidRDefault="00F84E28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2CE38FD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11261A2" w14:textId="3678E732" w:rsidR="00862766" w:rsidRPr="00F205C4" w:rsidRDefault="00F84E28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507A" w:rsidRPr="00F205C4" w14:paraId="3E7861CB" w14:textId="77777777" w:rsidTr="0099617D">
        <w:trPr>
          <w:tblHeader/>
        </w:trPr>
        <w:tc>
          <w:tcPr>
            <w:tcW w:w="2038" w:type="pct"/>
          </w:tcPr>
          <w:p w14:paraId="6F6CC3A1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3A99EF2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2E6" w:rsidRPr="00F205C4" w14:paraId="5302CEF3" w14:textId="77777777" w:rsidTr="0099617D">
        <w:tc>
          <w:tcPr>
            <w:tcW w:w="2038" w:type="pct"/>
          </w:tcPr>
          <w:p w14:paraId="2B4C6C2F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45" w:type="pct"/>
          </w:tcPr>
          <w:p w14:paraId="2DDF0CD5" w14:textId="4AFCB6C1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83,413</w:t>
            </w:r>
          </w:p>
        </w:tc>
        <w:tc>
          <w:tcPr>
            <w:tcW w:w="152" w:type="pct"/>
          </w:tcPr>
          <w:p w14:paraId="60FC2556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314BE7" w14:textId="56D7F79C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52" w:type="pct"/>
          </w:tcPr>
          <w:p w14:paraId="3239B9D5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B9ADCD8" w14:textId="1324EFA5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F173AB6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93435DB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42E6" w:rsidRPr="00F205C4" w14:paraId="115D6BA6" w14:textId="77777777" w:rsidTr="0099617D">
        <w:tc>
          <w:tcPr>
            <w:tcW w:w="2038" w:type="pct"/>
          </w:tcPr>
          <w:p w14:paraId="2DCA298E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FA8E7EE" w14:textId="640673C3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52,774</w:t>
            </w:r>
          </w:p>
        </w:tc>
        <w:tc>
          <w:tcPr>
            <w:tcW w:w="152" w:type="pct"/>
          </w:tcPr>
          <w:p w14:paraId="4DD669E8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5A9B7F5" w14:textId="45FBE448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52" w:type="pct"/>
          </w:tcPr>
          <w:p w14:paraId="4B030134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520181" w14:textId="0B0A3FE5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E1094FE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30BA07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42E6" w:rsidRPr="00F205C4" w14:paraId="3761A9ED" w14:textId="77777777" w:rsidTr="0099617D">
        <w:tc>
          <w:tcPr>
            <w:tcW w:w="2038" w:type="pct"/>
            <w:vAlign w:val="bottom"/>
          </w:tcPr>
          <w:p w14:paraId="47F76F42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A741A67" w14:textId="4C17D385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136,187</w:t>
            </w:r>
          </w:p>
        </w:tc>
        <w:tc>
          <w:tcPr>
            <w:tcW w:w="152" w:type="pct"/>
          </w:tcPr>
          <w:p w14:paraId="5325E30B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F840020" w14:textId="7BDB9A62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52" w:type="pct"/>
          </w:tcPr>
          <w:p w14:paraId="3605B161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372A37E" w14:textId="2341FB73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FF6D6AA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B9612F2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042E6" w:rsidRPr="00F205C4" w14:paraId="4358FFB3" w14:textId="77777777" w:rsidTr="0099617D">
        <w:tc>
          <w:tcPr>
            <w:tcW w:w="2038" w:type="pct"/>
            <w:vAlign w:val="bottom"/>
          </w:tcPr>
          <w:p w14:paraId="38C0C509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653BF3D" w14:textId="3E153792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(6,969)</w:t>
            </w:r>
          </w:p>
        </w:tc>
        <w:tc>
          <w:tcPr>
            <w:tcW w:w="152" w:type="pct"/>
          </w:tcPr>
          <w:p w14:paraId="65DC603F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2654FF7" w14:textId="53E54984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3B992F8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147FE92" w14:textId="35583AA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1FE1602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B9F24F1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42E6" w:rsidRPr="00F205C4" w14:paraId="61B7AA57" w14:textId="77777777" w:rsidTr="0099617D">
        <w:tc>
          <w:tcPr>
            <w:tcW w:w="2038" w:type="pct"/>
          </w:tcPr>
          <w:p w14:paraId="4856612D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566B279D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129,218</w:t>
            </w:r>
          </w:p>
        </w:tc>
        <w:tc>
          <w:tcPr>
            <w:tcW w:w="152" w:type="pct"/>
          </w:tcPr>
          <w:p w14:paraId="48BBB4EC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6CFC12B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52" w:type="pct"/>
          </w:tcPr>
          <w:p w14:paraId="1ED02B2E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3154CEB" w14:textId="14CEE446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334989B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CF45DB" w14:textId="77777777" w:rsidR="003042E6" w:rsidRPr="00F205C4" w:rsidRDefault="003042E6" w:rsidP="0030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0EA5E4" w14:textId="77777777" w:rsidR="00515569" w:rsidRPr="00A73577" w:rsidRDefault="00515569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5"/>
        <w:gridCol w:w="1197"/>
        <w:gridCol w:w="275"/>
        <w:gridCol w:w="1231"/>
        <w:gridCol w:w="275"/>
        <w:gridCol w:w="1147"/>
        <w:gridCol w:w="236"/>
        <w:gridCol w:w="1034"/>
      </w:tblGrid>
      <w:tr w:rsidR="00862766" w:rsidRPr="00F205C4" w14:paraId="459ACBA1" w14:textId="77777777" w:rsidTr="0099617D">
        <w:tc>
          <w:tcPr>
            <w:tcW w:w="2032" w:type="pct"/>
          </w:tcPr>
          <w:p w14:paraId="018982AA" w14:textId="77777777" w:rsidR="00862766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5E524" w14:textId="030D7733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58" w:type="pct"/>
          </w:tcPr>
          <w:p w14:paraId="2EA4433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EB2494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B1090C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AB4E14F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8346646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44455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F2550D5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857" w:rsidRPr="00F205C4" w14:paraId="2BB27E77" w14:textId="77777777" w:rsidTr="0099617D">
        <w:tc>
          <w:tcPr>
            <w:tcW w:w="2032" w:type="pct"/>
          </w:tcPr>
          <w:p w14:paraId="5E82A791" w14:textId="47AF7566" w:rsidR="00D83857" w:rsidRPr="00F205C4" w:rsidRDefault="00D83857" w:rsidP="00D838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658" w:type="pct"/>
          </w:tcPr>
          <w:p w14:paraId="55635BD6" w14:textId="500A8165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1FCE">
              <w:rPr>
                <w:rFonts w:asciiTheme="majorBidi" w:hAnsiTheme="majorBidi" w:cstheme="majorBidi"/>
                <w:sz w:val="30"/>
                <w:szCs w:val="30"/>
              </w:rPr>
              <w:t>1,421,975</w:t>
            </w:r>
          </w:p>
        </w:tc>
        <w:tc>
          <w:tcPr>
            <w:tcW w:w="151" w:type="pct"/>
          </w:tcPr>
          <w:p w14:paraId="5FC70BBD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1A3A2F" w14:textId="69988435" w:rsidR="00D83857" w:rsidRPr="00F205C4" w:rsidRDefault="00310E3A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0E3A">
              <w:rPr>
                <w:rFonts w:asciiTheme="majorBidi" w:hAnsiTheme="majorBidi" w:cstheme="majorBidi"/>
                <w:sz w:val="30"/>
                <w:szCs w:val="30"/>
              </w:rPr>
              <w:t>1,411,054</w:t>
            </w:r>
          </w:p>
        </w:tc>
        <w:tc>
          <w:tcPr>
            <w:tcW w:w="151" w:type="pct"/>
          </w:tcPr>
          <w:p w14:paraId="733705D2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E74719" w14:textId="41E24800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39F3CA8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EE6EA2C" w14:textId="0896803D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83857" w:rsidRPr="00F205C4" w14:paraId="74D740CF" w14:textId="77777777" w:rsidTr="0099617D">
        <w:tc>
          <w:tcPr>
            <w:tcW w:w="2032" w:type="pct"/>
          </w:tcPr>
          <w:p w14:paraId="79AA6508" w14:textId="3137ACF6" w:rsidR="00D83857" w:rsidRPr="00F205C4" w:rsidRDefault="00D83857" w:rsidP="00D838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18F2E0E4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58" w:type="pct"/>
          </w:tcPr>
          <w:p w14:paraId="38FAD3A2" w14:textId="77777777" w:rsidR="00D8385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8AA3D68" w14:textId="3555D5E0" w:rsidR="00D83857" w:rsidRPr="00CE3023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1F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</w:t>
            </w:r>
          </w:p>
        </w:tc>
        <w:tc>
          <w:tcPr>
            <w:tcW w:w="151" w:type="pct"/>
          </w:tcPr>
          <w:p w14:paraId="7602898F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3A39096" w14:textId="77777777" w:rsidR="00D8385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E3A0C4" w14:textId="7C23FF63" w:rsidR="00D83857" w:rsidRPr="00F205C4" w:rsidRDefault="00310E3A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0E3A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151" w:type="pct"/>
          </w:tcPr>
          <w:p w14:paraId="539B55D2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F10091" w14:textId="77777777" w:rsidR="00D8385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38323C" w14:textId="58AF88FA" w:rsidR="00D83857" w:rsidRPr="005214B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BEBCC36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A0AC101" w14:textId="77777777" w:rsidR="00D8385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061819" w14:textId="599AF2DE" w:rsidR="00D83857" w:rsidRPr="005214B7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83857" w:rsidRPr="00F205C4" w14:paraId="3D05E74E" w14:textId="77777777" w:rsidTr="0099617D">
        <w:tc>
          <w:tcPr>
            <w:tcW w:w="2032" w:type="pct"/>
          </w:tcPr>
          <w:p w14:paraId="00DE3B37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89263C0" w14:textId="7671C698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1,422,515</w:t>
            </w:r>
          </w:p>
        </w:tc>
        <w:tc>
          <w:tcPr>
            <w:tcW w:w="151" w:type="pct"/>
          </w:tcPr>
          <w:p w14:paraId="5309B47C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65DE864" w14:textId="33C74DB2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51" w:type="pct"/>
          </w:tcPr>
          <w:p w14:paraId="4BA91B05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17E6EBA" w14:textId="6126B18A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A6A9C3A" w14:textId="77777777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F841EC" w14:textId="21922A7B" w:rsidR="00D83857" w:rsidRPr="00F205C4" w:rsidRDefault="00D83857" w:rsidP="00D8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877CBF" w14:textId="4FAA5A79" w:rsidR="0098085C" w:rsidRDefault="0098085C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23C00AD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6C963F5" w14:textId="11248CD8" w:rsidR="006B11D7" w:rsidRPr="00F205C4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670C8D29" w14:textId="77777777" w:rsidR="00966257" w:rsidRPr="004B75BA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1167"/>
        <w:gridCol w:w="269"/>
        <w:gridCol w:w="1260"/>
      </w:tblGrid>
      <w:tr w:rsidR="00F84E28" w:rsidRPr="00F205C4" w14:paraId="38E4E655" w14:textId="77777777" w:rsidTr="00F84E28">
        <w:tc>
          <w:tcPr>
            <w:tcW w:w="3528" w:type="pct"/>
          </w:tcPr>
          <w:p w14:paraId="679051F5" w14:textId="77777777" w:rsidR="00F84E28" w:rsidRPr="00F205C4" w:rsidRDefault="00F84E28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49D2D93D" w14:textId="77777777" w:rsidR="00F84E28" w:rsidRPr="00F205C4" w:rsidRDefault="00F84E28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E28" w:rsidRPr="00F205C4" w14:paraId="2794A84F" w14:textId="77777777" w:rsidTr="00F84E28">
        <w:tc>
          <w:tcPr>
            <w:tcW w:w="3528" w:type="pct"/>
          </w:tcPr>
          <w:p w14:paraId="4065174E" w14:textId="77777777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142D70D" w14:textId="0A179727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C40DFC6" w14:textId="77777777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FD55E6F" w14:textId="00D5D08D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4E28" w:rsidRPr="00F205C4" w14:paraId="5131D48B" w14:textId="77777777" w:rsidTr="00F84E28">
        <w:trPr>
          <w:trHeight w:val="246"/>
        </w:trPr>
        <w:tc>
          <w:tcPr>
            <w:tcW w:w="3528" w:type="pct"/>
          </w:tcPr>
          <w:p w14:paraId="0D09AC54" w14:textId="77777777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71908B03" w14:textId="77777777" w:rsidR="00F84E28" w:rsidRPr="00F205C4" w:rsidRDefault="00F84E2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929" w:rsidRPr="00F205C4" w14:paraId="35ED8A49" w14:textId="77777777" w:rsidTr="00F84E28">
        <w:tc>
          <w:tcPr>
            <w:tcW w:w="3528" w:type="pct"/>
          </w:tcPr>
          <w:p w14:paraId="1FDAC7F6" w14:textId="372F59FB" w:rsidR="00171929" w:rsidRPr="00F205C4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75C0B20A" w14:textId="1213D47F" w:rsidR="00171929" w:rsidRPr="007631D2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Pr="00763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47" w:type="pct"/>
          </w:tcPr>
          <w:p w14:paraId="7C7B1BF9" w14:textId="77777777" w:rsidR="00171929" w:rsidRPr="00F205C4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19ED0BE2" w14:textId="6CEA6288" w:rsidR="00171929" w:rsidRPr="007368E6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Pr="00763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171929" w:rsidRPr="00F205C4" w14:paraId="24D22B76" w14:textId="77777777" w:rsidTr="00F84E28">
        <w:tc>
          <w:tcPr>
            <w:tcW w:w="3528" w:type="pct"/>
          </w:tcPr>
          <w:p w14:paraId="004BB21B" w14:textId="5EF7C991" w:rsidR="00171929" w:rsidRPr="00F205C4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395F116" w14:textId="2C4C1E2A" w:rsidR="00171929" w:rsidRPr="007368E6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7" w:type="pct"/>
          </w:tcPr>
          <w:p w14:paraId="6A4EB813" w14:textId="77777777" w:rsidR="00171929" w:rsidRPr="00F205C4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68F89DFF" w14:textId="1A36050F" w:rsidR="00171929" w:rsidRPr="007368E6" w:rsidRDefault="00171929" w:rsidP="0017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</w:tbl>
    <w:p w14:paraId="1B30B4CC" w14:textId="74394ABB" w:rsidR="00CA6E96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4D3CD64" w14:textId="6B5ADD0D" w:rsidR="00F84E28" w:rsidRPr="00A83335" w:rsidRDefault="00F84E28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F84E28" w:rsidRPr="00A83335" w:rsidSect="006603E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642ABF1" w14:textId="76FACD39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>
        <w:rPr>
          <w:rFonts w:asciiTheme="majorBidi" w:hAnsiTheme="majorBidi" w:cstheme="majorBidi"/>
          <w:sz w:val="30"/>
          <w:szCs w:val="30"/>
        </w:rPr>
        <w:t xml:space="preserve">2565 </w:t>
      </w:r>
      <w:r w:rsidR="00126E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 w:cstheme="majorBidi"/>
          <w:sz w:val="30"/>
          <w:szCs w:val="30"/>
        </w:rPr>
        <w:t>2564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710"/>
        <w:gridCol w:w="720"/>
        <w:gridCol w:w="184"/>
        <w:gridCol w:w="626"/>
        <w:gridCol w:w="180"/>
        <w:gridCol w:w="900"/>
        <w:gridCol w:w="180"/>
        <w:gridCol w:w="900"/>
        <w:gridCol w:w="180"/>
        <w:gridCol w:w="990"/>
        <w:gridCol w:w="184"/>
        <w:gridCol w:w="986"/>
        <w:gridCol w:w="180"/>
        <w:gridCol w:w="990"/>
        <w:gridCol w:w="184"/>
        <w:gridCol w:w="986"/>
        <w:gridCol w:w="180"/>
        <w:gridCol w:w="990"/>
        <w:gridCol w:w="184"/>
        <w:gridCol w:w="986"/>
      </w:tblGrid>
      <w:tr w:rsidR="00A275C4" w:rsidRPr="00F205C4" w:rsidDel="00685444" w14:paraId="2CA87579" w14:textId="77777777" w:rsidTr="00BB3924">
        <w:trPr>
          <w:cantSplit/>
          <w:tblHeader/>
        </w:trPr>
        <w:tc>
          <w:tcPr>
            <w:tcW w:w="2340" w:type="dxa"/>
          </w:tcPr>
          <w:p w14:paraId="1E7AE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20" w:type="dxa"/>
            <w:gridSpan w:val="20"/>
          </w:tcPr>
          <w:p w14:paraId="047236AE" w14:textId="0BF704AC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5C4" w:rsidRPr="00F205C4" w14:paraId="513E97DB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55AF68A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EDA1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4E3292" w14:textId="6C55900E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DC50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AC00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6002E91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AB58866" w14:textId="356C3DE4" w:rsidR="00A275C4" w:rsidRPr="00F205C4" w:rsidRDefault="00A275C4" w:rsidP="00A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F84E28" w:rsidRPr="00F205C4" w14:paraId="5AA9DA77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69548E7D" w14:textId="42B460D2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73D4587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EB3AC2" w14:textId="4BA3CF85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3A3A0D27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center"/>
          </w:tcPr>
          <w:p w14:paraId="60176190" w14:textId="45B769DF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06CDB1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0DED39" w14:textId="0E69653D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D52692B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9958B5" w14:textId="29A63A0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EECF98A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2DD82F" w14:textId="03034B5C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5DCB4DA0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B6DE910" w14:textId="250862C3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292E0E8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76A16013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3FD1B076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A6B80CC" w14:textId="33664981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38FB76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3A02D" w14:textId="7FE40A9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3DF4D509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9D8951" w14:textId="7E59D0EA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84E28" w:rsidRPr="00F205C4" w14:paraId="2BAED77A" w14:textId="77777777" w:rsidTr="00A275C4">
        <w:trPr>
          <w:cantSplit/>
        </w:trPr>
        <w:tc>
          <w:tcPr>
            <w:tcW w:w="2340" w:type="dxa"/>
          </w:tcPr>
          <w:p w14:paraId="412EF2C1" w14:textId="77777777" w:rsidR="00F84E28" w:rsidRPr="00F205C4" w:rsidRDefault="00F84E28" w:rsidP="00F84E2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FEBE5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123A2B1" w14:textId="74A11F6F" w:rsidR="00F84E28" w:rsidRPr="00F205C4" w:rsidRDefault="00F84E28" w:rsidP="00F84E2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0" w:type="dxa"/>
            <w:gridSpan w:val="15"/>
          </w:tcPr>
          <w:p w14:paraId="201DA0CF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4E28" w:rsidRPr="00F205C4" w14:paraId="70A64B80" w14:textId="77777777" w:rsidTr="00135900">
        <w:trPr>
          <w:cantSplit/>
        </w:trPr>
        <w:tc>
          <w:tcPr>
            <w:tcW w:w="2340" w:type="dxa"/>
          </w:tcPr>
          <w:p w14:paraId="6D8D3896" w14:textId="77777777" w:rsidR="00F84E28" w:rsidRPr="00F205C4" w:rsidRDefault="00F84E28" w:rsidP="00F84E2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388E9794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DC0C774" w14:textId="034992BA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7B09BCF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5D5638E7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40EDF" w14:textId="77777777" w:rsidR="00F84E28" w:rsidRPr="00F205C4" w:rsidRDefault="00F84E28" w:rsidP="00F84E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FE75D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987DB1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D1ADBF3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A74BB4A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60532AC8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719D14B8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30BD6C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FA557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8D6AA90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5A1361" w14:textId="77777777" w:rsidR="00F84E28" w:rsidRPr="00F205C4" w:rsidRDefault="00F84E28" w:rsidP="00F84E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26386" w:rsidRPr="00F205C4" w14:paraId="48E3B11C" w14:textId="77777777" w:rsidTr="00036E70">
        <w:trPr>
          <w:cantSplit/>
        </w:trPr>
        <w:tc>
          <w:tcPr>
            <w:tcW w:w="2340" w:type="dxa"/>
          </w:tcPr>
          <w:p w14:paraId="3884415A" w14:textId="555D0E36" w:rsidR="00726386" w:rsidRPr="00F205C4" w:rsidRDefault="00726386" w:rsidP="00726386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710" w:type="dxa"/>
            <w:vAlign w:val="bottom"/>
          </w:tcPr>
          <w:p w14:paraId="07CA4749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ตัวแทนจำหน่าย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056B8F4C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รถยนต์ อะไหล่</w:t>
            </w:r>
          </w:p>
          <w:p w14:paraId="7D9F9C47" w14:textId="07DA96B4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และศูนย์บริการ</w:t>
            </w:r>
          </w:p>
        </w:tc>
        <w:tc>
          <w:tcPr>
            <w:tcW w:w="720" w:type="dxa"/>
          </w:tcPr>
          <w:p w14:paraId="1518C073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9BBF5C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CBF08A" w14:textId="7F09267A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5ED7A59D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366A4D20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1D9480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F95CD1" w14:textId="34D6BE1B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6A7D2B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C6CF3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8C86A3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5099C9" w14:textId="7715E551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289294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B7FF3AC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3D93D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8C1A73" w14:textId="0CA1C524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F69B8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BCE472A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8D1675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79DAC" w14:textId="36A37E9D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6298A38D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1518B06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F39B2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C750C9" w14:textId="2A655DAC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D72EC76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2A10A9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E0FAB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E6429B" w14:textId="6B3BD8BA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2896290C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18C5A27F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F7A9FE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B18B33" w14:textId="68415687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D35F532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D8E3A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A3C201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0C7EEB" w14:textId="63F63031" w:rsidR="00726386" w:rsidRPr="00F205C4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6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7,980</w:t>
            </w:r>
          </w:p>
        </w:tc>
        <w:tc>
          <w:tcPr>
            <w:tcW w:w="184" w:type="dxa"/>
          </w:tcPr>
          <w:p w14:paraId="5C6DCBAB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9EFC982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F12289D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7B2B5834" w14:textId="06ACE535" w:rsidR="00726386" w:rsidRPr="00F205C4" w:rsidRDefault="00726386" w:rsidP="0072638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26386" w:rsidRPr="00F205C4" w14:paraId="1891E75C" w14:textId="77777777" w:rsidTr="0083269F">
        <w:trPr>
          <w:cantSplit/>
          <w:trHeight w:val="558"/>
        </w:trPr>
        <w:tc>
          <w:tcPr>
            <w:tcW w:w="2340" w:type="dxa"/>
          </w:tcPr>
          <w:p w14:paraId="622AC75F" w14:textId="33B60DAC" w:rsidR="00726386" w:rsidRPr="00F205C4" w:rsidRDefault="00726386" w:rsidP="00726386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vAlign w:val="bottom"/>
          </w:tcPr>
          <w:p w14:paraId="0A356683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</w:t>
            </w:r>
          </w:p>
          <w:p w14:paraId="1075CFC6" w14:textId="63001B03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รถยนต์ทั่วไป</w:t>
            </w:r>
          </w:p>
          <w:p w14:paraId="1E2F7FED" w14:textId="3F1F87F4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ประเภทเร่งด่วน</w:t>
            </w:r>
          </w:p>
        </w:tc>
        <w:tc>
          <w:tcPr>
            <w:tcW w:w="720" w:type="dxa"/>
          </w:tcPr>
          <w:p w14:paraId="1D16127B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CFAB68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23EFB3DD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84631EE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36FDA0F5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14AAC6" w14:textId="77777777" w:rsidR="00726386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22E84A9E" w:rsidR="00726386" w:rsidRPr="004C3F8D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DC53DBA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0B46EB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AC6DD4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3EFE2A4B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60E90E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5C7B219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086518" w14:textId="77777777" w:rsidR="00726386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221AEE83" w:rsidR="00726386" w:rsidRPr="00F205C4" w:rsidRDefault="00726386" w:rsidP="007263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53428A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3D2D65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0345CB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47996F3D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13317DC5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3ED002C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2C7379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1256BA7B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1AF11DD4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64DF4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19898C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04CA" w14:textId="1BBE75BC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614E8AC1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567C690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394706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2DF1FF" w14:textId="45667A4F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06A97BFD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558442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4BFAE38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F063CCD" w14:textId="088B76CF" w:rsidR="00726386" w:rsidRPr="00F205C4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1D575E8A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F2A801B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C816E0A" w14:textId="77777777" w:rsid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3BD29459" w14:textId="6C67547D" w:rsidR="00726386" w:rsidRPr="00F205C4" w:rsidRDefault="00726386" w:rsidP="0072638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26386" w:rsidRPr="00F205C4" w14:paraId="1D1F6283" w14:textId="77777777" w:rsidTr="00A275C4">
        <w:trPr>
          <w:cantSplit/>
          <w:trHeight w:val="197"/>
        </w:trPr>
        <w:tc>
          <w:tcPr>
            <w:tcW w:w="2340" w:type="dxa"/>
            <w:vAlign w:val="bottom"/>
          </w:tcPr>
          <w:p w14:paraId="620E6081" w14:textId="77777777" w:rsidR="00726386" w:rsidRPr="00F205C4" w:rsidRDefault="00726386" w:rsidP="007263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005EC24" w14:textId="77777777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990CD4" w14:textId="6F3B4654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8E044B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147A4F0" w14:textId="77777777" w:rsidR="00726386" w:rsidRPr="00F205C4" w:rsidRDefault="00726386" w:rsidP="007263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EB36D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13AB3B5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0FFE51DD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0F1C196C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4B70312F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02745EBF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85D3" w14:textId="74B777C6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1611D197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2417B" w14:textId="4A5F272E" w:rsidR="00726386" w:rsidRPr="00F205C4" w:rsidRDefault="00726386" w:rsidP="007263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1FB6EB4B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D6D65" w14:textId="0BA49021" w:rsidR="00726386" w:rsidRPr="00726386" w:rsidRDefault="00726386" w:rsidP="0072638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263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7,980</w:t>
            </w:r>
          </w:p>
        </w:tc>
        <w:tc>
          <w:tcPr>
            <w:tcW w:w="184" w:type="dxa"/>
          </w:tcPr>
          <w:p w14:paraId="4C0A8AAA" w14:textId="77777777" w:rsidR="00726386" w:rsidRPr="00F205C4" w:rsidRDefault="00726386" w:rsidP="007263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7686D4" w14:textId="3D52FEA1" w:rsidR="00726386" w:rsidRPr="00F205C4" w:rsidRDefault="00726386" w:rsidP="0072638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3EAE1169" w:rsidR="00963862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1377701" w14:textId="77777777" w:rsidR="0084683F" w:rsidRPr="00F205C4" w:rsidRDefault="0084683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07EFE3ED" w:rsidR="00370B9B" w:rsidRDefault="00370B9B" w:rsidP="00882F7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907A523" w14:textId="1F507D19" w:rsidR="00A90AA8" w:rsidRPr="00883355" w:rsidRDefault="00A90AA8" w:rsidP="00A90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710"/>
        <w:gridCol w:w="270"/>
        <w:gridCol w:w="1440"/>
      </w:tblGrid>
      <w:tr w:rsidR="00883355" w:rsidRPr="00883355" w14:paraId="204469E5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0A467B2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7B39C74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3355" w:rsidRPr="00883355" w14:paraId="0FF669EC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7B9F3F1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093DEF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199BBD7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C7DB8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EB61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DD8D71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83355" w:rsidRPr="00883355" w14:paraId="1B7725C9" w14:textId="77777777" w:rsidTr="00810092">
        <w:tc>
          <w:tcPr>
            <w:tcW w:w="4050" w:type="dxa"/>
            <w:shd w:val="clear" w:color="auto" w:fill="auto"/>
          </w:tcPr>
          <w:p w14:paraId="18F3C4AF" w14:textId="630FBA0D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78FF08E1" w14:textId="4B8CB90B" w:rsidR="00883355" w:rsidRPr="00504B8D" w:rsidRDefault="00504B8D" w:rsidP="008833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83355" w:rsidRPr="008833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3355" w:rsidRPr="00883355" w14:paraId="714F8021" w14:textId="77777777" w:rsidTr="00883355">
        <w:tc>
          <w:tcPr>
            <w:tcW w:w="4050" w:type="dxa"/>
            <w:shd w:val="clear" w:color="auto" w:fill="auto"/>
          </w:tcPr>
          <w:p w14:paraId="41F86A20" w14:textId="74C53B31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ED816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B683A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A37E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0B4E0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7C22E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355" w:rsidRPr="00883355" w14:paraId="0EABE208" w14:textId="77777777" w:rsidTr="00883355">
        <w:tc>
          <w:tcPr>
            <w:tcW w:w="4050" w:type="dxa"/>
            <w:shd w:val="clear" w:color="auto" w:fill="auto"/>
          </w:tcPr>
          <w:p w14:paraId="44F14751" w14:textId="77777777" w:rsidR="00883355" w:rsidRPr="00883355" w:rsidRDefault="00883355" w:rsidP="0003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7FBF6B" w14:textId="64B4945B" w:rsidR="00883355" w:rsidRPr="00883355" w:rsidRDefault="00883355" w:rsidP="00036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64DF6A33" w14:textId="77777777" w:rsidR="00883355" w:rsidRPr="00883355" w:rsidRDefault="00883355" w:rsidP="00036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FA09CE" w14:textId="04BE514A" w:rsidR="00883355" w:rsidRPr="00883355" w:rsidRDefault="00883355" w:rsidP="00036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71787" w14:textId="77777777" w:rsidR="00883355" w:rsidRPr="00883355" w:rsidRDefault="00883355" w:rsidP="00036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2E5AE8" w14:textId="44F0A513" w:rsidR="00883355" w:rsidRPr="00883355" w:rsidRDefault="00883355" w:rsidP="00036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</w:tr>
      <w:tr w:rsidR="00883355" w:rsidRPr="00883355" w14:paraId="331493E0" w14:textId="77777777" w:rsidTr="00883355">
        <w:tc>
          <w:tcPr>
            <w:tcW w:w="4050" w:type="dxa"/>
            <w:shd w:val="clear" w:color="auto" w:fill="auto"/>
          </w:tcPr>
          <w:p w14:paraId="09C10E44" w14:textId="2FAA497D" w:rsidR="00883355" w:rsidRPr="00883355" w:rsidRDefault="00883355" w:rsidP="0088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21D7" w14:textId="7FF4244C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2D74034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6ADBFC2" w14:textId="304BD73F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26BF0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B6B3" w14:textId="11C6B9B3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</w:tr>
      <w:tr w:rsidR="00883355" w:rsidRPr="00883355" w14:paraId="64A8DEF2" w14:textId="77777777" w:rsidTr="00883355">
        <w:tc>
          <w:tcPr>
            <w:tcW w:w="4050" w:type="dxa"/>
          </w:tcPr>
          <w:p w14:paraId="3779CAA6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02AA32" w14:textId="10E573BD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35,955</w:t>
            </w:r>
          </w:p>
        </w:tc>
        <w:tc>
          <w:tcPr>
            <w:tcW w:w="270" w:type="dxa"/>
            <w:vAlign w:val="bottom"/>
          </w:tcPr>
          <w:p w14:paraId="5B481655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8D905E" w14:textId="38AF978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87005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1E2BAF" w14:textId="611A3F0E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96,628</w:t>
            </w:r>
          </w:p>
        </w:tc>
      </w:tr>
      <w:tr w:rsidR="00883355" w:rsidRPr="00883355" w14:paraId="6F8FA03F" w14:textId="77777777" w:rsidTr="00883355">
        <w:tc>
          <w:tcPr>
            <w:tcW w:w="4050" w:type="dxa"/>
            <w:shd w:val="clear" w:color="auto" w:fill="auto"/>
          </w:tcPr>
          <w:p w14:paraId="3D7DC7F3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561B9" w14:textId="31145A7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5192E2E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88D72" w14:textId="5BE645F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6FEBE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79EEE" w14:textId="12C5C9B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883355" w:rsidRPr="00883355" w14:paraId="1F77F41D" w14:textId="77777777" w:rsidTr="00883355">
        <w:trPr>
          <w:trHeight w:val="64"/>
        </w:trPr>
        <w:tc>
          <w:tcPr>
            <w:tcW w:w="4050" w:type="dxa"/>
            <w:shd w:val="clear" w:color="auto" w:fill="auto"/>
          </w:tcPr>
          <w:p w14:paraId="74037237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63F46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3B6218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D31A56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A3BE21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1E409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83355" w:rsidRPr="00883355" w14:paraId="0E96F2E8" w14:textId="77777777" w:rsidTr="00883355">
        <w:tc>
          <w:tcPr>
            <w:tcW w:w="4050" w:type="dxa"/>
            <w:shd w:val="clear" w:color="auto" w:fill="auto"/>
          </w:tcPr>
          <w:p w14:paraId="57DCBBA0" w14:textId="0E767B7D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C931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C5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E19E49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2008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C1D9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3355" w:rsidRPr="00883355" w14:paraId="02FBBC85" w14:textId="77777777" w:rsidTr="00883355">
        <w:tc>
          <w:tcPr>
            <w:tcW w:w="4050" w:type="dxa"/>
            <w:shd w:val="clear" w:color="auto" w:fill="auto"/>
          </w:tcPr>
          <w:p w14:paraId="4FF16A86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0A5C44" w14:textId="527F6F4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825A1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C63550" w14:textId="1E50451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8108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01744" w14:textId="63AFB65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355" w:rsidRPr="00883355" w14:paraId="5BC755D2" w14:textId="77777777" w:rsidTr="00883355">
        <w:tc>
          <w:tcPr>
            <w:tcW w:w="4050" w:type="dxa"/>
            <w:shd w:val="clear" w:color="auto" w:fill="auto"/>
          </w:tcPr>
          <w:p w14:paraId="0C13A84D" w14:textId="0BB8B8EC" w:rsidR="00883355" w:rsidRPr="00883355" w:rsidRDefault="00883355" w:rsidP="0088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6C594" w14:textId="7AAEE350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D6BE4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4F2315" w14:textId="73758AEB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19C51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6B866" w14:textId="04E5B1A5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83355" w:rsidRPr="00883355" w14:paraId="25B15D76" w14:textId="77777777" w:rsidTr="00883355">
        <w:tc>
          <w:tcPr>
            <w:tcW w:w="4050" w:type="dxa"/>
            <w:shd w:val="clear" w:color="auto" w:fill="auto"/>
          </w:tcPr>
          <w:p w14:paraId="380F134F" w14:textId="1590A02D" w:rsidR="00883355" w:rsidRPr="00883355" w:rsidRDefault="00883355" w:rsidP="0030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</w:t>
            </w: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DFBA86" w14:textId="668D903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036D0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7AE19D" w14:textId="08BE6F89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E1ABA" w14:textId="77777777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4317B" w14:textId="5254E423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3355" w:rsidRPr="00883355" w14:paraId="430212A0" w14:textId="77777777" w:rsidTr="00883355">
        <w:tc>
          <w:tcPr>
            <w:tcW w:w="4050" w:type="dxa"/>
            <w:shd w:val="clear" w:color="auto" w:fill="auto"/>
          </w:tcPr>
          <w:p w14:paraId="205B450C" w14:textId="77777777" w:rsidR="00883355" w:rsidRPr="00883355" w:rsidRDefault="00883355" w:rsidP="0095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949DD" w14:textId="29556ED1" w:rsidR="00883355" w:rsidRPr="00883355" w:rsidRDefault="00883355" w:rsidP="009540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B3A91B" w14:textId="77777777" w:rsidR="00883355" w:rsidRPr="00883355" w:rsidRDefault="00883355" w:rsidP="009540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B5A89" w14:textId="2B03FCD4" w:rsidR="00883355" w:rsidRPr="00883355" w:rsidRDefault="00883355" w:rsidP="009540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CF8A2" w14:textId="77777777" w:rsidR="00883355" w:rsidRPr="00883355" w:rsidRDefault="00883355" w:rsidP="009540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B47E6" w14:textId="110E496B" w:rsidR="00883355" w:rsidRPr="00883355" w:rsidRDefault="00883355" w:rsidP="009540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83355" w:rsidRPr="00883355" w14:paraId="0B543151" w14:textId="77777777" w:rsidTr="00883355">
        <w:tc>
          <w:tcPr>
            <w:tcW w:w="4050" w:type="dxa"/>
            <w:shd w:val="clear" w:color="auto" w:fill="auto"/>
          </w:tcPr>
          <w:p w14:paraId="4191568C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F057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702DCA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D72AA9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C805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84F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83355" w:rsidRPr="00883355" w14:paraId="27653EB1" w14:textId="77777777" w:rsidTr="00883355">
        <w:tc>
          <w:tcPr>
            <w:tcW w:w="4050" w:type="dxa"/>
            <w:shd w:val="clear" w:color="auto" w:fill="auto"/>
          </w:tcPr>
          <w:p w14:paraId="37F4A7CC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E631A8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CE7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CECF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CC1D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5085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3355" w:rsidRPr="00883355" w14:paraId="68185CE0" w14:textId="77777777" w:rsidTr="00883355">
        <w:tc>
          <w:tcPr>
            <w:tcW w:w="4050" w:type="dxa"/>
            <w:shd w:val="clear" w:color="auto" w:fill="auto"/>
          </w:tcPr>
          <w:p w14:paraId="7222DE1F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71347A" w14:textId="4151C979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38F7137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9B3CD8B" w14:textId="2F39501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1489B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B2692" w14:textId="2FD55599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</w:tr>
      <w:tr w:rsidR="00883355" w:rsidRPr="00883355" w14:paraId="76A0CD4D" w14:textId="77777777" w:rsidTr="00883355">
        <w:tc>
          <w:tcPr>
            <w:tcW w:w="4050" w:type="dxa"/>
            <w:shd w:val="clear" w:color="auto" w:fill="auto"/>
          </w:tcPr>
          <w:p w14:paraId="09AFF21E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8E077" w14:textId="5FDA7D1A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E68291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C6A7C" w14:textId="4C646084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DF3C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F2117" w14:textId="22D8FF1D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7D8706B" w14:textId="77777777" w:rsidR="0033217D" w:rsidRPr="00883355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F1240CE" w14:textId="68239536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4119E">
        <w:rPr>
          <w:rFonts w:asciiTheme="majorBidi" w:hAnsiTheme="majorBidi" w:cstheme="majorBidi"/>
          <w:sz w:val="30"/>
          <w:szCs w:val="30"/>
        </w:rPr>
        <w:t xml:space="preserve"> </w:t>
      </w:r>
      <w:r w:rsidR="00B4119E" w:rsidRPr="00B4119E">
        <w:rPr>
          <w:rFonts w:asciiTheme="majorBidi" w:hAnsiTheme="majorBidi" w:cs="Angsana New" w:hint="cs"/>
          <w:sz w:val="30"/>
          <w:szCs w:val="30"/>
          <w:cs/>
        </w:rPr>
        <w:t>และสิ่งปลูกสร้าง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883355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D5779FA" w14:textId="03827456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911873">
        <w:rPr>
          <w:rFonts w:asciiTheme="majorBidi" w:hAnsiTheme="majorBidi" w:cstheme="majorBidi"/>
          <w:sz w:val="30"/>
          <w:szCs w:val="30"/>
        </w:rPr>
        <w:t xml:space="preserve"> 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F84E28">
        <w:rPr>
          <w:rFonts w:asciiTheme="majorBidi" w:hAnsiTheme="majorBidi" w:cstheme="majorBidi"/>
          <w:sz w:val="30"/>
          <w:szCs w:val="30"/>
        </w:rPr>
        <w:t>5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7312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C35241" w:rsidRPr="00731268">
        <w:rPr>
          <w:rFonts w:asciiTheme="majorBidi" w:hAnsiTheme="majorBidi" w:cs="Angsana New"/>
          <w:sz w:val="30"/>
          <w:szCs w:val="30"/>
        </w:rPr>
        <w:t xml:space="preserve"> 2</w:t>
      </w:r>
      <w:r w:rsidR="00B07511">
        <w:rPr>
          <w:rFonts w:asciiTheme="majorBidi" w:hAnsiTheme="majorBidi" w:cs="Angsana New"/>
          <w:sz w:val="30"/>
          <w:szCs w:val="30"/>
        </w:rPr>
        <w:t>65</w:t>
      </w:r>
      <w:r w:rsidR="00C35241" w:rsidRPr="00731268">
        <w:rPr>
          <w:rFonts w:asciiTheme="majorBidi" w:hAnsiTheme="majorBidi" w:cs="Angsana New"/>
          <w:sz w:val="30"/>
          <w:szCs w:val="30"/>
        </w:rPr>
        <w:t>.</w:t>
      </w:r>
      <w:r w:rsidR="00B07511">
        <w:rPr>
          <w:rFonts w:asciiTheme="majorBidi" w:hAnsiTheme="majorBidi" w:cs="Angsana New"/>
          <w:sz w:val="30"/>
          <w:szCs w:val="30"/>
        </w:rPr>
        <w:t>08</w:t>
      </w:r>
      <w:r w:rsidR="00C35241" w:rsidRPr="00731268">
        <w:rPr>
          <w:rFonts w:asciiTheme="majorBidi" w:hAnsiTheme="majorBidi" w:cs="Angsana New"/>
          <w:sz w:val="30"/>
          <w:szCs w:val="30"/>
        </w:rPr>
        <w:t xml:space="preserve"> </w:t>
      </w:r>
      <w:r w:rsidR="008D093B" w:rsidRPr="007312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4148A" w:rsidRPr="00F404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D7C06" w:rsidRPr="00F4040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D093B" w:rsidRPr="00F4040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84E28">
        <w:rPr>
          <w:rFonts w:asciiTheme="majorBidi" w:hAnsiTheme="majorBidi" w:cstheme="majorBidi"/>
          <w:i/>
          <w:iCs/>
          <w:sz w:val="30"/>
          <w:szCs w:val="30"/>
        </w:rPr>
        <w:t>156.</w:t>
      </w:r>
      <w:r w:rsidR="00F40409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8363FF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118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911873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911873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911873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911873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</w:p>
    <w:p w14:paraId="365C58AD" w14:textId="77777777" w:rsidR="00BD2C86" w:rsidRPr="00883355" w:rsidRDefault="00BD2C8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2174E4C" w14:textId="0C711699" w:rsidR="00083351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97C9517" w14:textId="77777777" w:rsidR="00883355" w:rsidRPr="00883355" w:rsidRDefault="00883355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9F8C7A0" w14:textId="37C16B34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1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763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F84E28">
        <w:rPr>
          <w:rFonts w:asciiTheme="majorBidi" w:hAnsiTheme="majorBidi" w:cstheme="majorBidi"/>
          <w:sz w:val="30"/>
          <w:szCs w:val="30"/>
        </w:rPr>
        <w:t>5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r w:rsidR="005E0995">
        <w:rPr>
          <w:rFonts w:asciiTheme="majorBidi" w:hAnsiTheme="majorBidi" w:cs="Angsana New"/>
          <w:sz w:val="30"/>
          <w:szCs w:val="30"/>
        </w:rPr>
        <w:t>5</w:t>
      </w:r>
      <w:r w:rsidR="00B07511">
        <w:rPr>
          <w:rFonts w:asciiTheme="majorBidi" w:hAnsiTheme="majorBidi" w:cs="Angsana New"/>
          <w:sz w:val="30"/>
          <w:szCs w:val="30"/>
        </w:rPr>
        <w:t>8</w:t>
      </w:r>
      <w:r w:rsidR="00690C24" w:rsidRPr="007631D2">
        <w:rPr>
          <w:rFonts w:asciiTheme="majorBidi" w:hAnsiTheme="majorBidi" w:cs="Angsana New"/>
          <w:sz w:val="30"/>
          <w:szCs w:val="30"/>
        </w:rPr>
        <w:t>.</w:t>
      </w:r>
      <w:r w:rsidR="00B07511">
        <w:rPr>
          <w:rFonts w:asciiTheme="majorBidi" w:hAnsiTheme="majorBidi" w:cs="Angsana New"/>
          <w:sz w:val="30"/>
          <w:szCs w:val="30"/>
        </w:rPr>
        <w:t>97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4E2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B362AF" w:rsidRPr="007631D2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7631D2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631D2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7631D2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70648E" w:rsidRPr="00677C83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 w:rsidR="0064148A" w:rsidRPr="00677C83">
        <w:rPr>
          <w:rFonts w:asciiTheme="majorBidi" w:hAnsiTheme="majorBidi" w:cstheme="majorBidi"/>
          <w:sz w:val="30"/>
          <w:szCs w:val="30"/>
        </w:rPr>
        <w:t>12</w:t>
      </w:r>
      <w:r w:rsidR="0070648E" w:rsidRPr="00677C83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7E060E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DA53C5" w:rsidRDefault="00F255D1" w:rsidP="004723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53C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1202C0B" w14:textId="77777777" w:rsidR="00F255D1" w:rsidRPr="00A73577" w:rsidRDefault="00F255D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4147"/>
        <w:gridCol w:w="1161"/>
        <w:gridCol w:w="236"/>
        <w:gridCol w:w="1368"/>
        <w:gridCol w:w="236"/>
        <w:gridCol w:w="1492"/>
        <w:gridCol w:w="270"/>
        <w:gridCol w:w="1574"/>
        <w:gridCol w:w="236"/>
        <w:gridCol w:w="1253"/>
        <w:gridCol w:w="236"/>
        <w:gridCol w:w="1469"/>
        <w:gridCol w:w="236"/>
        <w:gridCol w:w="1206"/>
      </w:tblGrid>
      <w:tr w:rsidR="00F255D1" w:rsidRPr="00F205C4" w14:paraId="6CBA0DC5" w14:textId="77777777" w:rsidTr="00422618">
        <w:tc>
          <w:tcPr>
            <w:tcW w:w="4147" w:type="dxa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3" w:type="dxa"/>
            <w:gridSpan w:val="13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422618">
        <w:tc>
          <w:tcPr>
            <w:tcW w:w="4147" w:type="dxa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558549" w14:textId="4E15D106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90670B" w14:textId="77777777" w:rsidR="00422618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6C6B8" w14:textId="553670C0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236" w:type="dxa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EA5FD36" w14:textId="77777777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F824" w14:textId="52CDDD0C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38FDD440" w14:textId="037B5832" w:rsidR="00F255D1" w:rsidRPr="00F205C4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65FB574" w14:textId="58963F27" w:rsidR="00F255D1" w:rsidRPr="00F205C4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F8E8C23" w14:textId="77777777" w:rsidR="00381F4B" w:rsidRDefault="00381F4B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5C79" w14:textId="77777777" w:rsidR="00422618" w:rsidRDefault="00422618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9932B" w14:textId="00EFD105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86779D7" w14:textId="77777777" w:rsidR="00422618" w:rsidRDefault="00422618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21E20" w14:textId="26125584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422618">
        <w:tc>
          <w:tcPr>
            <w:tcW w:w="4147" w:type="dxa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73" w:type="dxa"/>
            <w:gridSpan w:val="13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422618">
        <w:tc>
          <w:tcPr>
            <w:tcW w:w="4147" w:type="dxa"/>
          </w:tcPr>
          <w:p w14:paraId="2074AFB2" w14:textId="77777777" w:rsidR="00A1328C" w:rsidRPr="00F205C4" w:rsidRDefault="00A1328C" w:rsidP="00A13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1" w:type="dxa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A3D" w:rsidRPr="00F205C4" w14:paraId="52BE15EC" w14:textId="77777777" w:rsidTr="00422618">
        <w:tc>
          <w:tcPr>
            <w:tcW w:w="4147" w:type="dxa"/>
          </w:tcPr>
          <w:p w14:paraId="3734F744" w14:textId="404ABA76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1" w:type="dxa"/>
          </w:tcPr>
          <w:p w14:paraId="05FEBEF4" w14:textId="2DFFA542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860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283,266</w:t>
            </w:r>
          </w:p>
        </w:tc>
        <w:tc>
          <w:tcPr>
            <w:tcW w:w="236" w:type="dxa"/>
          </w:tcPr>
          <w:p w14:paraId="18F0428D" w14:textId="77777777" w:rsidR="00C67A3D" w:rsidRPr="000B55DD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35DFA2" w14:textId="460C875D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436,689</w:t>
            </w:r>
          </w:p>
        </w:tc>
        <w:tc>
          <w:tcPr>
            <w:tcW w:w="236" w:type="dxa"/>
          </w:tcPr>
          <w:p w14:paraId="31D11D79" w14:textId="77777777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E6479B5" w14:textId="22019EE4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57,375</w:t>
            </w:r>
          </w:p>
        </w:tc>
        <w:tc>
          <w:tcPr>
            <w:tcW w:w="270" w:type="dxa"/>
          </w:tcPr>
          <w:p w14:paraId="2F9DEAEC" w14:textId="77777777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84A353A" w14:textId="0EB81FE7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35,872</w:t>
            </w:r>
          </w:p>
        </w:tc>
        <w:tc>
          <w:tcPr>
            <w:tcW w:w="236" w:type="dxa"/>
          </w:tcPr>
          <w:p w14:paraId="31E8D594" w14:textId="77777777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C564AA2" w14:textId="75FE705F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49,786</w:t>
            </w:r>
          </w:p>
        </w:tc>
        <w:tc>
          <w:tcPr>
            <w:tcW w:w="236" w:type="dxa"/>
          </w:tcPr>
          <w:p w14:paraId="257A07B6" w14:textId="77777777" w:rsidR="00C67A3D" w:rsidRPr="000B55DD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586A94F" w14:textId="09B91945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4,912</w:t>
            </w:r>
          </w:p>
        </w:tc>
        <w:tc>
          <w:tcPr>
            <w:tcW w:w="236" w:type="dxa"/>
          </w:tcPr>
          <w:p w14:paraId="2A1A0D86" w14:textId="77777777" w:rsidR="00C67A3D" w:rsidRPr="000B55DD" w:rsidRDefault="00C67A3D" w:rsidP="00C67A3D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4858EA4" w14:textId="4E7E0C67" w:rsidR="00C67A3D" w:rsidRPr="000B55D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867,900</w:t>
            </w:r>
          </w:p>
        </w:tc>
      </w:tr>
      <w:tr w:rsidR="00C67A3D" w:rsidRPr="00F205C4" w14:paraId="00AF454E" w14:textId="77777777" w:rsidTr="00422618">
        <w:tc>
          <w:tcPr>
            <w:tcW w:w="4147" w:type="dxa"/>
          </w:tcPr>
          <w:p w14:paraId="615BF199" w14:textId="1813BD89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1F5065E2" w14:textId="49269C3F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6146C5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0E4F232" w14:textId="154FB408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5A2C40F4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C4B3D8" w14:textId="3A11D293" w:rsidR="00C67A3D" w:rsidRPr="00723E51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0B345231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7141EADA" w14:textId="48AC92D2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236" w:type="dxa"/>
          </w:tcPr>
          <w:p w14:paraId="08DBB13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2A8D47" w14:textId="127AB275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4E7AD820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9C21CDD" w14:textId="59956A00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06DA30F1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B943B2E" w14:textId="11ABC3C6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C67A3D" w:rsidRPr="00F205C4" w14:paraId="45C4D420" w14:textId="77777777" w:rsidTr="00422618">
        <w:tc>
          <w:tcPr>
            <w:tcW w:w="4147" w:type="dxa"/>
          </w:tcPr>
          <w:p w14:paraId="5F0282E6" w14:textId="60CDE3C0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7E6488EB" w14:textId="701D5D90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5A318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AEB626" w14:textId="2D20A82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768E8EF7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60F9EA7" w14:textId="0FA058AF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30464F80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1464AB62" w14:textId="1F895B15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236" w:type="dxa"/>
          </w:tcPr>
          <w:p w14:paraId="750F85D2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8DC478" w14:textId="7D01ED26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B7211D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87E1035" w14:textId="1C94BF57" w:rsidR="00C67A3D" w:rsidRPr="00F205C4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407D58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0158CBC" w14:textId="0BB70F9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A3D" w:rsidRPr="00F205C4" w14:paraId="4E353791" w14:textId="77777777" w:rsidTr="00422618">
        <w:trPr>
          <w:trHeight w:val="360"/>
        </w:trPr>
        <w:tc>
          <w:tcPr>
            <w:tcW w:w="4147" w:type="dxa"/>
          </w:tcPr>
          <w:p w14:paraId="2B0AA292" w14:textId="05C9F42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20B97CD" w14:textId="50827242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B685E" w14:textId="77777777" w:rsidR="00C67A3D" w:rsidRPr="00F205C4" w:rsidRDefault="00C67A3D" w:rsidP="00C67A3D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FB046" w14:textId="67AA50B9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CA23E7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BD030C7" w14:textId="10011595" w:rsidR="00C67A3D" w:rsidRPr="00F205C4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EC36A8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7CF9A850" w14:textId="7377F178" w:rsidR="00C67A3D" w:rsidRPr="00F205C4" w:rsidRDefault="00C67A3D" w:rsidP="00B6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(903)</w:t>
            </w:r>
          </w:p>
        </w:tc>
        <w:tc>
          <w:tcPr>
            <w:tcW w:w="236" w:type="dxa"/>
          </w:tcPr>
          <w:p w14:paraId="10BB0ABD" w14:textId="2FF188C2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97A9EE" w14:textId="083FF9C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5F1549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DC054E1" w14:textId="16D8D9D0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8520E5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BACEA" w14:textId="74F627D8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7A3D" w:rsidRPr="00F205C4" w14:paraId="570374CE" w14:textId="77777777" w:rsidTr="00422618">
        <w:tc>
          <w:tcPr>
            <w:tcW w:w="4147" w:type="dxa"/>
          </w:tcPr>
          <w:p w14:paraId="6AA1961B" w14:textId="6696456E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408813E" w14:textId="22638062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36" w:type="dxa"/>
          </w:tcPr>
          <w:p w14:paraId="655315E4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7BBB06" w14:textId="5E40ED44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08C29DF0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2D31C1FA" w14:textId="357DEEBC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68EB59BA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27DE2078" w14:textId="5B777550" w:rsidR="00C67A3D" w:rsidRP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41,844</w:t>
            </w:r>
          </w:p>
        </w:tc>
        <w:tc>
          <w:tcPr>
            <w:tcW w:w="236" w:type="dxa"/>
          </w:tcPr>
          <w:p w14:paraId="0F9064A7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17211F7" w14:textId="38DFE6A5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00280C86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B75115A" w14:textId="00A00816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14:paraId="752764AA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34DB41D" w14:textId="1662D3B1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C67A3D" w:rsidRPr="00F205C4" w14:paraId="32A66F46" w14:textId="77777777" w:rsidTr="00422618">
        <w:tc>
          <w:tcPr>
            <w:tcW w:w="4147" w:type="dxa"/>
          </w:tcPr>
          <w:p w14:paraId="3AA4EC7D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6411463C" w14:textId="191CF215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048F0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CBACA32" w14:textId="0BF1263C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EBC40B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3CCB8B5" w14:textId="1ABDD90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14,3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FD6C203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0CDDA0CB" w14:textId="10DC6D7C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5,185</w:t>
            </w:r>
          </w:p>
        </w:tc>
        <w:tc>
          <w:tcPr>
            <w:tcW w:w="236" w:type="dxa"/>
          </w:tcPr>
          <w:p w14:paraId="2D6E4BF6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7B64E964" w14:textId="1B6517B4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A970A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3614242" w14:textId="2BFEAAE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34,3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5537BFD5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6C730C2" w14:textId="1A66CAA3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53,86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7A3D" w:rsidRPr="00F205C4" w14:paraId="389AE519" w14:textId="77777777" w:rsidTr="00422618">
        <w:tc>
          <w:tcPr>
            <w:tcW w:w="4147" w:type="dxa"/>
          </w:tcPr>
          <w:p w14:paraId="3607A061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5DA07BCF" w14:textId="067FCD13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A947B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DF1C2F" w14:textId="52E48986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A490752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AAC33B" w14:textId="09F0258F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2810A49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2187464B" w14:textId="7360E55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236" w:type="dxa"/>
          </w:tcPr>
          <w:p w14:paraId="5DA07460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9D6B80" w14:textId="104B0792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20B8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6BF127F6" w14:textId="5BB3E86C" w:rsidR="00C67A3D" w:rsidRPr="00F205C4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(37,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96F41E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31FDE2B" w14:textId="4BAA2CF8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A3D" w:rsidRPr="00F205C4" w14:paraId="13394F1F" w14:textId="77777777" w:rsidTr="00422618">
        <w:tc>
          <w:tcPr>
            <w:tcW w:w="4147" w:type="dxa"/>
          </w:tcPr>
          <w:p w14:paraId="2F345470" w14:textId="22931669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61" w:type="dxa"/>
          </w:tcPr>
          <w:p w14:paraId="0598275B" w14:textId="49C1C0FB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sz w:val="30"/>
                <w:szCs w:val="30"/>
              </w:rPr>
              <w:t>(35,955)</w:t>
            </w:r>
          </w:p>
        </w:tc>
        <w:tc>
          <w:tcPr>
            <w:tcW w:w="236" w:type="dxa"/>
          </w:tcPr>
          <w:p w14:paraId="392A794B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D7C04AB" w14:textId="5A87234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(60,673)</w:t>
            </w:r>
          </w:p>
        </w:tc>
        <w:tc>
          <w:tcPr>
            <w:tcW w:w="236" w:type="dxa"/>
          </w:tcPr>
          <w:p w14:paraId="09CBE679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5554F8" w14:textId="3CB16F5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A9A3F4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3903BD34" w14:textId="674B3CC1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E4D81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0B7030FF" w14:textId="296E21D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146606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2B9AE7A5" w14:textId="460F6767" w:rsidR="00C67A3D" w:rsidRPr="00F205C4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57B42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D467667" w14:textId="4A8E2D9A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70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66">
              <w:rPr>
                <w:rFonts w:asciiTheme="majorBidi" w:hAnsiTheme="majorBidi" w:cstheme="majorBidi"/>
                <w:sz w:val="30"/>
                <w:szCs w:val="30"/>
              </w:rPr>
              <w:t>(96,628)</w:t>
            </w:r>
          </w:p>
        </w:tc>
      </w:tr>
      <w:tr w:rsidR="00C67A3D" w:rsidRPr="00F205C4" w14:paraId="46CF1C05" w14:textId="77777777" w:rsidTr="00422618">
        <w:tc>
          <w:tcPr>
            <w:tcW w:w="4147" w:type="dxa"/>
          </w:tcPr>
          <w:p w14:paraId="33075BD2" w14:textId="12B9C5BB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5A482D" w14:textId="1FB40535" w:rsid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FCBB9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76F32" w14:textId="74D283A5" w:rsid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(2,677)</w:t>
            </w:r>
          </w:p>
        </w:tc>
        <w:tc>
          <w:tcPr>
            <w:tcW w:w="236" w:type="dxa"/>
          </w:tcPr>
          <w:p w14:paraId="6FC195B9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099BBC3" w14:textId="53524319" w:rsidR="00C67A3D" w:rsidRPr="00911873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C514D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7BE20DA" w14:textId="4C66A595" w:rsidR="00C67A3D" w:rsidRDefault="00C67A3D" w:rsidP="00B6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(1,611)</w:t>
            </w:r>
          </w:p>
        </w:tc>
        <w:tc>
          <w:tcPr>
            <w:tcW w:w="236" w:type="dxa"/>
          </w:tcPr>
          <w:p w14:paraId="43FF185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56D1CD" w14:textId="7787778E" w:rsid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(23,71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BB5E6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4220A82" w14:textId="1A611CA4" w:rsidR="00C67A3D" w:rsidRDefault="00C67A3D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sz w:val="30"/>
                <w:szCs w:val="30"/>
              </w:rPr>
              <w:t>(1,287)</w:t>
            </w:r>
          </w:p>
        </w:tc>
        <w:tc>
          <w:tcPr>
            <w:tcW w:w="236" w:type="dxa"/>
          </w:tcPr>
          <w:p w14:paraId="68F9FCA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5FAF26" w14:textId="6CDAD273" w:rsid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sz w:val="30"/>
                <w:szCs w:val="30"/>
              </w:rPr>
              <w:t>(30,012)</w:t>
            </w:r>
          </w:p>
        </w:tc>
      </w:tr>
      <w:tr w:rsidR="00C67A3D" w:rsidRPr="00F205C4" w14:paraId="04CC4729" w14:textId="77777777" w:rsidTr="00422618">
        <w:tc>
          <w:tcPr>
            <w:tcW w:w="4147" w:type="dxa"/>
          </w:tcPr>
          <w:p w14:paraId="5E9E7BB6" w14:textId="479AF56E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0FCDC4C" w14:textId="111E070D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7F9C07A7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FDE8CC7" w14:textId="70A5CF71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CB7E18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4B1235B" w14:textId="0A060BB9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AA61C38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1957919" w14:textId="18EB2D6F" w:rsidR="00C67A3D" w:rsidRPr="00C67A3D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46,988</w:t>
            </w:r>
          </w:p>
        </w:tc>
        <w:tc>
          <w:tcPr>
            <w:tcW w:w="236" w:type="dxa"/>
          </w:tcPr>
          <w:p w14:paraId="5E536502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056EF05" w14:textId="32DC0293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21C6A55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7281EB6" w14:textId="15F9A479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592F122B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DD8E4BE" w14:textId="7165E59D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853,720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4723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77" w:type="dxa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371"/>
        <w:gridCol w:w="180"/>
        <w:gridCol w:w="1329"/>
        <w:gridCol w:w="180"/>
        <w:gridCol w:w="159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737466">
        <w:trPr>
          <w:cantSplit/>
        </w:trPr>
        <w:tc>
          <w:tcPr>
            <w:tcW w:w="4140" w:type="dxa"/>
            <w:vAlign w:val="bottom"/>
          </w:tcPr>
          <w:p w14:paraId="4B454003" w14:textId="77777777" w:rsidR="000D202D" w:rsidRPr="0084683F" w:rsidRDefault="000D202D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3AB58117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DB14CE">
        <w:trPr>
          <w:cantSplit/>
        </w:trPr>
        <w:tc>
          <w:tcPr>
            <w:tcW w:w="4140" w:type="dxa"/>
            <w:vAlign w:val="bottom"/>
          </w:tcPr>
          <w:p w14:paraId="33888F04" w14:textId="77777777" w:rsidR="00173D16" w:rsidRPr="0084683F" w:rsidRDefault="00173D16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485EE1CB" w14:textId="77777777" w:rsidR="00DB14CE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418341D9" w14:textId="7B09062E" w:rsidR="00173D16" w:rsidRPr="0084683F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  <w:vAlign w:val="bottom"/>
          </w:tcPr>
          <w:p w14:paraId="0B61B584" w14:textId="02E1DF0D" w:rsidR="00173D16" w:rsidRPr="0084683F" w:rsidRDefault="00DB14C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737466">
        <w:trPr>
          <w:cantSplit/>
        </w:trPr>
        <w:tc>
          <w:tcPr>
            <w:tcW w:w="4140" w:type="dxa"/>
            <w:vAlign w:val="bottom"/>
          </w:tcPr>
          <w:p w14:paraId="5FFD7A89" w14:textId="77777777" w:rsidR="000D202D" w:rsidRPr="0084683F" w:rsidRDefault="000D202D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1A52CEF6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737466">
        <w:trPr>
          <w:cantSplit/>
        </w:trPr>
        <w:tc>
          <w:tcPr>
            <w:tcW w:w="4140" w:type="dxa"/>
            <w:vAlign w:val="bottom"/>
          </w:tcPr>
          <w:p w14:paraId="5726B873" w14:textId="548F426F" w:rsidR="000D202D" w:rsidRPr="00516CD8" w:rsidRDefault="000D202D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37" w:type="dxa"/>
            <w:gridSpan w:val="13"/>
            <w:vAlign w:val="bottom"/>
          </w:tcPr>
          <w:p w14:paraId="037EF7D0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466" w:rsidRPr="0047231E" w14:paraId="79F96C31" w14:textId="77777777" w:rsidTr="00DB14CE">
        <w:trPr>
          <w:cantSplit/>
        </w:trPr>
        <w:tc>
          <w:tcPr>
            <w:tcW w:w="4140" w:type="dxa"/>
            <w:vAlign w:val="bottom"/>
          </w:tcPr>
          <w:p w14:paraId="3E35050F" w14:textId="10E7F571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130FEB44" w14:textId="30D750C2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80" w:type="dxa"/>
            <w:vAlign w:val="bottom"/>
          </w:tcPr>
          <w:p w14:paraId="64C148DF" w14:textId="77777777" w:rsidR="00737466" w:rsidRPr="000B55DD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2F9696D3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112,656</w:t>
            </w:r>
          </w:p>
        </w:tc>
        <w:tc>
          <w:tcPr>
            <w:tcW w:w="180" w:type="dxa"/>
            <w:vAlign w:val="bottom"/>
          </w:tcPr>
          <w:p w14:paraId="6264B1AE" w14:textId="77777777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4C014AE9" w14:textId="67B2840F" w:rsidR="00737466" w:rsidRPr="000B55DD" w:rsidRDefault="00737466" w:rsidP="007E1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decimal" w:pos="717"/>
                <w:tab w:val="decimal" w:pos="911"/>
                <w:tab w:val="left" w:pos="1070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35,715</w:t>
            </w:r>
          </w:p>
        </w:tc>
        <w:tc>
          <w:tcPr>
            <w:tcW w:w="180" w:type="dxa"/>
            <w:vAlign w:val="bottom"/>
          </w:tcPr>
          <w:p w14:paraId="68A3994B" w14:textId="77777777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673CCB7A" w14:textId="7E3F3DF6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24,991</w:t>
            </w:r>
          </w:p>
        </w:tc>
        <w:tc>
          <w:tcPr>
            <w:tcW w:w="180" w:type="dxa"/>
            <w:vAlign w:val="bottom"/>
          </w:tcPr>
          <w:p w14:paraId="2257037B" w14:textId="77777777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166D63F9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22,489</w:t>
            </w:r>
          </w:p>
        </w:tc>
        <w:tc>
          <w:tcPr>
            <w:tcW w:w="184" w:type="dxa"/>
            <w:vAlign w:val="bottom"/>
          </w:tcPr>
          <w:p w14:paraId="04D70CFE" w14:textId="77777777" w:rsidR="00737466" w:rsidRPr="000B55DD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91A2658" w14:textId="2423705C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3DCF0B" w14:textId="77777777" w:rsidR="00737466" w:rsidRPr="000B55DD" w:rsidRDefault="00737466" w:rsidP="00737466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</w:tcPr>
          <w:p w14:paraId="5D3CA100" w14:textId="7EE9A07F" w:rsidR="00737466" w:rsidRPr="000B55DD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195,967</w:t>
            </w:r>
          </w:p>
        </w:tc>
      </w:tr>
      <w:tr w:rsidR="00737466" w:rsidRPr="0084683F" w14:paraId="6F37FFF4" w14:textId="77777777" w:rsidTr="00DB14CE">
        <w:trPr>
          <w:cantSplit/>
        </w:trPr>
        <w:tc>
          <w:tcPr>
            <w:tcW w:w="4140" w:type="dxa"/>
            <w:vAlign w:val="bottom"/>
          </w:tcPr>
          <w:p w14:paraId="70B882EB" w14:textId="6387446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3484857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7110F88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7BB5B1A8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80" w:type="dxa"/>
            <w:vAlign w:val="bottom"/>
          </w:tcPr>
          <w:p w14:paraId="0D87545A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1BBBB0BA" w14:textId="610434C0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80" w:type="dxa"/>
            <w:vAlign w:val="bottom"/>
          </w:tcPr>
          <w:p w14:paraId="0A77939C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8667874" w14:textId="3525931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80" w:type="dxa"/>
            <w:vAlign w:val="bottom"/>
          </w:tcPr>
          <w:p w14:paraId="7E27B721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38A48B3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84" w:type="dxa"/>
            <w:vAlign w:val="bottom"/>
          </w:tcPr>
          <w:p w14:paraId="01FA0C1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0AFB94E" w14:textId="4E09D8E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1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2064E073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903509A" w14:textId="44CCD255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737466" w:rsidRPr="0084683F" w14:paraId="4D6DBD51" w14:textId="77777777" w:rsidTr="00DB14CE">
        <w:trPr>
          <w:cantSplit/>
          <w:trHeight w:val="360"/>
        </w:trPr>
        <w:tc>
          <w:tcPr>
            <w:tcW w:w="4140" w:type="dxa"/>
            <w:vAlign w:val="bottom"/>
          </w:tcPr>
          <w:p w14:paraId="526335F1" w14:textId="7FF8EEFD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27AA1A81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581D283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11689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3E5BCBA" w14:textId="3B95521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85DF93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6DDEC020" w14:textId="155184D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7D6E8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466EEC2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F431F13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D0C1775" w14:textId="059E2C6D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ECD193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30C7CC" w14:textId="4570D4A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7466" w:rsidRPr="0084683F" w14:paraId="0138BD48" w14:textId="77777777" w:rsidTr="00DB14CE">
        <w:trPr>
          <w:cantSplit/>
          <w:trHeight w:val="50"/>
        </w:trPr>
        <w:tc>
          <w:tcPr>
            <w:tcW w:w="4140" w:type="dxa"/>
            <w:vAlign w:val="bottom"/>
          </w:tcPr>
          <w:p w14:paraId="0604AEF6" w14:textId="6F373306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C15F" w14:textId="149B5102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286" w14:textId="257F65A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80" w:type="dxa"/>
            <w:vAlign w:val="bottom"/>
          </w:tcPr>
          <w:p w14:paraId="3469DEE3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C988CFE" w14:textId="3A725A1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80" w:type="dxa"/>
            <w:vAlign w:val="bottom"/>
          </w:tcPr>
          <w:p w14:paraId="6365E70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575BFF6F" w14:textId="3ACED6D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80" w:type="dxa"/>
            <w:vAlign w:val="bottom"/>
          </w:tcPr>
          <w:p w14:paraId="7F6318A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7B54B2F" w14:textId="43BB592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184" w:type="dxa"/>
            <w:vAlign w:val="bottom"/>
          </w:tcPr>
          <w:p w14:paraId="21120A7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4C2745A6" w14:textId="055769E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A7DEC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81A3A3B" w14:textId="0585D89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737466" w:rsidRPr="0084683F" w14:paraId="35255B6F" w14:textId="77777777" w:rsidTr="00DB14CE">
        <w:trPr>
          <w:cantSplit/>
        </w:trPr>
        <w:tc>
          <w:tcPr>
            <w:tcW w:w="4140" w:type="dxa"/>
            <w:vAlign w:val="bottom"/>
          </w:tcPr>
          <w:p w14:paraId="78C23072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71AF38D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67B0B75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6D81B45C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20,803</w:t>
            </w:r>
          </w:p>
        </w:tc>
        <w:tc>
          <w:tcPr>
            <w:tcW w:w="180" w:type="dxa"/>
            <w:vAlign w:val="bottom"/>
          </w:tcPr>
          <w:p w14:paraId="5291595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D1D7D28" w14:textId="7EFC4A10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6,87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F5733F5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F712256" w14:textId="1D2DE07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bottom"/>
          </w:tcPr>
          <w:p w14:paraId="223EF90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6041754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32C74F3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0E29B7C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E3ED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48DD07A6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53C5">
              <w:rPr>
                <w:rFonts w:asciiTheme="majorBidi" w:hAnsiTheme="majorBidi" w:cstheme="majorBidi"/>
                <w:sz w:val="30"/>
                <w:szCs w:val="30"/>
              </w:rPr>
              <w:t>38,5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37466" w:rsidRPr="0084683F" w14:paraId="67989E23" w14:textId="77777777" w:rsidTr="00DB14CE">
        <w:trPr>
          <w:cantSplit/>
        </w:trPr>
        <w:tc>
          <w:tcPr>
            <w:tcW w:w="4140" w:type="dxa"/>
            <w:vAlign w:val="bottom"/>
          </w:tcPr>
          <w:p w14:paraId="4B93EA2F" w14:textId="77777777" w:rsidR="00737466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หักค่าเสื่อมราคาสะสมของอาคารที่โอน</w:t>
            </w:r>
          </w:p>
          <w:p w14:paraId="03E12803" w14:textId="4550E5FD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FC8BD53" w14:textId="587D47A0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1408E0" w14:textId="77777777" w:rsidR="00737466" w:rsidRPr="0084683F" w:rsidRDefault="00737466" w:rsidP="00737466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32A52642" w14:textId="77ECEBFD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03)</w:t>
            </w:r>
          </w:p>
        </w:tc>
        <w:tc>
          <w:tcPr>
            <w:tcW w:w="180" w:type="dxa"/>
            <w:vAlign w:val="bottom"/>
          </w:tcPr>
          <w:p w14:paraId="04B9844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C1366A9" w14:textId="651A17D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56524F" w14:textId="77777777" w:rsidR="00737466" w:rsidRPr="009645EB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5DA096A3" w14:textId="506A648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BFC174" w14:textId="77777777" w:rsidR="00737466" w:rsidRPr="009645EB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7B6D81F6" w14:textId="1058CBC5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31FC04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41FBAF5" w14:textId="32D9358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542312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6D229C1" w14:textId="2F64A8A6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9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03)</w:t>
            </w:r>
          </w:p>
        </w:tc>
      </w:tr>
      <w:tr w:rsidR="00737466" w:rsidRPr="0084683F" w14:paraId="3F36BE5C" w14:textId="77777777" w:rsidTr="00DB14CE">
        <w:trPr>
          <w:cantSplit/>
        </w:trPr>
        <w:tc>
          <w:tcPr>
            <w:tcW w:w="4140" w:type="dxa"/>
            <w:vAlign w:val="bottom"/>
          </w:tcPr>
          <w:p w14:paraId="75318ED5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5931A2DC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08A061B5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1474F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DD7C181" w14:textId="0FC2E646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80)</w:t>
            </w:r>
          </w:p>
        </w:tc>
        <w:tc>
          <w:tcPr>
            <w:tcW w:w="180" w:type="dxa"/>
            <w:vAlign w:val="bottom"/>
          </w:tcPr>
          <w:p w14:paraId="39275E4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658E9FE" w14:textId="3D649E82" w:rsidR="00737466" w:rsidRPr="0084683F" w:rsidRDefault="00737466" w:rsidP="007E1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  <w:tab w:val="decimal" w:pos="717"/>
              </w:tabs>
              <w:spacing w:after="0" w:line="360" w:lineRule="exact"/>
              <w:ind w:lef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46)</w:t>
            </w:r>
          </w:p>
        </w:tc>
        <w:tc>
          <w:tcPr>
            <w:tcW w:w="180" w:type="dxa"/>
            <w:vAlign w:val="bottom"/>
          </w:tcPr>
          <w:p w14:paraId="0C15761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30027F16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84" w:type="dxa"/>
            <w:vAlign w:val="bottom"/>
          </w:tcPr>
          <w:p w14:paraId="352F2C2A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47A0015E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27B73CE4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11,8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72)</w:t>
            </w:r>
          </w:p>
        </w:tc>
      </w:tr>
      <w:tr w:rsidR="00737466" w:rsidRPr="0084683F" w14:paraId="5A3CD3E5" w14:textId="77777777" w:rsidTr="00DB14CE">
        <w:trPr>
          <w:cantSplit/>
        </w:trPr>
        <w:tc>
          <w:tcPr>
            <w:tcW w:w="4140" w:type="dxa"/>
            <w:vAlign w:val="bottom"/>
          </w:tcPr>
          <w:p w14:paraId="3231AB5C" w14:textId="1BC942B3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1D6B98F8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80" w:type="dxa"/>
            <w:vAlign w:val="bottom"/>
          </w:tcPr>
          <w:p w14:paraId="10797E6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6601721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0" w:type="dxa"/>
            <w:vAlign w:val="bottom"/>
          </w:tcPr>
          <w:p w14:paraId="617101BA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4142FF72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647041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1E4F2CAA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32,389</w:t>
            </w:r>
          </w:p>
        </w:tc>
        <w:tc>
          <w:tcPr>
            <w:tcW w:w="180" w:type="dxa"/>
            <w:vAlign w:val="bottom"/>
          </w:tcPr>
          <w:p w14:paraId="058AE1E7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32A5335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80"/>
                <w:tab w:val="decimal" w:pos="717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45120C7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5EF07764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17C9632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37466" w:rsidRPr="0084683F" w14:paraId="70D6C8CB" w14:textId="77777777" w:rsidTr="00DB14CE">
        <w:trPr>
          <w:cantSplit/>
        </w:trPr>
        <w:tc>
          <w:tcPr>
            <w:tcW w:w="4140" w:type="dxa"/>
            <w:vAlign w:val="bottom"/>
          </w:tcPr>
          <w:p w14:paraId="6A99E3C9" w14:textId="77777777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541D373D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vAlign w:val="bottom"/>
          </w:tcPr>
          <w:p w14:paraId="59E1F6D6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8" w:type="dxa"/>
          </w:tcPr>
          <w:p w14:paraId="7D365D4E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737466" w:rsidRPr="00CF464C" w:rsidRDefault="00737466" w:rsidP="0073746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</w:tr>
      <w:tr w:rsidR="00737466" w:rsidRPr="0084683F" w14:paraId="7FF1DE09" w14:textId="77777777" w:rsidTr="00DB14CE">
        <w:trPr>
          <w:cantSplit/>
        </w:trPr>
        <w:tc>
          <w:tcPr>
            <w:tcW w:w="4140" w:type="dxa"/>
            <w:vAlign w:val="bottom"/>
          </w:tcPr>
          <w:p w14:paraId="7AE208EE" w14:textId="77777777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A0CC5E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4589C48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37466" w:rsidRPr="0084683F" w14:paraId="2C9E65D4" w14:textId="77777777" w:rsidTr="00DB14CE">
        <w:trPr>
          <w:cantSplit/>
        </w:trPr>
        <w:tc>
          <w:tcPr>
            <w:tcW w:w="4140" w:type="dxa"/>
            <w:vAlign w:val="bottom"/>
          </w:tcPr>
          <w:p w14:paraId="594875A9" w14:textId="7BA70CCF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179B5FD0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180" w:type="dxa"/>
            <w:vAlign w:val="bottom"/>
          </w:tcPr>
          <w:p w14:paraId="070F1827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1EA00FA2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  <w:vAlign w:val="bottom"/>
          </w:tcPr>
          <w:p w14:paraId="48A5C7A8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1AE958B1" w14:textId="5AA9C0A8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80" w:type="dxa"/>
            <w:vAlign w:val="bottom"/>
          </w:tcPr>
          <w:p w14:paraId="04FC3DEB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bottom w:val="double" w:sz="4" w:space="0" w:color="auto"/>
            </w:tcBorders>
            <w:vAlign w:val="bottom"/>
          </w:tcPr>
          <w:p w14:paraId="5BE01C03" w14:textId="38A9190D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80" w:type="dxa"/>
            <w:vAlign w:val="bottom"/>
          </w:tcPr>
          <w:p w14:paraId="3F9F8F68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7AEF7C2C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84" w:type="dxa"/>
            <w:vAlign w:val="bottom"/>
          </w:tcPr>
          <w:p w14:paraId="20684CF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3256972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78" w:type="dxa"/>
          </w:tcPr>
          <w:p w14:paraId="646A2DB3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02B35A6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</w:tr>
      <w:tr w:rsidR="00737466" w:rsidRPr="0084683F" w14:paraId="5F8814F3" w14:textId="77777777" w:rsidTr="00DB14CE">
        <w:trPr>
          <w:cantSplit/>
        </w:trPr>
        <w:tc>
          <w:tcPr>
            <w:tcW w:w="4140" w:type="dxa"/>
            <w:vAlign w:val="bottom"/>
          </w:tcPr>
          <w:p w14:paraId="53B52FDC" w14:textId="6246ADDE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78907C49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247,081</w:t>
            </w:r>
          </w:p>
        </w:tc>
        <w:tc>
          <w:tcPr>
            <w:tcW w:w="180" w:type="dxa"/>
            <w:vAlign w:val="bottom"/>
          </w:tcPr>
          <w:p w14:paraId="57174F82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6D9E4C31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D1462EE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5F8E034F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14:paraId="5E9442A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1E4054C3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80" w:type="dxa"/>
            <w:vAlign w:val="bottom"/>
          </w:tcPr>
          <w:p w14:paraId="33A2797C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53C4AA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  <w:vAlign w:val="bottom"/>
          </w:tcPr>
          <w:p w14:paraId="6130770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4F69766B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78" w:type="dxa"/>
          </w:tcPr>
          <w:p w14:paraId="6F48C514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6BA82F5E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625,41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15A1834" w14:textId="5C238260" w:rsidR="00782903" w:rsidRPr="00CF464C" w:rsidRDefault="00782903" w:rsidP="00FA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5"/>
        </w:tabs>
        <w:rPr>
          <w:rFonts w:asciiTheme="majorBidi" w:hAnsiTheme="majorBidi" w:cstheme="majorBidi"/>
        </w:rPr>
      </w:pPr>
    </w:p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C23507"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2E9630EB" w14:textId="3FEC8307" w:rsidR="00516CD8" w:rsidRPr="00523629" w:rsidRDefault="00516CD8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523629">
        <w:rPr>
          <w:rFonts w:asciiTheme="majorBidi" w:hAnsiTheme="majorBidi" w:cs="Angsana New" w:hint="cs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</w:t>
      </w:r>
      <w:r w:rsidR="00E53BC3">
        <w:rPr>
          <w:rFonts w:asciiTheme="majorBidi" w:hAnsiTheme="majorBidi" w:cs="Angsana New" w:hint="cs"/>
          <w:sz w:val="30"/>
          <w:szCs w:val="30"/>
          <w:cs/>
        </w:rPr>
        <w:t>อาคารและ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อุปกรณ์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ซึ่งได้คิดค่าเสื่อมราคาเต็มจำนวนแล้ว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แต่ยังคงใช้งานจนถึง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ณ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523629">
        <w:rPr>
          <w:rFonts w:asciiTheme="majorBidi" w:hAnsiTheme="majorBidi" w:cstheme="majorBidi"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4168DA">
        <w:rPr>
          <w:rFonts w:asciiTheme="majorBidi" w:hAnsiTheme="majorBidi" w:cstheme="majorBidi"/>
          <w:sz w:val="30"/>
          <w:szCs w:val="30"/>
        </w:rPr>
        <w:t>256</w:t>
      </w:r>
      <w:r w:rsidR="004D77BF" w:rsidRPr="004168DA">
        <w:rPr>
          <w:rFonts w:asciiTheme="majorBidi" w:hAnsiTheme="majorBidi" w:cstheme="majorBidi"/>
          <w:sz w:val="30"/>
          <w:szCs w:val="30"/>
        </w:rPr>
        <w:t>5</w:t>
      </w:r>
      <w:r w:rsidRPr="004168DA">
        <w:rPr>
          <w:rFonts w:asciiTheme="majorBidi" w:hAnsiTheme="majorBidi" w:cstheme="majorBidi"/>
          <w:sz w:val="30"/>
          <w:szCs w:val="30"/>
        </w:rPr>
        <w:t xml:space="preserve"> </w:t>
      </w:r>
      <w:r w:rsidRPr="004168DA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282F" w:rsidRPr="00414F0C">
        <w:rPr>
          <w:rFonts w:asciiTheme="majorBidi" w:hAnsiTheme="majorBidi" w:cstheme="majorBidi"/>
          <w:sz w:val="30"/>
          <w:szCs w:val="30"/>
        </w:rPr>
        <w:t>94.04</w:t>
      </w:r>
      <w:r w:rsidRPr="00414F0C">
        <w:rPr>
          <w:rFonts w:asciiTheme="majorBidi" w:hAnsiTheme="majorBidi" w:cstheme="majorBidi"/>
          <w:sz w:val="30"/>
          <w:szCs w:val="30"/>
        </w:rPr>
        <w:t xml:space="preserve"> </w:t>
      </w:r>
      <w:r w:rsidRPr="00414F0C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416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D77BF" w:rsidRPr="004168D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16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D77BF" w:rsidRPr="004168DA">
        <w:rPr>
          <w:rFonts w:asciiTheme="majorBidi" w:hAnsiTheme="majorBidi" w:cstheme="majorBidi"/>
          <w:i/>
          <w:iCs/>
          <w:sz w:val="30"/>
          <w:szCs w:val="30"/>
        </w:rPr>
        <w:t>94.37</w:t>
      </w:r>
      <w:r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327C964" w14:textId="77777777" w:rsidR="00516CD8" w:rsidRPr="001E0C38" w:rsidRDefault="00516CD8" w:rsidP="001E0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9BDFF" w14:textId="52DF7F69" w:rsidR="00AB256E" w:rsidRPr="002B2A42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2A4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2B2A42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DC0A" w14:textId="435C6E10" w:rsidR="00AB256E" w:rsidRPr="001E0C38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1E0C3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148A" w:rsidRPr="00590D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D77BF" w:rsidRPr="00590DE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265CDD"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จำ</w:t>
      </w:r>
      <w:r w:rsidR="0013512D" w:rsidRPr="002819DD">
        <w:rPr>
          <w:rFonts w:asciiTheme="majorBidi" w:hAnsiTheme="majorBidi" w:cstheme="majorBidi"/>
          <w:spacing w:val="-2"/>
          <w:sz w:val="30"/>
          <w:szCs w:val="30"/>
          <w:cs/>
        </w:rPr>
        <w:t>นวน</w:t>
      </w:r>
      <w:r w:rsidR="008B2C7B" w:rsidRPr="002819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504F">
        <w:rPr>
          <w:rFonts w:asciiTheme="majorBidi" w:hAnsiTheme="majorBidi" w:cs="Angsana New"/>
          <w:spacing w:val="-2"/>
          <w:sz w:val="30"/>
          <w:szCs w:val="30"/>
        </w:rPr>
        <w:t>2</w:t>
      </w:r>
      <w:r w:rsidR="00E30FEA">
        <w:rPr>
          <w:rFonts w:asciiTheme="majorBidi" w:hAnsiTheme="majorBidi" w:cs="Angsana New"/>
          <w:spacing w:val="-2"/>
          <w:sz w:val="30"/>
          <w:szCs w:val="30"/>
        </w:rPr>
        <w:t>8</w:t>
      </w:r>
      <w:r w:rsidR="00FF504F">
        <w:rPr>
          <w:rFonts w:asciiTheme="majorBidi" w:hAnsiTheme="majorBidi" w:cs="Angsana New"/>
          <w:spacing w:val="-2"/>
          <w:sz w:val="30"/>
          <w:szCs w:val="30"/>
        </w:rPr>
        <w:t>8</w:t>
      </w:r>
      <w:r w:rsidR="008B2C7B" w:rsidRPr="00117531">
        <w:rPr>
          <w:rFonts w:asciiTheme="majorBidi" w:hAnsiTheme="majorBidi" w:cs="Angsana New"/>
          <w:spacing w:val="-2"/>
          <w:sz w:val="30"/>
          <w:szCs w:val="30"/>
        </w:rPr>
        <w:t>.</w:t>
      </w:r>
      <w:r w:rsidR="00E30FEA">
        <w:rPr>
          <w:rFonts w:asciiTheme="majorBidi" w:hAnsiTheme="majorBidi" w:cs="Angsana New"/>
          <w:spacing w:val="-2"/>
          <w:sz w:val="30"/>
          <w:szCs w:val="30"/>
        </w:rPr>
        <w:t>1</w:t>
      </w:r>
      <w:r w:rsidR="00BE43AC">
        <w:rPr>
          <w:rFonts w:asciiTheme="majorBidi" w:hAnsiTheme="majorBidi" w:cs="Angsana New"/>
          <w:spacing w:val="-2"/>
          <w:sz w:val="30"/>
          <w:szCs w:val="30"/>
        </w:rPr>
        <w:t>5</w:t>
      </w:r>
      <w:r w:rsidR="004D77BF" w:rsidRPr="002819D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64148A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D77BF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4D77BF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494.21</w:t>
      </w:r>
      <w:r w:rsidR="00197540"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1E0C38">
        <w:rPr>
          <w:rFonts w:asciiTheme="majorBidi" w:hAnsiTheme="majorBidi" w:cstheme="majorBidi"/>
          <w:sz w:val="30"/>
          <w:szCs w:val="30"/>
          <w:cs/>
        </w:rPr>
        <w:t>ได้จด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จำนองไว้เป็นหลักประกันเงินเกินบัญชี</w:t>
      </w:r>
      <w:r w:rsidR="00DF3A01" w:rsidRPr="001E0C3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1E0C38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64148A" w:rsidRPr="0064148A">
        <w:rPr>
          <w:rFonts w:asciiTheme="majorBidi" w:hAnsiTheme="majorBidi" w:cstheme="majorBidi"/>
          <w:sz w:val="30"/>
          <w:szCs w:val="30"/>
        </w:rPr>
        <w:t>12</w:t>
      </w:r>
      <w:r w:rsidRPr="001E0C38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CA4A86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6B9ADF" w14:textId="56BC29A9" w:rsidR="004E18B5" w:rsidRPr="00D17BAF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17BA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6EDDC636" w:rsidR="0001125B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952CA6" w:rsidRPr="00065A19" w14:paraId="586081CA" w14:textId="77777777" w:rsidTr="0078130E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C24E099" w14:textId="7B7209CD" w:rsidR="00952CA6" w:rsidRPr="00952CA6" w:rsidRDefault="00952CA6" w:rsidP="00952CA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DC947A4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DCE3460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BBF987" w14:textId="77777777" w:rsidR="00952CA6" w:rsidRPr="00065A19" w:rsidRDefault="00952CA6" w:rsidP="0044221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CA6" w:rsidRPr="00065A19" w14:paraId="2E9B94AF" w14:textId="77777777" w:rsidTr="0078130E">
        <w:trPr>
          <w:cantSplit/>
          <w:tblHeader/>
        </w:trPr>
        <w:tc>
          <w:tcPr>
            <w:tcW w:w="4410" w:type="dxa"/>
          </w:tcPr>
          <w:p w14:paraId="096002BF" w14:textId="0AAE9ABC" w:rsidR="00952CA6" w:rsidRPr="00065A19" w:rsidRDefault="0001060F" w:rsidP="00442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64148A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55FD21" w14:textId="26CB39DE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4D77BF"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4DCA71D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25B" w14:textId="58891920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4D77BF"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2755956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10EA3" w14:textId="7224CD22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4D77BF"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CCB4740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93963" w14:textId="58FC5A60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4D77BF"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952CA6" w:rsidRPr="00065A19" w14:paraId="7BCA28F8" w14:textId="77777777" w:rsidTr="0078130E">
        <w:trPr>
          <w:cantSplit/>
          <w:tblHeader/>
        </w:trPr>
        <w:tc>
          <w:tcPr>
            <w:tcW w:w="4410" w:type="dxa"/>
          </w:tcPr>
          <w:p w14:paraId="21A3D205" w14:textId="77777777" w:rsidR="00952CA6" w:rsidRPr="00065A19" w:rsidRDefault="00952CA6" w:rsidP="004422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4BCD87E" w14:textId="77777777" w:rsidR="00952CA6" w:rsidRPr="00D82D80" w:rsidRDefault="00952CA6" w:rsidP="00442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82D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2D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52CA6" w:rsidRPr="00065A19" w14:paraId="167991CD" w14:textId="77777777" w:rsidTr="0078130E">
        <w:trPr>
          <w:cantSplit/>
        </w:trPr>
        <w:tc>
          <w:tcPr>
            <w:tcW w:w="4410" w:type="dxa"/>
          </w:tcPr>
          <w:p w14:paraId="334D1E5C" w14:textId="70673067" w:rsidR="00952CA6" w:rsidRPr="00065A19" w:rsidRDefault="00952CA6" w:rsidP="00952C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284FE" w14:textId="62CDC0DB" w:rsidR="00952CA6" w:rsidRPr="00D82D80" w:rsidRDefault="0095701A" w:rsidP="00952C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01A">
              <w:rPr>
                <w:rFonts w:asciiTheme="majorBidi" w:hAnsiTheme="majorBidi" w:cstheme="majorBidi"/>
                <w:sz w:val="30"/>
                <w:szCs w:val="30"/>
              </w:rPr>
              <w:t>163,230</w:t>
            </w:r>
          </w:p>
        </w:tc>
        <w:tc>
          <w:tcPr>
            <w:tcW w:w="180" w:type="dxa"/>
            <w:vAlign w:val="bottom"/>
          </w:tcPr>
          <w:p w14:paraId="0004C863" w14:textId="77777777" w:rsidR="00952CA6" w:rsidRPr="00D82D80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8835B6" w14:textId="3FCED36C" w:rsidR="00952CA6" w:rsidRPr="00D82D80" w:rsidRDefault="004D77BF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D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132,731</w:t>
            </w:r>
          </w:p>
        </w:tc>
        <w:tc>
          <w:tcPr>
            <w:tcW w:w="180" w:type="dxa"/>
            <w:vAlign w:val="bottom"/>
          </w:tcPr>
          <w:p w14:paraId="4E81665A" w14:textId="77777777" w:rsidR="00952CA6" w:rsidRPr="00D82D80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6D3A" w14:textId="653A22C1" w:rsidR="00952CA6" w:rsidRPr="00D82D80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2D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AB1E71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B9CC1" w14:textId="5CAB15AC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CA6" w:rsidRPr="00065A19" w14:paraId="0A3DDB1F" w14:textId="77777777" w:rsidTr="0078130E">
        <w:trPr>
          <w:cantSplit/>
        </w:trPr>
        <w:tc>
          <w:tcPr>
            <w:tcW w:w="4410" w:type="dxa"/>
          </w:tcPr>
          <w:p w14:paraId="5B5BBD22" w14:textId="74C17780" w:rsidR="00952CA6" w:rsidRPr="00065A19" w:rsidRDefault="00952CA6" w:rsidP="00952C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739F62" w14:textId="4E3215C3" w:rsidR="00952CA6" w:rsidRPr="00D82D80" w:rsidRDefault="0095701A" w:rsidP="00952C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0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163,230</w:t>
            </w:r>
          </w:p>
        </w:tc>
        <w:tc>
          <w:tcPr>
            <w:tcW w:w="180" w:type="dxa"/>
            <w:vAlign w:val="bottom"/>
          </w:tcPr>
          <w:p w14:paraId="13B6713C" w14:textId="77777777" w:rsidR="00952CA6" w:rsidRPr="00D82D80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2BD39" w14:textId="06949723" w:rsidR="00952CA6" w:rsidRPr="00D82D80" w:rsidRDefault="004D77BF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132,731</w:t>
            </w:r>
          </w:p>
        </w:tc>
        <w:tc>
          <w:tcPr>
            <w:tcW w:w="180" w:type="dxa"/>
            <w:vAlign w:val="bottom"/>
          </w:tcPr>
          <w:p w14:paraId="24C216EA" w14:textId="77777777" w:rsidR="00952CA6" w:rsidRPr="00D82D80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F5D55E" w14:textId="75E6A56C" w:rsidR="00952CA6" w:rsidRPr="00D82D80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074021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408AD" w14:textId="6F376483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A438D4" w14:textId="77777777" w:rsidR="00952CA6" w:rsidRPr="00CA4A86" w:rsidRDefault="00952CA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5ADF06" w14:textId="7F989F24" w:rsidR="00F27806" w:rsidRPr="00033891" w:rsidRDefault="00033891" w:rsidP="00033891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D82D80">
        <w:rPr>
          <w:rFonts w:asciiTheme="majorBidi" w:hAnsiTheme="majorBidi" w:cs="Angsana New"/>
          <w:sz w:val="30"/>
          <w:szCs w:val="30"/>
        </w:rPr>
        <w:t>256</w:t>
      </w:r>
      <w:r w:rsidR="004D77BF" w:rsidRPr="00D82D80">
        <w:rPr>
          <w:rFonts w:asciiTheme="majorBidi" w:hAnsiTheme="majorBidi" w:cs="Angsana New"/>
          <w:sz w:val="30"/>
          <w:szCs w:val="30"/>
        </w:rPr>
        <w:t>5</w:t>
      </w:r>
      <w:r w:rsidRPr="00D82D8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D82D80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สิทธิการใช้ของกลุ่มบริษัทเพิ่มขึ้นเป็นจำนวน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A10F1E" w:rsidRPr="004F3D12">
        <w:rPr>
          <w:rFonts w:asciiTheme="majorBidi" w:hAnsiTheme="majorBidi" w:cs="Angsana New"/>
          <w:sz w:val="30"/>
          <w:szCs w:val="30"/>
        </w:rPr>
        <w:t>48.75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  <w:r w:rsidR="00DD7D6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D82D8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D77BF" w:rsidRPr="00D82D80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DD7D69" w:rsidRPr="00D82D8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D77BF" w:rsidRPr="00D82D80">
        <w:rPr>
          <w:rFonts w:asciiTheme="majorBidi" w:hAnsiTheme="majorBidi" w:cstheme="majorBidi"/>
          <w:i/>
          <w:iCs/>
          <w:sz w:val="30"/>
          <w:szCs w:val="30"/>
        </w:rPr>
        <w:t>31.56</w:t>
      </w:r>
      <w:r w:rsidR="00DD7D69" w:rsidRPr="00D82D8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D7D69" w:rsidRPr="00D82D80">
        <w:rPr>
          <w:rFonts w:asciiTheme="majorBidi" w:hAnsiTheme="majorBidi" w:cs="Angsana New" w:hint="cs"/>
          <w:i/>
          <w:iCs/>
          <w:sz w:val="30"/>
          <w:szCs w:val="30"/>
          <w:cs/>
        </w:rPr>
        <w:t>ล้าน</w:t>
      </w:r>
      <w:r w:rsidR="00DD7D69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บาท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74E1B1C8" w14:textId="4099887D" w:rsidR="00033891" w:rsidRPr="00CA4A86" w:rsidRDefault="0003389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60604" w14:textId="6B25F61B" w:rsid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6</w:t>
      </w:r>
      <w:r w:rsidR="00945FA6"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E2424D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33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E340BE" w14:textId="2A9302E7" w:rsidR="00D645BD" w:rsidRDefault="001147E4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กลุ่มบริษัทมีสิทธิเลือกขยายอายุสัญญาเช่าที่ดินสำหรับบางสัญญาภายใน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="00AE2F47"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ซึ่งกลุ่มบริษัทจะประเมินตั้งแต่วันที่สัญญาเช่า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E6BB58E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614968E2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E58CFCE" w14:textId="1028FD70" w:rsidR="00CA4A86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0F8F5EDF" w14:textId="77777777" w:rsidR="00CA4A86" w:rsidRPr="00AE2F47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25"/>
        <w:gridCol w:w="1080"/>
        <w:gridCol w:w="180"/>
        <w:gridCol w:w="1080"/>
      </w:tblGrid>
      <w:tr w:rsidR="00065A19" w:rsidRPr="00065A19" w14:paraId="3E99E1E3" w14:textId="77777777" w:rsidTr="000B55DD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5C369528" w14:textId="77777777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50504FC" w14:textId="3358AB75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</w:tcPr>
          <w:p w14:paraId="1C9D0F24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5A9884" w14:textId="606B313E" w:rsidR="00065A19" w:rsidRPr="00065A19" w:rsidRDefault="00065A19" w:rsidP="004A0C8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A19" w:rsidRPr="00065A19" w14:paraId="0E87E209" w14:textId="77777777" w:rsidTr="000B55DD">
        <w:trPr>
          <w:cantSplit/>
          <w:tblHeader/>
        </w:trPr>
        <w:tc>
          <w:tcPr>
            <w:tcW w:w="4140" w:type="dxa"/>
          </w:tcPr>
          <w:p w14:paraId="307B8474" w14:textId="78804D99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951875" w14:textId="71D5C48E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BD7EA77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AA648" w14:textId="51E812AF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25" w:type="dxa"/>
          </w:tcPr>
          <w:p w14:paraId="6BD9E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64DC1" w14:textId="256BC1CD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9E1A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D721" w14:textId="2855AE9E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065A19" w:rsidRPr="00065A19" w14:paraId="28D250C4" w14:textId="77777777" w:rsidTr="00452C82">
        <w:trPr>
          <w:cantSplit/>
          <w:tblHeader/>
        </w:trPr>
        <w:tc>
          <w:tcPr>
            <w:tcW w:w="4140" w:type="dxa"/>
          </w:tcPr>
          <w:p w14:paraId="0DF72CF8" w14:textId="1FD839CB" w:rsidR="00065A19" w:rsidRPr="00065A19" w:rsidRDefault="00065A19" w:rsidP="004A0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5" w:type="dxa"/>
            <w:gridSpan w:val="7"/>
          </w:tcPr>
          <w:p w14:paraId="5E84D453" w14:textId="3E5C1F24" w:rsidR="00065A19" w:rsidRPr="00065A19" w:rsidRDefault="00065A19" w:rsidP="004A0C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5A19" w:rsidRPr="00065A19" w14:paraId="104BC74B" w14:textId="77777777" w:rsidTr="000B55DD">
        <w:trPr>
          <w:cantSplit/>
        </w:trPr>
        <w:tc>
          <w:tcPr>
            <w:tcW w:w="4140" w:type="dxa"/>
          </w:tcPr>
          <w:p w14:paraId="27713629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D379D42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8C911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64DB9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10C05CB2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0CBC4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5F366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57A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393" w:rsidRPr="00065A19" w14:paraId="2C11A910" w14:textId="77777777" w:rsidTr="000B55DD">
        <w:trPr>
          <w:cantSplit/>
        </w:trPr>
        <w:tc>
          <w:tcPr>
            <w:tcW w:w="4140" w:type="dxa"/>
          </w:tcPr>
          <w:p w14:paraId="71EAD506" w14:textId="7AF26CF2" w:rsidR="00070393" w:rsidRPr="00065A19" w:rsidRDefault="00070393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58FB4CC7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D430A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19AD1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2C5D2901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E67B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8AB5E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2EED9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C82" w:rsidRPr="00065A19" w14:paraId="55F31F43" w14:textId="77777777" w:rsidTr="000B55DD">
        <w:trPr>
          <w:cantSplit/>
        </w:trPr>
        <w:tc>
          <w:tcPr>
            <w:tcW w:w="4140" w:type="dxa"/>
          </w:tcPr>
          <w:p w14:paraId="38408433" w14:textId="6E16C78D" w:rsidR="00452C82" w:rsidRPr="00065A19" w:rsidRDefault="00452C82" w:rsidP="00452C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E1C57EB" w14:textId="0E816A91" w:rsidR="00452C82" w:rsidRPr="004F3D12" w:rsidRDefault="00452C82" w:rsidP="00452C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D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11,014</w:t>
            </w:r>
          </w:p>
        </w:tc>
        <w:tc>
          <w:tcPr>
            <w:tcW w:w="270" w:type="dxa"/>
            <w:vAlign w:val="bottom"/>
          </w:tcPr>
          <w:p w14:paraId="40659F79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3BB47" w14:textId="767CD88B" w:rsidR="00452C82" w:rsidRPr="00065A19" w:rsidRDefault="00452C82" w:rsidP="00452C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25" w:type="dxa"/>
            <w:vAlign w:val="bottom"/>
          </w:tcPr>
          <w:p w14:paraId="45544FDC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8862F" w14:textId="06CFD6FF" w:rsidR="00452C82" w:rsidRPr="00065A19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6909C0D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F9CE7" w14:textId="0C4B0842" w:rsidR="00452C82" w:rsidRPr="00065A19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2C82" w:rsidRPr="00065A19" w14:paraId="074C9356" w14:textId="77777777" w:rsidTr="000B55DD">
        <w:trPr>
          <w:cantSplit/>
        </w:trPr>
        <w:tc>
          <w:tcPr>
            <w:tcW w:w="4140" w:type="dxa"/>
          </w:tcPr>
          <w:p w14:paraId="11252440" w14:textId="77777777" w:rsidR="00452C82" w:rsidRPr="00B67EE8" w:rsidRDefault="00452C82" w:rsidP="00452C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E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8EC6EE9" w14:textId="06F904C9" w:rsidR="00452C82" w:rsidRPr="004F3D12" w:rsidRDefault="004F3D12" w:rsidP="00452C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6,685</w:t>
            </w:r>
          </w:p>
        </w:tc>
        <w:tc>
          <w:tcPr>
            <w:tcW w:w="270" w:type="dxa"/>
            <w:vAlign w:val="bottom"/>
          </w:tcPr>
          <w:p w14:paraId="0167BB50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9974D" w14:textId="540EA750" w:rsidR="00452C82" w:rsidRPr="0078130E" w:rsidRDefault="00452C82" w:rsidP="00452C8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67E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25" w:type="dxa"/>
            <w:vAlign w:val="bottom"/>
          </w:tcPr>
          <w:p w14:paraId="507E1108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03DC1" w14:textId="6E77B30D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A2DC12B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88755" w14:textId="77777777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2C82" w:rsidRPr="00065A19" w14:paraId="572FC15E" w14:textId="77777777" w:rsidTr="000B55DD">
        <w:trPr>
          <w:cantSplit/>
        </w:trPr>
        <w:tc>
          <w:tcPr>
            <w:tcW w:w="4140" w:type="dxa"/>
          </w:tcPr>
          <w:p w14:paraId="71451D26" w14:textId="484945C9" w:rsidR="00452C82" w:rsidRPr="00DF3FB6" w:rsidRDefault="00452C82" w:rsidP="00452C82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ค่าเช่าจ่ายสัญญาเช่าระยะสั้น</w:t>
            </w:r>
          </w:p>
        </w:tc>
        <w:tc>
          <w:tcPr>
            <w:tcW w:w="1080" w:type="dxa"/>
          </w:tcPr>
          <w:p w14:paraId="037C420E" w14:textId="165D067D" w:rsidR="00452C82" w:rsidRPr="004E6190" w:rsidRDefault="00D17BAF" w:rsidP="00452C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17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  <w:vAlign w:val="bottom"/>
          </w:tcPr>
          <w:p w14:paraId="50FEC151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1D09" w14:textId="0DD0A091" w:rsidR="00452C82" w:rsidRDefault="00452C82" w:rsidP="00452C8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5" w:type="dxa"/>
            <w:vAlign w:val="bottom"/>
          </w:tcPr>
          <w:p w14:paraId="54A5CF97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19AE37" w14:textId="011CDF54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3D766F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53CF1" w14:textId="5DB2BBFE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2C82" w:rsidRPr="00065A19" w14:paraId="65BEDE7A" w14:textId="77777777" w:rsidTr="000B55DD">
        <w:trPr>
          <w:cantSplit/>
        </w:trPr>
        <w:tc>
          <w:tcPr>
            <w:tcW w:w="4140" w:type="dxa"/>
          </w:tcPr>
          <w:p w14:paraId="5E2AAD37" w14:textId="28DA72DF" w:rsidR="00452C82" w:rsidRPr="00B67EE8" w:rsidRDefault="00452C82" w:rsidP="00452C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FB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643F1F2" w14:textId="0368755E" w:rsidR="00452C82" w:rsidRPr="004E6190" w:rsidRDefault="002D5373" w:rsidP="00452C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vAlign w:val="bottom"/>
          </w:tcPr>
          <w:p w14:paraId="17A59806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5E01E" w14:textId="51D35FF8" w:rsidR="00452C82" w:rsidRPr="0078130E" w:rsidRDefault="00452C82" w:rsidP="00452C8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25" w:type="dxa"/>
            <w:vAlign w:val="bottom"/>
          </w:tcPr>
          <w:p w14:paraId="3033B2BF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D06AE" w14:textId="4BB058AE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DD60B03" w14:textId="77777777" w:rsidR="00452C82" w:rsidRPr="00065A19" w:rsidRDefault="00452C82" w:rsidP="00452C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6F12" w14:textId="131A0F06" w:rsidR="00452C82" w:rsidRPr="0078130E" w:rsidRDefault="00452C82" w:rsidP="00452C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7D1B2DA5" w14:textId="7581B556" w:rsidR="00AE2F47" w:rsidRPr="005D70D0" w:rsidRDefault="00AE2F47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C16A7F8" w14:textId="2E5C7A9B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</w:t>
      </w:r>
      <w:r w:rsidR="000B55DD">
        <w:rPr>
          <w:rFonts w:asciiTheme="majorBidi" w:hAnsiTheme="majorBidi" w:cs="Angsana New"/>
          <w:sz w:val="30"/>
          <w:szCs w:val="30"/>
        </w:rPr>
        <w:t>5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="004F3D12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4F3D12" w:rsidRPr="004F3D12">
        <w:rPr>
          <w:rFonts w:asciiTheme="majorBidi" w:hAnsiTheme="majorBidi" w:cs="Angsana New"/>
          <w:sz w:val="30"/>
          <w:szCs w:val="30"/>
        </w:rPr>
        <w:t xml:space="preserve">12.55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6.45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45BD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E5E1BF6" w14:textId="77777777" w:rsidR="00033891" w:rsidRPr="005D70D0" w:rsidRDefault="00033891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8E8F4BA" w14:textId="5975E85D" w:rsidR="0001125B" w:rsidRPr="00191C0A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91C0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5D70D0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611"/>
        <w:gridCol w:w="1082"/>
        <w:gridCol w:w="267"/>
        <w:gridCol w:w="1078"/>
        <w:gridCol w:w="241"/>
        <w:gridCol w:w="13"/>
        <w:gridCol w:w="1095"/>
        <w:gridCol w:w="243"/>
        <w:gridCol w:w="1106"/>
      </w:tblGrid>
      <w:tr w:rsidR="0017415E" w:rsidRPr="00DF3A01" w14:paraId="6E347B2E" w14:textId="77777777" w:rsidTr="00823390">
        <w:trPr>
          <w:tblHeader/>
        </w:trPr>
        <w:tc>
          <w:tcPr>
            <w:tcW w:w="1904" w:type="pct"/>
          </w:tcPr>
          <w:p w14:paraId="35F8356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</w:tcPr>
          <w:p w14:paraId="0E2664E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71F99E4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39D1A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14:paraId="152CAEA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83F" w:rsidRPr="00DF3A01" w14:paraId="2FAC814D" w14:textId="77777777" w:rsidTr="00823390">
        <w:trPr>
          <w:tblHeader/>
        </w:trPr>
        <w:tc>
          <w:tcPr>
            <w:tcW w:w="1904" w:type="pct"/>
            <w:vAlign w:val="bottom"/>
          </w:tcPr>
          <w:p w14:paraId="6E6676FD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6BEFBBAC" w14:textId="2A24298A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6FFA7BF" w14:textId="60513E80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8D34ABC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71444" w14:textId="03B7D3B1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  <w:gridSpan w:val="2"/>
          </w:tcPr>
          <w:p w14:paraId="28016C3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A148F4" w14:textId="6E34294A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1B78A3B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2D6C9B" w14:textId="251D2801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4683F" w:rsidRPr="00DF3A01" w14:paraId="077539FD" w14:textId="77777777" w:rsidTr="00823390">
        <w:trPr>
          <w:trHeight w:val="362"/>
          <w:tblHeader/>
        </w:trPr>
        <w:tc>
          <w:tcPr>
            <w:tcW w:w="1904" w:type="pct"/>
            <w:vAlign w:val="bottom"/>
          </w:tcPr>
          <w:p w14:paraId="07E93EB8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1A17C0DC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8"/>
          </w:tcPr>
          <w:p w14:paraId="1C4E6B40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83F" w:rsidRPr="00DF3A01" w14:paraId="635F42E3" w14:textId="77777777" w:rsidTr="00823390">
        <w:tc>
          <w:tcPr>
            <w:tcW w:w="1904" w:type="pct"/>
            <w:vAlign w:val="bottom"/>
          </w:tcPr>
          <w:p w14:paraId="373E5A2E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6E16642F" w14:textId="77777777" w:rsidR="0084683F" w:rsidRPr="00DF3A01" w:rsidRDefault="0084683F" w:rsidP="0084683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0E583B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5BC4B1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95C4D8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40AD66C3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" w:type="pct"/>
          </w:tcPr>
          <w:p w14:paraId="574C2DF1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08B4DFF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B3BE224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100D" w:rsidRPr="00DF3A01" w14:paraId="2BA4724C" w14:textId="77777777" w:rsidTr="00823390">
        <w:tc>
          <w:tcPr>
            <w:tcW w:w="1904" w:type="pct"/>
            <w:vAlign w:val="bottom"/>
          </w:tcPr>
          <w:p w14:paraId="705ABB52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63D13D56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6D2AF284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783D674E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45E36" w14:textId="59B10C9A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280</w:t>
            </w:r>
            <w:r w:rsidRPr="00161D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144" w:type="pct"/>
          </w:tcPr>
          <w:p w14:paraId="3E8F23AC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0FEBCFFD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9FC4EB" w14:textId="6496DA33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7" w:type="pct"/>
            <w:gridSpan w:val="2"/>
          </w:tcPr>
          <w:p w14:paraId="445229F0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01751A7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B13213" w14:textId="69A42186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54DABBD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559A841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A68E0D" w14:textId="0B98B064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100D" w:rsidRPr="00DF3A01" w14:paraId="1E17DB90" w14:textId="77777777" w:rsidTr="00823390">
        <w:tc>
          <w:tcPr>
            <w:tcW w:w="1904" w:type="pct"/>
            <w:vAlign w:val="bottom"/>
          </w:tcPr>
          <w:p w14:paraId="45CD3F7B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0" w:type="pct"/>
          </w:tcPr>
          <w:p w14:paraId="6E0939C2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72F9ACC7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F663E4F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40714BD1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55767926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129A0B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DAC7FC6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DAE985C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0D" w:rsidRPr="00DF3A01" w14:paraId="1F1E7DCD" w14:textId="77777777" w:rsidTr="00823390">
        <w:tc>
          <w:tcPr>
            <w:tcW w:w="1904" w:type="pct"/>
            <w:vAlign w:val="bottom"/>
          </w:tcPr>
          <w:p w14:paraId="144EEA7F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3286D30B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795B1CB7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68F77F67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9A31BB" w14:textId="2E2F55B3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</w:t>
            </w:r>
            <w:r w:rsidRPr="00161D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144" w:type="pct"/>
          </w:tcPr>
          <w:p w14:paraId="3872C247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7EFC7147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1718F5" w14:textId="3592B019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37" w:type="pct"/>
            <w:gridSpan w:val="2"/>
          </w:tcPr>
          <w:p w14:paraId="692535A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8A6F1D0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A05275" w14:textId="17979421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28833E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480AB9E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1CEE" w14:textId="0744CBDB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100D" w:rsidRPr="00DF3A01" w14:paraId="1B1CBD2F" w14:textId="77777777" w:rsidTr="00823390">
        <w:tc>
          <w:tcPr>
            <w:tcW w:w="1904" w:type="pct"/>
            <w:vAlign w:val="bottom"/>
          </w:tcPr>
          <w:p w14:paraId="3943A10B" w14:textId="77777777" w:rsidR="001F100D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  <w:p w14:paraId="6B7837BF" w14:textId="4CA17ECC" w:rsidR="001F100D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330" w:type="pct"/>
          </w:tcPr>
          <w:p w14:paraId="7DFF98B6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73D6035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9287E9" w14:textId="75687DD9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D73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195</w:t>
            </w:r>
          </w:p>
        </w:tc>
        <w:tc>
          <w:tcPr>
            <w:tcW w:w="144" w:type="pct"/>
          </w:tcPr>
          <w:p w14:paraId="7D74D0FB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0A4B146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5821723" w14:textId="1931900A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37" w:type="pct"/>
            <w:gridSpan w:val="2"/>
          </w:tcPr>
          <w:p w14:paraId="6ABE4732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1A681E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BE2CD2" w14:textId="69190E3A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3ACA3E18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69BDC8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F555" w14:textId="4AA26DA2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100D" w:rsidRPr="00DF3A01" w14:paraId="54A90908" w14:textId="77777777" w:rsidTr="00823390">
        <w:tc>
          <w:tcPr>
            <w:tcW w:w="1904" w:type="pct"/>
            <w:vAlign w:val="bottom"/>
          </w:tcPr>
          <w:p w14:paraId="37898370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318443A5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A23D042" w14:textId="4FD19136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302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395</w:t>
            </w:r>
          </w:p>
        </w:tc>
        <w:tc>
          <w:tcPr>
            <w:tcW w:w="144" w:type="pct"/>
          </w:tcPr>
          <w:p w14:paraId="0AF93A1D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6371E9D" w14:textId="5E4CC992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37" w:type="pct"/>
            <w:gridSpan w:val="2"/>
          </w:tcPr>
          <w:p w14:paraId="5B9E29BA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DB3A35A" w14:textId="0143C448" w:rsidR="001F100D" w:rsidRPr="009104B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F8EAB48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F4DBF1A" w14:textId="0BF705C0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F100D" w:rsidRPr="005D70D0" w14:paraId="604DDADD" w14:textId="77777777" w:rsidTr="00823390">
        <w:tc>
          <w:tcPr>
            <w:tcW w:w="1904" w:type="pct"/>
            <w:vAlign w:val="bottom"/>
          </w:tcPr>
          <w:p w14:paraId="521F3C22" w14:textId="7DCE90FF" w:rsidR="001F100D" w:rsidRPr="005D70D0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1352C46A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584" w:type="pct"/>
          </w:tcPr>
          <w:p w14:paraId="6945C4BD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44" w:type="pct"/>
          </w:tcPr>
          <w:p w14:paraId="34996346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582" w:type="pct"/>
          </w:tcPr>
          <w:p w14:paraId="7B823B62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4E2D1F54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</w:tcPr>
          <w:p w14:paraId="3417B5C1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" w:type="pct"/>
          </w:tcPr>
          <w:p w14:paraId="0CA47798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7" w:type="pct"/>
          </w:tcPr>
          <w:p w14:paraId="1C8CCAD4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1F100D" w:rsidRPr="00DF3A01" w14:paraId="06C836BD" w14:textId="77777777" w:rsidTr="00823390">
        <w:tc>
          <w:tcPr>
            <w:tcW w:w="1904" w:type="pct"/>
            <w:vAlign w:val="bottom"/>
          </w:tcPr>
          <w:p w14:paraId="41C5DC32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30" w:type="pct"/>
          </w:tcPr>
          <w:p w14:paraId="5E9D532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8B51E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D23C92" w14:textId="77777777" w:rsidR="001F100D" w:rsidRPr="00DF3A01" w:rsidRDefault="001F100D" w:rsidP="001F10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6AA094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89F2B3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D4930C7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E0EF7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F4FE31B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0D" w:rsidRPr="00DF3A01" w14:paraId="42B8A9DC" w14:textId="77777777" w:rsidTr="00823390">
        <w:tc>
          <w:tcPr>
            <w:tcW w:w="1904" w:type="pct"/>
            <w:vAlign w:val="bottom"/>
          </w:tcPr>
          <w:p w14:paraId="49E89F6A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7C388C88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330" w:type="pct"/>
          </w:tcPr>
          <w:p w14:paraId="2074343F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6E7BEEC4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9D23C4" w14:textId="5B79E611" w:rsidR="001F100D" w:rsidRPr="009147AF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161D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350</w:t>
            </w:r>
          </w:p>
        </w:tc>
        <w:tc>
          <w:tcPr>
            <w:tcW w:w="144" w:type="pct"/>
          </w:tcPr>
          <w:p w14:paraId="2071FA16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50700866" w14:textId="7777777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9291DB" w14:textId="74FF2424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37" w:type="pct"/>
            <w:gridSpan w:val="2"/>
          </w:tcPr>
          <w:p w14:paraId="12F27EFD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FCD9F47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260864" w14:textId="2E642536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D1CD1F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8FEAED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80AEA4" w14:textId="7034439C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100D" w:rsidRPr="00DF3A01" w14:paraId="52984CB2" w14:textId="77777777" w:rsidTr="00823390">
        <w:tc>
          <w:tcPr>
            <w:tcW w:w="1904" w:type="pct"/>
            <w:vAlign w:val="bottom"/>
          </w:tcPr>
          <w:p w14:paraId="4A5CEF63" w14:textId="56FD2334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30" w:type="pct"/>
          </w:tcPr>
          <w:p w14:paraId="6A588067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42EEA5" w14:textId="6AB71D32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164</w:t>
            </w:r>
            <w:r w:rsidRPr="00D73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144" w:type="pct"/>
          </w:tcPr>
          <w:p w14:paraId="02CA1A1E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E58B323" w14:textId="41AB90E7" w:rsidR="001F100D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37" w:type="pct"/>
            <w:gridSpan w:val="2"/>
          </w:tcPr>
          <w:p w14:paraId="4BDD0F12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A980FB6" w14:textId="52F4535B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9FA1B8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50BD933" w14:textId="150D013B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00D" w:rsidRPr="00DF3A01" w14:paraId="52D86217" w14:textId="77777777" w:rsidTr="00823390">
        <w:tc>
          <w:tcPr>
            <w:tcW w:w="1904" w:type="pct"/>
            <w:vAlign w:val="bottom"/>
          </w:tcPr>
          <w:p w14:paraId="4159467F" w14:textId="7E4084FB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DB2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330" w:type="pct"/>
          </w:tcPr>
          <w:p w14:paraId="18F24D5B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28E6005" w14:textId="51B63050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191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965</w:t>
            </w:r>
          </w:p>
        </w:tc>
        <w:tc>
          <w:tcPr>
            <w:tcW w:w="144" w:type="pct"/>
          </w:tcPr>
          <w:p w14:paraId="4B066FFD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1032463" w14:textId="311323C5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37" w:type="pct"/>
            <w:gridSpan w:val="2"/>
          </w:tcPr>
          <w:p w14:paraId="0097BDE4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585C71B9" w14:textId="022EBE3D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D83B241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5A4A11" w14:textId="09DFB5A5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F100D" w:rsidRPr="005D70D0" w14:paraId="2FBD6B2B" w14:textId="77777777" w:rsidTr="00823390">
        <w:tc>
          <w:tcPr>
            <w:tcW w:w="1904" w:type="pct"/>
            <w:vAlign w:val="bottom"/>
          </w:tcPr>
          <w:p w14:paraId="5237E632" w14:textId="77777777" w:rsidR="001F100D" w:rsidRPr="005D70D0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4586DDD6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1F93421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" w:type="pct"/>
          </w:tcPr>
          <w:p w14:paraId="3051CA94" w14:textId="77777777" w:rsidR="001F100D" w:rsidRPr="005D70D0" w:rsidRDefault="001F100D" w:rsidP="001F100D">
            <w:pPr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CD55B85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" w:type="pct"/>
            <w:gridSpan w:val="2"/>
          </w:tcPr>
          <w:p w14:paraId="3024C94C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E4B2322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" w:type="pct"/>
          </w:tcPr>
          <w:p w14:paraId="738F7D81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2CEB9DE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F100D" w:rsidRPr="00DF3A01" w14:paraId="4722F16F" w14:textId="77777777" w:rsidTr="00823390">
        <w:tc>
          <w:tcPr>
            <w:tcW w:w="1904" w:type="pct"/>
            <w:vAlign w:val="bottom"/>
          </w:tcPr>
          <w:p w14:paraId="10C50B38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0" w:type="pct"/>
          </w:tcPr>
          <w:p w14:paraId="724C1877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C53851D" w14:textId="7225A6D6" w:rsidR="001F100D" w:rsidRPr="00312606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494</w:t>
            </w: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4" w:type="pct"/>
          </w:tcPr>
          <w:p w14:paraId="5B269B5A" w14:textId="77777777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22A23C" w14:textId="06D203FA" w:rsidR="001F100D" w:rsidRPr="00DF3A01" w:rsidRDefault="001F100D" w:rsidP="001F100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37" w:type="pct"/>
            <w:gridSpan w:val="2"/>
          </w:tcPr>
          <w:p w14:paraId="12B6D02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A5B7768" w14:textId="5644E2CE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72007618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6BF6218" w14:textId="7A32302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194F4A4" w14:textId="2125EE07" w:rsidR="00670B21" w:rsidRPr="0084683F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 xml:space="preserve">ณ วันที่ </w:t>
      </w:r>
      <w:r w:rsidR="0064148A" w:rsidRPr="0064148A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9147A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0B55DD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</w:t>
      </w:r>
      <w:r w:rsidR="001E0C38">
        <w:rPr>
          <w:rFonts w:asciiTheme="majorBidi" w:hAnsiTheme="majorBidi" w:cstheme="majorBidi" w:hint="cs"/>
          <w:spacing w:val="-8"/>
          <w:sz w:val="30"/>
          <w:szCs w:val="30"/>
          <w:cs/>
        </w:rPr>
        <w:t>ประเทศ</w:t>
      </w:r>
      <w:r w:rsidRPr="00823390">
        <w:rPr>
          <w:rFonts w:asciiTheme="majorBidi" w:hAnsiTheme="majorBidi" w:cstheme="majorBidi"/>
          <w:spacing w:val="-8"/>
          <w:sz w:val="30"/>
          <w:szCs w:val="30"/>
          <w:cs/>
        </w:rPr>
        <w:t>แห่ง</w:t>
      </w:r>
      <w:r w:rsidR="00823390" w:rsidRPr="00823390">
        <w:rPr>
          <w:rFonts w:asciiTheme="majorBidi" w:hAnsiTheme="majorBidi" w:cstheme="majorBidi" w:hint="cs"/>
          <w:spacing w:val="-8"/>
          <w:sz w:val="30"/>
          <w:szCs w:val="30"/>
          <w:cs/>
        </w:rPr>
        <w:t>หนึ่ง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เป็นจำนวนเงินรวม </w:t>
      </w:r>
      <w:r w:rsidRPr="009147AF">
        <w:rPr>
          <w:rFonts w:asciiTheme="majorBidi" w:hAnsiTheme="majorBidi" w:cstheme="majorBidi"/>
          <w:spacing w:val="-8"/>
          <w:sz w:val="30"/>
          <w:szCs w:val="30"/>
        </w:rPr>
        <w:br/>
      </w:r>
      <w:r w:rsidR="00237C36">
        <w:rPr>
          <w:rFonts w:asciiTheme="majorBidi" w:hAnsiTheme="majorBidi" w:cs="Angsana New"/>
          <w:spacing w:val="-8"/>
          <w:sz w:val="30"/>
          <w:szCs w:val="30"/>
        </w:rPr>
        <w:t>280</w:t>
      </w:r>
      <w:r w:rsidR="009147AF" w:rsidRPr="009147AF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9147A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>โดย</w:t>
      </w:r>
      <w:r w:rsidR="00C07D55" w:rsidRPr="009147AF">
        <w:rPr>
          <w:rFonts w:asciiTheme="majorBidi" w:hAnsiTheme="majorBidi" w:cstheme="majorBidi" w:hint="cs"/>
          <w:spacing w:val="-8"/>
          <w:sz w:val="30"/>
          <w:szCs w:val="30"/>
          <w:cs/>
        </w:rPr>
        <w:t>มีดอกเบี้ย</w:t>
      </w:r>
      <w:r w:rsidR="00C07D55" w:rsidRPr="00C8787A">
        <w:rPr>
          <w:rFonts w:asciiTheme="majorBidi" w:hAnsiTheme="majorBidi" w:cstheme="majorBidi" w:hint="cs"/>
          <w:spacing w:val="-8"/>
          <w:sz w:val="30"/>
          <w:szCs w:val="30"/>
          <w:cs/>
        </w:rPr>
        <w:t>ใน</w:t>
      </w:r>
      <w:r w:rsidRPr="00C8787A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อัตราคงที่ร้อยละ </w:t>
      </w:r>
      <w:r w:rsidR="00F239B4" w:rsidRPr="00C8787A">
        <w:rPr>
          <w:rFonts w:asciiTheme="majorBidi" w:hAnsiTheme="majorBidi" w:cs="Angsana New"/>
          <w:spacing w:val="-8"/>
          <w:sz w:val="30"/>
          <w:szCs w:val="30"/>
        </w:rPr>
        <w:t>3.1</w:t>
      </w:r>
      <w:r w:rsidR="00A35019">
        <w:rPr>
          <w:rFonts w:asciiTheme="majorBidi" w:hAnsiTheme="majorBidi" w:cs="Angsana New"/>
          <w:spacing w:val="-8"/>
          <w:sz w:val="30"/>
          <w:szCs w:val="30"/>
        </w:rPr>
        <w:t>0</w:t>
      </w:r>
      <w:r w:rsidRPr="00C8787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C8787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C8787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55DD" w:rsidRPr="00C8787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อัตรา</w:t>
      </w:r>
      <w:r w:rsidR="0084683F"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ดอกเบี้ยในอัตราคงที่ร้อยละ </w:t>
      </w:r>
      <w:r w:rsidR="000B55DD">
        <w:rPr>
          <w:rFonts w:asciiTheme="majorBidi" w:hAnsiTheme="majorBidi" w:cstheme="majorBidi"/>
          <w:i/>
          <w:iCs/>
          <w:spacing w:val="-8"/>
          <w:sz w:val="30"/>
          <w:szCs w:val="30"/>
        </w:rPr>
        <w:t>2.35</w:t>
      </w:r>
      <w:r w:rsidR="0084683F"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1DEB59D" w14:textId="77777777" w:rsidR="007E11DB" w:rsidRPr="00673C30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6571AAA4" w14:textId="11DCC325" w:rsidR="007E11DB" w:rsidRPr="00AD324D" w:rsidRDefault="007E11DB" w:rsidP="007E1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="0064148A" w:rsidRPr="0064148A">
        <w:rPr>
          <w:rFonts w:asciiTheme="majorBidi" w:hAnsiTheme="majorBidi" w:cs="Angsana New"/>
          <w:sz w:val="30"/>
          <w:szCs w:val="30"/>
        </w:rPr>
        <w:t>80</w:t>
      </w:r>
      <w:r w:rsidRPr="009147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</w:rPr>
        <w:t xml:space="preserve">MLR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เดือนตุลาคม </w:t>
      </w:r>
      <w:r w:rsidR="0064148A" w:rsidRPr="0064148A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ย่อยดังกล่าว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ต้องปฏิบัติตามเงื่อนไขบางประการเกี่ยวกับการรักษาอัตราส่วนทางการเงินต่างๆ </w:t>
      </w:r>
      <w:r w:rsidRPr="009147AF">
        <w:rPr>
          <w:rFonts w:asciiTheme="majorBidi" w:hAnsiTheme="majorBidi" w:cstheme="majorBidi"/>
          <w:sz w:val="30"/>
          <w:szCs w:val="30"/>
          <w:cs/>
          <w:lang w:val="en-GB"/>
        </w:rPr>
        <w:t>และเงื่อนไขอื่นตามที่ระบุไว้ในสัญญา</w:t>
      </w:r>
    </w:p>
    <w:p w14:paraId="549111A4" w14:textId="77777777" w:rsidR="00AB5B23" w:rsidRPr="00673C30" w:rsidRDefault="00AB5B23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1F288F32" w14:textId="1593B1CC" w:rsidR="00985C59" w:rsidRDefault="00985C59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64148A" w:rsidRPr="00CF3C7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ธันวาคม </w:t>
      </w:r>
      <w:r w:rsidR="0064148A" w:rsidRPr="00CF3C7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37DC9" w:rsidRPr="00CF3C70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ถูกค้ำประกันโดยการจดจำนองที่ดิน สิ่งปลูกสร้าง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ของกลุ่มบริษัท 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65602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 ถูกค้ำประกันโดยกรรมการ การจดจำนองที่ดินสิ่งปลูกสร้างของกลุ่มบริษัท)</w:t>
      </w:r>
    </w:p>
    <w:p w14:paraId="79BB8999" w14:textId="77777777" w:rsidR="00420488" w:rsidRPr="00673C30" w:rsidRDefault="00420488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70B21" w:rsidRPr="00F205C4" w14:paraId="08295AB9" w14:textId="77777777" w:rsidTr="007C546A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6C7642A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1B6B4ACC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205C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31B835E0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02F795AA" w14:textId="2D99D17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35529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BADDDF8" w14:textId="17D8799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41467B78" w14:textId="77777777" w:rsidTr="007C546A">
        <w:trPr>
          <w:tblHeader/>
        </w:trPr>
        <w:tc>
          <w:tcPr>
            <w:tcW w:w="3420" w:type="dxa"/>
            <w:vMerge/>
          </w:tcPr>
          <w:p w14:paraId="358A26C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FE634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338378" w14:textId="5592CF76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D77BF"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C4762EB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AAA06C" w14:textId="0089EBD0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D77BF"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D91AEA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0EA4804" w14:textId="0DB07C0A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D77BF"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9A674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6D3AAA6" w14:textId="18BB146D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D77BF"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C851D0" w:rsidRPr="00F205C4" w14:paraId="1A4AF996" w14:textId="77777777" w:rsidTr="006B74AB">
        <w:trPr>
          <w:tblHeader/>
        </w:trPr>
        <w:tc>
          <w:tcPr>
            <w:tcW w:w="3420" w:type="dxa"/>
          </w:tcPr>
          <w:p w14:paraId="47FB8A4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F49DE9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1E5ABE80" w14:textId="0D4178AF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5B0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5B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7A6F" w:rsidRPr="00F205C4" w14:paraId="4BE5A904" w14:textId="77777777" w:rsidTr="007C546A">
        <w:tc>
          <w:tcPr>
            <w:tcW w:w="3420" w:type="dxa"/>
          </w:tcPr>
          <w:p w14:paraId="1F541AB5" w14:textId="156D3D27" w:rsidR="00697A6F" w:rsidRPr="00F205C4" w:rsidRDefault="00697A6F" w:rsidP="00697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7891618D" w14:textId="2515764E" w:rsidR="00697A6F" w:rsidRPr="00354CA8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</w:tcPr>
          <w:p w14:paraId="7C584938" w14:textId="3AA9DDAF" w:rsidR="00697A6F" w:rsidRPr="003202F9" w:rsidRDefault="00C138E7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13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58,967</w:t>
            </w:r>
          </w:p>
        </w:tc>
        <w:tc>
          <w:tcPr>
            <w:tcW w:w="269" w:type="dxa"/>
          </w:tcPr>
          <w:p w14:paraId="61FDD1DE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691A79" w14:textId="2C537360" w:rsidR="00697A6F" w:rsidRPr="00555B09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97A6F" w:rsidRPr="00555B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B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18297238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0F9528" w14:textId="10A6F7CE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D9C599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E3C8B" w14:textId="1E21693F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7A6F" w:rsidRPr="00F205C4" w14:paraId="1468B07B" w14:textId="77777777" w:rsidTr="007C546A">
        <w:tc>
          <w:tcPr>
            <w:tcW w:w="3420" w:type="dxa"/>
          </w:tcPr>
          <w:p w14:paraId="148A3E17" w14:textId="56C3ECB7" w:rsidR="00697A6F" w:rsidRPr="00F205C4" w:rsidRDefault="00697A6F" w:rsidP="00697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167CB2F4" w14:textId="02FB03B5" w:rsidR="00697A6F" w:rsidRPr="00354CA8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</w:tcPr>
          <w:p w14:paraId="48E9EFC4" w14:textId="430880E2" w:rsidR="00697A6F" w:rsidRPr="003202F9" w:rsidRDefault="00D17BA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7BAF">
              <w:rPr>
                <w:rFonts w:asciiTheme="majorBidi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69" w:type="dxa"/>
          </w:tcPr>
          <w:p w14:paraId="51A003B9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BBC207" w14:textId="12C21B1C" w:rsidR="00697A6F" w:rsidRPr="00555B09" w:rsidRDefault="004D77B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494,208</w:t>
            </w:r>
          </w:p>
        </w:tc>
        <w:tc>
          <w:tcPr>
            <w:tcW w:w="270" w:type="dxa"/>
          </w:tcPr>
          <w:p w14:paraId="780F36A5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0494F" w14:textId="707D5A0D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F945B9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0F4A4F3" w14:textId="04AA1DD5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7A6F" w:rsidRPr="00F205C4" w14:paraId="037D7CE5" w14:textId="77777777" w:rsidTr="007C546A">
        <w:tc>
          <w:tcPr>
            <w:tcW w:w="3420" w:type="dxa"/>
          </w:tcPr>
          <w:p w14:paraId="0F472CFD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38959245" w14:textId="77777777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4EBA0517" w:rsidR="00697A6F" w:rsidRPr="003202F9" w:rsidRDefault="00C138E7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13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347,118</w:t>
            </w:r>
          </w:p>
        </w:tc>
        <w:tc>
          <w:tcPr>
            <w:tcW w:w="269" w:type="dxa"/>
          </w:tcPr>
          <w:p w14:paraId="2943C6FE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18240F59" w:rsidR="00697A6F" w:rsidRPr="00555B09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D77BF" w:rsidRPr="00555B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17,850</w:t>
            </w:r>
          </w:p>
        </w:tc>
        <w:tc>
          <w:tcPr>
            <w:tcW w:w="270" w:type="dxa"/>
          </w:tcPr>
          <w:p w14:paraId="335D7178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D6D58C" w14:textId="13F488C1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CB243E" w14:textId="77777777" w:rsidR="00697A6F" w:rsidRPr="00555B09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A3A23D5" w14:textId="13E15285" w:rsidR="00697A6F" w:rsidRPr="00555B09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4B96DD9" w14:textId="77777777" w:rsidR="00E576DE" w:rsidRPr="00673C30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08B82156" w14:textId="4DF2A562" w:rsidR="00AA31BB" w:rsidRPr="00DC6193" w:rsidRDefault="00AA31BB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78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067836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06783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0B55DD">
        <w:rPr>
          <w:rFonts w:asciiTheme="majorBidi" w:hAnsiTheme="majorBidi" w:cstheme="majorBidi"/>
          <w:sz w:val="30"/>
          <w:szCs w:val="30"/>
        </w:rPr>
        <w:t>5</w:t>
      </w:r>
      <w:r w:rsidRPr="0006783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</w:t>
      </w:r>
      <w:r w:rsidR="00527C72" w:rsidRPr="00067836">
        <w:rPr>
          <w:rFonts w:asciiTheme="majorBidi" w:hAnsiTheme="majorBidi" w:cstheme="majorBidi"/>
          <w:sz w:val="30"/>
          <w:szCs w:val="30"/>
          <w:cs/>
        </w:rPr>
        <w:t xml:space="preserve">งยังมิได้เบิกใช้เป็นจำนวนเงินรวม </w:t>
      </w:r>
      <w:r w:rsidR="00216B0C">
        <w:rPr>
          <w:rFonts w:asciiTheme="majorBidi" w:hAnsiTheme="majorBidi" w:cs="Angsana New"/>
          <w:sz w:val="30"/>
          <w:szCs w:val="30"/>
        </w:rPr>
        <w:t>461</w:t>
      </w:r>
      <w:r w:rsidR="009715AB" w:rsidRPr="00067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783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66585" w:rsidRPr="00067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C65DD" w:rsidRPr="0006783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B55DD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43C25" w:rsidRPr="000678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DC6193" w:rsidRPr="00067836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าท)</w:t>
      </w:r>
    </w:p>
    <w:p w14:paraId="1AE38B54" w14:textId="500566D4" w:rsidR="00F57705" w:rsidRPr="00673C30" w:rsidRDefault="00F5770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09D3DD71" w14:textId="65B50B08" w:rsidR="00404766" w:rsidRDefault="00404766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6D751DA7" w14:textId="77777777" w:rsidR="00404766" w:rsidRPr="00673C30" w:rsidRDefault="00404766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524454B" w14:textId="77777777" w:rsidR="0013230B" w:rsidRPr="00892153" w:rsidRDefault="0013230B" w:rsidP="002F16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92153">
        <w:rPr>
          <w:rFonts w:ascii="Angsana New" w:hAnsi="Angsana New" w:hint="cs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ผู้ถือหุ้นมีมติรายการดังต่อไปนี้</w:t>
      </w:r>
    </w:p>
    <w:p w14:paraId="4B831102" w14:textId="77777777" w:rsidR="0013230B" w:rsidRPr="00673C30" w:rsidRDefault="0013230B" w:rsidP="002F16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7E304D7E" w14:textId="77777777" w:rsidR="0013230B" w:rsidRPr="00892153" w:rsidRDefault="0013230B" w:rsidP="002F16D2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การออกและเสนอขายใบสำคัญแสดงสิทธิที่จะซื้อหุ้นสามัญเพิ่มทุนให้แก่กรรมการ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Pr="00892153">
        <w:rPr>
          <w:rFonts w:asciiTheme="majorBidi" w:hAnsiTheme="majorBidi" w:cstheme="majorBidi"/>
          <w:sz w:val="30"/>
          <w:szCs w:val="30"/>
        </w:rPr>
        <w:t>/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/>
          <w:sz w:val="30"/>
          <w:szCs w:val="30"/>
        </w:rPr>
        <w:t>24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1E19DDD3" w14:textId="77777777" w:rsidR="0013230B" w:rsidRDefault="0013230B" w:rsidP="002F16D2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อีกจำนวน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/>
          <w:sz w:val="30"/>
          <w:szCs w:val="30"/>
        </w:rPr>
        <w:t>12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300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312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โดยออกหุ้นสามัญเพิ่มทุนจำนวน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/>
          <w:sz w:val="30"/>
          <w:szCs w:val="30"/>
        </w:rPr>
        <w:t>24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892153">
        <w:rPr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/>
          <w:sz w:val="30"/>
          <w:szCs w:val="30"/>
        </w:rPr>
        <w:t>0.5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บาท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ผู้บริหาร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และพนักงานของบริษัทและ</w:t>
      </w:r>
      <w:r w:rsidRPr="00892153">
        <w:rPr>
          <w:rFonts w:ascii="Angsana New" w:hAnsi="Angsana New"/>
          <w:sz w:val="30"/>
          <w:szCs w:val="30"/>
          <w:cs/>
        </w:rPr>
        <w:t>/</w:t>
      </w:r>
      <w:r w:rsidRPr="00892153">
        <w:rPr>
          <w:rFonts w:ascii="Angsana New" w:hAnsi="Angsana New" w:hint="cs"/>
          <w:sz w:val="30"/>
          <w:szCs w:val="30"/>
          <w:cs/>
        </w:rPr>
        <w:t>หรือบริษัทย่อย ต่อมาเมื่อวันที่</w:t>
      </w:r>
      <w:r w:rsidRPr="00892153">
        <w:rPr>
          <w:rFonts w:ascii="Angsana New" w:hAnsi="Angsana New"/>
          <w:sz w:val="30"/>
          <w:szCs w:val="30"/>
        </w:rPr>
        <w:t xml:space="preserve"> 9 </w:t>
      </w:r>
      <w:r w:rsidRPr="0089215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92153">
        <w:rPr>
          <w:rFonts w:ascii="Angsana New" w:hAnsi="Angsana New"/>
          <w:sz w:val="30"/>
          <w:szCs w:val="30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Pr="00892153">
        <w:rPr>
          <w:rFonts w:ascii="Angsana New" w:hAnsi="Angsana New"/>
          <w:sz w:val="30"/>
          <w:szCs w:val="30"/>
          <w:cs/>
        </w:rPr>
        <w:t>กระทรวงพาณิชย์</w:t>
      </w:r>
      <w:r w:rsidRPr="0089215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14:paraId="2FC8A4E1" w14:textId="77777777" w:rsidR="0013230B" w:rsidRPr="000D3E8E" w:rsidRDefault="0013230B" w:rsidP="0013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3E8E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2565 </w:t>
      </w:r>
      <w:r w:rsidRPr="000D3E8E">
        <w:rPr>
          <w:rFonts w:ascii="Angsana New" w:hAnsi="Angsana New" w:cs="Angsana New" w:hint="cs"/>
          <w:sz w:val="30"/>
          <w:szCs w:val="30"/>
          <w:cs/>
        </w:rPr>
        <w:t>บริษัทได้แจ้งสิทธิที่จะซื้อหุ้นสามัญเพิ่มทุนของบริษัทให้แก่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ผู้บริหารและพนักงานของบริษัทและ</w:t>
      </w:r>
      <w:r w:rsidRPr="000D3E8E">
        <w:rPr>
          <w:rFonts w:ascii="Angsana New" w:hAnsi="Angsana New" w:cs="Angsana New"/>
          <w:sz w:val="30"/>
          <w:szCs w:val="30"/>
          <w:cs/>
        </w:rPr>
        <w:t>/</w:t>
      </w:r>
      <w:r w:rsidRPr="000D3E8E">
        <w:rPr>
          <w:rFonts w:ascii="Angsana New" w:hAnsi="Angsana New" w:cs="Angsana New" w:hint="cs"/>
          <w:sz w:val="30"/>
          <w:szCs w:val="30"/>
          <w:cs/>
        </w:rPr>
        <w:t>หรือบริษัทย่อยเป็นรายบุคคลตามมติที่ประชุมสามัญประจำปีผู้ถือหุ้นของบริษัท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27 </w:t>
      </w:r>
      <w:r w:rsidRPr="000D3E8E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2565 </w:t>
      </w:r>
      <w:r w:rsidRPr="000D3E8E">
        <w:rPr>
          <w:rFonts w:ascii="Angsana New" w:hAnsi="Angsana New" w:cs="Angsana New" w:hint="cs"/>
          <w:sz w:val="30"/>
          <w:szCs w:val="30"/>
          <w:cs/>
        </w:rPr>
        <w:t>โดยสามารถใช้สิทธิในครั้งที่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ได้ในวันที่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>2566</w:t>
      </w:r>
    </w:p>
    <w:p w14:paraId="711834F4" w14:textId="48B46DA6" w:rsidR="0091153A" w:rsidRPr="003C03BF" w:rsidRDefault="0091153A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6D708FC6" w14:textId="127585C1" w:rsidR="0091153A" w:rsidRPr="00827F70" w:rsidRDefault="0091153A" w:rsidP="009115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27F7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4198FAB4" w14:textId="77777777" w:rsidR="0091153A" w:rsidRPr="003C03BF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FAA55E8" w14:textId="4EB85CC2" w:rsidR="0091153A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ในการประชุมสามัญประจำปีของผู้ถือหุ้นของบริษัทเมื่อวันที่ </w:t>
      </w:r>
      <w:r w:rsidR="004C7081"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="004C7081"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="004C7081"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C7081"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91153A">
        <w:rPr>
          <w:rFonts w:asciiTheme="majorBidi" w:hAnsiTheme="majorBidi" w:hint="cs"/>
          <w:sz w:val="30"/>
          <w:szCs w:val="30"/>
          <w:lang w:val="th-TH"/>
        </w:rPr>
        <w:t>“</w:t>
      </w:r>
      <w:r w:rsidR="004C7081"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>1</w:t>
      </w:r>
      <w:r w:rsidRPr="0091153A">
        <w:rPr>
          <w:rFonts w:asciiTheme="majorBidi" w:hAnsiTheme="majorBidi" w:hint="cs"/>
          <w:sz w:val="30"/>
          <w:szCs w:val="30"/>
          <w:lang w:val="th-TH"/>
        </w:rPr>
        <w:t>”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) ชนิดระบุชื่อผู้ถือและไม่สามารถโอนเปลี่ยนมือได้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จัดสรรให้แก่กรรมการ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>/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โดยไม่ผ่านผู้รับช่วงซื้อหลักทรัพย์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จำนวน </w:t>
      </w:r>
      <w:r w:rsidRPr="0091153A">
        <w:rPr>
          <w:rFonts w:asciiTheme="majorBidi" w:hAnsiTheme="majorBidi"/>
          <w:sz w:val="30"/>
          <w:szCs w:val="30"/>
          <w:lang w:val="th-TH"/>
        </w:rPr>
        <w:t>2</w:t>
      </w:r>
      <w:r w:rsidRPr="0091153A">
        <w:rPr>
          <w:rFonts w:asciiTheme="majorBidi" w:hAnsiTheme="majorBidi" w:hint="cs"/>
          <w:sz w:val="30"/>
          <w:szCs w:val="30"/>
          <w:lang w:val="th-TH"/>
        </w:rPr>
        <w:t>,</w:t>
      </w:r>
      <w:r w:rsidR="002D43C1" w:rsidRPr="000F2BBF">
        <w:rPr>
          <w:rFonts w:ascii="Angsana New" w:hAnsi="Angsana New"/>
          <w:sz w:val="30"/>
          <w:szCs w:val="30"/>
        </w:rPr>
        <w:t>4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00,000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หน่วย อายุ </w:t>
      </w:r>
      <w:r w:rsidR="008F46B1" w:rsidRPr="000F2BBF">
        <w:rPr>
          <w:rFonts w:ascii="Angsana New" w:hAnsi="Angsana New" w:hint="cs"/>
          <w:sz w:val="30"/>
          <w:szCs w:val="30"/>
        </w:rPr>
        <w:t>5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ปี นับแต่วันที่ออก</w:t>
      </w:r>
      <w:r w:rsidR="00AF64EA" w:rsidRPr="00AF64EA">
        <w:rPr>
          <w:rFonts w:asciiTheme="majorBidi" w:hAnsiTheme="majorBidi" w:hint="cs"/>
          <w:sz w:val="30"/>
          <w:szCs w:val="30"/>
          <w:cs/>
          <w:lang w:val="th-TH"/>
        </w:rPr>
        <w:t>และเสนอขายใบสำคัญแสดงสิทธิครั้งแรก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โดยมีรายละเอียดเพิ่มเติมดังนี้</w:t>
      </w:r>
    </w:p>
    <w:p w14:paraId="5B53C5AC" w14:textId="37D331EC" w:rsidR="0091153A" w:rsidRPr="003C03BF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91153A" w:rsidRPr="000F2BBF" w14:paraId="400B265F" w14:textId="77777777" w:rsidTr="006D5ECD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0767B" w14:textId="77777777" w:rsidR="0091153A" w:rsidRPr="0091153A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3BEE11C5" w14:textId="77777777" w:rsidR="0091153A" w:rsidRPr="0091153A" w:rsidRDefault="0091153A" w:rsidP="006D5ECD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C782D" w14:textId="77777777" w:rsidR="0091153A" w:rsidRPr="0091153A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91153A" w:rsidRPr="000F2BBF" w14:paraId="238BC08D" w14:textId="77777777" w:rsidTr="006D5ECD">
        <w:tc>
          <w:tcPr>
            <w:tcW w:w="3510" w:type="dxa"/>
            <w:hideMark/>
          </w:tcPr>
          <w:p w14:paraId="06CBE40E" w14:textId="77777777" w:rsidR="0091153A" w:rsidRPr="000F2BBF" w:rsidRDefault="0091153A" w:rsidP="006D5ECD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56F8A2E2" w14:textId="77777777" w:rsidR="0091153A" w:rsidRPr="008A05ED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8DA1FA" w14:textId="6271FE05" w:rsidR="0091153A" w:rsidRPr="008A05ED" w:rsidRDefault="009A4A13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A05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05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8A05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5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1153A" w:rsidRPr="000F2BBF" w14:paraId="3EE2FB19" w14:textId="77777777" w:rsidTr="006D5ECD">
        <w:tc>
          <w:tcPr>
            <w:tcW w:w="3510" w:type="dxa"/>
            <w:hideMark/>
          </w:tcPr>
          <w:p w14:paraId="436694B3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516368B3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DB4746A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1153A" w:rsidRPr="000F2BBF" w14:paraId="0DBD9D18" w14:textId="77777777" w:rsidTr="006D5ECD">
        <w:tc>
          <w:tcPr>
            <w:tcW w:w="3510" w:type="dxa"/>
            <w:hideMark/>
          </w:tcPr>
          <w:p w14:paraId="24C7B9D6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1D3112B9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EA7FDB9" w14:textId="5255E1C5" w:rsidR="0091153A" w:rsidRPr="000F2BBF" w:rsidRDefault="00FD6C8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  <w:r w:rsidR="0091153A"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153A"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1153A" w:rsidRPr="000F2BBF" w14:paraId="27826A39" w14:textId="77777777" w:rsidTr="006D5ECD">
        <w:trPr>
          <w:tblHeader/>
        </w:trPr>
        <w:tc>
          <w:tcPr>
            <w:tcW w:w="3510" w:type="dxa"/>
            <w:hideMark/>
          </w:tcPr>
          <w:p w14:paraId="3E405100" w14:textId="77777777" w:rsidR="0091153A" w:rsidRPr="0003389B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44703814" w14:textId="77777777" w:rsidR="0091153A" w:rsidRPr="0003389B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0243142" w14:textId="07139988" w:rsidR="0091153A" w:rsidRPr="0003389B" w:rsidRDefault="0003389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/>
                <w:sz w:val="30"/>
                <w:szCs w:val="30"/>
              </w:rPr>
              <w:t>0.</w:t>
            </w:r>
            <w:r w:rsidR="00E935F2" w:rsidRPr="0003389B">
              <w:rPr>
                <w:rFonts w:ascii="Angsana New" w:hAnsi="Angsana New"/>
                <w:sz w:val="30"/>
                <w:szCs w:val="30"/>
              </w:rPr>
              <w:t>2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CC4EF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 0.82</w:t>
            </w:r>
            <w:r w:rsidR="00DE23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53A"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="0091153A" w:rsidRPr="0003389B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153A"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91153A" w:rsidRPr="000F2BBF" w14:paraId="34724FB2" w14:textId="77777777" w:rsidTr="00EA7BD5">
        <w:tc>
          <w:tcPr>
            <w:tcW w:w="3510" w:type="dxa"/>
            <w:hideMark/>
          </w:tcPr>
          <w:p w14:paraId="5131DDDB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0118E98A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7F13C4D0" w14:textId="0F451C43" w:rsidR="0091153A" w:rsidRPr="000F2BBF" w:rsidRDefault="00EA7BD5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3A37">
              <w:rPr>
                <w:rFonts w:ascii="Angsana New" w:hAnsi="Angsana New"/>
                <w:sz w:val="30"/>
                <w:szCs w:val="30"/>
              </w:rPr>
              <w:t>3</w:t>
            </w:r>
            <w:r w:rsidR="00153A37"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 w:rsidR="003520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1114460" w14:textId="77777777" w:rsidR="00E43884" w:rsidRPr="003C03BF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Theme="majorBidi" w:hAnsiTheme="majorBidi"/>
          <w:b/>
          <w:bCs/>
          <w:sz w:val="24"/>
          <w:szCs w:val="24"/>
          <w:lang w:val="th-TH"/>
        </w:rPr>
      </w:pPr>
      <w:r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5CAC9A3E" w14:textId="62F03480" w:rsidR="0091153A" w:rsidRDefault="0091153A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65F7E" w:rsidRPr="00B65F7E">
        <w:rPr>
          <w:rFonts w:asciiTheme="majorBidi" w:hAnsiTheme="majorBidi"/>
          <w:sz w:val="30"/>
          <w:szCs w:val="30"/>
          <w:lang w:val="th-TH"/>
        </w:rPr>
        <w:t>Binomial Option Price Model (BOPM)</w:t>
      </w:r>
      <w:r w:rsidR="003520A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341AFC73" w14:textId="77777777" w:rsidR="003C03BF" w:rsidRPr="003C03BF" w:rsidRDefault="003C03BF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1153A" w:rsidRPr="0091153A" w14:paraId="03BE386E" w14:textId="77777777" w:rsidTr="006D5ECD">
        <w:trPr>
          <w:tblHeader/>
        </w:trPr>
        <w:tc>
          <w:tcPr>
            <w:tcW w:w="2913" w:type="pct"/>
            <w:hideMark/>
          </w:tcPr>
          <w:p w14:paraId="2F7BED54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74EF9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04C7FB0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1CB6A6A" w14:textId="10DB2CD2" w:rsidR="0091153A" w:rsidRPr="0091153A" w:rsidRDefault="00A74EF9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91153A" w:rsidRPr="0091153A" w14:paraId="7DB88E47" w14:textId="77777777" w:rsidTr="006D5ECD">
        <w:trPr>
          <w:tblHeader/>
        </w:trPr>
        <w:tc>
          <w:tcPr>
            <w:tcW w:w="2913" w:type="pct"/>
            <w:hideMark/>
          </w:tcPr>
          <w:p w14:paraId="33879839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73E78863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4683B53" w14:textId="5505D0B7" w:rsidR="0091153A" w:rsidRPr="0091153A" w:rsidRDefault="00BE16B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91153A" w:rsidRPr="0091153A" w14:paraId="4331FFBD" w14:textId="77777777" w:rsidTr="006D5ECD">
        <w:trPr>
          <w:tblHeader/>
        </w:trPr>
        <w:tc>
          <w:tcPr>
            <w:tcW w:w="2913" w:type="pct"/>
            <w:hideMark/>
          </w:tcPr>
          <w:p w14:paraId="2C3743AA" w14:textId="77777777" w:rsidR="0091153A" w:rsidRPr="003E2548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5F2B8CA0" w14:textId="77777777" w:rsidR="0091153A" w:rsidRPr="003E2548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4BEB4FC" w14:textId="35473F2C" w:rsidR="0091153A" w:rsidRPr="003E2548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91153A" w:rsidRPr="0091153A" w14:paraId="2EC6A347" w14:textId="77777777" w:rsidTr="006D5ECD">
        <w:trPr>
          <w:tblHeader/>
        </w:trPr>
        <w:tc>
          <w:tcPr>
            <w:tcW w:w="2913" w:type="pct"/>
            <w:hideMark/>
          </w:tcPr>
          <w:p w14:paraId="702CC77B" w14:textId="77777777" w:rsidR="0091153A" w:rsidRPr="003E2548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00EDA104" w14:textId="77777777" w:rsidR="0091153A" w:rsidRPr="003E2548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746B626" w14:textId="41ED93F6" w:rsidR="0091153A" w:rsidRPr="003E2548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91153A" w:rsidRPr="0091153A" w14:paraId="031A9E11" w14:textId="77777777" w:rsidTr="006D5ECD">
        <w:trPr>
          <w:tblHeader/>
        </w:trPr>
        <w:tc>
          <w:tcPr>
            <w:tcW w:w="2913" w:type="pct"/>
            <w:hideMark/>
          </w:tcPr>
          <w:p w14:paraId="1572A713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A8033EE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3551BDC" w14:textId="37201AC4" w:rsidR="0091153A" w:rsidRPr="00BE16B6" w:rsidRDefault="00D0255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25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49B5F0FE" w14:textId="44C1AB11" w:rsidR="0091153A" w:rsidRDefault="0091153A" w:rsidP="00B65F7E">
      <w:pPr>
        <w:pStyle w:val="BodyText2"/>
        <w:ind w:left="540" w:firstLine="0"/>
        <w:rPr>
          <w:rFonts w:asciiTheme="majorBidi" w:hAnsiTheme="majorBidi" w:cstheme="majorBidi"/>
          <w:sz w:val="30"/>
          <w:szCs w:val="30"/>
        </w:rPr>
      </w:pPr>
      <w:r w:rsidRPr="0091153A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ค่าใช้จ่ายที่เกิดจากการจ่ายโดยใช้หุ้นเป็นเกณฑ์สำหรับ</w:t>
      </w:r>
      <w:r w:rsidR="000F5C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5C19"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="000F5C19" w:rsidRPr="004C7081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0F5C1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="007F44A4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Pr="0091153A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ในงบการเงินรวมและงบการเงินเฉพาะกิจการสำหรับปีสิ้นสุดวันที่</w:t>
      </w:r>
      <w:r w:rsidRPr="0091153A">
        <w:rPr>
          <w:rFonts w:asciiTheme="majorBidi" w:hAnsiTheme="majorBidi" w:cstheme="majorBidi"/>
          <w:sz w:val="30"/>
          <w:szCs w:val="30"/>
        </w:rPr>
        <w:t xml:space="preserve"> 31</w:t>
      </w:r>
      <w:r w:rsidRPr="0091153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1153A">
        <w:rPr>
          <w:rFonts w:asciiTheme="majorBidi" w:hAnsiTheme="majorBidi" w:cstheme="majorBidi"/>
          <w:sz w:val="30"/>
          <w:szCs w:val="30"/>
        </w:rPr>
        <w:t>256</w:t>
      </w:r>
      <w:r w:rsidR="00614B6B">
        <w:rPr>
          <w:rFonts w:asciiTheme="majorBidi" w:hAnsiTheme="majorBidi" w:cstheme="majorBidi"/>
          <w:sz w:val="30"/>
          <w:szCs w:val="30"/>
        </w:rPr>
        <w:t>5</w:t>
      </w:r>
      <w:r w:rsidRPr="0091153A">
        <w:rPr>
          <w:rFonts w:asciiTheme="majorBidi" w:hAnsiTheme="majorBidi" w:cstheme="majorBidi"/>
          <w:sz w:val="30"/>
          <w:szCs w:val="30"/>
        </w:rPr>
        <w:t xml:space="preserve"> </w:t>
      </w:r>
      <w:r w:rsidRPr="0091153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1153A">
        <w:rPr>
          <w:rFonts w:asciiTheme="majorBidi" w:hAnsiTheme="majorBidi" w:cstheme="majorBidi"/>
          <w:sz w:val="30"/>
          <w:szCs w:val="30"/>
        </w:rPr>
        <w:t xml:space="preserve"> </w:t>
      </w:r>
      <w:r w:rsidR="001137F3">
        <w:rPr>
          <w:rFonts w:asciiTheme="majorBidi" w:hAnsiTheme="majorBidi" w:cstheme="majorBidi"/>
          <w:sz w:val="30"/>
          <w:szCs w:val="30"/>
        </w:rPr>
        <w:t>4.2</w:t>
      </w:r>
      <w:r w:rsidRPr="0091153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C5BCACD" w14:textId="77777777" w:rsidR="0091153A" w:rsidRPr="00207ED6" w:rsidRDefault="0091153A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DAA0D00" w14:textId="5C0368AF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ส่วนเกินทุนและสำรอง</w:t>
      </w:r>
      <w:r w:rsidR="001A56C1" w:rsidRPr="001A56C1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ตามกฎหมาย</w:t>
      </w:r>
      <w:r w:rsidR="001A56C1"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4FC12535" w14:textId="1DC69F20" w:rsidR="00B91698" w:rsidRPr="00207ED6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67F463A3" w14:textId="77777777" w:rsidR="00420598" w:rsidRPr="00420598" w:rsidRDefault="00420598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059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59F5476" w14:textId="77777777" w:rsidR="00420598" w:rsidRPr="00207ED6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C77EA16" w14:textId="13C3B316" w:rsidR="00420598" w:rsidRPr="00F205C4" w:rsidRDefault="0042059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51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33DA55E" w14:textId="77777777" w:rsidR="00F15F27" w:rsidRPr="00207ED6" w:rsidRDefault="00F15F27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45863BE" w14:textId="106325DB" w:rsidR="00D54D8E" w:rsidRPr="00F205C4" w:rsidRDefault="00D54D8E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207ED6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40D071E" w14:textId="77777777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92E67F1" w14:textId="77777777" w:rsidR="0091153A" w:rsidRPr="00207ED6" w:rsidRDefault="0091153A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5BC2DA9C" w14:textId="1AD1FC4E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207ED6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25CABBB" w14:textId="1FDD7E1F" w:rsidR="00F65568" w:rsidRDefault="00F6556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116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10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F06B1E5" w14:textId="76CD651F" w:rsidR="008F1BC2" w:rsidRPr="00207ED6" w:rsidRDefault="008F1BC2" w:rsidP="001E0C3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127A1F5C" w14:textId="27877818" w:rsidR="00262719" w:rsidRPr="004425DA" w:rsidRDefault="00262719" w:rsidP="004C77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25D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442D9F" w:rsidRPr="004425D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C78186E" w:rsidR="00262719" w:rsidRPr="00207ED6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12B6152" w14:textId="75FBF25F" w:rsidR="00E91A30" w:rsidRPr="00E91A30" w:rsidRDefault="00E91A30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264E33F1" w14:textId="77777777" w:rsidR="00E91A30" w:rsidRPr="00207ED6" w:rsidRDefault="00E91A30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C8BBCC8" w14:textId="2A63832B" w:rsidR="00262719" w:rsidRDefault="003C3961" w:rsidP="00CD3FF6">
      <w:pPr>
        <w:tabs>
          <w:tab w:val="clear" w:pos="454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A657D4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207ED6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3AE150E1" w14:textId="1F4E5FB0" w:rsidR="00FB3B6E" w:rsidRPr="00F205C4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871"/>
          <w:tab w:val="left" w:pos="1170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70E8A805" w14:textId="100D99A4" w:rsidR="00262719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1871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FB3B6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38D940AD" w14:textId="3F886E84" w:rsidR="00262719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ผลการดำเนินงานของแต่ละส่วนงานวัดโดยใช้กำไรก่อนหัก</w:t>
      </w:r>
      <w:r w:rsidR="00F72C5D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DC6193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2160CB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205C4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2F22842B" w14:textId="77777777" w:rsidR="0091153A" w:rsidRPr="00363211" w:rsidRDefault="0091153A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2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46"/>
        <w:gridCol w:w="275"/>
        <w:gridCol w:w="931"/>
        <w:gridCol w:w="236"/>
        <w:gridCol w:w="935"/>
        <w:gridCol w:w="236"/>
        <w:gridCol w:w="937"/>
      </w:tblGrid>
      <w:tr w:rsidR="003C594C" w:rsidRPr="00F205C4" w14:paraId="59D4C86A" w14:textId="77777777" w:rsidTr="00CD3FF6">
        <w:trPr>
          <w:trHeight w:val="425"/>
          <w:tblHeader/>
        </w:trPr>
        <w:tc>
          <w:tcPr>
            <w:tcW w:w="2790" w:type="dxa"/>
            <w:noWrap/>
            <w:vAlign w:val="bottom"/>
          </w:tcPr>
          <w:p w14:paraId="305BFAEB" w14:textId="63165807" w:rsidR="003C594C" w:rsidRPr="006B4097" w:rsidRDefault="00B91698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th-TH"/>
              </w:rPr>
              <w:br w:type="page"/>
            </w:r>
          </w:p>
        </w:tc>
        <w:tc>
          <w:tcPr>
            <w:tcW w:w="6736" w:type="dxa"/>
            <w:gridSpan w:val="11"/>
            <w:vAlign w:val="bottom"/>
          </w:tcPr>
          <w:p w14:paraId="23F71B08" w14:textId="33FD4418" w:rsidR="003C594C" w:rsidRPr="006B4097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62719" w:rsidRPr="00F205C4" w14:paraId="2326E845" w14:textId="77777777" w:rsidTr="00CD3FF6">
        <w:trPr>
          <w:trHeight w:val="227"/>
          <w:tblHeader/>
        </w:trPr>
        <w:tc>
          <w:tcPr>
            <w:tcW w:w="2790" w:type="dxa"/>
            <w:noWrap/>
            <w:vAlign w:val="bottom"/>
          </w:tcPr>
          <w:p w14:paraId="7454B4F9" w14:textId="63D3FA84" w:rsidR="00262719" w:rsidRPr="006B4097" w:rsidRDefault="00262719" w:rsidP="002F621A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557BFD7" w14:textId="77777777" w:rsid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ส่วนงานจำหน่ายรถยนต์</w:t>
            </w:r>
          </w:p>
          <w:p w14:paraId="56B50839" w14:textId="6267460A" w:rsidR="00262719" w:rsidRP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37A5DDF" w14:textId="4CC51953" w:rsidR="00262719" w:rsidRPr="00812C5A" w:rsidRDefault="00262719" w:rsidP="009F028F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870"/>
              </w:tabs>
              <w:spacing w:line="240" w:lineRule="auto"/>
              <w:ind w:left="-115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vAlign w:val="bottom"/>
            <w:hideMark/>
          </w:tcPr>
          <w:p w14:paraId="31624CBE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851D0" w:rsidRPr="00F205C4" w14:paraId="55EB9116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26A97157" w14:textId="70351512" w:rsidR="00C851D0" w:rsidRPr="00CD3FF6" w:rsidRDefault="002F621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64148A" w:rsidRPr="0064148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CD3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D6DDB04" w14:textId="6CC513BE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A77FC14" w14:textId="77777777" w:rsidR="00C851D0" w:rsidRPr="00B03E8B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0E33A7" w14:textId="30F9C42F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3E063D7" w14:textId="77777777" w:rsidR="00C851D0" w:rsidRPr="00B03E8B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62DE3D" w14:textId="7A67024F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5" w:type="dxa"/>
            <w:vAlign w:val="bottom"/>
          </w:tcPr>
          <w:p w14:paraId="45F4874D" w14:textId="77777777" w:rsidR="00C851D0" w:rsidRPr="00B03E8B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0F77734" w14:textId="4476EC27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40A4E4C0" w14:textId="77777777" w:rsidR="00C851D0" w:rsidRPr="00B03E8B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E871F2" w14:textId="59942C40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067FC5F" w14:textId="77777777" w:rsidR="00C851D0" w:rsidRPr="00B03E8B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7049AFD6" w14:textId="5614AE6A" w:rsidR="00C851D0" w:rsidRPr="00B03E8B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 w:rsidR="004D77BF"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C851D0" w:rsidRPr="00F205C4" w14:paraId="5AA85260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4929EC02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736" w:type="dxa"/>
            <w:gridSpan w:val="11"/>
            <w:vAlign w:val="bottom"/>
            <w:hideMark/>
          </w:tcPr>
          <w:p w14:paraId="684FDB98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851D0" w:rsidRPr="00F205C4" w14:paraId="1EEEFDEC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024540FB" w14:textId="1D02E3BE" w:rsidR="00C851D0" w:rsidRPr="006B4097" w:rsidRDefault="00C851D0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</w:t>
            </w:r>
            <w:r w:rsidRPr="006B4097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736" w:type="dxa"/>
            <w:gridSpan w:val="11"/>
            <w:vAlign w:val="bottom"/>
          </w:tcPr>
          <w:p w14:paraId="35DA9E13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B55DD" w:rsidRPr="00F205C4" w14:paraId="2B0A67CD" w14:textId="77777777" w:rsidTr="00CD3FF6">
        <w:trPr>
          <w:trHeight w:val="420"/>
        </w:trPr>
        <w:tc>
          <w:tcPr>
            <w:tcW w:w="2790" w:type="dxa"/>
            <w:vAlign w:val="bottom"/>
            <w:hideMark/>
          </w:tcPr>
          <w:p w14:paraId="066D05E5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 w:firstLine="72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9C57B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F87CD94" w14:textId="6B8B85AC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1,269,523</w:t>
            </w:r>
          </w:p>
        </w:tc>
        <w:tc>
          <w:tcPr>
            <w:tcW w:w="270" w:type="dxa"/>
            <w:vAlign w:val="bottom"/>
          </w:tcPr>
          <w:p w14:paraId="37E660C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1AE2F2" w14:textId="699C2596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275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4E812A0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C36B074" w14:textId="70540A4A" w:rsidR="000B55DD" w:rsidRPr="006B4097" w:rsidRDefault="002E3FE0" w:rsidP="00E51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458,990</w:t>
            </w:r>
          </w:p>
        </w:tc>
        <w:tc>
          <w:tcPr>
            <w:tcW w:w="275" w:type="dxa"/>
            <w:vAlign w:val="bottom"/>
          </w:tcPr>
          <w:p w14:paraId="691C1E6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6C7C543" w14:textId="2039AF59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388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vAlign w:val="bottom"/>
          </w:tcPr>
          <w:p w14:paraId="68E785B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5027ACE" w14:textId="27AB998A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1,728,513</w:t>
            </w:r>
          </w:p>
        </w:tc>
        <w:tc>
          <w:tcPr>
            <w:tcW w:w="236" w:type="dxa"/>
            <w:vAlign w:val="bottom"/>
          </w:tcPr>
          <w:p w14:paraId="1B2DEDD5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C09B24F" w14:textId="37940DD0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</w:t>
            </w:r>
          </w:p>
        </w:tc>
      </w:tr>
      <w:tr w:rsidR="000B55DD" w:rsidRPr="00F205C4" w14:paraId="1B11C8E7" w14:textId="77777777" w:rsidTr="00CD3FF6">
        <w:trPr>
          <w:trHeight w:val="82"/>
        </w:trPr>
        <w:tc>
          <w:tcPr>
            <w:tcW w:w="2790" w:type="dxa"/>
            <w:vAlign w:val="bottom"/>
            <w:hideMark/>
          </w:tcPr>
          <w:p w14:paraId="493CFAE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0EB7613F" w:rsidR="000B55DD" w:rsidRPr="00B663FE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1,269,523</w:t>
            </w:r>
          </w:p>
        </w:tc>
        <w:tc>
          <w:tcPr>
            <w:tcW w:w="270" w:type="dxa"/>
            <w:vAlign w:val="bottom"/>
          </w:tcPr>
          <w:p w14:paraId="239E4430" w14:textId="77777777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086FE495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275</w:t>
            </w: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72EF6133" w14:textId="77777777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41DDF6BF" w:rsidR="000B55DD" w:rsidRPr="00B663FE" w:rsidRDefault="002E3FE0" w:rsidP="00E51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458,990</w:t>
            </w:r>
          </w:p>
        </w:tc>
        <w:tc>
          <w:tcPr>
            <w:tcW w:w="275" w:type="dxa"/>
            <w:vAlign w:val="bottom"/>
          </w:tcPr>
          <w:p w14:paraId="5890C044" w14:textId="77777777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470F9061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388</w:t>
            </w: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vAlign w:val="bottom"/>
          </w:tcPr>
          <w:p w14:paraId="04E1ADFE" w14:textId="77777777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1DA5700E" w:rsidR="000B55DD" w:rsidRPr="00B663FE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E3F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1,728,513</w:t>
            </w:r>
          </w:p>
        </w:tc>
        <w:tc>
          <w:tcPr>
            <w:tcW w:w="236" w:type="dxa"/>
            <w:vAlign w:val="bottom"/>
          </w:tcPr>
          <w:p w14:paraId="0970AF32" w14:textId="77777777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2339EEED" w:rsidR="000B55DD" w:rsidRPr="00B663FE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535</w:t>
            </w:r>
          </w:p>
        </w:tc>
      </w:tr>
      <w:tr w:rsidR="000B55DD" w:rsidRPr="00F205C4" w14:paraId="6B5A062C" w14:textId="77777777" w:rsidTr="00CD3FF6">
        <w:trPr>
          <w:trHeight w:val="170"/>
        </w:trPr>
        <w:tc>
          <w:tcPr>
            <w:tcW w:w="2790" w:type="dxa"/>
            <w:noWrap/>
            <w:vAlign w:val="bottom"/>
          </w:tcPr>
          <w:p w14:paraId="1454F8DF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01A08F1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B55DD" w:rsidRPr="00F205C4" w14:paraId="13F5AC36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77ABC7A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EBITDA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186E9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57BE5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D285B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1F95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781124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36804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5E4C4D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6149A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32658" w14:textId="7732F400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214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892</w:t>
            </w:r>
          </w:p>
        </w:tc>
        <w:tc>
          <w:tcPr>
            <w:tcW w:w="236" w:type="dxa"/>
            <w:vAlign w:val="bottom"/>
          </w:tcPr>
          <w:p w14:paraId="47F2CAE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85F881D" w14:textId="4107669B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561</w:t>
            </w:r>
          </w:p>
        </w:tc>
      </w:tr>
      <w:tr w:rsidR="000B55DD" w:rsidRPr="00F205C4" w14:paraId="38022679" w14:textId="77777777" w:rsidTr="00CD3FF6">
        <w:trPr>
          <w:trHeight w:val="74"/>
        </w:trPr>
        <w:tc>
          <w:tcPr>
            <w:tcW w:w="2790" w:type="dxa"/>
            <w:noWrap/>
            <w:vAlign w:val="bottom"/>
          </w:tcPr>
          <w:p w14:paraId="52DC47C4" w14:textId="7D4B2569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BA143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6CFBB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7C30E4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4D67C061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77F7EA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A57BAC" w14:textId="6A6B9D89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(51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332)</w:t>
            </w:r>
          </w:p>
        </w:tc>
        <w:tc>
          <w:tcPr>
            <w:tcW w:w="236" w:type="dxa"/>
            <w:vAlign w:val="bottom"/>
          </w:tcPr>
          <w:p w14:paraId="2F865CB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0A07DAD" w14:textId="6E999C20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B55DD" w:rsidRPr="00F205C4" w14:paraId="4B12C1BB" w14:textId="77777777" w:rsidTr="00CD3FF6">
        <w:trPr>
          <w:trHeight w:val="56"/>
        </w:trPr>
        <w:tc>
          <w:tcPr>
            <w:tcW w:w="2790" w:type="dxa"/>
            <w:noWrap/>
            <w:vAlign w:val="bottom"/>
          </w:tcPr>
          <w:p w14:paraId="7CBD966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3FB068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5F483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6350C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7CF522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4E954C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A76DC41" w14:textId="2FDFE492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(17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726)</w:t>
            </w:r>
          </w:p>
        </w:tc>
        <w:tc>
          <w:tcPr>
            <w:tcW w:w="236" w:type="dxa"/>
            <w:vAlign w:val="bottom"/>
          </w:tcPr>
          <w:p w14:paraId="1CEC7EC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7C992D5" w14:textId="345F564A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B55DD" w:rsidRPr="00F205C4" w14:paraId="3862BD3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299F004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238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EEA33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F7950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687A8E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DCC30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331DBB4" w14:textId="75965CC0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(15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457)</w:t>
            </w:r>
          </w:p>
        </w:tc>
        <w:tc>
          <w:tcPr>
            <w:tcW w:w="236" w:type="dxa"/>
            <w:vAlign w:val="bottom"/>
          </w:tcPr>
          <w:p w14:paraId="2AC6415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12C55BE3" w14:textId="284F895C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B55DD" w:rsidRPr="00F205C4" w14:paraId="3A7538DC" w14:textId="77777777" w:rsidTr="00CD3FF6">
        <w:trPr>
          <w:trHeight w:val="101"/>
        </w:trPr>
        <w:tc>
          <w:tcPr>
            <w:tcW w:w="2790" w:type="dxa"/>
            <w:noWrap/>
            <w:vAlign w:val="bottom"/>
          </w:tcPr>
          <w:p w14:paraId="3F012E0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FE75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9ABF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527B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5C7B1B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A1884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0273E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A7F232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55DD" w:rsidRPr="00F205C4" w14:paraId="06B61EBA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3E131CA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EE624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FEB1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BB911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BF3E9B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70409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F3A00" w14:textId="14361CFE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(114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835)</w:t>
            </w:r>
          </w:p>
        </w:tc>
        <w:tc>
          <w:tcPr>
            <w:tcW w:w="236" w:type="dxa"/>
            <w:vAlign w:val="bottom"/>
          </w:tcPr>
          <w:p w14:paraId="7DF10696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22969A9C" w14:textId="7B519DBF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B55DD" w:rsidRPr="00F205C4" w14:paraId="19FA6A1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13C5871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B1AD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A1CCD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C8EC1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ECB49E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F12003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2AEA38F3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15</w:t>
            </w:r>
            <w:r w:rsidRPr="002E3F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542</w:t>
            </w:r>
          </w:p>
        </w:tc>
        <w:tc>
          <w:tcPr>
            <w:tcW w:w="236" w:type="dxa"/>
            <w:vAlign w:val="bottom"/>
          </w:tcPr>
          <w:p w14:paraId="002A58E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5A3344B5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222</w:t>
            </w:r>
          </w:p>
        </w:tc>
      </w:tr>
      <w:tr w:rsidR="000B55DD" w:rsidRPr="00CD3FF6" w14:paraId="72561B22" w14:textId="77777777" w:rsidTr="00CD3FF6">
        <w:trPr>
          <w:trHeight w:val="188"/>
        </w:trPr>
        <w:tc>
          <w:tcPr>
            <w:tcW w:w="2790" w:type="dxa"/>
            <w:noWrap/>
            <w:vAlign w:val="bottom"/>
          </w:tcPr>
          <w:p w14:paraId="36C41B6B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5C9A69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9C6D03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0ECEC7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7DBFA87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9CD2FC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B55DD" w:rsidRPr="00F205C4" w14:paraId="517AAD27" w14:textId="77777777" w:rsidTr="00CD3FF6">
        <w:trPr>
          <w:trHeight w:val="254"/>
        </w:trPr>
        <w:tc>
          <w:tcPr>
            <w:tcW w:w="2790" w:type="dxa"/>
            <w:noWrap/>
            <w:vAlign w:val="bottom"/>
          </w:tcPr>
          <w:p w14:paraId="4AE3BDF0" w14:textId="30E70A21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FA8293" w14:textId="720D8881" w:rsidR="000B55DD" w:rsidRPr="006B4097" w:rsidRDefault="00DD637F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269,698</w:t>
            </w:r>
          </w:p>
        </w:tc>
        <w:tc>
          <w:tcPr>
            <w:tcW w:w="270" w:type="dxa"/>
            <w:vAlign w:val="bottom"/>
          </w:tcPr>
          <w:p w14:paraId="2E6FF87A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C2735" w14:textId="3140DD9C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3998C94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56ED5BA" w14:textId="18F1B724" w:rsidR="000B55DD" w:rsidRPr="006B4097" w:rsidRDefault="00DD637F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455,568</w:t>
            </w:r>
          </w:p>
        </w:tc>
        <w:tc>
          <w:tcPr>
            <w:tcW w:w="275" w:type="dxa"/>
            <w:vAlign w:val="bottom"/>
          </w:tcPr>
          <w:p w14:paraId="780A2319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7F170D1" w14:textId="07DB465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236" w:type="dxa"/>
            <w:vAlign w:val="bottom"/>
          </w:tcPr>
          <w:p w14:paraId="4481C9C8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26DEEA" w14:textId="2C974B2C" w:rsidR="000B55DD" w:rsidRPr="006B4097" w:rsidRDefault="00DD637F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725,266</w:t>
            </w:r>
          </w:p>
        </w:tc>
        <w:tc>
          <w:tcPr>
            <w:tcW w:w="236" w:type="dxa"/>
            <w:vAlign w:val="bottom"/>
          </w:tcPr>
          <w:p w14:paraId="68428801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B6875C3" w14:textId="3D883F08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</w:t>
            </w:r>
          </w:p>
        </w:tc>
      </w:tr>
      <w:tr w:rsidR="000B55DD" w:rsidRPr="00F205C4" w14:paraId="23E6DB95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6A519FE9" w14:textId="3A05E70B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09951" w14:textId="4117D8E9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312,195</w:t>
            </w:r>
          </w:p>
        </w:tc>
        <w:tc>
          <w:tcPr>
            <w:tcW w:w="270" w:type="dxa"/>
            <w:vAlign w:val="bottom"/>
          </w:tcPr>
          <w:p w14:paraId="72B692F0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2FEB36" w14:textId="495551C3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270" w:type="dxa"/>
            <w:vAlign w:val="bottom"/>
          </w:tcPr>
          <w:p w14:paraId="065F515C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1C0E8A1" w14:textId="4FF68A79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134,798</w:t>
            </w:r>
          </w:p>
        </w:tc>
        <w:tc>
          <w:tcPr>
            <w:tcW w:w="275" w:type="dxa"/>
            <w:vAlign w:val="bottom"/>
          </w:tcPr>
          <w:p w14:paraId="30A9106D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0E7F851" w14:textId="0DAB922A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36" w:type="dxa"/>
            <w:vAlign w:val="bottom"/>
          </w:tcPr>
          <w:p w14:paraId="3E2E29A5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008034" w14:textId="103CCC94" w:rsidR="000B55DD" w:rsidRPr="006B4097" w:rsidRDefault="002E3FE0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446,993</w:t>
            </w:r>
          </w:p>
        </w:tc>
        <w:tc>
          <w:tcPr>
            <w:tcW w:w="236" w:type="dxa"/>
            <w:vAlign w:val="bottom"/>
          </w:tcPr>
          <w:p w14:paraId="0A42F587" w14:textId="77777777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5D1FD15" w14:textId="69242B1D" w:rsidR="000B55DD" w:rsidRPr="006B4097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</w:p>
        </w:tc>
      </w:tr>
    </w:tbl>
    <w:p w14:paraId="263AB65A" w14:textId="77777777" w:rsidR="007C546A" w:rsidRPr="00363211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9DB26" w14:textId="3D480DC2" w:rsidR="006B4097" w:rsidRDefault="003C594C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F205C4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37ECBC52" w14:textId="0305EB10" w:rsidR="006B4097" w:rsidRDefault="006B4097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76410" w14:textId="3D66637A" w:rsidR="00363211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030980" w14:textId="3B904699" w:rsidR="00363211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F11FEB" w14:textId="45624706" w:rsidR="00363211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4B840C" w14:textId="7A15BC83" w:rsidR="00363211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D015A1" w14:textId="21485610" w:rsidR="00CD3FF6" w:rsidRPr="00A331CA" w:rsidRDefault="00CD3FF6" w:rsidP="00A331C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D3FF6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การกระทบยอดสินทรัพย์และหนี้สินของส่วนงานที่รายงาน</w:t>
      </w:r>
    </w:p>
    <w:p w14:paraId="72EFA311" w14:textId="77777777" w:rsidR="00383FD6" w:rsidRPr="000249AC" w:rsidRDefault="00383FD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72"/>
        <w:gridCol w:w="1439"/>
      </w:tblGrid>
      <w:tr w:rsidR="000B55DD" w:rsidRPr="00F205C4" w14:paraId="54C2353D" w14:textId="77777777" w:rsidTr="00363211">
        <w:trPr>
          <w:tblHeader/>
        </w:trPr>
        <w:tc>
          <w:tcPr>
            <w:tcW w:w="3333" w:type="pct"/>
          </w:tcPr>
          <w:p w14:paraId="6E4FAD32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EAB0157" w14:textId="1E521501" w:rsidR="000B55DD" w:rsidRPr="00C851D0" w:rsidRDefault="000B55DD" w:rsidP="007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15F623E" w14:textId="77777777" w:rsidR="000B55DD" w:rsidRPr="00C851D0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4348A3D7" w14:textId="31B3DD40" w:rsidR="000B55DD" w:rsidRPr="00C851D0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55DD" w:rsidRPr="00F205C4" w14:paraId="6EE9E73E" w14:textId="77777777" w:rsidTr="00363211">
        <w:trPr>
          <w:tblHeader/>
        </w:trPr>
        <w:tc>
          <w:tcPr>
            <w:tcW w:w="3333" w:type="pct"/>
          </w:tcPr>
          <w:p w14:paraId="39814B10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431A9C45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5DD" w:rsidRPr="00F205C4" w14:paraId="01E09017" w14:textId="77777777" w:rsidTr="00363211">
        <w:tc>
          <w:tcPr>
            <w:tcW w:w="3333" w:type="pct"/>
          </w:tcPr>
          <w:p w14:paraId="1E59301C" w14:textId="77777777" w:rsidR="000B55DD" w:rsidRPr="00F205C4" w:rsidRDefault="000B55DD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35" w:type="pct"/>
          </w:tcPr>
          <w:p w14:paraId="6FAF081C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D71907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5EE7E8F3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06B4" w:rsidRPr="00F205C4" w14:paraId="6FFF0D9C" w14:textId="77777777" w:rsidTr="00363211">
        <w:tc>
          <w:tcPr>
            <w:tcW w:w="3333" w:type="pct"/>
          </w:tcPr>
          <w:p w14:paraId="1F0485B8" w14:textId="77777777" w:rsidR="000306B4" w:rsidRPr="00F205C4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35" w:type="pct"/>
            <w:vAlign w:val="bottom"/>
          </w:tcPr>
          <w:p w14:paraId="608E19EF" w14:textId="74F447A2" w:rsidR="000306B4" w:rsidRPr="002E3FE0" w:rsidRDefault="00DD637F" w:rsidP="007B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6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725,266</w:t>
            </w:r>
          </w:p>
        </w:tc>
        <w:tc>
          <w:tcPr>
            <w:tcW w:w="148" w:type="pct"/>
          </w:tcPr>
          <w:p w14:paraId="4685D40B" w14:textId="77777777" w:rsidR="000306B4" w:rsidRPr="004C2D73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83" w:type="pct"/>
            <w:vAlign w:val="bottom"/>
          </w:tcPr>
          <w:p w14:paraId="17248B41" w14:textId="67E9F200" w:rsidR="000306B4" w:rsidRPr="005172E8" w:rsidRDefault="000306B4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7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801,846</w:t>
            </w:r>
          </w:p>
        </w:tc>
      </w:tr>
      <w:tr w:rsidR="000306B4" w:rsidRPr="00F205C4" w14:paraId="3CADE759" w14:textId="77777777" w:rsidTr="00363211">
        <w:tc>
          <w:tcPr>
            <w:tcW w:w="3333" w:type="pct"/>
          </w:tcPr>
          <w:p w14:paraId="26BA0113" w14:textId="77777777" w:rsidR="000306B4" w:rsidRPr="00F205C4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3C2253F1" w14:textId="6FEC1C53" w:rsidR="000306B4" w:rsidRPr="00293913" w:rsidRDefault="00DD637F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560,507</w:t>
            </w:r>
          </w:p>
        </w:tc>
        <w:tc>
          <w:tcPr>
            <w:tcW w:w="148" w:type="pct"/>
          </w:tcPr>
          <w:p w14:paraId="0BFB09DD" w14:textId="77777777" w:rsidR="000306B4" w:rsidRPr="004C2D73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38B61770" w14:textId="3799F069" w:rsidR="000306B4" w:rsidRPr="005172E8" w:rsidRDefault="000306B4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7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496,552</w:t>
            </w:r>
          </w:p>
        </w:tc>
      </w:tr>
      <w:tr w:rsidR="000306B4" w:rsidRPr="00F205C4" w14:paraId="753F9CE9" w14:textId="77777777" w:rsidTr="00363211">
        <w:tc>
          <w:tcPr>
            <w:tcW w:w="3333" w:type="pct"/>
          </w:tcPr>
          <w:p w14:paraId="76911BFE" w14:textId="77777777" w:rsidR="000306B4" w:rsidRPr="00F205C4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DACEB4A" w14:textId="631F3B5C" w:rsidR="000306B4" w:rsidRPr="00D93C20" w:rsidRDefault="00DD637F" w:rsidP="007B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70"/>
              </w:tabs>
              <w:spacing w:line="240" w:lineRule="auto"/>
              <w:ind w:left="202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3C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1,285,773</w:t>
            </w:r>
          </w:p>
        </w:tc>
        <w:tc>
          <w:tcPr>
            <w:tcW w:w="148" w:type="pct"/>
          </w:tcPr>
          <w:p w14:paraId="1DCB7590" w14:textId="77777777" w:rsidR="000306B4" w:rsidRPr="004C2D73" w:rsidRDefault="000306B4" w:rsidP="0003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169DC92" w14:textId="0FAC32A3" w:rsidR="000306B4" w:rsidRPr="00293913" w:rsidRDefault="000306B4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1,298,398</w:t>
            </w:r>
          </w:p>
        </w:tc>
      </w:tr>
      <w:tr w:rsidR="000B55DD" w:rsidRPr="00E518C6" w14:paraId="6A5F270B" w14:textId="77777777" w:rsidTr="00363211">
        <w:tc>
          <w:tcPr>
            <w:tcW w:w="3333" w:type="pct"/>
          </w:tcPr>
          <w:p w14:paraId="2473889D" w14:textId="77777777" w:rsidR="000B55DD" w:rsidRPr="000249AC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3B9B7AE6" w14:textId="77777777" w:rsidR="000B55DD" w:rsidRPr="000249AC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" w:type="pct"/>
          </w:tcPr>
          <w:p w14:paraId="56C69934" w14:textId="77777777" w:rsidR="000B55DD" w:rsidRPr="000249AC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1BF03CF4" w14:textId="77777777" w:rsidR="000B55DD" w:rsidRPr="000249AC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0B55DD" w:rsidRPr="00F205C4" w14:paraId="0F247E39" w14:textId="77777777" w:rsidTr="00363211">
        <w:tc>
          <w:tcPr>
            <w:tcW w:w="3333" w:type="pct"/>
          </w:tcPr>
          <w:p w14:paraId="5F69B8FF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35" w:type="pct"/>
          </w:tcPr>
          <w:p w14:paraId="5091DA3B" w14:textId="77777777" w:rsidR="000B55DD" w:rsidRPr="00293913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6DF842" w14:textId="77777777" w:rsidR="000B55DD" w:rsidRPr="004C2D73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3" w:type="pct"/>
          </w:tcPr>
          <w:p w14:paraId="43D9A1E4" w14:textId="77777777" w:rsidR="000B55DD" w:rsidRPr="004C2D73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B55DD" w:rsidRPr="00F205C4" w14:paraId="306ACE7E" w14:textId="77777777" w:rsidTr="00363211">
        <w:tc>
          <w:tcPr>
            <w:tcW w:w="3333" w:type="pct"/>
          </w:tcPr>
          <w:p w14:paraId="060B14BF" w14:textId="77777777" w:rsidR="000B55DD" w:rsidRPr="00F205C4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35" w:type="pct"/>
            <w:vAlign w:val="bottom"/>
          </w:tcPr>
          <w:p w14:paraId="736BF29C" w14:textId="5EB8FCC6" w:rsidR="000B55DD" w:rsidRPr="004C2D73" w:rsidRDefault="002E3FE0" w:rsidP="007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5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446,993</w:t>
            </w:r>
          </w:p>
        </w:tc>
        <w:tc>
          <w:tcPr>
            <w:tcW w:w="148" w:type="pct"/>
          </w:tcPr>
          <w:p w14:paraId="0F47457C" w14:textId="77777777" w:rsidR="000B55DD" w:rsidRPr="004C2D73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3" w:type="pct"/>
            <w:vAlign w:val="bottom"/>
          </w:tcPr>
          <w:p w14:paraId="3C414E6F" w14:textId="73B4E69D" w:rsidR="000B55DD" w:rsidRPr="004C2D73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</w:p>
        </w:tc>
      </w:tr>
      <w:tr w:rsidR="000B55DD" w:rsidRPr="00F205C4" w14:paraId="49DCE6C7" w14:textId="77777777" w:rsidTr="00363211">
        <w:tc>
          <w:tcPr>
            <w:tcW w:w="3333" w:type="pct"/>
          </w:tcPr>
          <w:p w14:paraId="0C808D45" w14:textId="77777777" w:rsidR="000B55DD" w:rsidRPr="00F205C4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4B76CC7C" w14:textId="3E8BAF24" w:rsidR="000B55DD" w:rsidRPr="004C2D73" w:rsidRDefault="002E3FE0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159,774</w:t>
            </w:r>
          </w:p>
        </w:tc>
        <w:tc>
          <w:tcPr>
            <w:tcW w:w="148" w:type="pct"/>
            <w:vAlign w:val="bottom"/>
          </w:tcPr>
          <w:p w14:paraId="278F8FE8" w14:textId="77777777" w:rsidR="000B55DD" w:rsidRPr="004C2D73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49908F79" w14:textId="6213AFBC" w:rsidR="000B55DD" w:rsidRPr="004C2D73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</w:p>
        </w:tc>
      </w:tr>
      <w:tr w:rsidR="000B55DD" w:rsidRPr="00F205C4" w14:paraId="01023389" w14:textId="77777777" w:rsidTr="00363211">
        <w:tc>
          <w:tcPr>
            <w:tcW w:w="3333" w:type="pct"/>
          </w:tcPr>
          <w:p w14:paraId="3A8E479F" w14:textId="77777777" w:rsidR="000B55DD" w:rsidRPr="00F205C4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BFE3" w14:textId="2CF8C578" w:rsidR="000B55DD" w:rsidRPr="00293913" w:rsidRDefault="002E3FE0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104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606,767</w:t>
            </w:r>
          </w:p>
        </w:tc>
        <w:tc>
          <w:tcPr>
            <w:tcW w:w="148" w:type="pct"/>
            <w:vAlign w:val="bottom"/>
          </w:tcPr>
          <w:p w14:paraId="6C0D52D6" w14:textId="77777777" w:rsidR="000B55DD" w:rsidRPr="004C2D73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C0BF" w14:textId="2F1970A0" w:rsidR="000B55DD" w:rsidRPr="00293913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631,119</w:t>
            </w:r>
          </w:p>
        </w:tc>
      </w:tr>
    </w:tbl>
    <w:p w14:paraId="4C7FC192" w14:textId="645C37F8" w:rsidR="00496926" w:rsidRPr="000249AC" w:rsidRDefault="0049692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0F8031" w14:textId="3647714D" w:rsidR="00CD3FF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ส่วนงานภูมิศาสตร์</w:t>
      </w:r>
    </w:p>
    <w:p w14:paraId="6DD26DF6" w14:textId="77777777" w:rsidR="00CD3FF6" w:rsidRPr="000249AC" w:rsidRDefault="00CD3FF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700FFCD" w14:textId="4C7D595C" w:rsidR="00A3691F" w:rsidRPr="00E72C27" w:rsidRDefault="00CD3FF6" w:rsidP="00A3691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A3691F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="00A3691F" w:rsidRPr="00E72C27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</w:t>
      </w:r>
      <w:r w:rsidR="00E72C27" w:rsidRPr="00E72C27">
        <w:rPr>
          <w:rFonts w:ascii="Angsana New" w:hAnsi="Angsana New" w:cs="Angsana New" w:hint="cs"/>
          <w:sz w:val="30"/>
          <w:szCs w:val="30"/>
          <w:cs/>
        </w:rPr>
        <w:t>หรือสินทรัพย์ในต่างประเทศ</w:t>
      </w:r>
    </w:p>
    <w:p w14:paraId="3FAA206D" w14:textId="0008B2E3" w:rsidR="00A331CA" w:rsidRPr="000249AC" w:rsidRDefault="00A331C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223389A" w14:textId="585A6DED" w:rsidR="00A331CA" w:rsidRDefault="00CD3FF6" w:rsidP="00A57677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ลูกค้ารายใหญ่</w:t>
      </w:r>
    </w:p>
    <w:p w14:paraId="20380BC5" w14:textId="77777777" w:rsidR="00A57677" w:rsidRPr="000249AC" w:rsidRDefault="00A57677" w:rsidP="00A57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0DC1D34" w14:textId="42A9D95B" w:rsidR="00CD3FF6" w:rsidRDefault="00A331CA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331CA">
        <w:rPr>
          <w:rFonts w:asciiTheme="majorBidi" w:hAnsiTheme="majorBidi" w:hint="cs"/>
          <w:sz w:val="30"/>
          <w:szCs w:val="30"/>
          <w:cs/>
        </w:rPr>
        <w:t>กลุ่มบริษัทไม่มีรายได้จากลูกค้าภายนอกรายใดรายหนึ่ง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Pr="00A331CA">
        <w:rPr>
          <w:rFonts w:asciiTheme="majorBidi" w:hAnsiTheme="majorBidi" w:hint="cs"/>
          <w:sz w:val="30"/>
          <w:szCs w:val="30"/>
          <w:cs/>
        </w:rPr>
        <w:t>ซึ่งมีมูลค่าตั้งแต่ร้อยละ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10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Pr="00A331CA">
        <w:rPr>
          <w:rFonts w:asciiTheme="majorBidi" w:hAnsiTheme="majorBidi" w:hint="cs"/>
          <w:sz w:val="30"/>
          <w:szCs w:val="30"/>
          <w:cs/>
        </w:rPr>
        <w:t>ของรายได้ของกลุ่มบริษัทสำหรับปี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="00126EF4">
        <w:rPr>
          <w:rFonts w:asciiTheme="majorBidi" w:hAnsiTheme="majorBidi"/>
          <w:sz w:val="30"/>
          <w:szCs w:val="30"/>
        </w:rPr>
        <w:t xml:space="preserve">2565 </w:t>
      </w:r>
      <w:r w:rsidR="00126EF4">
        <w:rPr>
          <w:rFonts w:asciiTheme="majorBidi" w:hAnsi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/>
          <w:sz w:val="30"/>
          <w:szCs w:val="30"/>
        </w:rPr>
        <w:t>2564</w:t>
      </w:r>
    </w:p>
    <w:p w14:paraId="09043D85" w14:textId="77777777" w:rsidR="00506D24" w:rsidRPr="000249AC" w:rsidRDefault="00506D24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131F993" w14:textId="10016C56" w:rsidR="008118AA" w:rsidRPr="00A41814" w:rsidRDefault="008118AA" w:rsidP="00A5767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16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8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</w:t>
      </w:r>
    </w:p>
    <w:p w14:paraId="35405126" w14:textId="77777777" w:rsidR="008118AA" w:rsidRPr="000249AC" w:rsidRDefault="008118AA" w:rsidP="00A57677">
      <w:pPr>
        <w:tabs>
          <w:tab w:val="clear" w:pos="227"/>
          <w:tab w:val="clear" w:pos="454"/>
          <w:tab w:val="clear" w:pos="680"/>
          <w:tab w:val="left" w:pos="720"/>
        </w:tabs>
        <w:spacing w:before="2" w:line="216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89" w:type="dxa"/>
        <w:tblInd w:w="468" w:type="dxa"/>
        <w:tblLook w:val="01E0" w:firstRow="1" w:lastRow="1" w:firstColumn="1" w:lastColumn="1" w:noHBand="0" w:noVBand="0"/>
      </w:tblPr>
      <w:tblGrid>
        <w:gridCol w:w="4301"/>
        <w:gridCol w:w="1031"/>
        <w:gridCol w:w="236"/>
        <w:gridCol w:w="1033"/>
        <w:gridCol w:w="261"/>
        <w:gridCol w:w="1031"/>
        <w:gridCol w:w="261"/>
        <w:gridCol w:w="1035"/>
      </w:tblGrid>
      <w:tr w:rsidR="00F860FA" w:rsidRPr="00F205C4" w14:paraId="7881F8A7" w14:textId="77777777" w:rsidTr="000306B4">
        <w:tc>
          <w:tcPr>
            <w:tcW w:w="4301" w:type="dxa"/>
            <w:shd w:val="clear" w:color="auto" w:fill="auto"/>
          </w:tcPr>
          <w:p w14:paraId="7F75E2FC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6891E8FC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0A40D19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3"/>
          </w:tcPr>
          <w:p w14:paraId="70975417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63C1B82D" w14:textId="77777777" w:rsidTr="000306B4">
        <w:tc>
          <w:tcPr>
            <w:tcW w:w="4301" w:type="dxa"/>
          </w:tcPr>
          <w:p w14:paraId="2D2D1A14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364E2B09" w14:textId="337F07DA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D5D3D4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792C6ADE" w14:textId="2BB02148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380CB46B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A724AC1" w14:textId="655539D7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AABECE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A66C5DE" w14:textId="2DD59AEC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70303" w:rsidRPr="00F205C4" w14:paraId="18AAA891" w14:textId="77777777" w:rsidTr="000306B4">
        <w:tc>
          <w:tcPr>
            <w:tcW w:w="4301" w:type="dxa"/>
          </w:tcPr>
          <w:p w14:paraId="19C39115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8" w:type="dxa"/>
            <w:gridSpan w:val="7"/>
          </w:tcPr>
          <w:p w14:paraId="7EA19A55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6B4" w:rsidRPr="00F205C4" w14:paraId="645ECC91" w14:textId="77777777" w:rsidTr="000306B4">
        <w:tc>
          <w:tcPr>
            <w:tcW w:w="4301" w:type="dxa"/>
          </w:tcPr>
          <w:p w14:paraId="6611758D" w14:textId="77777777" w:rsidR="000306B4" w:rsidRPr="00F205C4" w:rsidRDefault="000306B4" w:rsidP="00A57677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31" w:type="dxa"/>
            <w:vAlign w:val="bottom"/>
          </w:tcPr>
          <w:p w14:paraId="46D788E0" w14:textId="7AE1C870" w:rsidR="000306B4" w:rsidRPr="00F205C4" w:rsidRDefault="00CA4E52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4E52">
              <w:rPr>
                <w:rFonts w:asciiTheme="majorBidi" w:hAnsiTheme="majorBidi" w:cstheme="majorBidi"/>
                <w:sz w:val="30"/>
                <w:szCs w:val="30"/>
              </w:rPr>
              <w:t>109,098</w:t>
            </w:r>
          </w:p>
        </w:tc>
        <w:tc>
          <w:tcPr>
            <w:tcW w:w="236" w:type="dxa"/>
          </w:tcPr>
          <w:p w14:paraId="55AACD5E" w14:textId="77777777" w:rsidR="000306B4" w:rsidRPr="00F205C4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49580BE" w14:textId="2DDADAB7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89,476</w:t>
            </w:r>
          </w:p>
        </w:tc>
        <w:tc>
          <w:tcPr>
            <w:tcW w:w="261" w:type="dxa"/>
          </w:tcPr>
          <w:p w14:paraId="4678BA96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09AE3DC" w14:textId="186C269E" w:rsidR="000306B4" w:rsidRPr="00C433B3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38,039</w:t>
            </w:r>
          </w:p>
        </w:tc>
        <w:tc>
          <w:tcPr>
            <w:tcW w:w="261" w:type="dxa"/>
          </w:tcPr>
          <w:p w14:paraId="712440D1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D78039" w14:textId="65B97100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C43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</w:tr>
      <w:tr w:rsidR="00506D24" w:rsidRPr="00F205C4" w14:paraId="050ED0E0" w14:textId="77777777" w:rsidTr="000306B4">
        <w:tc>
          <w:tcPr>
            <w:tcW w:w="4301" w:type="dxa"/>
          </w:tcPr>
          <w:p w14:paraId="7FC3579A" w14:textId="48947EB2" w:rsidR="00506D24" w:rsidRPr="00F205C4" w:rsidRDefault="00506D24" w:rsidP="00506D24">
            <w:pPr>
              <w:spacing w:before="2"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C7F">
              <w:rPr>
                <w:rFonts w:asciiTheme="majorBidi" w:hAnsiTheme="majorBidi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31" w:type="dxa"/>
            <w:vAlign w:val="bottom"/>
          </w:tcPr>
          <w:p w14:paraId="0404ADF4" w14:textId="03CD604A" w:rsidR="00506D24" w:rsidRPr="00CA4E52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4,949</w:t>
            </w:r>
          </w:p>
        </w:tc>
        <w:tc>
          <w:tcPr>
            <w:tcW w:w="236" w:type="dxa"/>
          </w:tcPr>
          <w:p w14:paraId="4292189F" w14:textId="77777777" w:rsidR="00506D24" w:rsidRPr="00F205C4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79C76154" w14:textId="78F3A064" w:rsidR="00506D24" w:rsidRPr="00C433B3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61" w:type="dxa"/>
          </w:tcPr>
          <w:p w14:paraId="70EDBDFC" w14:textId="77777777" w:rsidR="00506D24" w:rsidRPr="00C433B3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B9E7118" w14:textId="355D0E4C" w:rsidR="00506D24" w:rsidRPr="00A41814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  <w:tc>
          <w:tcPr>
            <w:tcW w:w="261" w:type="dxa"/>
          </w:tcPr>
          <w:p w14:paraId="38658BFF" w14:textId="77777777" w:rsidR="00506D24" w:rsidRPr="00C433B3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AB88D3B" w14:textId="4DFA37B9" w:rsidR="00506D24" w:rsidRPr="00C433B3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</w:tr>
      <w:tr w:rsidR="00506D24" w:rsidRPr="00F205C4" w14:paraId="68CBA80F" w14:textId="77777777" w:rsidTr="000306B4">
        <w:tc>
          <w:tcPr>
            <w:tcW w:w="4301" w:type="dxa"/>
          </w:tcPr>
          <w:p w14:paraId="673559BD" w14:textId="72617102" w:rsidR="00506D24" w:rsidRPr="00D56C7F" w:rsidRDefault="00506D24" w:rsidP="00506D24">
            <w:pPr>
              <w:spacing w:before="2" w:line="216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31" w:type="dxa"/>
            <w:vAlign w:val="bottom"/>
          </w:tcPr>
          <w:p w14:paraId="04C08A32" w14:textId="1F3948D9" w:rsidR="00506D24" w:rsidRPr="00A41814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236" w:type="dxa"/>
          </w:tcPr>
          <w:p w14:paraId="69824E2B" w14:textId="77777777" w:rsidR="00506D24" w:rsidRPr="00F205C4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46FDB5B1" w14:textId="73AC6EB1" w:rsidR="00506D24" w:rsidRPr="00C433B3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43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61" w:type="dxa"/>
          </w:tcPr>
          <w:p w14:paraId="0E301AA0" w14:textId="77777777" w:rsidR="00506D24" w:rsidRPr="00C433B3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67A1F00" w14:textId="391F6F8B" w:rsidR="00506D24" w:rsidRPr="00A41814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261" w:type="dxa"/>
          </w:tcPr>
          <w:p w14:paraId="760429A6" w14:textId="77777777" w:rsidR="00506D24" w:rsidRPr="00C433B3" w:rsidRDefault="00506D24" w:rsidP="0050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8BEBFAA" w14:textId="0606E910" w:rsidR="00506D24" w:rsidRPr="00C433B3" w:rsidRDefault="00506D24" w:rsidP="00506D24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43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</w:tr>
      <w:tr w:rsidR="000306B4" w:rsidRPr="00F205C4" w14:paraId="23041550" w14:textId="77777777" w:rsidTr="000306B4">
        <w:tc>
          <w:tcPr>
            <w:tcW w:w="4301" w:type="dxa"/>
          </w:tcPr>
          <w:p w14:paraId="23DAC9EB" w14:textId="77777777" w:rsidR="000306B4" w:rsidRPr="00F205C4" w:rsidRDefault="000306B4" w:rsidP="00A57677">
            <w:pPr>
              <w:spacing w:before="2"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เงินสมทบประกันสังคม</w:t>
            </w:r>
          </w:p>
        </w:tc>
        <w:tc>
          <w:tcPr>
            <w:tcW w:w="1031" w:type="dxa"/>
            <w:vAlign w:val="bottom"/>
          </w:tcPr>
          <w:p w14:paraId="1B80FDC9" w14:textId="1F1B8875" w:rsidR="000306B4" w:rsidRPr="00F205C4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236" w:type="dxa"/>
          </w:tcPr>
          <w:p w14:paraId="3E94D173" w14:textId="77777777" w:rsidR="000306B4" w:rsidRPr="00F205C4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6E3402EA" w14:textId="2C953715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43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61" w:type="dxa"/>
          </w:tcPr>
          <w:p w14:paraId="5C60B88D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594E8A5" w14:textId="77ECC741" w:rsidR="000306B4" w:rsidRPr="00C433B3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61" w:type="dxa"/>
          </w:tcPr>
          <w:p w14:paraId="3CADB93D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FA834F2" w14:textId="70E30BEF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</w:tr>
      <w:tr w:rsidR="000306B4" w:rsidRPr="00F205C4" w14:paraId="2ED8AC17" w14:textId="77777777" w:rsidTr="000306B4">
        <w:tc>
          <w:tcPr>
            <w:tcW w:w="4301" w:type="dxa"/>
          </w:tcPr>
          <w:p w14:paraId="0C2405E8" w14:textId="77777777" w:rsidR="000306B4" w:rsidRPr="00F205C4" w:rsidRDefault="000306B4" w:rsidP="00A57677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5D034756" w14:textId="33E6EABF" w:rsidR="000306B4" w:rsidRPr="00F205C4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6,213</w:t>
            </w:r>
          </w:p>
        </w:tc>
        <w:tc>
          <w:tcPr>
            <w:tcW w:w="236" w:type="dxa"/>
          </w:tcPr>
          <w:p w14:paraId="61D48599" w14:textId="77777777" w:rsidR="000306B4" w:rsidRPr="00F205C4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116278F" w14:textId="5FCD7049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43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61" w:type="dxa"/>
          </w:tcPr>
          <w:p w14:paraId="39F85EC8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8590397" w14:textId="3AD997DE" w:rsidR="000306B4" w:rsidRPr="00C433B3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61" w:type="dxa"/>
          </w:tcPr>
          <w:p w14:paraId="59EB5EAB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59BA368" w14:textId="037172FB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</w:tr>
      <w:tr w:rsidR="000306B4" w:rsidRPr="00F205C4" w14:paraId="39FEA9ED" w14:textId="77777777" w:rsidTr="000306B4">
        <w:trPr>
          <w:trHeight w:val="50"/>
        </w:trPr>
        <w:tc>
          <w:tcPr>
            <w:tcW w:w="4301" w:type="dxa"/>
          </w:tcPr>
          <w:p w14:paraId="494EC9FE" w14:textId="77777777" w:rsidR="000306B4" w:rsidRPr="00F205C4" w:rsidRDefault="000306B4" w:rsidP="00A57677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EA7F4BB" w14:textId="517070E1" w:rsidR="000306B4" w:rsidRPr="001C4111" w:rsidRDefault="00CA4E52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125,076</w:t>
            </w:r>
          </w:p>
        </w:tc>
        <w:tc>
          <w:tcPr>
            <w:tcW w:w="236" w:type="dxa"/>
          </w:tcPr>
          <w:p w14:paraId="3C649382" w14:textId="77777777" w:rsidR="000306B4" w:rsidRPr="001C4111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97BB984" w14:textId="6F366767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3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98,914</w:t>
            </w:r>
          </w:p>
        </w:tc>
        <w:tc>
          <w:tcPr>
            <w:tcW w:w="261" w:type="dxa"/>
          </w:tcPr>
          <w:p w14:paraId="1A88EE3F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228B2F1" w14:textId="1BEE11A7" w:rsidR="000306B4" w:rsidRPr="00C433B3" w:rsidRDefault="00A4181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45,346</w:t>
            </w:r>
          </w:p>
        </w:tc>
        <w:tc>
          <w:tcPr>
            <w:tcW w:w="261" w:type="dxa"/>
          </w:tcPr>
          <w:p w14:paraId="3E65890A" w14:textId="77777777" w:rsidR="000306B4" w:rsidRPr="00C433B3" w:rsidRDefault="000306B4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8471508" w14:textId="749B78D1" w:rsidR="000306B4" w:rsidRPr="00C433B3" w:rsidRDefault="000306B4" w:rsidP="00A57677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33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C433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33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</w:tr>
    </w:tbl>
    <w:p w14:paraId="498AE26A" w14:textId="00DE2E08" w:rsidR="00676734" w:rsidRPr="00F205C4" w:rsidRDefault="00676734" w:rsidP="00E21F91">
      <w:pPr>
        <w:spacing w:before="2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701CDE23" w14:textId="77777777" w:rsidR="00676734" w:rsidRPr="00504B8D" w:rsidRDefault="00676734" w:rsidP="00E21F91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82D88E" w14:textId="1EC819BE" w:rsidR="00676734" w:rsidRDefault="00383FD6" w:rsidP="00E21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5C2E003" w14:textId="77777777" w:rsidR="004401BB" w:rsidRPr="00504B8D" w:rsidRDefault="004401BB" w:rsidP="00E21F91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BA9289" w14:textId="50EB83ED" w:rsidR="008118AA" w:rsidRPr="000059B0" w:rsidRDefault="008118AA" w:rsidP="008F1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0" w:right="-25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59B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3C94482B" w14:textId="77777777" w:rsidR="008118AA" w:rsidRPr="00504B8D" w:rsidRDefault="008118AA" w:rsidP="008F1139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68" w:type="dxa"/>
        <w:tblLook w:val="01E0" w:firstRow="1" w:lastRow="1" w:firstColumn="1" w:lastColumn="1" w:noHBand="0" w:noVBand="0"/>
      </w:tblPr>
      <w:tblGrid>
        <w:gridCol w:w="3485"/>
        <w:gridCol w:w="897"/>
        <w:gridCol w:w="1015"/>
        <w:gridCol w:w="236"/>
        <w:gridCol w:w="1005"/>
        <w:gridCol w:w="261"/>
        <w:gridCol w:w="1005"/>
        <w:gridCol w:w="261"/>
        <w:gridCol w:w="1026"/>
      </w:tblGrid>
      <w:tr w:rsidR="00496009" w:rsidRPr="00F205C4" w14:paraId="395E8485" w14:textId="77777777" w:rsidTr="00DD6D70">
        <w:tc>
          <w:tcPr>
            <w:tcW w:w="3485" w:type="dxa"/>
            <w:shd w:val="clear" w:color="auto" w:fill="auto"/>
          </w:tcPr>
          <w:p w14:paraId="62B905BD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97" w:type="dxa"/>
          </w:tcPr>
          <w:p w14:paraId="5B4F279B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56" w:type="dxa"/>
            <w:gridSpan w:val="3"/>
          </w:tcPr>
          <w:p w14:paraId="6F1DFF85" w14:textId="6EC6CA63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CE085AD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14:paraId="7C75417E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009" w:rsidRPr="00F205C4" w14:paraId="1CCAC5E0" w14:textId="77777777" w:rsidTr="00DD6D70">
        <w:tc>
          <w:tcPr>
            <w:tcW w:w="3485" w:type="dxa"/>
          </w:tcPr>
          <w:p w14:paraId="7A0EC4FE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FD0BB8B" w14:textId="50805670" w:rsidR="00496009" w:rsidRPr="00F205C4" w:rsidRDefault="00997CF5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5" w:type="dxa"/>
            <w:shd w:val="clear" w:color="auto" w:fill="auto"/>
          </w:tcPr>
          <w:p w14:paraId="23A84CF2" w14:textId="29422D95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359B204F" w14:textId="3B8F06AA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1B3348E6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19805D00" w14:textId="7D953618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shd w:val="clear" w:color="auto" w:fill="auto"/>
          </w:tcPr>
          <w:p w14:paraId="6C7C7A60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7E6FA99C" w14:textId="25709D4F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96009" w:rsidRPr="00F205C4" w14:paraId="56A082DD" w14:textId="77777777" w:rsidTr="00DD6D70">
        <w:tc>
          <w:tcPr>
            <w:tcW w:w="3485" w:type="dxa"/>
          </w:tcPr>
          <w:p w14:paraId="2A15F420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7C392AA8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7"/>
          </w:tcPr>
          <w:p w14:paraId="2743299F" w14:textId="55B78369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D8E" w:rsidRPr="00F205C4" w14:paraId="7E99E0B1" w14:textId="77777777" w:rsidTr="00DD6D70">
        <w:tc>
          <w:tcPr>
            <w:tcW w:w="3485" w:type="dxa"/>
          </w:tcPr>
          <w:p w14:paraId="5997B7FB" w14:textId="3E448105" w:rsidR="00E05D8E" w:rsidRPr="00F205C4" w:rsidRDefault="00E05D8E" w:rsidP="00E05D8E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897" w:type="dxa"/>
          </w:tcPr>
          <w:p w14:paraId="2C7A0A4D" w14:textId="77777777" w:rsidR="00E05D8E" w:rsidRPr="00F205C4" w:rsidRDefault="00E05D8E" w:rsidP="00E05D8E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5" w:type="dxa"/>
          </w:tcPr>
          <w:p w14:paraId="60E9F7F3" w14:textId="2737FAB5" w:rsidR="00E05D8E" w:rsidRPr="001045E5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11,198</w:t>
            </w:r>
          </w:p>
        </w:tc>
        <w:tc>
          <w:tcPr>
            <w:tcW w:w="236" w:type="dxa"/>
          </w:tcPr>
          <w:p w14:paraId="0ADA062A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92B2769" w14:textId="0BA01DD8" w:rsidR="00E05D8E" w:rsidRPr="00C97757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61" w:type="dxa"/>
          </w:tcPr>
          <w:p w14:paraId="3793E327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F7E1A3F" w14:textId="23CE8C3E" w:rsidR="00E05D8E" w:rsidRPr="00F205C4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63C1BCE0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A77BCFC" w14:textId="49310B07" w:rsidR="00E05D8E" w:rsidRPr="00F205C4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05D8E" w:rsidRPr="00F205C4" w14:paraId="3076E63F" w14:textId="77777777" w:rsidTr="00DD6D70">
        <w:tc>
          <w:tcPr>
            <w:tcW w:w="3485" w:type="dxa"/>
          </w:tcPr>
          <w:p w14:paraId="11E5FBCC" w14:textId="242D3A77" w:rsidR="00E05D8E" w:rsidRPr="00F205C4" w:rsidRDefault="00E05D8E" w:rsidP="00E05D8E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897" w:type="dxa"/>
          </w:tcPr>
          <w:p w14:paraId="3EF96E4B" w14:textId="77777777" w:rsidR="00E05D8E" w:rsidRPr="00F205C4" w:rsidRDefault="00E05D8E" w:rsidP="00E05D8E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5" w:type="dxa"/>
          </w:tcPr>
          <w:p w14:paraId="0208FB08" w14:textId="7628B7C7" w:rsidR="00E05D8E" w:rsidRPr="001045E5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1,420,702</w:t>
            </w:r>
          </w:p>
        </w:tc>
        <w:tc>
          <w:tcPr>
            <w:tcW w:w="236" w:type="dxa"/>
          </w:tcPr>
          <w:p w14:paraId="2D9315D5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7EB9617F" w14:textId="131F3140" w:rsidR="00E05D8E" w:rsidRPr="00C97757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61" w:type="dxa"/>
          </w:tcPr>
          <w:p w14:paraId="28DE432B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C3902D" w14:textId="2EB123B7" w:rsidR="00E05D8E" w:rsidRPr="00F205C4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767EFA17" w14:textId="77777777" w:rsidR="00E05D8E" w:rsidRPr="00F205C4" w:rsidRDefault="00E05D8E" w:rsidP="00E0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4D4C5B" w14:textId="5CB3F78C" w:rsidR="00E05D8E" w:rsidRPr="00F205C4" w:rsidRDefault="00E05D8E" w:rsidP="00E05D8E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1F91" w:rsidRPr="00F205C4" w14:paraId="59D6EBB2" w14:textId="77777777" w:rsidTr="00DD6D70">
        <w:tc>
          <w:tcPr>
            <w:tcW w:w="3485" w:type="dxa"/>
          </w:tcPr>
          <w:p w14:paraId="48F896B6" w14:textId="098946C1" w:rsidR="00E21F91" w:rsidRPr="00F205C4" w:rsidRDefault="00E21F91" w:rsidP="008F1139">
            <w:pPr>
              <w:spacing w:before="2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97" w:type="dxa"/>
          </w:tcPr>
          <w:p w14:paraId="6A67C1E2" w14:textId="726C092A" w:rsidR="00E21F91" w:rsidRPr="00F205C4" w:rsidRDefault="00E21F91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15" w:type="dxa"/>
          </w:tcPr>
          <w:p w14:paraId="03BA9D10" w14:textId="1F224BF6" w:rsidR="00E21F91" w:rsidRPr="008E3EAC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4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125,076</w:t>
            </w:r>
          </w:p>
        </w:tc>
        <w:tc>
          <w:tcPr>
            <w:tcW w:w="236" w:type="dxa"/>
          </w:tcPr>
          <w:p w14:paraId="2928133B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01767C8E" w14:textId="1197EF19" w:rsidR="00E21F91" w:rsidRPr="00C97757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98,914</w:t>
            </w:r>
          </w:p>
        </w:tc>
        <w:tc>
          <w:tcPr>
            <w:tcW w:w="261" w:type="dxa"/>
          </w:tcPr>
          <w:p w14:paraId="3994F6F4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D2BE4B" w14:textId="2FB6B141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45,346</w:t>
            </w:r>
          </w:p>
        </w:tc>
        <w:tc>
          <w:tcPr>
            <w:tcW w:w="261" w:type="dxa"/>
          </w:tcPr>
          <w:p w14:paraId="09DB0569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6B4F88" w14:textId="2E127EE8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</w:tr>
      <w:tr w:rsidR="00E21F91" w:rsidRPr="00F205C4" w14:paraId="0F5B62CC" w14:textId="77777777" w:rsidTr="00DD6D70">
        <w:tc>
          <w:tcPr>
            <w:tcW w:w="3485" w:type="dxa"/>
          </w:tcPr>
          <w:p w14:paraId="6DC31A67" w14:textId="5AC8D7FA" w:rsidR="00E21F91" w:rsidRPr="00F205C4" w:rsidRDefault="00E21F91" w:rsidP="008F1139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97" w:type="dxa"/>
          </w:tcPr>
          <w:p w14:paraId="70D8DC39" w14:textId="77777777" w:rsidR="00E21F91" w:rsidRPr="00F205C4" w:rsidRDefault="00E21F91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4A856BD2" w14:textId="6F67E697" w:rsidR="00E21F91" w:rsidRPr="006469C2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51,33</w:t>
            </w:r>
            <w:r w:rsidR="006469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7B862D87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58D96DE" w14:textId="6BE9E1DE" w:rsidR="00E21F91" w:rsidRPr="00C97757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61" w:type="dxa"/>
          </w:tcPr>
          <w:p w14:paraId="03E1A230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0217AF42" w14:textId="068AE1B6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61" w:type="dxa"/>
          </w:tcPr>
          <w:p w14:paraId="61AB23B5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D85C173" w14:textId="1901B180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</w:tr>
      <w:tr w:rsidR="00E21F91" w:rsidRPr="00F205C4" w14:paraId="0EF5CC84" w14:textId="77777777" w:rsidTr="00DD6D70">
        <w:tc>
          <w:tcPr>
            <w:tcW w:w="3485" w:type="dxa"/>
          </w:tcPr>
          <w:p w14:paraId="3EBD105B" w14:textId="221C4867" w:rsidR="00E21F91" w:rsidRPr="00F205C4" w:rsidRDefault="00E21F91" w:rsidP="008F1139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97" w:type="dxa"/>
          </w:tcPr>
          <w:p w14:paraId="76293F68" w14:textId="77777777" w:rsidR="00E21F91" w:rsidRPr="00F205C4" w:rsidRDefault="00E21F91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27727C82" w14:textId="32126B7D" w:rsidR="00E21F91" w:rsidRPr="001045E5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14,837</w:t>
            </w:r>
          </w:p>
        </w:tc>
        <w:tc>
          <w:tcPr>
            <w:tcW w:w="236" w:type="dxa"/>
          </w:tcPr>
          <w:p w14:paraId="6E1F474A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40FEC756" w14:textId="07B26C9C" w:rsidR="00E21F91" w:rsidRPr="00C97757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16,678</w:t>
            </w:r>
          </w:p>
        </w:tc>
        <w:tc>
          <w:tcPr>
            <w:tcW w:w="261" w:type="dxa"/>
          </w:tcPr>
          <w:p w14:paraId="093205FD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1C62EC" w14:textId="62FD5A1C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F0BD16C" w14:textId="77777777" w:rsidR="00E21F91" w:rsidRPr="00F205C4" w:rsidRDefault="00E21F91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636E0655" w14:textId="2C76E247" w:rsidR="00E21F91" w:rsidRPr="00F205C4" w:rsidRDefault="00E21F91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357DD" w:rsidRPr="00F205C4" w14:paraId="5949E946" w14:textId="77777777" w:rsidTr="00DD6D70">
        <w:tc>
          <w:tcPr>
            <w:tcW w:w="3485" w:type="dxa"/>
          </w:tcPr>
          <w:p w14:paraId="251CFCF5" w14:textId="77777777" w:rsidR="00C357DD" w:rsidRPr="00F205C4" w:rsidRDefault="00C357DD" w:rsidP="008F1139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897" w:type="dxa"/>
          </w:tcPr>
          <w:p w14:paraId="10019F4F" w14:textId="77777777" w:rsidR="00C357DD" w:rsidRPr="00F205C4" w:rsidRDefault="00C357DD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64210F0E" w14:textId="4A411C61" w:rsidR="00C357DD" w:rsidRPr="008E3EAC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9,174</w:t>
            </w:r>
          </w:p>
        </w:tc>
        <w:tc>
          <w:tcPr>
            <w:tcW w:w="236" w:type="dxa"/>
          </w:tcPr>
          <w:p w14:paraId="634B73EF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0AB8E95" w14:textId="0E029AF7" w:rsidR="00C357DD" w:rsidRPr="00C97757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7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61" w:type="dxa"/>
          </w:tcPr>
          <w:p w14:paraId="3089E683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55CF726" w14:textId="58008271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4A823230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CC3CEA" w14:textId="57CBE47D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57DD" w:rsidRPr="00F205C4" w14:paraId="4F1B0BE2" w14:textId="77777777" w:rsidTr="00DD6D70">
        <w:tc>
          <w:tcPr>
            <w:tcW w:w="3485" w:type="dxa"/>
          </w:tcPr>
          <w:p w14:paraId="6DFE9D8A" w14:textId="77777777" w:rsidR="00C357DD" w:rsidRPr="00F205C4" w:rsidRDefault="00C357DD" w:rsidP="008F1139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7" w:type="dxa"/>
          </w:tcPr>
          <w:p w14:paraId="7F419831" w14:textId="77777777" w:rsidR="00C357DD" w:rsidRPr="00F205C4" w:rsidRDefault="00C357DD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BEE9D55" w14:textId="0684D894" w:rsidR="00C357DD" w:rsidRPr="008E3EAC" w:rsidRDefault="003C781A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112,96</w:t>
            </w:r>
            <w:r w:rsidR="006469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6C16BCCA" w14:textId="77777777" w:rsidR="00C357DD" w:rsidRPr="000236D1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F557556" w14:textId="3E914D97" w:rsidR="00C357DD" w:rsidRPr="00C97757" w:rsidRDefault="000D7490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B1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B1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1" w:type="dxa"/>
          </w:tcPr>
          <w:p w14:paraId="4C834A12" w14:textId="77777777" w:rsidR="00C357DD" w:rsidRPr="000236D1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3BD689B" w14:textId="49A85BF4" w:rsidR="00C357DD" w:rsidRPr="000236D1" w:rsidRDefault="004C4147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12,760</w:t>
            </w:r>
          </w:p>
        </w:tc>
        <w:tc>
          <w:tcPr>
            <w:tcW w:w="261" w:type="dxa"/>
          </w:tcPr>
          <w:p w14:paraId="7462FADE" w14:textId="77777777" w:rsidR="00C357DD" w:rsidRPr="000236D1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43EFA75" w14:textId="4634F2BE" w:rsidR="00C357DD" w:rsidRPr="000236D1" w:rsidRDefault="003502F9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10,439</w:t>
            </w:r>
          </w:p>
        </w:tc>
      </w:tr>
      <w:tr w:rsidR="00C357DD" w:rsidRPr="00F205C4" w14:paraId="55865038" w14:textId="77777777" w:rsidTr="00DD6D70">
        <w:tc>
          <w:tcPr>
            <w:tcW w:w="3485" w:type="dxa"/>
          </w:tcPr>
          <w:p w14:paraId="5BA3AB7A" w14:textId="2E98A3AC" w:rsidR="00C357DD" w:rsidRPr="00E21F91" w:rsidRDefault="00C357DD" w:rsidP="002F16D2">
            <w:pPr>
              <w:spacing w:before="2" w:line="240" w:lineRule="auto"/>
              <w:ind w:left="140" w:hanging="14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21F9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รวมต้นทุนขายและการให้บริการ</w:t>
            </w:r>
            <w:r w:rsidR="00E21F91" w:rsidRPr="00E21F91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E21F9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ต้นทุนใน</w:t>
            </w:r>
            <w:r w:rsidRPr="002F16D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897" w:type="dxa"/>
          </w:tcPr>
          <w:p w14:paraId="37F6DF88" w14:textId="77777777" w:rsidR="00C357DD" w:rsidRPr="00F205C4" w:rsidRDefault="00C357DD" w:rsidP="008F1139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5DC8DBC" w14:textId="77777777" w:rsidR="00C357DD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01CE6ECE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1,745,28</w:t>
            </w:r>
            <w:r w:rsidR="00F20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228D3D3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077FC05" w14:textId="77777777" w:rsidR="00C357DD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760C22A8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61" w:type="dxa"/>
          </w:tcPr>
          <w:p w14:paraId="1988480B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97A4522" w14:textId="77777777" w:rsidR="00C357DD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5182C683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58,848</w:t>
            </w:r>
          </w:p>
        </w:tc>
        <w:tc>
          <w:tcPr>
            <w:tcW w:w="261" w:type="dxa"/>
          </w:tcPr>
          <w:p w14:paraId="7240AA4A" w14:textId="77777777" w:rsidR="00C357DD" w:rsidRPr="00F205C4" w:rsidRDefault="00C357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39BDD60" w14:textId="77777777" w:rsidR="00C357DD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4AA4E" w14:textId="5D88681E" w:rsidR="00C357DD" w:rsidRPr="00F205C4" w:rsidRDefault="00C357DD" w:rsidP="008F1139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</w:p>
        </w:tc>
      </w:tr>
    </w:tbl>
    <w:p w14:paraId="59559611" w14:textId="77777777" w:rsidR="00E21F91" w:rsidRPr="00504B8D" w:rsidRDefault="00E21F91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5160292" w14:textId="5AB70C67" w:rsidR="00900A8E" w:rsidRPr="00F205C4" w:rsidRDefault="00900A8E" w:rsidP="00E21F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6D5D33" w14:textId="77777777" w:rsidR="00516707" w:rsidRPr="00504B8D" w:rsidRDefault="00516707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226"/>
        <w:gridCol w:w="1048"/>
        <w:gridCol w:w="263"/>
        <w:gridCol w:w="1048"/>
        <w:gridCol w:w="263"/>
        <w:gridCol w:w="1048"/>
        <w:gridCol w:w="263"/>
        <w:gridCol w:w="1048"/>
      </w:tblGrid>
      <w:tr w:rsidR="006E3A24" w:rsidRPr="00F205C4" w14:paraId="60534DB7" w14:textId="77777777" w:rsidTr="004A5F4A">
        <w:tc>
          <w:tcPr>
            <w:tcW w:w="4226" w:type="dxa"/>
          </w:tcPr>
          <w:p w14:paraId="02175A35" w14:textId="5067FE7A" w:rsidR="006E3A24" w:rsidRPr="00F205C4" w:rsidRDefault="00FA150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54EC4AF7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04C9EA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3AC2DADE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27F14C1F" w14:textId="77777777" w:rsidTr="004A5F4A">
        <w:tc>
          <w:tcPr>
            <w:tcW w:w="4226" w:type="dxa"/>
          </w:tcPr>
          <w:p w14:paraId="76D941DD" w14:textId="77777777" w:rsidR="00C851D0" w:rsidRPr="00F205C4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7C0BA11" w14:textId="64CDA1CF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07AEDE8B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A9C2F18" w14:textId="67FCB54B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34C79931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84CAEBC" w14:textId="1C843411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60D85C81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761A484" w14:textId="047331B2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851D0" w:rsidRPr="00F205C4" w14:paraId="41103D11" w14:textId="77777777" w:rsidTr="004A5F4A">
        <w:tc>
          <w:tcPr>
            <w:tcW w:w="4226" w:type="dxa"/>
          </w:tcPr>
          <w:p w14:paraId="6F0217E0" w14:textId="77777777" w:rsidR="00C851D0" w:rsidRPr="00F205C4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E5AEBA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F205C4" w14:paraId="3E1BB9B4" w14:textId="77777777" w:rsidTr="004A5F4A">
        <w:tc>
          <w:tcPr>
            <w:tcW w:w="4226" w:type="dxa"/>
          </w:tcPr>
          <w:p w14:paraId="27037A43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48" w:type="dxa"/>
            <w:vAlign w:val="bottom"/>
          </w:tcPr>
          <w:p w14:paraId="4B7621F3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01374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FB35E83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3DA3C0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ABFE69F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F54E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69E8FC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C2D" w:rsidRPr="00F205C4" w14:paraId="58E274DA" w14:textId="77777777" w:rsidTr="004A5F4A">
        <w:tc>
          <w:tcPr>
            <w:tcW w:w="4226" w:type="dxa"/>
          </w:tcPr>
          <w:p w14:paraId="48B00409" w14:textId="77777777" w:rsidR="00965C2D" w:rsidRPr="00F205C4" w:rsidRDefault="00965C2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48" w:type="dxa"/>
            <w:vAlign w:val="bottom"/>
          </w:tcPr>
          <w:p w14:paraId="2397985A" w14:textId="459561A3" w:rsidR="00965C2D" w:rsidRPr="00F205C4" w:rsidRDefault="00C01F6E" w:rsidP="00C01F6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18,255</w:t>
            </w:r>
          </w:p>
        </w:tc>
        <w:tc>
          <w:tcPr>
            <w:tcW w:w="263" w:type="dxa"/>
          </w:tcPr>
          <w:p w14:paraId="09BC6853" w14:textId="77777777" w:rsidR="00965C2D" w:rsidRPr="00F205C4" w:rsidRDefault="00965C2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FAF166" w14:textId="2BE1F18C" w:rsidR="00965C2D" w:rsidRPr="00F205C4" w:rsidRDefault="00965C2D" w:rsidP="00E21F9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3" w:type="dxa"/>
          </w:tcPr>
          <w:p w14:paraId="050BA735" w14:textId="77777777" w:rsidR="00965C2D" w:rsidRPr="00F205C4" w:rsidRDefault="00965C2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B1A44DE" w14:textId="44A566FB" w:rsidR="00965C2D" w:rsidRPr="00E72C27" w:rsidRDefault="00C01F6E" w:rsidP="00E21F9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63" w:type="dxa"/>
          </w:tcPr>
          <w:p w14:paraId="29D0BD5C" w14:textId="77777777" w:rsidR="00965C2D" w:rsidRPr="00F205C4" w:rsidRDefault="00965C2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7FD3B8D" w14:textId="4C48AA1F" w:rsidR="00965C2D" w:rsidRPr="00F205C4" w:rsidRDefault="00965C2D" w:rsidP="00E21F9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D84CCC" w:rsidRPr="00F205C4" w14:paraId="77F91C88" w14:textId="77777777" w:rsidTr="004A5F4A">
        <w:tc>
          <w:tcPr>
            <w:tcW w:w="4226" w:type="dxa"/>
          </w:tcPr>
          <w:p w14:paraId="1F4CDBA6" w14:textId="0A7FBFC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3B77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</w:t>
            </w: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2933FB3" w14:textId="6E8FBBC1" w:rsid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63" w:type="dxa"/>
          </w:tcPr>
          <w:p w14:paraId="45FFB269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D6C2DB3" w14:textId="4CFF8490" w:rsidR="00D84CCC" w:rsidRPr="00ED3ABA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3A2217C6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8F6E890" w14:textId="040E82A0" w:rsid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63" w:type="dxa"/>
          </w:tcPr>
          <w:p w14:paraId="4344A9CA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C327D2E" w14:textId="2F8EB094" w:rsidR="00D84CCC" w:rsidRPr="00ED3ABA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4CCC" w:rsidRPr="00F205C4" w14:paraId="48A70254" w14:textId="77777777" w:rsidTr="004A5F4A">
        <w:tc>
          <w:tcPr>
            <w:tcW w:w="4226" w:type="dxa"/>
            <w:shd w:val="clear" w:color="auto" w:fill="auto"/>
          </w:tcPr>
          <w:p w14:paraId="36D5A3D7" w14:textId="4CB5DF41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B3C35" w14:textId="1A69BF3F" w:rsidR="00D84CCC" w:rsidRP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18,154</w:t>
            </w:r>
          </w:p>
        </w:tc>
        <w:tc>
          <w:tcPr>
            <w:tcW w:w="263" w:type="dxa"/>
            <w:shd w:val="clear" w:color="auto" w:fill="auto"/>
          </w:tcPr>
          <w:p w14:paraId="0D419393" w14:textId="77777777" w:rsidR="00D84CCC" w:rsidRPr="00D84CCC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2B79" w14:textId="658F7EC7" w:rsidR="00D84CCC" w:rsidRP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12,876</w:t>
            </w:r>
          </w:p>
        </w:tc>
        <w:tc>
          <w:tcPr>
            <w:tcW w:w="263" w:type="dxa"/>
            <w:shd w:val="clear" w:color="auto" w:fill="auto"/>
          </w:tcPr>
          <w:p w14:paraId="1EDB75DC" w14:textId="77777777" w:rsidR="00D84CCC" w:rsidRPr="00D84CCC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53589" w14:textId="676B460D" w:rsidR="00D84CCC" w:rsidRP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63" w:type="dxa"/>
            <w:shd w:val="clear" w:color="auto" w:fill="auto"/>
          </w:tcPr>
          <w:p w14:paraId="4E23C6F3" w14:textId="77777777" w:rsidR="00D84CCC" w:rsidRPr="00D84CCC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42D9F" w14:textId="4B42FABB" w:rsidR="00D84CCC" w:rsidRP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  <w:tr w:rsidR="00D84CCC" w:rsidRPr="00F205C4" w14:paraId="1F9274EC" w14:textId="77777777" w:rsidTr="004A5F4A">
        <w:tc>
          <w:tcPr>
            <w:tcW w:w="4226" w:type="dxa"/>
            <w:shd w:val="clear" w:color="auto" w:fill="auto"/>
          </w:tcPr>
          <w:p w14:paraId="34ED0F05" w14:textId="5D5DBB1A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565F6B5" w14:textId="77777777" w:rsidR="00D84CCC" w:rsidRPr="00803198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B62099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D0D52D0" w14:textId="77777777" w:rsid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2EEF79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AA5BCD1" w14:textId="77777777" w:rsidR="00D84CCC" w:rsidRPr="00803198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4958D2" w14:textId="77777777" w:rsidR="00D84CCC" w:rsidRPr="00F205C4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E1414A" w14:textId="77777777" w:rsidR="00D84CCC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F4A" w:rsidRPr="00F205C4" w14:paraId="23461CF9" w14:textId="77777777" w:rsidTr="002144A2">
        <w:tc>
          <w:tcPr>
            <w:tcW w:w="4226" w:type="dxa"/>
          </w:tcPr>
          <w:p w14:paraId="4BDB15CA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2EDFB18A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6AAB5BA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6E0A7C0E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F4A" w:rsidRPr="00F205C4" w14:paraId="0CE2D10B" w14:textId="77777777" w:rsidTr="002144A2">
        <w:tc>
          <w:tcPr>
            <w:tcW w:w="4226" w:type="dxa"/>
          </w:tcPr>
          <w:p w14:paraId="53D247E9" w14:textId="77777777" w:rsidR="004A5F4A" w:rsidRPr="00F205C4" w:rsidRDefault="004A5F4A" w:rsidP="0099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51D8C1D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1994FF8B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41C2428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46A3CFE6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56B7B55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57671803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9110468" w14:textId="77777777" w:rsidR="004A5F4A" w:rsidRPr="00F205C4" w:rsidRDefault="004A5F4A" w:rsidP="00995C36">
            <w:pPr>
              <w:pStyle w:val="acctfourfigures"/>
              <w:tabs>
                <w:tab w:val="clear" w:pos="765"/>
              </w:tabs>
              <w:spacing w:line="235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A5F4A" w:rsidRPr="00F205C4" w14:paraId="368F337F" w14:textId="77777777" w:rsidTr="002144A2">
        <w:tc>
          <w:tcPr>
            <w:tcW w:w="4226" w:type="dxa"/>
          </w:tcPr>
          <w:p w14:paraId="747A3C81" w14:textId="77777777" w:rsidR="004A5F4A" w:rsidRPr="00F205C4" w:rsidRDefault="004A5F4A" w:rsidP="0099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107012D5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F4A" w:rsidRPr="00F205C4" w14:paraId="51464DFF" w14:textId="77777777" w:rsidTr="002144A2">
        <w:tc>
          <w:tcPr>
            <w:tcW w:w="4226" w:type="dxa"/>
            <w:shd w:val="clear" w:color="auto" w:fill="auto"/>
          </w:tcPr>
          <w:p w14:paraId="4F6DAA30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26CDA7" w14:textId="77777777" w:rsidR="004A5F4A" w:rsidRPr="00803198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AC4DD2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323613" w14:textId="77777777" w:rsidR="004A5F4A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514700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F1DAB82" w14:textId="77777777" w:rsidR="004A5F4A" w:rsidRPr="00803198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0497244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CB184F3" w14:textId="77777777" w:rsidR="004A5F4A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F4A" w:rsidRPr="00F205C4" w14:paraId="2338C625" w14:textId="77777777" w:rsidTr="002144A2">
        <w:tc>
          <w:tcPr>
            <w:tcW w:w="4226" w:type="dxa"/>
            <w:shd w:val="clear" w:color="auto" w:fill="auto"/>
          </w:tcPr>
          <w:p w14:paraId="112B02CF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8A81" w14:textId="77777777" w:rsidR="004A5F4A" w:rsidRPr="00F205C4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3198">
              <w:rPr>
                <w:rFonts w:asciiTheme="majorBidi" w:hAnsiTheme="majorBidi" w:cstheme="majorBidi"/>
                <w:sz w:val="30"/>
                <w:szCs w:val="30"/>
              </w:rPr>
              <w:t>(2,697)</w:t>
            </w:r>
          </w:p>
        </w:tc>
        <w:tc>
          <w:tcPr>
            <w:tcW w:w="263" w:type="dxa"/>
            <w:shd w:val="clear" w:color="auto" w:fill="auto"/>
          </w:tcPr>
          <w:p w14:paraId="34293F65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D8F0" w14:textId="77777777" w:rsidR="004A5F4A" w:rsidRPr="00F205C4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39C4176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C881047" w14:textId="77777777" w:rsidR="004A5F4A" w:rsidRPr="00F205C4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319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63" w:type="dxa"/>
            <w:shd w:val="clear" w:color="auto" w:fill="auto"/>
          </w:tcPr>
          <w:p w14:paraId="2AE5476A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8F17C42" w14:textId="77777777" w:rsidR="004A5F4A" w:rsidRPr="00F205C4" w:rsidRDefault="004A5F4A" w:rsidP="00267EAE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5F4A" w:rsidRPr="00E518C6" w14:paraId="15BC1757" w14:textId="77777777" w:rsidTr="002144A2">
        <w:tc>
          <w:tcPr>
            <w:tcW w:w="4226" w:type="dxa"/>
            <w:shd w:val="clear" w:color="auto" w:fill="auto"/>
          </w:tcPr>
          <w:p w14:paraId="54164EEF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0" w:right="-4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0A53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59C1ABF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F052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EA258F4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53B2FFB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AAC7185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48BE424" w14:textId="77777777" w:rsidR="004A5F4A" w:rsidRPr="00E518C6" w:rsidRDefault="004A5F4A" w:rsidP="00995C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5F4A" w:rsidRPr="00F205C4" w14:paraId="107C89AD" w14:textId="77777777" w:rsidTr="002144A2">
        <w:tc>
          <w:tcPr>
            <w:tcW w:w="4226" w:type="dxa"/>
            <w:shd w:val="clear" w:color="auto" w:fill="auto"/>
          </w:tcPr>
          <w:p w14:paraId="6BD82B69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064DEF" w14:textId="77777777" w:rsidR="004A5F4A" w:rsidRPr="004F17A6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2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15,457</w:t>
            </w:r>
          </w:p>
        </w:tc>
        <w:tc>
          <w:tcPr>
            <w:tcW w:w="263" w:type="dxa"/>
            <w:shd w:val="clear" w:color="auto" w:fill="auto"/>
          </w:tcPr>
          <w:p w14:paraId="0FE8AE28" w14:textId="77777777" w:rsidR="004A5F4A" w:rsidRPr="00DC6193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6DF052" w14:textId="77777777" w:rsidR="004A5F4A" w:rsidRPr="00F205C4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63" w:type="dxa"/>
            <w:shd w:val="clear" w:color="auto" w:fill="auto"/>
          </w:tcPr>
          <w:p w14:paraId="50A9780B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106F1A63" w14:textId="77777777" w:rsidR="004A5F4A" w:rsidRPr="00F205C4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63" w:type="dxa"/>
            <w:shd w:val="clear" w:color="auto" w:fill="auto"/>
          </w:tcPr>
          <w:p w14:paraId="1153FA05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5DAB522E" w14:textId="77777777" w:rsidR="004A5F4A" w:rsidRPr="00F205C4" w:rsidRDefault="004A5F4A" w:rsidP="00267EAE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</w:tbl>
    <w:p w14:paraId="3502955D" w14:textId="77777777" w:rsidR="004A5F4A" w:rsidRPr="00F77AF4" w:rsidRDefault="004A5F4A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F77AF4" w:rsidRPr="00677B23" w14:paraId="3F4145EE" w14:textId="77777777" w:rsidTr="00267EAE">
        <w:trPr>
          <w:trHeight w:val="20"/>
          <w:tblHeader/>
        </w:trPr>
        <w:tc>
          <w:tcPr>
            <w:tcW w:w="2700" w:type="dxa"/>
          </w:tcPr>
          <w:p w14:paraId="7CCBE4EA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3519F10D" w14:textId="14458F17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267EAE" w:rsidRPr="00677B23" w14:paraId="41D925D4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46249CDE" w14:textId="797D7CFD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3240" w:type="dxa"/>
            <w:gridSpan w:val="5"/>
          </w:tcPr>
          <w:p w14:paraId="05A2CF9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5202664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60" w:type="dxa"/>
            <w:gridSpan w:val="5"/>
          </w:tcPr>
          <w:p w14:paraId="411AF295" w14:textId="77777777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</w:tr>
      <w:tr w:rsidR="00267EAE" w:rsidRPr="00677B23" w14:paraId="2928111F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28D1ED7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AE4FC5E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7DB268F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714B6E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2C0C3C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55679F4A" w14:textId="347F4D2F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56BC0B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178A38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7C2627FD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D90CB8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7C9D9C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25B415C3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B3A05A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0B02FC2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ค่าใช้จ่าย</w:t>
            </w:r>
          </w:p>
          <w:p w14:paraId="6E1B4D3F" w14:textId="0822F8D1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6F5EB4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390D9C2" w14:textId="77777777" w:rsidR="00F77AF4" w:rsidRPr="00267EAE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67EAE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76FED46B" w14:textId="77777777" w:rsidR="00F77AF4" w:rsidRPr="00267EAE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29"/>
                <w:szCs w:val="29"/>
                <w:lang w:bidi="th-TH"/>
              </w:rPr>
            </w:pPr>
            <w:r w:rsidRPr="00267EAE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</w:tr>
      <w:tr w:rsidR="00F77AF4" w:rsidRPr="00677B23" w14:paraId="3934A9D0" w14:textId="77777777" w:rsidTr="00267EAE">
        <w:trPr>
          <w:trHeight w:val="20"/>
          <w:tblHeader/>
        </w:trPr>
        <w:tc>
          <w:tcPr>
            <w:tcW w:w="2700" w:type="dxa"/>
          </w:tcPr>
          <w:p w14:paraId="01259CAB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1AF80DC3" w14:textId="7DECA9A8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677B23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บาท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</w:tr>
      <w:tr w:rsidR="00267EAE" w:rsidRPr="00677B23" w14:paraId="7A1A23E0" w14:textId="77777777" w:rsidTr="00267EAE">
        <w:trPr>
          <w:cantSplit/>
          <w:trHeight w:val="20"/>
        </w:trPr>
        <w:tc>
          <w:tcPr>
            <w:tcW w:w="2700" w:type="dxa"/>
          </w:tcPr>
          <w:p w14:paraId="346369D7" w14:textId="77777777" w:rsidR="00F77AF4" w:rsidRPr="00677B23" w:rsidRDefault="00F77AF4" w:rsidP="00893B0C">
            <w:pPr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64E0340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898A2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44392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51266C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3BB8F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333991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3429B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325576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0557E0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08F534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B3BB03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267EAE" w:rsidRPr="00677B23" w14:paraId="2DA18EE2" w14:textId="77777777" w:rsidTr="00267EAE">
        <w:trPr>
          <w:cantSplit/>
          <w:trHeight w:val="20"/>
        </w:trPr>
        <w:tc>
          <w:tcPr>
            <w:tcW w:w="2700" w:type="dxa"/>
          </w:tcPr>
          <w:p w14:paraId="34179F66" w14:textId="6EC42AE9" w:rsidR="00F77AF4" w:rsidRPr="00267EAE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267EAE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4AE3CD" w14:textId="301978ED" w:rsidR="00F77AF4" w:rsidRPr="00D1611A" w:rsidRDefault="00F77AF4" w:rsidP="00052A2F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1911D77D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8489BC" w14:textId="13BFB2AB" w:rsidR="00F77AF4" w:rsidRPr="00D1611A" w:rsidRDefault="00F77AF4" w:rsidP="00F77AF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3A4DB65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819353" w14:textId="02061D73" w:rsidR="00F77AF4" w:rsidRPr="00D1611A" w:rsidRDefault="00F77AF4" w:rsidP="00B94CA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</w:t>
            </w:r>
            <w:r w:rsidR="00292659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</w:t>
            </w: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FDA4A0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A18748" w14:textId="26216AB5" w:rsidR="00F77AF4" w:rsidRPr="00D1611A" w:rsidRDefault="00F77AF4" w:rsidP="0029265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25</w:t>
            </w:r>
            <w:r w:rsidR="00292659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3CFCA6C" w14:textId="77777777" w:rsidR="00F77AF4" w:rsidRPr="00D1611A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954EF9" w14:textId="662BE1F9" w:rsidR="00F77AF4" w:rsidRPr="00D1611A" w:rsidRDefault="00F77AF4" w:rsidP="00292659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</w:t>
            </w:r>
            <w:r w:rsidR="00292659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039A11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3A88DF" w14:textId="5F7FAF46" w:rsidR="00F77AF4" w:rsidRPr="00D1611A" w:rsidRDefault="00F77AF4" w:rsidP="00267E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pacing w:val="-2"/>
                <w:sz w:val="29"/>
                <w:szCs w:val="29"/>
                <w:lang w:val="en-US" w:bidi="th-TH"/>
              </w:rPr>
              <w:t>202</w:t>
            </w:r>
          </w:p>
        </w:tc>
      </w:tr>
      <w:tr w:rsidR="00267EAE" w:rsidRPr="00677B23" w14:paraId="51D17976" w14:textId="77777777" w:rsidTr="00267EAE">
        <w:trPr>
          <w:cantSplit/>
          <w:trHeight w:val="20"/>
        </w:trPr>
        <w:tc>
          <w:tcPr>
            <w:tcW w:w="2700" w:type="dxa"/>
          </w:tcPr>
          <w:p w14:paraId="29F32C99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02C1C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D09AC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ACD9F1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5C884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E3CBC1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C700D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335A6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1FACF6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23B0BF2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60DB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08823C8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77AF4" w:rsidRPr="00677B23" w14:paraId="07432465" w14:textId="77777777" w:rsidTr="00267EAE">
        <w:trPr>
          <w:trHeight w:val="20"/>
          <w:tblHeader/>
        </w:trPr>
        <w:tc>
          <w:tcPr>
            <w:tcW w:w="2700" w:type="dxa"/>
          </w:tcPr>
          <w:p w14:paraId="573E8F9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9"/>
                <w:szCs w:val="29"/>
                <w:cs/>
              </w:rPr>
            </w:pPr>
          </w:p>
        </w:tc>
        <w:tc>
          <w:tcPr>
            <w:tcW w:w="6480" w:type="dxa"/>
            <w:gridSpan w:val="11"/>
          </w:tcPr>
          <w:p w14:paraId="1616E45B" w14:textId="2BCD4884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งบการเงิน</w:t>
            </w:r>
            <w:r w:rsidRPr="00677B2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267EAE" w:rsidRPr="00677B23" w14:paraId="6B238382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5D7E60C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3240" w:type="dxa"/>
            <w:gridSpan w:val="5"/>
          </w:tcPr>
          <w:p w14:paraId="36A12C68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603167A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60" w:type="dxa"/>
            <w:gridSpan w:val="5"/>
          </w:tcPr>
          <w:p w14:paraId="62622B49" w14:textId="77777777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</w:tr>
      <w:tr w:rsidR="00267EAE" w:rsidRPr="00677B23" w14:paraId="26020BAE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C78F2F5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70D8E0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3E0E610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AD5C7A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DC195BA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4699DF81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203706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6EBAEE2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3AA0D571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291283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DB809DA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685EB700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9F6DCB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343C2B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ค่าใช้จ่าย</w:t>
            </w:r>
          </w:p>
          <w:p w14:paraId="1991A247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0B2F53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F23391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65526BE5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</w:tr>
      <w:tr w:rsidR="00F77AF4" w:rsidRPr="00677B23" w14:paraId="19349238" w14:textId="77777777" w:rsidTr="00267EAE">
        <w:trPr>
          <w:trHeight w:val="20"/>
          <w:tblHeader/>
        </w:trPr>
        <w:tc>
          <w:tcPr>
            <w:tcW w:w="2700" w:type="dxa"/>
          </w:tcPr>
          <w:p w14:paraId="3786E3BC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4CDB6EC0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677B23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บาท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</w:tr>
      <w:tr w:rsidR="00267EAE" w:rsidRPr="00677B23" w14:paraId="64535D85" w14:textId="77777777" w:rsidTr="00267EAE">
        <w:trPr>
          <w:cantSplit/>
          <w:trHeight w:val="20"/>
        </w:trPr>
        <w:tc>
          <w:tcPr>
            <w:tcW w:w="2700" w:type="dxa"/>
          </w:tcPr>
          <w:p w14:paraId="10DA395A" w14:textId="77777777" w:rsidR="00F77AF4" w:rsidRPr="00677B23" w:rsidRDefault="00F77AF4" w:rsidP="00893B0C">
            <w:pPr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ED6DE5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1D066D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8C545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8D9303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4D8D0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28A640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7EDB7D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7162A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DA153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6D7FAD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BC80AC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267EAE" w:rsidRPr="00677B23" w14:paraId="2CDA708B" w14:textId="77777777" w:rsidTr="00267EAE">
        <w:trPr>
          <w:cantSplit/>
          <w:trHeight w:val="20"/>
        </w:trPr>
        <w:tc>
          <w:tcPr>
            <w:tcW w:w="2700" w:type="dxa"/>
          </w:tcPr>
          <w:p w14:paraId="6D37AB9A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F2F8E" w14:textId="0C5B615F" w:rsidR="00F77AF4" w:rsidRPr="00D1611A" w:rsidRDefault="00677B23" w:rsidP="00052A2F">
            <w:pPr>
              <w:pStyle w:val="acctfourfigures"/>
              <w:tabs>
                <w:tab w:val="clear" w:pos="765"/>
                <w:tab w:val="decimal" w:pos="100"/>
                <w:tab w:val="left" w:pos="280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409010C2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1DFC8D3" w14:textId="614D3851" w:rsidR="00F77AF4" w:rsidRPr="00D1611A" w:rsidRDefault="00677B23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263</w:t>
            </w:r>
          </w:p>
        </w:tc>
        <w:tc>
          <w:tcPr>
            <w:tcW w:w="180" w:type="dxa"/>
            <w:vAlign w:val="bottom"/>
          </w:tcPr>
          <w:p w14:paraId="31284B80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E54949" w14:textId="74ACD769" w:rsidR="00F77AF4" w:rsidRPr="00D1611A" w:rsidRDefault="00677B23" w:rsidP="00B94CA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(1,052)</w:t>
            </w:r>
          </w:p>
        </w:tc>
        <w:tc>
          <w:tcPr>
            <w:tcW w:w="180" w:type="dxa"/>
            <w:vAlign w:val="bottom"/>
          </w:tcPr>
          <w:p w14:paraId="043962EB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948C57" w14:textId="120AE81E" w:rsidR="00F77AF4" w:rsidRPr="00D1611A" w:rsidRDefault="00A67E0C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5D8BD92" w14:textId="77777777" w:rsidR="00F77AF4" w:rsidRPr="00D1611A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6ED6D52" w14:textId="5BD38659" w:rsidR="00F77AF4" w:rsidRPr="00D1611A" w:rsidRDefault="00A67E0C" w:rsidP="00893B0C">
            <w:pPr>
              <w:pStyle w:val="acctfourfigures"/>
              <w:tabs>
                <w:tab w:val="clear" w:pos="765"/>
              </w:tabs>
              <w:spacing w:line="240" w:lineRule="auto"/>
              <w:ind w:right="-1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87B01E" w14:textId="77777777" w:rsidR="00F77AF4" w:rsidRPr="00D1611A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7C33C1" w14:textId="770BC1F1" w:rsidR="00F77AF4" w:rsidRPr="00D1611A" w:rsidRDefault="00A67E0C" w:rsidP="00267E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pacing w:val="-2"/>
                <w:sz w:val="29"/>
                <w:szCs w:val="29"/>
                <w:lang w:val="en-US" w:bidi="th-TH"/>
              </w:rPr>
              <w:t>202</w:t>
            </w:r>
          </w:p>
        </w:tc>
      </w:tr>
      <w:tr w:rsidR="00267EAE" w:rsidRPr="00677B23" w14:paraId="62F4D01C" w14:textId="77777777" w:rsidTr="00267EAE">
        <w:trPr>
          <w:cantSplit/>
          <w:trHeight w:val="20"/>
        </w:trPr>
        <w:tc>
          <w:tcPr>
            <w:tcW w:w="2700" w:type="dxa"/>
          </w:tcPr>
          <w:p w14:paraId="531C6108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C35643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10077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B8A9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04D32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2E538D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20A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18F3F1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533F97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BB51EE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42FBA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BC96D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</w:tbl>
    <w:p w14:paraId="6549D505" w14:textId="53A97B75" w:rsidR="00F77AF4" w:rsidRDefault="00F77AF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F21BFC" w14:textId="77777777" w:rsidR="00F77AF4" w:rsidRDefault="00F77AF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78CB87" w14:textId="49F62C16" w:rsidR="00F77AF4" w:rsidRDefault="00F77AF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062AC0" w14:textId="77777777" w:rsidR="00885904" w:rsidRDefault="0088590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DAE8FF" w14:textId="77777777" w:rsidR="00F77AF4" w:rsidRDefault="00F77AF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3AD6CB" w14:textId="77777777" w:rsidR="00F77AF4" w:rsidRDefault="00F77AF4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40B888" w14:textId="6C78C9A2" w:rsidR="00900A8E" w:rsidRDefault="00900A8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EA9CB63" w14:textId="77777777" w:rsidR="008A260B" w:rsidRPr="00995C36" w:rsidRDefault="008A260B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7BE3606" w14:textId="77777777" w:rsidTr="0064024A">
        <w:tc>
          <w:tcPr>
            <w:tcW w:w="4050" w:type="dxa"/>
            <w:shd w:val="clear" w:color="auto" w:fill="auto"/>
          </w:tcPr>
          <w:p w14:paraId="2EF2054B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15C1D2BC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F205C4" w14:paraId="15539C6A" w14:textId="77777777" w:rsidTr="0064024A">
        <w:tc>
          <w:tcPr>
            <w:tcW w:w="4050" w:type="dxa"/>
            <w:shd w:val="clear" w:color="auto" w:fill="auto"/>
          </w:tcPr>
          <w:p w14:paraId="672B5D74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AD286D" w14:textId="1B6E1749" w:rsidR="00900A8E" w:rsidRPr="00C851D0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EF485AF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B96B3B" w14:textId="35E9E9CA" w:rsidR="00900A8E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900A8E" w:rsidRPr="00F205C4" w14:paraId="718AA61E" w14:textId="77777777" w:rsidTr="0064024A">
        <w:tc>
          <w:tcPr>
            <w:tcW w:w="4050" w:type="dxa"/>
            <w:shd w:val="clear" w:color="auto" w:fill="auto"/>
          </w:tcPr>
          <w:p w14:paraId="43A44A27" w14:textId="77777777" w:rsidR="00900A8E" w:rsidRPr="00F205C4" w:rsidRDefault="00900A8E" w:rsidP="00995C36">
            <w:pPr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D8420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5C2D" w:rsidRPr="00F205C4" w14:paraId="7DE932B5" w14:textId="77777777" w:rsidTr="00A2477F">
        <w:trPr>
          <w:trHeight w:val="56"/>
        </w:trPr>
        <w:tc>
          <w:tcPr>
            <w:tcW w:w="4050" w:type="dxa"/>
            <w:shd w:val="clear" w:color="auto" w:fill="auto"/>
          </w:tcPr>
          <w:p w14:paraId="6F13C442" w14:textId="271CCA76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45CFF73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C0D922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3161BF95" w:rsidR="00965C2D" w:rsidRPr="00F205C4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30,999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B3AB7A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9C63EAF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5FB7D5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157BDDC4" w:rsidR="00965C2D" w:rsidRPr="00F205C4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</w:tr>
      <w:tr w:rsidR="00965C2D" w:rsidRPr="00F205C4" w14:paraId="22B2075C" w14:textId="77777777" w:rsidTr="00A2477F">
        <w:trPr>
          <w:trHeight w:val="26"/>
        </w:trPr>
        <w:tc>
          <w:tcPr>
            <w:tcW w:w="4050" w:type="dxa"/>
            <w:shd w:val="clear" w:color="auto" w:fill="auto"/>
          </w:tcPr>
          <w:p w14:paraId="764B3D11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72A3FF" w14:textId="29F8B15E" w:rsidR="00965C2D" w:rsidRPr="00F205C4" w:rsidRDefault="004F17A6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0A39FD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5078D35F" w:rsidR="00965C2D" w:rsidRPr="00CD0090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3028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D2F4958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1D8C7D" w14:textId="6F0E6B25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A350E2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58F2A5DE" w:rsidR="00965C2D" w:rsidRPr="00F205C4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965C2D" w:rsidRPr="00F205C4" w14:paraId="22A98FE9" w14:textId="77777777" w:rsidTr="0064024A">
        <w:tc>
          <w:tcPr>
            <w:tcW w:w="4050" w:type="dxa"/>
            <w:shd w:val="clear" w:color="auto" w:fill="auto"/>
          </w:tcPr>
          <w:p w14:paraId="22D11A42" w14:textId="2B995EA6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  <w:r w:rsidR="00D82DA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</w:tcPr>
          <w:p w14:paraId="4AE9148B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5E5AC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08D4C5" w14:textId="6FE8D270" w:rsidR="00965C2D" w:rsidRPr="00F205C4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A52E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028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D768F2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E214E2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7FD71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29BA3" w14:textId="6CC7F09E" w:rsidR="00965C2D" w:rsidRPr="00F205C4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5C2D" w:rsidRPr="00F205C4" w14:paraId="6AB76A87" w14:textId="77777777" w:rsidTr="0064024A">
        <w:tc>
          <w:tcPr>
            <w:tcW w:w="4050" w:type="dxa"/>
            <w:shd w:val="clear" w:color="auto" w:fill="auto"/>
          </w:tcPr>
          <w:p w14:paraId="5E02B35C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8A7C8D5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0693F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6275DF" w14:textId="247EBB11" w:rsidR="00965C2D" w:rsidRPr="008A260B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3028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5950B9A3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EE82F3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26ADC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06A57CE" w14:textId="34D5F6E1" w:rsidR="00965C2D" w:rsidRPr="00504F7D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504F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5443" w:rsidRPr="00504F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965C2D" w:rsidRPr="00F205C4" w14:paraId="482E1957" w14:textId="77777777" w:rsidTr="0064024A">
        <w:tc>
          <w:tcPr>
            <w:tcW w:w="4050" w:type="dxa"/>
            <w:shd w:val="clear" w:color="auto" w:fill="auto"/>
          </w:tcPr>
          <w:p w14:paraId="7EC9C220" w14:textId="555C31E8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D2954E4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AA6DB1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EF1C6B" w14:textId="77777777" w:rsidR="00965C2D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F085B" w14:textId="50733BF8" w:rsidR="0030280F" w:rsidRPr="00D82DA6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7,47</w:t>
            </w:r>
            <w:r w:rsidR="00A52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30317F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E7B5F2" w14:textId="7777777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3BD277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56BC7D" w14:textId="77777777" w:rsidR="00965C2D" w:rsidRPr="00504F7D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05F8FE" w14:textId="4AB3A4F5" w:rsidR="00965C2D" w:rsidRPr="00504F7D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04F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4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15443" w:rsidRPr="00504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AF1624" w:rsidRPr="00F205C4" w14:paraId="23FFFE79" w14:textId="77777777" w:rsidTr="0064024A">
        <w:tc>
          <w:tcPr>
            <w:tcW w:w="4050" w:type="dxa"/>
            <w:shd w:val="clear" w:color="auto" w:fill="auto"/>
          </w:tcPr>
          <w:p w14:paraId="743B7D3A" w14:textId="7585BFE0" w:rsidR="00AF1624" w:rsidRPr="00AB192D" w:rsidRDefault="00AF1624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AF162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</w:t>
            </w: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29401F38" w14:textId="77777777" w:rsidR="00AF1624" w:rsidRPr="00F205C4" w:rsidRDefault="00AF1624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FA78A5" w14:textId="77777777" w:rsidR="00AF1624" w:rsidRPr="00F205C4" w:rsidRDefault="00AF1624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F3087D" w14:textId="29DC06DB" w:rsidR="00AF1624" w:rsidRDefault="0030280F" w:rsidP="00571144">
            <w:pPr>
              <w:pStyle w:val="acctfourfigures"/>
              <w:tabs>
                <w:tab w:val="clear" w:pos="765"/>
              </w:tabs>
              <w:spacing w:line="235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70" w:type="dxa"/>
            <w:shd w:val="clear" w:color="auto" w:fill="auto"/>
          </w:tcPr>
          <w:p w14:paraId="7099863D" w14:textId="77777777" w:rsidR="00AF1624" w:rsidRPr="00F205C4" w:rsidRDefault="00AF1624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BFC27A" w14:textId="77777777" w:rsidR="00AF1624" w:rsidRPr="00F205C4" w:rsidRDefault="00AF1624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4A6F2" w14:textId="77777777" w:rsidR="00AF1624" w:rsidRPr="00F205C4" w:rsidRDefault="00AF1624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8D58FF2" w14:textId="3DA259F9" w:rsidR="00AF1624" w:rsidRPr="00504F7D" w:rsidRDefault="008C302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C2D" w:rsidRPr="00F205C4" w14:paraId="7AB9AA2D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51BDAD6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5FF1C833" w:rsidR="00965C2D" w:rsidRPr="00A331CA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49.9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A6211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0A8A809E" w:rsidR="00965C2D" w:rsidRPr="00DC6193" w:rsidRDefault="0030280F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28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Pr="003028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45</w:t>
            </w:r>
            <w:r w:rsidR="00D82DA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1894C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34556CE7" w:rsidR="00965C2D" w:rsidRPr="00F205C4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FB2D5" w14:textId="77777777" w:rsidR="00965C2D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41C07815" w:rsidR="00965C2D" w:rsidRPr="00F205C4" w:rsidRDefault="00965C2D" w:rsidP="00995C36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</w:tr>
    </w:tbl>
    <w:p w14:paraId="0DC6DB7D" w14:textId="77777777" w:rsidR="008A260B" w:rsidRPr="00995C36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E315E1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E315E1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E315E1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E315E1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52AFDB57" w:rsidR="00A70303" w:rsidRPr="00965C2D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5C2D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965C2D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69BED502" w:rsidR="00A70303" w:rsidRPr="00965C2D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5C2D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A70303" w:rsidRPr="00E315E1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E315E1" w:rsidRDefault="00A70303" w:rsidP="00995C36">
            <w:pPr>
              <w:spacing w:line="235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80EECC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FADFC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5C2D" w:rsidRPr="00E315E1" w14:paraId="6716E8B4" w14:textId="77777777" w:rsidTr="0064024A">
        <w:tc>
          <w:tcPr>
            <w:tcW w:w="4050" w:type="dxa"/>
            <w:shd w:val="clear" w:color="auto" w:fill="auto"/>
          </w:tcPr>
          <w:p w14:paraId="191C4BC7" w14:textId="2114FF62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53ABA02A" w:rsidR="00965C2D" w:rsidRPr="00E315E1" w:rsidRDefault="004F17A6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17A6">
              <w:rPr>
                <w:rFonts w:ascii="Angsana New" w:hAnsi="Angsana New" w:cs="Angsana New"/>
                <w:sz w:val="30"/>
                <w:szCs w:val="30"/>
              </w:rPr>
              <w:t>6,915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173F5B84" w:rsidR="00965C2D" w:rsidRPr="00E315E1" w:rsidRDefault="00965C2D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</w:p>
        </w:tc>
      </w:tr>
      <w:tr w:rsidR="00965C2D" w:rsidRPr="00E315E1" w14:paraId="6EDE0AEA" w14:textId="77777777" w:rsidTr="000443BC">
        <w:tc>
          <w:tcPr>
            <w:tcW w:w="4050" w:type="dxa"/>
            <w:shd w:val="clear" w:color="auto" w:fill="auto"/>
          </w:tcPr>
          <w:p w14:paraId="74EA21D2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6212F40E" w:rsidR="00965C2D" w:rsidRPr="00E315E1" w:rsidRDefault="004F17A6" w:rsidP="00995C36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E82D56" w14:textId="6D8C1AE8" w:rsidR="00965C2D" w:rsidRPr="00E315E1" w:rsidRDefault="004F17A6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17A6">
              <w:rPr>
                <w:rFonts w:ascii="Angsana New" w:hAnsi="Angsana New" w:cs="Angsana New"/>
                <w:sz w:val="30"/>
                <w:szCs w:val="30"/>
              </w:rPr>
              <w:t>1,383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20231E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01ECC" w14:textId="34168FC3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DA5D56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B955E" w14:textId="76F46F6A" w:rsidR="00965C2D" w:rsidRPr="00E315E1" w:rsidRDefault="00965C2D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553</w:t>
            </w:r>
          </w:p>
        </w:tc>
      </w:tr>
      <w:tr w:rsidR="000443BC" w:rsidRPr="00E315E1" w14:paraId="65F7960B" w14:textId="77777777" w:rsidTr="000443BC">
        <w:tc>
          <w:tcPr>
            <w:tcW w:w="4050" w:type="dxa"/>
            <w:shd w:val="clear" w:color="auto" w:fill="auto"/>
          </w:tcPr>
          <w:p w14:paraId="39528490" w14:textId="42F59FCD" w:rsidR="000443BC" w:rsidRPr="00E315E1" w:rsidRDefault="000443BC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43B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B44F92" w14:textId="77777777" w:rsidR="000443BC" w:rsidRDefault="000443BC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5D63E9" w14:textId="77777777" w:rsidR="000443BC" w:rsidRPr="00E315E1" w:rsidRDefault="000443BC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ECED39D" w14:textId="6014B80C" w:rsidR="000443BC" w:rsidRPr="004F17A6" w:rsidRDefault="00FB4B53" w:rsidP="00995C36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4B53">
              <w:rPr>
                <w:rFonts w:ascii="Angsana New" w:hAnsi="Angsana New" w:cs="Angsana New"/>
                <w:sz w:val="30"/>
                <w:szCs w:val="30"/>
              </w:rPr>
              <w:t>(1,596)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8EC27" w14:textId="77777777" w:rsidR="000443BC" w:rsidRPr="00E315E1" w:rsidRDefault="000443BC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A85DE6" w14:textId="77777777" w:rsidR="000443BC" w:rsidRPr="0064148A" w:rsidRDefault="000443BC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271035" w14:textId="77777777" w:rsidR="000443BC" w:rsidRPr="00E315E1" w:rsidRDefault="000443BC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BA577F5" w14:textId="2E391E14" w:rsidR="000443BC" w:rsidRPr="0064148A" w:rsidRDefault="00A4384F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65C2D" w:rsidRPr="00E315E1" w14:paraId="590F1C63" w14:textId="77777777" w:rsidTr="000443BC">
        <w:tc>
          <w:tcPr>
            <w:tcW w:w="4050" w:type="dxa"/>
            <w:shd w:val="clear" w:color="auto" w:fill="auto"/>
          </w:tcPr>
          <w:p w14:paraId="5755B60E" w14:textId="0B5C28DC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ค่าใช้จ่ายที่หักได้เพิ่มขึ้น</w:t>
            </w:r>
            <w:r w:rsidR="00D82DA6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27F83D41" w14:textId="2FF9328D" w:rsidR="00965C2D" w:rsidRPr="00E315E1" w:rsidRDefault="008D5463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52A001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1D14BCF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5563160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56B0D603" w14:textId="68DCF236" w:rsidR="00965C2D" w:rsidRPr="00E315E1" w:rsidRDefault="00965C2D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5C2D" w:rsidRPr="00E315E1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29CD0E06" w:rsidR="00965C2D" w:rsidRPr="00E315E1" w:rsidRDefault="008D5463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10EE7A4E" w:rsidR="00965C2D" w:rsidRPr="00E315E1" w:rsidRDefault="00965C2D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0E2563" w:rsidRPr="00E315E1" w14:paraId="08266216" w14:textId="77777777" w:rsidTr="0064024A">
        <w:tc>
          <w:tcPr>
            <w:tcW w:w="4050" w:type="dxa"/>
            <w:shd w:val="clear" w:color="auto" w:fill="auto"/>
          </w:tcPr>
          <w:p w14:paraId="7735A2CC" w14:textId="7A93D333" w:rsidR="000E2563" w:rsidRPr="00E315E1" w:rsidRDefault="000E256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F1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5FB350F6" w14:textId="77777777" w:rsidR="000E2563" w:rsidRPr="00E315E1" w:rsidRDefault="000E256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35DA16" w14:textId="77777777" w:rsidR="000E2563" w:rsidRPr="00E315E1" w:rsidRDefault="000E256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C6D57" w14:textId="1B977083" w:rsidR="000E2563" w:rsidRPr="00E315E1" w:rsidRDefault="008D5463" w:rsidP="00FF2DBB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(101)</w:t>
            </w:r>
          </w:p>
        </w:tc>
        <w:tc>
          <w:tcPr>
            <w:tcW w:w="270" w:type="dxa"/>
            <w:shd w:val="clear" w:color="auto" w:fill="auto"/>
          </w:tcPr>
          <w:p w14:paraId="0FFB5316" w14:textId="77777777" w:rsidR="000E2563" w:rsidRPr="00E315E1" w:rsidRDefault="000E256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F3A7A" w14:textId="77777777" w:rsidR="000E2563" w:rsidRPr="00E315E1" w:rsidRDefault="000E256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318BC" w14:textId="77777777" w:rsidR="000E2563" w:rsidRPr="00E315E1" w:rsidRDefault="000E256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B8C9E6" w14:textId="5E959E88" w:rsidR="000E2563" w:rsidRPr="0064148A" w:rsidRDefault="000E2563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5C2D" w:rsidRPr="00E315E1" w14:paraId="5A839DEB" w14:textId="77777777" w:rsidTr="00E315E1">
        <w:trPr>
          <w:trHeight w:val="4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6E8F2690" w:rsidR="00965C2D" w:rsidRPr="008D5463" w:rsidRDefault="008D5463" w:rsidP="00995C36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09FB6123" w:rsidR="00965C2D" w:rsidRPr="008D5463" w:rsidRDefault="008D5463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76B2D412" w:rsidR="00965C2D" w:rsidRPr="00E315E1" w:rsidRDefault="00965C2D" w:rsidP="00995C36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965C2D" w:rsidRPr="00E315E1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29076AD7" w:rsidR="00965C2D" w:rsidRPr="00E315E1" w:rsidRDefault="00965C2D" w:rsidP="00995C36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</w:tbl>
    <w:p w14:paraId="1516ED5E" w14:textId="77777777" w:rsidR="000C5C2D" w:rsidRDefault="000C5C2D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54FF9" w14:textId="6BCC3B96" w:rsidR="008A260B" w:rsidRPr="008A260B" w:rsidRDefault="008A260B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A260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สินทรัพย์ภาษีเงินได้รอการตัดบัญชีที่เกิดจากผลขาดทุนทางภาษียกไปที่มิได้รับรู้ในงบการเงินรวม ณ 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965C2D">
        <w:rPr>
          <w:rFonts w:asciiTheme="majorBidi" w:hAnsiTheme="majorBidi" w:cstheme="majorBidi"/>
          <w:sz w:val="30"/>
          <w:szCs w:val="30"/>
        </w:rPr>
        <w:t>5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965C2D">
        <w:rPr>
          <w:rFonts w:asciiTheme="majorBidi" w:hAnsiTheme="majorBidi" w:cstheme="majorBidi"/>
          <w:sz w:val="30"/>
          <w:szCs w:val="30"/>
        </w:rPr>
        <w:t xml:space="preserve"> </w:t>
      </w:r>
      <w:r w:rsidR="00391AD3">
        <w:rPr>
          <w:rFonts w:asciiTheme="majorBidi" w:hAnsiTheme="majorBidi" w:cstheme="majorBidi"/>
          <w:sz w:val="30"/>
          <w:szCs w:val="30"/>
        </w:rPr>
        <w:t>7.47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6675BB0" w14:textId="2B9CFD00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2B846" w14:textId="77777777" w:rsidR="000C5C2D" w:rsidRPr="00DC6193" w:rsidRDefault="000C5C2D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445948" w14:textId="683DFB59" w:rsidR="0019063D" w:rsidRPr="00F205C4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14:paraId="73A0BF37" w14:textId="77777777" w:rsidR="008D04A8" w:rsidRPr="00DC6193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7"/>
        <w:gridCol w:w="270"/>
        <w:gridCol w:w="1088"/>
        <w:gridCol w:w="250"/>
        <w:gridCol w:w="22"/>
        <w:gridCol w:w="1073"/>
        <w:gridCol w:w="274"/>
        <w:gridCol w:w="1077"/>
      </w:tblGrid>
      <w:tr w:rsidR="008D04A8" w:rsidRPr="00F205C4" w14:paraId="5DF82F1C" w14:textId="77777777" w:rsidTr="00E72C27">
        <w:tc>
          <w:tcPr>
            <w:tcW w:w="2202" w:type="pct"/>
          </w:tcPr>
          <w:p w14:paraId="78D4848F" w14:textId="45EF29F2" w:rsidR="008D04A8" w:rsidRPr="00E72C27" w:rsidRDefault="008D04A8" w:rsidP="00E7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BEE58DD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D3D3F3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676FDEC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5E1" w:rsidRPr="00F205C4" w14:paraId="1FBF78AF" w14:textId="77777777" w:rsidTr="00E72C27">
        <w:tc>
          <w:tcPr>
            <w:tcW w:w="2202" w:type="pct"/>
            <w:vAlign w:val="bottom"/>
          </w:tcPr>
          <w:p w14:paraId="15341FFD" w14:textId="0328F3C5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0BBBE615" w14:textId="176D4021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2767DCF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C5414B" w14:textId="583938B1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gridSpan w:val="2"/>
          </w:tcPr>
          <w:p w14:paraId="6866C4F1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9E4491" w14:textId="5F44DF53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57B9418C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46DA6" w14:textId="48BA51E8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851D0" w:rsidRPr="00F205C4" w14:paraId="25B6B8E9" w14:textId="77777777" w:rsidTr="008E26C6">
        <w:tc>
          <w:tcPr>
            <w:tcW w:w="2202" w:type="pct"/>
            <w:vAlign w:val="bottom"/>
          </w:tcPr>
          <w:p w14:paraId="0F85A35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8"/>
          </w:tcPr>
          <w:p w14:paraId="14D7612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82DA6" w:rsidRPr="00F205C4" w14:paraId="1E12745B" w14:textId="77777777" w:rsidTr="008E26C6">
        <w:tc>
          <w:tcPr>
            <w:tcW w:w="2202" w:type="pct"/>
            <w:vAlign w:val="bottom"/>
          </w:tcPr>
          <w:p w14:paraId="1E50D554" w14:textId="129053E5" w:rsidR="00D82DA6" w:rsidRPr="00F205C4" w:rsidRDefault="00D82DA6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98" w:type="pct"/>
            <w:gridSpan w:val="8"/>
          </w:tcPr>
          <w:p w14:paraId="1E14C691" w14:textId="77777777" w:rsidR="00D82DA6" w:rsidRPr="00F205C4" w:rsidRDefault="00D82DA6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5C2D" w:rsidRPr="00F205C4" w14:paraId="4295735F" w14:textId="77777777" w:rsidTr="00E72C27">
        <w:tc>
          <w:tcPr>
            <w:tcW w:w="2202" w:type="pct"/>
            <w:vAlign w:val="bottom"/>
          </w:tcPr>
          <w:p w14:paraId="1851F3FF" w14:textId="77777777" w:rsidR="00965C2D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6DE08EC5" w14:textId="1B0A31A4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18B29662" w14:textId="77777777" w:rsidR="00706FA0" w:rsidRDefault="00706FA0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358742C6" w:rsidR="00965C2D" w:rsidRPr="00F205C4" w:rsidRDefault="00706FA0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371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,80</w:t>
            </w:r>
            <w:r w:rsidR="006371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6E5445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7B30032C" w14:textId="77777777" w:rsidR="00965C2D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7BF6B999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148" w:type="pct"/>
            <w:gridSpan w:val="2"/>
          </w:tcPr>
          <w:p w14:paraId="23B2602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5C1E1752" w14:textId="77777777" w:rsidR="00706FA0" w:rsidRDefault="00706FA0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75626DE0" w:rsidR="00965C2D" w:rsidRPr="00F205C4" w:rsidRDefault="00706FA0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6,442</w:t>
            </w:r>
          </w:p>
        </w:tc>
        <w:tc>
          <w:tcPr>
            <w:tcW w:w="149" w:type="pct"/>
          </w:tcPr>
          <w:p w14:paraId="67D8ED8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4819F66F" w14:textId="77777777" w:rsidR="00965C2D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270FD6B8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206</w:t>
            </w:r>
          </w:p>
        </w:tc>
      </w:tr>
      <w:tr w:rsidR="00C9615E" w:rsidRPr="00F205C4" w14:paraId="15E28F16" w14:textId="77777777" w:rsidTr="00E72C27">
        <w:trPr>
          <w:trHeight w:val="577"/>
        </w:trPr>
        <w:tc>
          <w:tcPr>
            <w:tcW w:w="2202" w:type="pct"/>
            <w:vAlign w:val="center"/>
          </w:tcPr>
          <w:p w14:paraId="7396F9ED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6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2892858F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1FF0033" w14:textId="181A7473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EB744D3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4EEBC82E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D81125" w14:textId="466B6760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8" w:type="pct"/>
            <w:gridSpan w:val="2"/>
          </w:tcPr>
          <w:p w14:paraId="471695A7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550CAA69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780002" w14:textId="61F25FD9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3EA52C7C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E2EBA0C" w14:textId="77777777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1A87021" w14:textId="61A45019" w:rsidR="00C9615E" w:rsidRPr="008E26C6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C9615E" w:rsidRPr="00764658" w14:paraId="04653448" w14:textId="77777777" w:rsidTr="00E72C27">
        <w:tc>
          <w:tcPr>
            <w:tcW w:w="2202" w:type="pct"/>
            <w:vAlign w:val="bottom"/>
          </w:tcPr>
          <w:p w14:paraId="2F980474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75EF9839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AFCADB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0A05E8B0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FBC5319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16CCB18A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45C3AB3D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E8D0E29" w14:textId="77777777" w:rsidR="00C9615E" w:rsidRPr="00764658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9615E" w:rsidRPr="00F205C4" w14:paraId="1D54589F" w14:textId="77777777" w:rsidTr="00E72C27">
        <w:tc>
          <w:tcPr>
            <w:tcW w:w="2202" w:type="pct"/>
            <w:vAlign w:val="bottom"/>
          </w:tcPr>
          <w:p w14:paraId="39936B86" w14:textId="77777777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790C473" w14:textId="7A8E845A" w:rsidR="00C9615E" w:rsidRPr="00F205C4" w:rsidRDefault="00706FA0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7" w:type="pct"/>
          </w:tcPr>
          <w:p w14:paraId="37CD68A3" w14:textId="77777777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E340E87" w14:textId="6C17B760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</w:t>
            </w:r>
          </w:p>
        </w:tc>
        <w:tc>
          <w:tcPr>
            <w:tcW w:w="148" w:type="pct"/>
            <w:gridSpan w:val="2"/>
          </w:tcPr>
          <w:p w14:paraId="0E1E3EAB" w14:textId="77777777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3956CFA2" w14:textId="1A860944" w:rsidR="00C9615E" w:rsidRPr="00F205C4" w:rsidRDefault="00706FA0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149" w:type="pct"/>
          </w:tcPr>
          <w:p w14:paraId="52684574" w14:textId="77777777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053D578C" w14:textId="141306C8" w:rsidR="00C9615E" w:rsidRPr="00F205C4" w:rsidRDefault="00C9615E" w:rsidP="00C9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004</w:t>
            </w:r>
          </w:p>
        </w:tc>
      </w:tr>
    </w:tbl>
    <w:p w14:paraId="4668B343" w14:textId="19C84CDD" w:rsidR="008A260B" w:rsidRDefault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6D0117" w14:textId="13E4AA5F" w:rsidR="008414D4" w:rsidRPr="00F205C4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เงินปันผล </w:t>
      </w:r>
    </w:p>
    <w:p w14:paraId="5CCFC3A5" w14:textId="5B3927B1" w:rsidR="008414D4" w:rsidRPr="00764658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65"/>
        <w:gridCol w:w="1620"/>
        <w:gridCol w:w="1278"/>
        <w:gridCol w:w="236"/>
        <w:gridCol w:w="1294"/>
      </w:tblGrid>
      <w:tr w:rsidR="00782966" w:rsidRPr="00782966" w14:paraId="2025F515" w14:textId="77777777" w:rsidTr="00A5509B">
        <w:tc>
          <w:tcPr>
            <w:tcW w:w="3060" w:type="dxa"/>
            <w:vAlign w:val="bottom"/>
          </w:tcPr>
          <w:p w14:paraId="410E07D7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24FA93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DF46F4" w14:textId="4D9DB697" w:rsidR="00782966" w:rsidRPr="00782966" w:rsidRDefault="00782966" w:rsidP="008A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B1BD94" w14:textId="68E57DA5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C2C6C8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82966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82966" w14:paraId="7C01BEA8" w14:textId="77777777" w:rsidTr="00A5509B">
        <w:tc>
          <w:tcPr>
            <w:tcW w:w="3060" w:type="dxa"/>
          </w:tcPr>
          <w:p w14:paraId="6B37EC89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B7A2F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82966" w14:paraId="270986CA" w14:textId="77777777" w:rsidTr="00A5509B">
        <w:tc>
          <w:tcPr>
            <w:tcW w:w="3060" w:type="dxa"/>
          </w:tcPr>
          <w:p w14:paraId="69FC321B" w14:textId="64D4AB3F" w:rsidR="00782966" w:rsidRPr="008E26C6" w:rsidRDefault="0064148A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65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65" w:type="dxa"/>
          </w:tcPr>
          <w:p w14:paraId="0B1B386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04D3F" w:rsidRPr="00782966" w14:paraId="773F0B02" w14:textId="77777777" w:rsidTr="00A5509B">
        <w:tc>
          <w:tcPr>
            <w:tcW w:w="3060" w:type="dxa"/>
          </w:tcPr>
          <w:p w14:paraId="3384C37C" w14:textId="0E9C56A9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E26C6" w:rsidRPr="000259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A260B" w:rsidRPr="000259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0259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5903" w:rsidRPr="0002590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65" w:type="dxa"/>
          </w:tcPr>
          <w:p w14:paraId="074C3D33" w14:textId="1E56B05E" w:rsidR="00B04D3F" w:rsidRPr="00BA7ED8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25903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0259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59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2D47624" w14:textId="289E1DA8" w:rsidR="00B04D3F" w:rsidRPr="00BA7ED8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0259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59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6D14C99E" w:rsidR="00B04D3F" w:rsidRPr="00BA7ED8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50C89983" w14:textId="77777777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5D194391" w:rsidR="00B04D3F" w:rsidRPr="00BA7ED8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8E26C6" w:rsidRPr="00782966" w14:paraId="59E41C93" w14:textId="77777777" w:rsidTr="00A5509B">
        <w:tc>
          <w:tcPr>
            <w:tcW w:w="3060" w:type="dxa"/>
          </w:tcPr>
          <w:p w14:paraId="14397D1B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7C81266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AB6D6E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891BC00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617D4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2D09F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C2D" w:rsidRPr="00782966" w14:paraId="55E30626" w14:textId="77777777" w:rsidTr="00A5509B">
        <w:tc>
          <w:tcPr>
            <w:tcW w:w="3060" w:type="dxa"/>
          </w:tcPr>
          <w:p w14:paraId="566C0788" w14:textId="786D3333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65" w:type="dxa"/>
          </w:tcPr>
          <w:p w14:paraId="0969E26C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FFFEF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</w:tcPr>
          <w:p w14:paraId="6CAA3E3A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1F12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0ED3DF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C2D" w:rsidRPr="00782966" w14:paraId="773E8F56" w14:textId="77777777" w:rsidTr="00A5509B">
        <w:tc>
          <w:tcPr>
            <w:tcW w:w="3060" w:type="dxa"/>
          </w:tcPr>
          <w:p w14:paraId="342A4E0F" w14:textId="7C71CD9A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F706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CF706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F706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5" w:type="dxa"/>
          </w:tcPr>
          <w:p w14:paraId="56015D01" w14:textId="5567BECF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A7ED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D59DB1D" w14:textId="6411EAF8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37A2A7" w14:textId="4BB18736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A7E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3067C692" w14:textId="77777777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839AA14" w14:textId="444ED488" w:rsidR="00965C2D" w:rsidRPr="00BA7ED8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A7E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53AB5FA" w14:textId="4DEC4D9E" w:rsidR="00066585" w:rsidRPr="00764658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DB3127" w14:textId="21BEAB25" w:rsidR="008414D4" w:rsidRPr="00F205C4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8A260B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B6E15" w14:textId="65975CAF" w:rsidR="00A31AF3" w:rsidRPr="008E26C6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8A260B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B886F" w14:textId="3D843603" w:rsidR="00A31AF3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1418F01A" w14:textId="1BBFD536" w:rsidR="000C5C2D" w:rsidRDefault="000C5C2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9634233" w14:textId="5FEF603D" w:rsidR="000C5C2D" w:rsidRDefault="000C5C2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D4BE976" w14:textId="644843E2" w:rsidR="000C5C2D" w:rsidRDefault="000C5C2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3612438" w14:textId="00B76080" w:rsidR="000C5C2D" w:rsidRDefault="000C5C2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5FDAE0C" w14:textId="77777777" w:rsidR="000C5C2D" w:rsidRPr="00A31AF3" w:rsidRDefault="000C5C2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A9244" w14:textId="737AE7AE" w:rsidR="008414D4" w:rsidRPr="008E26C6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8E26C6">
        <w:rPr>
          <w:rFonts w:asciiTheme="majorBidi" w:hAnsiTheme="majorBidi"/>
          <w:i/>
          <w:iCs/>
          <w:sz w:val="30"/>
          <w:szCs w:val="30"/>
          <w:cs/>
        </w:rPr>
        <w:lastRenderedPageBreak/>
        <w:t>นโยบาย</w:t>
      </w:r>
      <w:r w:rsidRPr="008E26C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456233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9FB6F01" w14:textId="3C0F1D23" w:rsidR="00722B5C" w:rsidRPr="008E26C6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456233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0FB22" w14:textId="35F497CA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ADF2550" w14:textId="77777777" w:rsidR="00907C4A" w:rsidRPr="00456233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DA73F5B" w14:textId="337D6221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368955" w14:textId="77777777" w:rsidR="00907C4A" w:rsidRPr="00456233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B3F64B5" w14:textId="432D2DDF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907C4A">
        <w:rPr>
          <w:rFonts w:asciiTheme="majorBidi" w:hAnsiTheme="majorBidi" w:cs="Angsana New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907C4A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DFD5ED" w14:textId="77777777" w:rsidR="00E518C6" w:rsidRPr="00456233" w:rsidRDefault="00E518C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B7ABB6D" w14:textId="4BDA0093" w:rsidR="006E4C16" w:rsidRPr="008E26C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F92BF7"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456233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2543D" w14:textId="57097885" w:rsidR="006E4C1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456233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14E67B9" w14:textId="4C10C0DA" w:rsidR="006E4C1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t>(</w:t>
      </w:r>
      <w:r w:rsidR="00F13F96"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764658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EDC8D" w14:textId="158AB627" w:rsidR="006E4C16" w:rsidRDefault="00142644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42644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ผู้บริหารต้องพิจารณาถึงปัจจัยอื่นๆ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>
        <w:rPr>
          <w:rFonts w:asciiTheme="majorBidi" w:hAnsiTheme="majorBidi" w:cs="Angsana New"/>
          <w:sz w:val="30"/>
          <w:szCs w:val="30"/>
        </w:rPr>
        <w:t xml:space="preserve">   </w:t>
      </w:r>
      <w:r w:rsidR="006E4C16" w:rsidRPr="000B1DE8">
        <w:rPr>
          <w:rFonts w:asciiTheme="majorBidi" w:hAnsiTheme="majorBidi" w:cs="Angsana New" w:hint="cs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12A0B3D" w14:textId="421669E4" w:rsidR="00AA4745" w:rsidRPr="00D243A0" w:rsidRDefault="00D243A0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243A0">
        <w:rPr>
          <w:rFonts w:asciiTheme="majorBidi" w:hAnsiTheme="majorBidi" w:cs="Angsana New"/>
          <w:sz w:val="30"/>
          <w:szCs w:val="30"/>
          <w:cs/>
        </w:rPr>
        <w:lastRenderedPageBreak/>
        <w:t>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D243A0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C79AD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353FA" w14:textId="167E72E4" w:rsidR="00583D63" w:rsidRPr="00583D63" w:rsidRDefault="00583D6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D63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142644">
        <w:rPr>
          <w:rFonts w:asciiTheme="majorBidi" w:hAnsiTheme="majorBidi" w:cs="Angsana New"/>
          <w:sz w:val="30"/>
          <w:szCs w:val="30"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การด้อยค่าทุกวันสิ้นรอบระยะเวลารายงาน</w:t>
      </w:r>
      <w:r w:rsidR="00142644" w:rsidRPr="003C1B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6196FA4" w14:textId="77777777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16949" w14:textId="296C3C70" w:rsidR="00B543BF" w:rsidRDefault="00B543B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6</w:t>
      </w:r>
    </w:p>
    <w:p w14:paraId="38575667" w14:textId="77777777" w:rsidR="00456233" w:rsidRDefault="0045623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67662EB1" w14:textId="0F83A2DE" w:rsidR="00583D63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05984A5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B0021" w14:textId="40F08D28" w:rsid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3591AFA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87622" w14:textId="09DC180A" w:rsidR="00AE484C" w:rsidRPr="00052D04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F006B"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D891CD" w14:textId="28CEC478" w:rsidR="00AE484C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484C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AE484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484C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3DA61" w14:textId="47B53C90" w:rsidR="00970566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97056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ณ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>
        <w:rPr>
          <w:rFonts w:asciiTheme="majorBidi" w:hAnsiTheme="majorBidi" w:cs="Angsana New"/>
          <w:sz w:val="30"/>
          <w:szCs w:val="30"/>
        </w:rPr>
        <w:t xml:space="preserve">  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C16EA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จำนวนเงินเป็นจำนวนขั้นต้นซึ่งไม่ได้คิดลด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13D6AE4F" w14:textId="77777777" w:rsidR="00052D04" w:rsidRPr="008A260B" w:rsidRDefault="00052D04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8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08"/>
        <w:gridCol w:w="270"/>
        <w:gridCol w:w="1080"/>
        <w:gridCol w:w="272"/>
        <w:gridCol w:w="898"/>
        <w:gridCol w:w="236"/>
        <w:gridCol w:w="844"/>
        <w:gridCol w:w="263"/>
        <w:gridCol w:w="1087"/>
      </w:tblGrid>
      <w:tr w:rsidR="00052D04" w:rsidRPr="00052D04" w14:paraId="788074D4" w14:textId="77777777" w:rsidTr="00A3691F">
        <w:trPr>
          <w:tblHeader/>
        </w:trPr>
        <w:tc>
          <w:tcPr>
            <w:tcW w:w="3024" w:type="dxa"/>
            <w:vAlign w:val="bottom"/>
          </w:tcPr>
          <w:p w14:paraId="7E748843" w14:textId="77777777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75D49C63" w14:textId="2525CCFD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832FE" w:rsidRPr="00052D04" w14:paraId="18652DF8" w14:textId="77777777" w:rsidTr="00B859B6">
        <w:trPr>
          <w:tblHeader/>
        </w:trPr>
        <w:tc>
          <w:tcPr>
            <w:tcW w:w="3024" w:type="dxa"/>
            <w:vAlign w:val="bottom"/>
          </w:tcPr>
          <w:p w14:paraId="697EABFD" w14:textId="77777777" w:rsidR="003832FE" w:rsidRPr="00052D04" w:rsidRDefault="003832FE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3B990358" w14:textId="77777777" w:rsidR="003832FE" w:rsidRPr="00052D04" w:rsidRDefault="003832FE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8"/>
          </w:tcPr>
          <w:p w14:paraId="69B679A2" w14:textId="704B7933" w:rsidR="003832FE" w:rsidRPr="00052D04" w:rsidRDefault="003832FE" w:rsidP="003832FE">
            <w:pPr>
              <w:spacing w:line="240" w:lineRule="auto"/>
              <w:ind w:left="-6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52D04" w:rsidRPr="00052D04" w14:paraId="0D803AC1" w14:textId="77777777" w:rsidTr="00052D04">
        <w:trPr>
          <w:tblHeader/>
        </w:trPr>
        <w:tc>
          <w:tcPr>
            <w:tcW w:w="3024" w:type="dxa"/>
            <w:vAlign w:val="bottom"/>
            <w:hideMark/>
          </w:tcPr>
          <w:p w14:paraId="30205060" w14:textId="0C8E5808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62B835A2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FEE81FC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FD7D3D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6BA34BA" w14:textId="17A86E3F" w:rsidR="00052D04" w:rsidRPr="00052D04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85737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1AAADF3E" w14:textId="387FACF6" w:rsidR="00052D04" w:rsidRPr="00052D04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E8BEDD2" w14:textId="4E5D5760" w:rsidR="00052D04" w:rsidRPr="00052D04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2F7821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6D205C42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2D04" w:rsidRPr="00052D04" w14:paraId="602C3C36" w14:textId="77777777" w:rsidTr="00A3691F">
        <w:trPr>
          <w:tblHeader/>
        </w:trPr>
        <w:tc>
          <w:tcPr>
            <w:tcW w:w="3024" w:type="dxa"/>
            <w:vAlign w:val="bottom"/>
          </w:tcPr>
          <w:p w14:paraId="2F552BD7" w14:textId="77777777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33B5CAA7" w14:textId="4FD00C1F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2D0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052D0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52D04" w:rsidRPr="00052D04" w14:paraId="470EC92E" w14:textId="77777777" w:rsidTr="00052D04">
        <w:trPr>
          <w:tblHeader/>
        </w:trPr>
        <w:tc>
          <w:tcPr>
            <w:tcW w:w="3024" w:type="dxa"/>
            <w:vAlign w:val="bottom"/>
          </w:tcPr>
          <w:p w14:paraId="36F7FEF8" w14:textId="0D1BD63A" w:rsidR="00052D04" w:rsidRPr="00052D04" w:rsidRDefault="0064148A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65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8" w:type="dxa"/>
            <w:vAlign w:val="bottom"/>
          </w:tcPr>
          <w:p w14:paraId="62FD3DB8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359C9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C4A05A" w14:textId="77777777" w:rsidR="00052D04" w:rsidRPr="00052D04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31485438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ED3B2AC" w14:textId="77777777" w:rsidR="00052D04" w:rsidRPr="00052D04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5A7A518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7A89AB1" w14:textId="77777777" w:rsidR="00052D04" w:rsidRPr="00052D04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bottom"/>
          </w:tcPr>
          <w:p w14:paraId="6A4324E2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2CEACEDD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2D04" w:rsidRPr="00052D04" w14:paraId="4F861B18" w14:textId="77777777" w:rsidTr="00052D04">
        <w:tc>
          <w:tcPr>
            <w:tcW w:w="3024" w:type="dxa"/>
            <w:hideMark/>
          </w:tcPr>
          <w:p w14:paraId="4EB3FAEC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8" w:type="dxa"/>
          </w:tcPr>
          <w:p w14:paraId="69AE0FB7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DD378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C68354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8F419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0A940F7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2E346D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B6F6D72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CC6882D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763176B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46C3A" w:rsidRPr="00052D04" w14:paraId="105E382F" w14:textId="77777777" w:rsidTr="00052D04">
        <w:tc>
          <w:tcPr>
            <w:tcW w:w="3024" w:type="dxa"/>
            <w:hideMark/>
          </w:tcPr>
          <w:p w14:paraId="66CA3C89" w14:textId="0F0BE043" w:rsidR="00A46C3A" w:rsidRPr="00052D04" w:rsidRDefault="00A46C3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77814548" w14:textId="7E39E9AA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280,000</w:t>
            </w:r>
          </w:p>
        </w:tc>
        <w:tc>
          <w:tcPr>
            <w:tcW w:w="270" w:type="dxa"/>
            <w:shd w:val="clear" w:color="auto" w:fill="auto"/>
          </w:tcPr>
          <w:p w14:paraId="354BE27A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3C3DF5" w14:textId="4B83FE89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280,000</w:t>
            </w:r>
          </w:p>
        </w:tc>
        <w:tc>
          <w:tcPr>
            <w:tcW w:w="272" w:type="dxa"/>
            <w:shd w:val="clear" w:color="auto" w:fill="auto"/>
          </w:tcPr>
          <w:p w14:paraId="1121BF77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6BAFB71" w14:textId="11FA8410" w:rsidR="00A46C3A" w:rsidRPr="00052D04" w:rsidRDefault="00A46C3A" w:rsidP="00A46C3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CF544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CD53BF4" w14:textId="52A910BC" w:rsidR="00A46C3A" w:rsidRPr="00052D04" w:rsidRDefault="00A46C3A" w:rsidP="00A46C3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69F9EC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BA5BD5C" w14:textId="4C8856E4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280,000</w:t>
            </w:r>
          </w:p>
        </w:tc>
      </w:tr>
      <w:tr w:rsidR="00A46C3A" w:rsidRPr="00052D04" w14:paraId="66591606" w14:textId="77777777" w:rsidTr="00052D04">
        <w:tc>
          <w:tcPr>
            <w:tcW w:w="3024" w:type="dxa"/>
            <w:hideMark/>
          </w:tcPr>
          <w:p w14:paraId="099E1AAD" w14:textId="77777777" w:rsidR="00A46C3A" w:rsidRPr="00052D04" w:rsidRDefault="00A46C3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  <w:shd w:val="clear" w:color="auto" w:fill="auto"/>
          </w:tcPr>
          <w:p w14:paraId="117209C9" w14:textId="5C65D29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60,795</w:t>
            </w:r>
          </w:p>
        </w:tc>
        <w:tc>
          <w:tcPr>
            <w:tcW w:w="270" w:type="dxa"/>
            <w:shd w:val="clear" w:color="auto" w:fill="auto"/>
          </w:tcPr>
          <w:p w14:paraId="5EEE1A91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7E0F81" w14:textId="320C342B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60,795</w:t>
            </w:r>
          </w:p>
        </w:tc>
        <w:tc>
          <w:tcPr>
            <w:tcW w:w="272" w:type="dxa"/>
            <w:shd w:val="clear" w:color="auto" w:fill="auto"/>
          </w:tcPr>
          <w:p w14:paraId="5225B81B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C14C18C" w14:textId="6B3AA786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51D441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5FCAC69" w14:textId="4439B997" w:rsidR="00A46C3A" w:rsidRPr="00052D04" w:rsidRDefault="00A46C3A" w:rsidP="00A46C3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6F06D3" w14:textId="7777777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365757E" w14:textId="4BE2AD57" w:rsidR="00A46C3A" w:rsidRPr="00052D04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60,795</w:t>
            </w:r>
          </w:p>
        </w:tc>
      </w:tr>
      <w:tr w:rsidR="00052D04" w:rsidRPr="00052D04" w14:paraId="16E2D9F5" w14:textId="77777777" w:rsidTr="00052D04">
        <w:tc>
          <w:tcPr>
            <w:tcW w:w="3024" w:type="dxa"/>
            <w:hideMark/>
          </w:tcPr>
          <w:p w14:paraId="5A2DEBC6" w14:textId="28B5E50B" w:rsidR="00052D04" w:rsidRPr="00C42E85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42E8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2EBAE8D1" w14:textId="1ED47434" w:rsidR="00052D04" w:rsidRPr="00C42E85" w:rsidRDefault="00A46C3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43,550</w:t>
            </w:r>
          </w:p>
        </w:tc>
        <w:tc>
          <w:tcPr>
            <w:tcW w:w="270" w:type="dxa"/>
            <w:shd w:val="clear" w:color="auto" w:fill="auto"/>
          </w:tcPr>
          <w:p w14:paraId="53826441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4CF2A5" w14:textId="5C9BFA34" w:rsidR="00052D04" w:rsidRPr="00C42E85" w:rsidRDefault="00A46C3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17,813</w:t>
            </w:r>
          </w:p>
        </w:tc>
        <w:tc>
          <w:tcPr>
            <w:tcW w:w="272" w:type="dxa"/>
            <w:shd w:val="clear" w:color="auto" w:fill="auto"/>
          </w:tcPr>
          <w:p w14:paraId="3F058666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01C474" w14:textId="753AD155" w:rsidR="00052D04" w:rsidRPr="00C42E85" w:rsidRDefault="00A46C3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28,434</w:t>
            </w:r>
          </w:p>
        </w:tc>
        <w:tc>
          <w:tcPr>
            <w:tcW w:w="236" w:type="dxa"/>
            <w:shd w:val="clear" w:color="auto" w:fill="auto"/>
          </w:tcPr>
          <w:p w14:paraId="28DA8855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B05568" w14:textId="4B8A50B0" w:rsidR="00052D04" w:rsidRPr="00C42E85" w:rsidRDefault="00A46C3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CC9228A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B3EE4F8" w14:textId="19A78AF3" w:rsidR="00052D04" w:rsidRPr="00C42E85" w:rsidRDefault="00A46C3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C3A">
              <w:rPr>
                <w:rFonts w:asciiTheme="majorBidi" w:hAnsiTheme="majorBidi" w:cstheme="majorBidi"/>
                <w:sz w:val="24"/>
                <w:szCs w:val="24"/>
              </w:rPr>
              <w:t>46,247</w:t>
            </w:r>
          </w:p>
        </w:tc>
      </w:tr>
      <w:tr w:rsidR="00052D04" w:rsidRPr="00052D04" w14:paraId="0E62BC26" w14:textId="77777777" w:rsidTr="00052D04">
        <w:trPr>
          <w:trHeight w:val="119"/>
        </w:trPr>
        <w:tc>
          <w:tcPr>
            <w:tcW w:w="3024" w:type="dxa"/>
            <w:hideMark/>
          </w:tcPr>
          <w:p w14:paraId="17D05A02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19B593" w14:textId="09358E6F" w:rsidR="00052D04" w:rsidRPr="00052D04" w:rsidRDefault="009F73B5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73B5">
              <w:rPr>
                <w:rFonts w:asciiTheme="majorBidi" w:hAnsiTheme="majorBidi" w:cstheme="majorBidi"/>
                <w:sz w:val="24"/>
                <w:szCs w:val="24"/>
              </w:rPr>
              <w:t>170,81</w:t>
            </w:r>
            <w:r w:rsidR="00C5194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7A0BF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E78C9" w14:textId="5FA6C156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2080">
              <w:rPr>
                <w:rFonts w:asciiTheme="majorBidi" w:hAnsiTheme="majorBidi" w:cstheme="majorBidi"/>
                <w:sz w:val="24"/>
                <w:szCs w:val="24"/>
              </w:rPr>
              <w:t>13,282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2C6FB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5C792C1" w14:textId="70AF26C4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2080">
              <w:rPr>
                <w:rFonts w:asciiTheme="majorBidi" w:hAnsiTheme="majorBidi" w:cstheme="majorBidi"/>
                <w:sz w:val="24"/>
                <w:szCs w:val="24"/>
              </w:rPr>
              <w:t>58,80</w:t>
            </w:r>
            <w:r w:rsidR="00B342B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5E1EF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F81C08" w14:textId="28E3FF51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2080">
              <w:rPr>
                <w:rFonts w:asciiTheme="majorBidi" w:hAnsiTheme="majorBidi" w:cstheme="majorBidi"/>
                <w:sz w:val="24"/>
                <w:szCs w:val="24"/>
              </w:rPr>
              <w:t>192,843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0582976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13B6370" w14:textId="63F49A22" w:rsidR="00052D04" w:rsidRPr="00052D04" w:rsidRDefault="009F73B5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73B5">
              <w:rPr>
                <w:rFonts w:asciiTheme="majorBidi" w:hAnsiTheme="majorBidi" w:cstheme="majorBidi"/>
                <w:sz w:val="24"/>
                <w:szCs w:val="24"/>
              </w:rPr>
              <w:t>264,93</w:t>
            </w:r>
            <w:r w:rsidR="00B342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52D04" w:rsidRPr="00052D04" w14:paraId="72574138" w14:textId="77777777" w:rsidTr="00052D04">
        <w:tc>
          <w:tcPr>
            <w:tcW w:w="3024" w:type="dxa"/>
          </w:tcPr>
          <w:p w14:paraId="54A1E2AE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1FF08" w14:textId="093987C8" w:rsidR="00052D04" w:rsidRPr="00052D04" w:rsidRDefault="009F73B5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7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555,15</w:t>
            </w:r>
            <w:r w:rsidR="00C519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21BD3B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56CC7" w14:textId="196ED5A2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20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371,890</w:t>
            </w:r>
          </w:p>
        </w:tc>
        <w:tc>
          <w:tcPr>
            <w:tcW w:w="272" w:type="dxa"/>
            <w:shd w:val="clear" w:color="auto" w:fill="auto"/>
          </w:tcPr>
          <w:p w14:paraId="5E0B0128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846D4" w14:textId="77DA762D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20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87,24</w:t>
            </w:r>
            <w:r w:rsidR="00B34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502110C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ADF0C" w14:textId="6084A974" w:rsidR="00052D04" w:rsidRPr="00052D04" w:rsidRDefault="00BD2080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20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192,843</w:t>
            </w:r>
          </w:p>
        </w:tc>
        <w:tc>
          <w:tcPr>
            <w:tcW w:w="263" w:type="dxa"/>
            <w:shd w:val="clear" w:color="auto" w:fill="auto"/>
          </w:tcPr>
          <w:p w14:paraId="5ACBBAC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A5CCF" w14:textId="13CAC061" w:rsidR="00052D04" w:rsidRPr="00052D04" w:rsidRDefault="009F73B5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7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651,97</w:t>
            </w:r>
            <w:r w:rsidR="00B34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2F2C21BE" w14:textId="1B434148" w:rsidR="00B543BF" w:rsidRDefault="00B543BF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98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08"/>
        <w:gridCol w:w="270"/>
        <w:gridCol w:w="1080"/>
        <w:gridCol w:w="272"/>
        <w:gridCol w:w="898"/>
        <w:gridCol w:w="236"/>
        <w:gridCol w:w="844"/>
        <w:gridCol w:w="263"/>
        <w:gridCol w:w="1087"/>
      </w:tblGrid>
      <w:tr w:rsidR="00965C2D" w:rsidRPr="00052D04" w14:paraId="17D167C7" w14:textId="77777777" w:rsidTr="00F67A0B">
        <w:trPr>
          <w:tblHeader/>
        </w:trPr>
        <w:tc>
          <w:tcPr>
            <w:tcW w:w="3024" w:type="dxa"/>
            <w:vAlign w:val="bottom"/>
          </w:tcPr>
          <w:p w14:paraId="7D8224F5" w14:textId="77777777" w:rsidR="00965C2D" w:rsidRPr="00052D04" w:rsidRDefault="00965C2D" w:rsidP="00F67A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08" w:type="dxa"/>
            <w:vAlign w:val="bottom"/>
          </w:tcPr>
          <w:p w14:paraId="04D0D972" w14:textId="77777777" w:rsidR="00965C2D" w:rsidRPr="00052D04" w:rsidRDefault="00965C2D" w:rsidP="00F67A0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32A96D" w14:textId="77777777" w:rsidR="00965C2D" w:rsidRPr="00052D04" w:rsidRDefault="00965C2D" w:rsidP="00F67A0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9AB196" w14:textId="77777777" w:rsidR="00965C2D" w:rsidRPr="00052D04" w:rsidRDefault="00965C2D" w:rsidP="00F67A0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69B8C0D" w14:textId="77777777" w:rsidR="00965C2D" w:rsidRPr="00052D04" w:rsidRDefault="00965C2D" w:rsidP="00F67A0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858B047" w14:textId="77777777" w:rsidR="00965C2D" w:rsidRPr="00052D04" w:rsidRDefault="00965C2D" w:rsidP="00F67A0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D6F80A9" w14:textId="77777777" w:rsidR="00965C2D" w:rsidRPr="00052D04" w:rsidRDefault="00965C2D" w:rsidP="00F67A0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9A7D0C0" w14:textId="77777777" w:rsidR="00965C2D" w:rsidRPr="00052D04" w:rsidRDefault="00965C2D" w:rsidP="00F67A0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bottom"/>
          </w:tcPr>
          <w:p w14:paraId="76002B3D" w14:textId="77777777" w:rsidR="00965C2D" w:rsidRPr="00052D04" w:rsidRDefault="00965C2D" w:rsidP="00F67A0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7F87CD06" w14:textId="77777777" w:rsidR="00965C2D" w:rsidRPr="00052D04" w:rsidRDefault="00965C2D" w:rsidP="00F67A0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65C2D" w:rsidRPr="00052D04" w14:paraId="51471C22" w14:textId="77777777" w:rsidTr="00F67A0B">
        <w:tc>
          <w:tcPr>
            <w:tcW w:w="3024" w:type="dxa"/>
            <w:hideMark/>
          </w:tcPr>
          <w:p w14:paraId="5786F5DD" w14:textId="77777777" w:rsidR="00965C2D" w:rsidRPr="00052D04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8" w:type="dxa"/>
          </w:tcPr>
          <w:p w14:paraId="6F92FE71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8291D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8E2551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3A3792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27296C8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F6015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5E5CEE9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C3F8CD9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D0B3042" w14:textId="77777777" w:rsidR="00965C2D" w:rsidRPr="00052D04" w:rsidRDefault="00965C2D" w:rsidP="00F67A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C2D" w:rsidRPr="00052D04" w14:paraId="195DEEC3" w14:textId="77777777" w:rsidTr="00F67A0B">
        <w:tc>
          <w:tcPr>
            <w:tcW w:w="3024" w:type="dxa"/>
            <w:hideMark/>
          </w:tcPr>
          <w:p w14:paraId="300F1B1F" w14:textId="77777777" w:rsidR="00965C2D" w:rsidRPr="00052D04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4E9034C6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D4578D5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39423F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58AF2D92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3742D34" w14:textId="77777777" w:rsidR="00965C2D" w:rsidRPr="00052D04" w:rsidRDefault="00965C2D" w:rsidP="00F67A0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704B3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17C1494" w14:textId="77777777" w:rsidR="00965C2D" w:rsidRPr="00052D04" w:rsidRDefault="00965C2D" w:rsidP="00F67A0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2E4B87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B146B1C" w14:textId="1781C8B6" w:rsidR="00965C2D" w:rsidRPr="008B12A8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12A8">
              <w:rPr>
                <w:rFonts w:asciiTheme="majorBidi" w:hAnsiTheme="majorBidi" w:cstheme="majorBidi"/>
                <w:sz w:val="24"/>
                <w:szCs w:val="24"/>
              </w:rPr>
              <w:t>300,0</w:t>
            </w:r>
            <w:r w:rsidR="00D15443" w:rsidRPr="008B12A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B12A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65C2D" w:rsidRPr="00052D04" w14:paraId="0B1E1CF7" w14:textId="77777777" w:rsidTr="00F67A0B">
        <w:tc>
          <w:tcPr>
            <w:tcW w:w="3024" w:type="dxa"/>
            <w:hideMark/>
          </w:tcPr>
          <w:p w14:paraId="439D5D4C" w14:textId="77777777" w:rsidR="00965C2D" w:rsidRPr="00052D04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  <w:shd w:val="clear" w:color="auto" w:fill="auto"/>
          </w:tcPr>
          <w:p w14:paraId="0710F7C4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30FDD4CC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D9719A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272" w:type="dxa"/>
            <w:shd w:val="clear" w:color="auto" w:fill="auto"/>
          </w:tcPr>
          <w:p w14:paraId="74E7CC1A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B8DF342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A27E3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398DB25" w14:textId="77777777" w:rsidR="00965C2D" w:rsidRPr="00052D04" w:rsidRDefault="00965C2D" w:rsidP="00F67A0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1C16AC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29EA49E" w14:textId="77777777" w:rsidR="00965C2D" w:rsidRPr="008B12A8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12A8">
              <w:rPr>
                <w:rFonts w:asciiTheme="majorBidi" w:hAnsiTheme="majorBidi" w:cstheme="majorBidi"/>
                <w:sz w:val="24"/>
                <w:szCs w:val="24"/>
              </w:rPr>
              <w:t>85,824</w:t>
            </w:r>
          </w:p>
        </w:tc>
      </w:tr>
      <w:tr w:rsidR="00965C2D" w:rsidRPr="00052D04" w14:paraId="0B788878" w14:textId="77777777" w:rsidTr="00F67A0B">
        <w:tc>
          <w:tcPr>
            <w:tcW w:w="3024" w:type="dxa"/>
            <w:hideMark/>
          </w:tcPr>
          <w:p w14:paraId="1D49E1DC" w14:textId="77777777" w:rsidR="00965C2D" w:rsidRPr="00C42E85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42E8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366A7C41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2E2DA075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716FFD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272" w:type="dxa"/>
            <w:shd w:val="clear" w:color="auto" w:fill="auto"/>
          </w:tcPr>
          <w:p w14:paraId="45E1FB53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97384C2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2FB8C5A4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830323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2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31C3865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CAC5CFF" w14:textId="77777777" w:rsidR="00965C2D" w:rsidRPr="00C42E85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  <w:tr w:rsidR="00965C2D" w:rsidRPr="00052D04" w14:paraId="2AB859D9" w14:textId="77777777" w:rsidTr="00F67A0B">
        <w:trPr>
          <w:trHeight w:val="119"/>
        </w:trPr>
        <w:tc>
          <w:tcPr>
            <w:tcW w:w="3024" w:type="dxa"/>
            <w:hideMark/>
          </w:tcPr>
          <w:p w14:paraId="2A18114D" w14:textId="77777777" w:rsidR="00965C2D" w:rsidRPr="00052D04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5C892A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071A6E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D9F56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269AFB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01468E1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81D1D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519CCF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F965F4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FC8F053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  <w:tr w:rsidR="00965C2D" w:rsidRPr="00052D04" w14:paraId="3CE1E9F4" w14:textId="77777777" w:rsidTr="00F67A0B">
        <w:tc>
          <w:tcPr>
            <w:tcW w:w="3024" w:type="dxa"/>
          </w:tcPr>
          <w:p w14:paraId="7D5BAE6C" w14:textId="77777777" w:rsidR="00965C2D" w:rsidRPr="00052D04" w:rsidRDefault="00965C2D" w:rsidP="00F67A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3F6836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584</w:t>
            </w:r>
            <w:r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388DA693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3C2FC4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272" w:type="dxa"/>
            <w:shd w:val="clear" w:color="auto" w:fill="auto"/>
          </w:tcPr>
          <w:p w14:paraId="79014E49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54FCA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2C72C93B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EB5E6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w="263" w:type="dxa"/>
            <w:shd w:val="clear" w:color="auto" w:fill="auto"/>
          </w:tcPr>
          <w:p w14:paraId="45B50DC0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D4662" w14:textId="77777777" w:rsidR="00965C2D" w:rsidRPr="00052D04" w:rsidRDefault="00965C2D" w:rsidP="00F67A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013</w:t>
            </w:r>
          </w:p>
        </w:tc>
      </w:tr>
    </w:tbl>
    <w:p w14:paraId="7E2C1DDA" w14:textId="06B4A5F8" w:rsidR="00965C2D" w:rsidRDefault="00965C2D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61F82" w14:textId="28D00F00" w:rsidR="00B32D50" w:rsidRDefault="00FE441F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3673"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7894438C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87AD71" w14:textId="54B95533" w:rsidR="00B543BF" w:rsidRP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63CE9542" w14:textId="7402668C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A206E" w14:textId="2C352008" w:rsidR="004B6458" w:rsidRPr="00EC16E3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="00E72C27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8A260B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C07F8" w14:textId="0762EEE1" w:rsidR="004B6458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4B6458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4B64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กลุ่มบริษัทจึงไม่มีความเสี่ยงด้านเงินตราต่างประเทศ</w:t>
      </w:r>
    </w:p>
    <w:p w14:paraId="059DFCA1" w14:textId="1EDEBDC3" w:rsidR="004B6458" w:rsidRPr="008A260B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51042" w14:textId="52341AA3" w:rsidR="00FE441F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2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E441F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F2ED9" w14:textId="67556E94" w:rsidR="00FE441F" w:rsidRDefault="00BE5982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E5982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6C7A">
        <w:rPr>
          <w:rFonts w:asciiTheme="majorBidi" w:hAnsiTheme="majorBidi" w:cs="Angsana New" w:hint="cs"/>
          <w:sz w:val="30"/>
          <w:szCs w:val="30"/>
          <w:cs/>
        </w:rPr>
        <w:t>เนื่องจากเงิน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37F59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3B59C9">
        <w:rPr>
          <w:rFonts w:asciiTheme="majorBidi" w:hAnsiTheme="majorBidi" w:cs="Angsana New"/>
          <w:sz w:val="30"/>
          <w:szCs w:val="30"/>
        </w:rPr>
        <w:br/>
      </w:r>
      <w:r w:rsidR="00D37F5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="0066356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817997">
        <w:rPr>
          <w:rFonts w:asciiTheme="majorBidi" w:hAnsiTheme="majorBidi" w:cs="Angsana New" w:hint="cs"/>
          <w:sz w:val="30"/>
          <w:szCs w:val="30"/>
          <w:cs/>
        </w:rPr>
        <w:t>ลอยตัว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กลุ่มบริษัทมีฐานะเปิดต่อความเสี่ยงด้านอัตราดอกเบี้ยโดย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หลักมาจากเงินกู้ยืม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354CA8">
        <w:rPr>
          <w:rFonts w:asciiTheme="majorBidi" w:hAnsiTheme="majorBidi" w:cs="Angsana New"/>
          <w:sz w:val="30"/>
          <w:szCs w:val="30"/>
          <w:cs/>
        </w:rPr>
        <w:t>)</w:t>
      </w:r>
    </w:p>
    <w:p w14:paraId="619BA29D" w14:textId="4D17AED1" w:rsidR="007B2BC6" w:rsidRPr="00F205C4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2BC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การบริหารจัดการทุน</w:t>
      </w:r>
      <w:r w:rsidRPr="007B2BC6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8A260B" w:rsidRDefault="007B2BC6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B0215" w14:textId="6A54550E" w:rsidR="007B2BC6" w:rsidRDefault="007B2BC6" w:rsidP="007B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C6A02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6B7AB18A" w14:textId="77777777" w:rsidR="00E518C6" w:rsidRPr="00E518C6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B2B7EB" w14:textId="409C225D" w:rsidR="0079245F" w:rsidRPr="00225359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2535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CC79AD" w:rsidRDefault="0079245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988"/>
        <w:gridCol w:w="275"/>
        <w:gridCol w:w="987"/>
        <w:gridCol w:w="270"/>
        <w:gridCol w:w="981"/>
        <w:gridCol w:w="275"/>
        <w:gridCol w:w="996"/>
      </w:tblGrid>
      <w:tr w:rsidR="0079245F" w:rsidRPr="00F205C4" w14:paraId="6CA22B43" w14:textId="77777777" w:rsidTr="00B543BF">
        <w:trPr>
          <w:tblHeader/>
        </w:trPr>
        <w:tc>
          <w:tcPr>
            <w:tcW w:w="2383" w:type="pct"/>
          </w:tcPr>
          <w:p w14:paraId="78495993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30FE505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5C0D44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1175BB6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C2D" w:rsidRPr="00F205C4" w14:paraId="2977884A" w14:textId="77777777" w:rsidTr="00B543BF">
        <w:trPr>
          <w:tblHeader/>
        </w:trPr>
        <w:tc>
          <w:tcPr>
            <w:tcW w:w="2383" w:type="pct"/>
          </w:tcPr>
          <w:p w14:paraId="24629DE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517F36" w14:textId="498A7ED6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2F8A2CF6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2EB9409" w14:textId="49551519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29AFFBB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514FF9" w14:textId="7C0BE2C6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3D75CF4A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B9E0D77" w14:textId="6F07BF0C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5C2D" w:rsidRPr="00F205C4" w14:paraId="061B7509" w14:textId="77777777" w:rsidTr="00B543BF">
        <w:trPr>
          <w:tblHeader/>
        </w:trPr>
        <w:tc>
          <w:tcPr>
            <w:tcW w:w="2383" w:type="pct"/>
          </w:tcPr>
          <w:p w14:paraId="69B454AC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14:paraId="462149DD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C2D" w:rsidRPr="00F205C4" w14:paraId="337B29F5" w14:textId="77777777" w:rsidTr="00E315E1">
        <w:tc>
          <w:tcPr>
            <w:tcW w:w="2383" w:type="pct"/>
            <w:vAlign w:val="center"/>
          </w:tcPr>
          <w:p w14:paraId="66659443" w14:textId="5F115EA8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2" w:type="pct"/>
          </w:tcPr>
          <w:p w14:paraId="61F5BEC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BA5D754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4279F9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E11BC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0B2FB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B315D56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FD68363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F0A" w:rsidRPr="00F205C4" w14:paraId="4A0DDA39" w14:textId="77777777" w:rsidTr="00E315E1">
        <w:tc>
          <w:tcPr>
            <w:tcW w:w="2383" w:type="pct"/>
            <w:vAlign w:val="center"/>
          </w:tcPr>
          <w:p w14:paraId="568003F7" w14:textId="3AC1DCF1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2" w:type="pct"/>
          </w:tcPr>
          <w:p w14:paraId="0824EDFB" w14:textId="482A4348" w:rsidR="00733F0A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="007F7F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1" w:type="pct"/>
            <w:vAlign w:val="center"/>
          </w:tcPr>
          <w:p w14:paraId="0BCA6218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14:paraId="6E21F720" w14:textId="75C0FF88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</w:t>
            </w:r>
          </w:p>
        </w:tc>
        <w:tc>
          <w:tcPr>
            <w:tcW w:w="148" w:type="pct"/>
            <w:vAlign w:val="center"/>
          </w:tcPr>
          <w:p w14:paraId="2812809C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8DCAF6B" w14:textId="0727962E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vAlign w:val="center"/>
          </w:tcPr>
          <w:p w14:paraId="75429866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16DD7CEA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33F0A" w:rsidRPr="00F205C4" w14:paraId="10577F8B" w14:textId="77777777" w:rsidTr="00E315E1">
        <w:tc>
          <w:tcPr>
            <w:tcW w:w="2383" w:type="pct"/>
          </w:tcPr>
          <w:p w14:paraId="18EBF9A6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56942B25" w:rsidR="00733F0A" w:rsidRPr="00F205C4" w:rsidRDefault="007F7FD2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7F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2,461</w:t>
            </w:r>
          </w:p>
        </w:tc>
        <w:tc>
          <w:tcPr>
            <w:tcW w:w="151" w:type="pct"/>
            <w:vAlign w:val="center"/>
          </w:tcPr>
          <w:p w14:paraId="1F002151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19706949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</w:t>
            </w:r>
          </w:p>
        </w:tc>
        <w:tc>
          <w:tcPr>
            <w:tcW w:w="148" w:type="pct"/>
            <w:vAlign w:val="center"/>
          </w:tcPr>
          <w:p w14:paraId="3305645B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14B921CE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vAlign w:val="center"/>
          </w:tcPr>
          <w:p w14:paraId="075D03B5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65C2D" w:rsidRPr="00F205C4" w14:paraId="44AB352C" w14:textId="77777777" w:rsidTr="00E315E1">
        <w:tc>
          <w:tcPr>
            <w:tcW w:w="2383" w:type="pct"/>
          </w:tcPr>
          <w:p w14:paraId="423DDF78" w14:textId="16613A32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AB2E758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61F243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7497BF44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91861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75D314D2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DD2BA18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83A03A8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C2D" w:rsidRPr="00F205C4" w14:paraId="47D0F1FC" w14:textId="77777777" w:rsidTr="00E315E1">
        <w:tc>
          <w:tcPr>
            <w:tcW w:w="2383" w:type="pct"/>
          </w:tcPr>
          <w:p w14:paraId="6D06B14B" w14:textId="2D837C5A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2" w:type="pct"/>
          </w:tcPr>
          <w:p w14:paraId="34CC7A3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786BAA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5DC725A2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FB9FA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27ACEB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18D82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23EA1C5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F0A" w:rsidRPr="00F205C4" w14:paraId="08B9F50E" w14:textId="77777777" w:rsidTr="00E315E1">
        <w:tc>
          <w:tcPr>
            <w:tcW w:w="2383" w:type="pct"/>
          </w:tcPr>
          <w:p w14:paraId="14CF4D81" w14:textId="2482FB0B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E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2" w:type="pct"/>
          </w:tcPr>
          <w:p w14:paraId="6FDD0A7A" w14:textId="7BB98E0D" w:rsidR="00733F0A" w:rsidRPr="00B36E4D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98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76</w:t>
            </w:r>
            <w:r w:rsidR="00B9091D">
              <w:rPr>
                <w:rFonts w:asciiTheme="majorBidi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51" w:type="pct"/>
          </w:tcPr>
          <w:p w14:paraId="0DE7E881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CF4BD9" w14:textId="29B41B3E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B36E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48" w:type="pct"/>
          </w:tcPr>
          <w:p w14:paraId="6F9D7309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530ABF" w14:textId="0406A2B8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ACFF935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7984C74" w14:textId="4EC555AF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733F0A" w:rsidRPr="00F205C4" w14:paraId="20113D16" w14:textId="77777777" w:rsidTr="00E315E1">
        <w:tc>
          <w:tcPr>
            <w:tcW w:w="2383" w:type="pct"/>
          </w:tcPr>
          <w:p w14:paraId="7723BD76" w14:textId="77777777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</w:tcPr>
          <w:p w14:paraId="312847F6" w14:textId="0ED619F9" w:rsidR="00733F0A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51" w:type="pct"/>
          </w:tcPr>
          <w:p w14:paraId="715D7803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9D20E84" w14:textId="14AB416B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8" w:type="pct"/>
          </w:tcPr>
          <w:p w14:paraId="7A83A881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7E452CD" w14:textId="0D9D0F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D4958B6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1DD40F2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33F0A" w:rsidRPr="00F205C4" w14:paraId="3D71D599" w14:textId="77777777" w:rsidTr="00E315E1">
        <w:tc>
          <w:tcPr>
            <w:tcW w:w="2383" w:type="pct"/>
          </w:tcPr>
          <w:p w14:paraId="2EA0934F" w14:textId="3544CFA4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542" w:type="pct"/>
          </w:tcPr>
          <w:p w14:paraId="613FFDE9" w14:textId="40590AE1" w:rsidR="00733F0A" w:rsidRPr="00F30D8B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51" w:type="pct"/>
          </w:tcPr>
          <w:p w14:paraId="6EFCC708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26C739E" w14:textId="650D0D27" w:rsidR="00733F0A" w:rsidRPr="00F30D8B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459C5C06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83341D" w14:textId="5D66F88F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672FF86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74C179FD" w14:textId="48CC3F32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F0A" w:rsidRPr="00F205C4" w14:paraId="6C0F243A" w14:textId="77777777" w:rsidTr="009F2926">
        <w:tc>
          <w:tcPr>
            <w:tcW w:w="2383" w:type="pct"/>
          </w:tcPr>
          <w:p w14:paraId="50613F2C" w14:textId="77777777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42" w:type="pct"/>
          </w:tcPr>
          <w:p w14:paraId="3DC16515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F4FB843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05CAFD0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1B7B9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2031B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BE06EA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411C0C42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F0A" w:rsidRPr="00F205C4" w14:paraId="5801FC17" w14:textId="77777777" w:rsidTr="009F2926">
        <w:tc>
          <w:tcPr>
            <w:tcW w:w="2383" w:type="pct"/>
          </w:tcPr>
          <w:p w14:paraId="1BEDC6A0" w14:textId="77777777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733F0A" w:rsidRPr="00F205C4" w:rsidRDefault="00733F0A" w:rsidP="00733F0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42" w:type="pct"/>
          </w:tcPr>
          <w:p w14:paraId="05168583" w14:textId="77777777" w:rsidR="0041195D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  <w:p w14:paraId="1C5970BD" w14:textId="4F6C3412" w:rsidR="00733F0A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51" w:type="pct"/>
          </w:tcPr>
          <w:p w14:paraId="2E46D382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5806D5C" w14:textId="77777777" w:rsidR="00733F0A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EC08A7E" w14:textId="0AF055E4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4B8DF1D8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A65DB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71026F94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1C3B24A0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23F8CE6A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1195D" w:rsidRPr="00F205C4" w14:paraId="0BE4F16A" w14:textId="77777777" w:rsidTr="009F2926">
        <w:tc>
          <w:tcPr>
            <w:tcW w:w="2383" w:type="pct"/>
          </w:tcPr>
          <w:p w14:paraId="5C0A3800" w14:textId="55BB2D77" w:rsidR="0041195D" w:rsidRPr="00F205C4" w:rsidRDefault="0041195D" w:rsidP="00733F0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F1338D0" w14:textId="20C2EDE4" w:rsidR="0041195D" w:rsidRDefault="009F2926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51" w:type="pct"/>
          </w:tcPr>
          <w:p w14:paraId="6F772ABF" w14:textId="77777777" w:rsidR="0041195D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9AFE184" w14:textId="6A484142" w:rsidR="0041195D" w:rsidRDefault="009F2926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B6B4FCE" w14:textId="77777777" w:rsidR="0041195D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EE17D48" w14:textId="0C7330D1" w:rsidR="0041195D" w:rsidRPr="00F205C4" w:rsidRDefault="008E4F48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B901F48" w14:textId="77777777" w:rsidR="0041195D" w:rsidRPr="00F205C4" w:rsidRDefault="0041195D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30CC4C1" w14:textId="3A24801E" w:rsidR="0041195D" w:rsidRPr="00F205C4" w:rsidRDefault="008E4F48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F0A" w:rsidRPr="00F205C4" w14:paraId="662DF0C4" w14:textId="77777777" w:rsidTr="00E315E1">
        <w:tc>
          <w:tcPr>
            <w:tcW w:w="2383" w:type="pct"/>
          </w:tcPr>
          <w:p w14:paraId="5F30E648" w14:textId="77777777" w:rsidR="00733F0A" w:rsidRPr="00F205C4" w:rsidRDefault="00733F0A" w:rsidP="00733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1FF2F85" w14:textId="3D445B79" w:rsidR="00733F0A" w:rsidRPr="00F205C4" w:rsidRDefault="009F2926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175</w:t>
            </w:r>
            <w:r w:rsidRPr="009F2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76</w:t>
            </w:r>
            <w:r w:rsidR="00B9091D"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51" w:type="pct"/>
          </w:tcPr>
          <w:p w14:paraId="65CEF993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0496AC5" w14:textId="5FFFCB16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48" w:type="pct"/>
          </w:tcPr>
          <w:p w14:paraId="2B91F6C3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9B45F99" w14:textId="057F659F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7C4325F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left w:val="nil"/>
              <w:bottom w:val="double" w:sz="4" w:space="0" w:color="auto"/>
            </w:tcBorders>
          </w:tcPr>
          <w:p w14:paraId="7CCD2C6B" w14:textId="77777777" w:rsidR="00733F0A" w:rsidRPr="00F205C4" w:rsidRDefault="00733F0A" w:rsidP="0073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1F9D212" w14:textId="4A0053D9" w:rsidR="000C292F" w:rsidRDefault="000C292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99D8E84" w14:textId="7C7119E4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9FB4C06" w14:textId="58A02FF6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45CC989" w14:textId="46AC4617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A09B878" w14:textId="41F6C4D0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2E924A6" w14:textId="352FB9EA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2FC1609" w14:textId="1BE60A73" w:rsidR="006E7681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32B9394" w14:textId="77777777" w:rsidR="006E7681" w:rsidRPr="00CC79AD" w:rsidRDefault="006E768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F8D1B48" w14:textId="4B99A70F" w:rsidR="00C13FD5" w:rsidRDefault="008D7B26" w:rsidP="00CD4C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14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</w:t>
      </w:r>
      <w:r w:rsidR="00830981" w:rsidRPr="004114AC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4114AC">
        <w:rPr>
          <w:rFonts w:asciiTheme="majorBidi" w:hAnsiTheme="majorBidi" w:cstheme="majorBidi"/>
          <w:b/>
          <w:bCs/>
          <w:sz w:val="30"/>
          <w:szCs w:val="30"/>
          <w:cs/>
        </w:rPr>
        <w:t>ะเวลารายงาน</w:t>
      </w:r>
    </w:p>
    <w:p w14:paraId="60AAC0C4" w14:textId="11B202A3" w:rsidR="006E7681" w:rsidRDefault="006E7681" w:rsidP="006E76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4D63F1" w14:textId="77777777" w:rsidR="006E7681" w:rsidRDefault="006E7681" w:rsidP="006E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862B4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862B4">
        <w:rPr>
          <w:rFonts w:asciiTheme="majorBidi" w:hAnsiTheme="majorBidi" w:cstheme="majorBidi"/>
          <w:sz w:val="30"/>
          <w:szCs w:val="30"/>
          <w:cs/>
        </w:rPr>
        <w:t>ประชุมคณะกรรมการของบริษัท</w:t>
      </w:r>
      <w:r w:rsidRPr="000862B4">
        <w:rPr>
          <w:rFonts w:asciiTheme="majorBidi" w:hAnsiTheme="majorBidi" w:cstheme="majorBidi"/>
          <w:sz w:val="30"/>
          <w:szCs w:val="30"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862B4">
        <w:rPr>
          <w:rFonts w:asciiTheme="majorBidi" w:hAnsiTheme="majorBidi" w:cstheme="majorBidi"/>
          <w:sz w:val="30"/>
          <w:szCs w:val="30"/>
        </w:rPr>
        <w:t xml:space="preserve">22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256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6</w:t>
      </w:r>
      <w:r w:rsidRPr="000862B4">
        <w:rPr>
          <w:rFonts w:asciiTheme="majorBidi" w:hAnsiTheme="majorBidi" w:cstheme="majorBidi"/>
          <w:sz w:val="30"/>
          <w:szCs w:val="30"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มีมติรายการดังต่อไปนี้</w:t>
      </w:r>
    </w:p>
    <w:p w14:paraId="73FFE578" w14:textId="77777777" w:rsidR="006E7681" w:rsidRPr="000862B4" w:rsidRDefault="006E7681" w:rsidP="006E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133364" w14:textId="77777777" w:rsidR="006E7681" w:rsidRPr="00004E8B" w:rsidRDefault="006E7681" w:rsidP="006E7681">
      <w:pPr>
        <w:pStyle w:val="ListParagraph"/>
        <w:numPr>
          <w:ilvl w:val="0"/>
          <w:numId w:val="46"/>
        </w:numPr>
        <w:tabs>
          <w:tab w:val="left" w:pos="54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862B4">
        <w:rPr>
          <w:rFonts w:asciiTheme="majorBidi" w:hAnsiTheme="majorBidi" w:cstheme="majorBidi"/>
          <w:sz w:val="30"/>
          <w:szCs w:val="30"/>
          <w:cs/>
        </w:rPr>
        <w:t>เสนอที่ประชุมสามัญผู้ถือหุ้นเพื่อพิจารณาและอนุมัติ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การจ่ายเงินปันผลให้แก่ผู้ถือหุ้นของบริษัท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ผลการดำเนินงานประจำปี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2565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0.0133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8.0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862B4">
        <w:rPr>
          <w:rFonts w:asciiTheme="majorBidi" w:hAnsiTheme="majorBidi" w:cstheme="majorBidi"/>
          <w:sz w:val="30"/>
          <w:szCs w:val="30"/>
        </w:rPr>
        <w:t xml:space="preserve"> </w:t>
      </w:r>
      <w:r w:rsidRPr="000862B4">
        <w:rPr>
          <w:rFonts w:asciiTheme="majorBidi" w:hAnsiTheme="majorBidi" w:hint="cs"/>
          <w:sz w:val="30"/>
          <w:szCs w:val="30"/>
          <w:cs/>
        </w:rPr>
        <w:t>ทั้งนี้</w:t>
      </w:r>
      <w:r>
        <w:rPr>
          <w:rFonts w:asciiTheme="majorBidi" w:hAnsiTheme="majorBidi"/>
          <w:sz w:val="30"/>
          <w:szCs w:val="30"/>
          <w:cs/>
        </w:rPr>
        <w:br/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การจ่ายเงินปันผล</w:t>
      </w:r>
      <w:r w:rsidRPr="000862B4">
        <w:rPr>
          <w:rFonts w:asciiTheme="majorBidi" w:hAnsiTheme="majorBidi" w:hint="cs"/>
          <w:sz w:val="30"/>
          <w:szCs w:val="30"/>
          <w:cs/>
        </w:rPr>
        <w:t>ดังกล่าวขึ้นอยู่กับการอนุมัติจากที่ประชุมสามัญผู้ถือหุ้น</w:t>
      </w:r>
    </w:p>
    <w:p w14:paraId="6AA75479" w14:textId="77777777" w:rsidR="006E7681" w:rsidRPr="000862B4" w:rsidRDefault="006E7681" w:rsidP="006E7681">
      <w:pPr>
        <w:pStyle w:val="ListParagraph"/>
        <w:tabs>
          <w:tab w:val="left" w:pos="5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09B4C" w14:textId="77777777" w:rsidR="006E7681" w:rsidRPr="000862B4" w:rsidRDefault="006E7681" w:rsidP="006E7681">
      <w:pPr>
        <w:pStyle w:val="ListParagraph"/>
        <w:numPr>
          <w:ilvl w:val="0"/>
          <w:numId w:val="46"/>
        </w:numPr>
        <w:tabs>
          <w:tab w:val="left" w:pos="54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พิจารณาและอนุมัติการลงทุนเพิ่มในบริษัท ออโตคลิกบายเอซีจี จำกัด</w:t>
      </w:r>
      <w:r w:rsidRPr="000862B4">
        <w:rPr>
          <w:rFonts w:asciiTheme="majorBidi" w:hAnsiTheme="majorBidi" w:cstheme="majorBidi"/>
          <w:sz w:val="30"/>
          <w:szCs w:val="30"/>
        </w:rPr>
        <w:t xml:space="preserve"> (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0862B4">
        <w:rPr>
          <w:rFonts w:asciiTheme="majorBidi" w:hAnsiTheme="majorBidi" w:cstheme="majorBidi"/>
          <w:sz w:val="30"/>
          <w:szCs w:val="30"/>
        </w:rPr>
        <w:t>)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 xml:space="preserve"> อีกจำนวน </w:t>
      </w:r>
      <w:r w:rsidRPr="000862B4">
        <w:rPr>
          <w:rFonts w:asciiTheme="majorBidi" w:hAnsiTheme="majorBidi" w:cstheme="majorBidi"/>
          <w:sz w:val="30"/>
          <w:szCs w:val="30"/>
        </w:rPr>
        <w:t xml:space="preserve">49.0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ล้านบาทจากเดิม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1.0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50.0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sectPr w:rsidR="006E7681" w:rsidRPr="000862B4" w:rsidSect="003A296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1E1F" w14:textId="77777777" w:rsidR="00195E0C" w:rsidRDefault="00195E0C">
      <w:r>
        <w:separator/>
      </w:r>
    </w:p>
  </w:endnote>
  <w:endnote w:type="continuationSeparator" w:id="0">
    <w:p w14:paraId="1E8BC662" w14:textId="77777777" w:rsidR="00195E0C" w:rsidRDefault="0019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63C" w14:textId="69366C98" w:rsidR="00A5509B" w:rsidRPr="00BD48A3" w:rsidRDefault="00A5509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A5509B" w:rsidRPr="00DF1BD9" w:rsidRDefault="00A5509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78144C2D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E073B">
      <w:rPr>
        <w:rFonts w:ascii="Angsana New" w:hAnsi="Angsana New"/>
        <w:noProof/>
        <w:sz w:val="30"/>
        <w:szCs w:val="30"/>
      </w:rPr>
      <w:t>ACGt3-YE'22-set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0E67" w14:textId="77777777" w:rsidR="00195E0C" w:rsidRDefault="00195E0C">
      <w:r>
        <w:separator/>
      </w:r>
    </w:p>
  </w:footnote>
  <w:footnote w:type="continuationSeparator" w:id="0">
    <w:p w14:paraId="5384134A" w14:textId="77777777" w:rsidR="00195E0C" w:rsidRDefault="0019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2CDD" w14:textId="77777777" w:rsidR="00A5509B" w:rsidRDefault="00A5509B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A5509B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1AD6D225" w:rsidR="00A5509B" w:rsidRPr="0034106F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</w:t>
    </w:r>
    <w:r w:rsidR="00126EF4">
      <w:rPr>
        <w:rFonts w:ascii="Angsana New" w:hAnsi="Angsana New" w:cs="Angsana New"/>
        <w:b/>
        <w:bCs/>
        <w:sz w:val="32"/>
        <w:szCs w:val="32"/>
      </w:rPr>
      <w:t>5</w:t>
    </w:r>
  </w:p>
  <w:p w14:paraId="0BAB11D2" w14:textId="77777777" w:rsidR="00A5509B" w:rsidRPr="00B239E0" w:rsidRDefault="00A5509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B4E8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5318814A" w:rsidR="00A5509B" w:rsidRPr="0034106F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</w:t>
    </w:r>
    <w:r w:rsidR="00965C2D">
      <w:rPr>
        <w:rFonts w:ascii="Angsana New" w:hAnsi="Angsana New" w:cs="Angsana New"/>
        <w:b/>
        <w:bCs/>
        <w:sz w:val="32"/>
        <w:szCs w:val="32"/>
      </w:rPr>
      <w:t>5</w:t>
    </w:r>
  </w:p>
  <w:p w14:paraId="118EADE5" w14:textId="77777777" w:rsidR="00A5509B" w:rsidRPr="00A1328C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4"/>
  </w:num>
  <w:num w:numId="15">
    <w:abstractNumId w:val="27"/>
  </w:num>
  <w:num w:numId="16">
    <w:abstractNumId w:val="25"/>
  </w:num>
  <w:num w:numId="17">
    <w:abstractNumId w:val="28"/>
  </w:num>
  <w:num w:numId="18">
    <w:abstractNumId w:val="12"/>
  </w:num>
  <w:num w:numId="19">
    <w:abstractNumId w:val="37"/>
  </w:num>
  <w:num w:numId="20">
    <w:abstractNumId w:val="15"/>
  </w:num>
  <w:num w:numId="21">
    <w:abstractNumId w:val="23"/>
  </w:num>
  <w:num w:numId="22">
    <w:abstractNumId w:val="34"/>
  </w:num>
  <w:num w:numId="23">
    <w:abstractNumId w:val="20"/>
  </w:num>
  <w:num w:numId="24">
    <w:abstractNumId w:val="33"/>
  </w:num>
  <w:num w:numId="25">
    <w:abstractNumId w:val="14"/>
  </w:num>
  <w:num w:numId="26">
    <w:abstractNumId w:val="16"/>
  </w:num>
  <w:num w:numId="27">
    <w:abstractNumId w:val="36"/>
  </w:num>
  <w:num w:numId="28">
    <w:abstractNumId w:val="42"/>
  </w:num>
  <w:num w:numId="29">
    <w:abstractNumId w:val="19"/>
  </w:num>
  <w:num w:numId="30">
    <w:abstractNumId w:val="43"/>
  </w:num>
  <w:num w:numId="31">
    <w:abstractNumId w:val="18"/>
  </w:num>
  <w:num w:numId="32">
    <w:abstractNumId w:val="22"/>
  </w:num>
  <w:num w:numId="33">
    <w:abstractNumId w:val="13"/>
  </w:num>
  <w:num w:numId="34">
    <w:abstractNumId w:val="38"/>
  </w:num>
  <w:num w:numId="35">
    <w:abstractNumId w:val="31"/>
  </w:num>
  <w:num w:numId="36">
    <w:abstractNumId w:val="29"/>
  </w:num>
  <w:num w:numId="37">
    <w:abstractNumId w:val="39"/>
  </w:num>
  <w:num w:numId="38">
    <w:abstractNumId w:val="17"/>
  </w:num>
  <w:num w:numId="39">
    <w:abstractNumId w:val="44"/>
  </w:num>
  <w:num w:numId="40">
    <w:abstractNumId w:val="11"/>
  </w:num>
  <w:num w:numId="41">
    <w:abstractNumId w:val="45"/>
  </w:num>
  <w:num w:numId="42">
    <w:abstractNumId w:val="30"/>
  </w:num>
  <w:num w:numId="43">
    <w:abstractNumId w:val="41"/>
  </w:num>
  <w:num w:numId="44">
    <w:abstractNumId w:val="10"/>
  </w:num>
  <w:num w:numId="45">
    <w:abstractNumId w:val="32"/>
  </w:num>
  <w:num w:numId="46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3B13"/>
    <w:rsid w:val="000249AC"/>
    <w:rsid w:val="00025237"/>
    <w:rsid w:val="00025903"/>
    <w:rsid w:val="00026990"/>
    <w:rsid w:val="00026A0A"/>
    <w:rsid w:val="000270BE"/>
    <w:rsid w:val="00027261"/>
    <w:rsid w:val="0002781B"/>
    <w:rsid w:val="00027AE9"/>
    <w:rsid w:val="000306B4"/>
    <w:rsid w:val="00030AD3"/>
    <w:rsid w:val="000313A1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72E"/>
    <w:rsid w:val="00036C25"/>
    <w:rsid w:val="00036E70"/>
    <w:rsid w:val="00036EB8"/>
    <w:rsid w:val="00037198"/>
    <w:rsid w:val="00037254"/>
    <w:rsid w:val="000379F3"/>
    <w:rsid w:val="00037BC2"/>
    <w:rsid w:val="00040025"/>
    <w:rsid w:val="00041020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2199"/>
    <w:rsid w:val="000521F3"/>
    <w:rsid w:val="0005240A"/>
    <w:rsid w:val="00052722"/>
    <w:rsid w:val="00052837"/>
    <w:rsid w:val="00052A2F"/>
    <w:rsid w:val="00052ACD"/>
    <w:rsid w:val="00052D04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C2D"/>
    <w:rsid w:val="000C5D36"/>
    <w:rsid w:val="000C63D1"/>
    <w:rsid w:val="000C65DF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556"/>
    <w:rsid w:val="000F5C19"/>
    <w:rsid w:val="000F5EB0"/>
    <w:rsid w:val="000F65D5"/>
    <w:rsid w:val="000F687A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5FBC"/>
    <w:rsid w:val="001262DB"/>
    <w:rsid w:val="00126EF4"/>
    <w:rsid w:val="0012704B"/>
    <w:rsid w:val="00127B83"/>
    <w:rsid w:val="00127CDB"/>
    <w:rsid w:val="001301FA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717C"/>
    <w:rsid w:val="00160259"/>
    <w:rsid w:val="00161DAB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A3F"/>
    <w:rsid w:val="00177163"/>
    <w:rsid w:val="00177B30"/>
    <w:rsid w:val="00177BBD"/>
    <w:rsid w:val="00177C65"/>
    <w:rsid w:val="001808AD"/>
    <w:rsid w:val="0018131F"/>
    <w:rsid w:val="00181EEC"/>
    <w:rsid w:val="00182172"/>
    <w:rsid w:val="001821DC"/>
    <w:rsid w:val="00182BFB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0A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6FB8"/>
    <w:rsid w:val="001D7B9D"/>
    <w:rsid w:val="001E0C38"/>
    <w:rsid w:val="001E1D3D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54C8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B0B"/>
    <w:rsid w:val="00204B6A"/>
    <w:rsid w:val="00204CE3"/>
    <w:rsid w:val="00205E8A"/>
    <w:rsid w:val="00205F5D"/>
    <w:rsid w:val="00206D3E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4BEC"/>
    <w:rsid w:val="00216018"/>
    <w:rsid w:val="002160CB"/>
    <w:rsid w:val="00216B0C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4C7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67EAE"/>
    <w:rsid w:val="002710D0"/>
    <w:rsid w:val="00272063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659"/>
    <w:rsid w:val="00292F39"/>
    <w:rsid w:val="00293036"/>
    <w:rsid w:val="00293913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3FE0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9E5"/>
    <w:rsid w:val="00303D38"/>
    <w:rsid w:val="003042E6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503D"/>
    <w:rsid w:val="003157B9"/>
    <w:rsid w:val="003159AC"/>
    <w:rsid w:val="00315A75"/>
    <w:rsid w:val="003163C0"/>
    <w:rsid w:val="0031716A"/>
    <w:rsid w:val="0031751D"/>
    <w:rsid w:val="003176A9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69B"/>
    <w:rsid w:val="00326755"/>
    <w:rsid w:val="00326F51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2FEA"/>
    <w:rsid w:val="00363211"/>
    <w:rsid w:val="00363750"/>
    <w:rsid w:val="003645E2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F3E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738"/>
    <w:rsid w:val="00395CDF"/>
    <w:rsid w:val="00395F2D"/>
    <w:rsid w:val="003965D2"/>
    <w:rsid w:val="00396E41"/>
    <w:rsid w:val="00397466"/>
    <w:rsid w:val="003A0402"/>
    <w:rsid w:val="003A0792"/>
    <w:rsid w:val="003A0B2D"/>
    <w:rsid w:val="003A14A3"/>
    <w:rsid w:val="003A1E1D"/>
    <w:rsid w:val="003A2392"/>
    <w:rsid w:val="003A28EB"/>
    <w:rsid w:val="003A296E"/>
    <w:rsid w:val="003A34F7"/>
    <w:rsid w:val="003A3555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45EB"/>
    <w:rsid w:val="003B52E9"/>
    <w:rsid w:val="003B587F"/>
    <w:rsid w:val="003B59C9"/>
    <w:rsid w:val="003B5F19"/>
    <w:rsid w:val="003B6064"/>
    <w:rsid w:val="003B64F7"/>
    <w:rsid w:val="003B69E1"/>
    <w:rsid w:val="003B75A0"/>
    <w:rsid w:val="003B7786"/>
    <w:rsid w:val="003B78E9"/>
    <w:rsid w:val="003B79AD"/>
    <w:rsid w:val="003B7F49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62C3"/>
    <w:rsid w:val="00416797"/>
    <w:rsid w:val="004168DA"/>
    <w:rsid w:val="00416DD0"/>
    <w:rsid w:val="00416F4F"/>
    <w:rsid w:val="00417044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618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E24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6A76"/>
    <w:rsid w:val="00466AF8"/>
    <w:rsid w:val="00467031"/>
    <w:rsid w:val="0046731A"/>
    <w:rsid w:val="0046766A"/>
    <w:rsid w:val="00467EBB"/>
    <w:rsid w:val="0047170F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4A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6082"/>
    <w:rsid w:val="004C6C7A"/>
    <w:rsid w:val="004C700C"/>
    <w:rsid w:val="004C7081"/>
    <w:rsid w:val="004C7283"/>
    <w:rsid w:val="004C73EA"/>
    <w:rsid w:val="004C7786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F08"/>
    <w:rsid w:val="004E2283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EED"/>
    <w:rsid w:val="004F06E0"/>
    <w:rsid w:val="004F0D67"/>
    <w:rsid w:val="004F104C"/>
    <w:rsid w:val="004F17A6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B8D"/>
    <w:rsid w:val="00504D04"/>
    <w:rsid w:val="00504F7D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2B1C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A5E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A2"/>
    <w:rsid w:val="005C7E59"/>
    <w:rsid w:val="005D00E7"/>
    <w:rsid w:val="005D0500"/>
    <w:rsid w:val="005D0548"/>
    <w:rsid w:val="005D08C2"/>
    <w:rsid w:val="005D11F5"/>
    <w:rsid w:val="005D13D3"/>
    <w:rsid w:val="005D2812"/>
    <w:rsid w:val="005D2946"/>
    <w:rsid w:val="005D2A88"/>
    <w:rsid w:val="005D34FD"/>
    <w:rsid w:val="005D3D9A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428"/>
    <w:rsid w:val="00683D20"/>
    <w:rsid w:val="00683FB6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9E3"/>
    <w:rsid w:val="006D3AA4"/>
    <w:rsid w:val="006D409B"/>
    <w:rsid w:val="006D4CB8"/>
    <w:rsid w:val="006D507A"/>
    <w:rsid w:val="006D5245"/>
    <w:rsid w:val="006D5DFE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681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6FA0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F80"/>
    <w:rsid w:val="00732D26"/>
    <w:rsid w:val="007330CF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13BE"/>
    <w:rsid w:val="00741A07"/>
    <w:rsid w:val="00742345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2FD"/>
    <w:rsid w:val="00751472"/>
    <w:rsid w:val="007518D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6A05"/>
    <w:rsid w:val="00766ECE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ABC"/>
    <w:rsid w:val="0078496F"/>
    <w:rsid w:val="00784A2E"/>
    <w:rsid w:val="00784E81"/>
    <w:rsid w:val="00784F04"/>
    <w:rsid w:val="00787623"/>
    <w:rsid w:val="00790048"/>
    <w:rsid w:val="0079018D"/>
    <w:rsid w:val="0079063E"/>
    <w:rsid w:val="00790CE8"/>
    <w:rsid w:val="00790E47"/>
    <w:rsid w:val="007912FC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1D"/>
    <w:rsid w:val="007E1E70"/>
    <w:rsid w:val="007E2A82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52FF"/>
    <w:rsid w:val="008260B9"/>
    <w:rsid w:val="00826A92"/>
    <w:rsid w:val="00826AE9"/>
    <w:rsid w:val="00827542"/>
    <w:rsid w:val="00827F70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78CB"/>
    <w:rsid w:val="00887A20"/>
    <w:rsid w:val="0089080A"/>
    <w:rsid w:val="00890B66"/>
    <w:rsid w:val="0089361A"/>
    <w:rsid w:val="008939C8"/>
    <w:rsid w:val="00893B12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EAD"/>
    <w:rsid w:val="008C410D"/>
    <w:rsid w:val="008C4473"/>
    <w:rsid w:val="008C4B3A"/>
    <w:rsid w:val="008C5258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6959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369B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61D9"/>
    <w:rsid w:val="009A62DC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FF3"/>
    <w:rsid w:val="009B6B32"/>
    <w:rsid w:val="009B6C0F"/>
    <w:rsid w:val="009B7794"/>
    <w:rsid w:val="009C0340"/>
    <w:rsid w:val="009C0F1D"/>
    <w:rsid w:val="009C16E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2926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0F1E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5019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F51"/>
    <w:rsid w:val="00A512CB"/>
    <w:rsid w:val="00A525F1"/>
    <w:rsid w:val="00A52E5D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6E0"/>
    <w:rsid w:val="00A77D39"/>
    <w:rsid w:val="00A802FA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AA8"/>
    <w:rsid w:val="00A90B10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21B1"/>
    <w:rsid w:val="00AC262B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E22"/>
    <w:rsid w:val="00AD54E0"/>
    <w:rsid w:val="00AD680A"/>
    <w:rsid w:val="00AD6FC1"/>
    <w:rsid w:val="00AD72B6"/>
    <w:rsid w:val="00AD7A68"/>
    <w:rsid w:val="00AE073B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D80"/>
    <w:rsid w:val="00AF2095"/>
    <w:rsid w:val="00AF24D8"/>
    <w:rsid w:val="00AF3210"/>
    <w:rsid w:val="00AF3D6A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2BA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44AE"/>
    <w:rsid w:val="00B64929"/>
    <w:rsid w:val="00B65F7E"/>
    <w:rsid w:val="00B663FE"/>
    <w:rsid w:val="00B66729"/>
    <w:rsid w:val="00B66A10"/>
    <w:rsid w:val="00B670C3"/>
    <w:rsid w:val="00B67453"/>
    <w:rsid w:val="00B678F9"/>
    <w:rsid w:val="00B67BF1"/>
    <w:rsid w:val="00B67EE8"/>
    <w:rsid w:val="00B67FDB"/>
    <w:rsid w:val="00B70F83"/>
    <w:rsid w:val="00B71E83"/>
    <w:rsid w:val="00B72457"/>
    <w:rsid w:val="00B73EF1"/>
    <w:rsid w:val="00B74C5D"/>
    <w:rsid w:val="00B75AEB"/>
    <w:rsid w:val="00B75FE5"/>
    <w:rsid w:val="00B76DFA"/>
    <w:rsid w:val="00B77475"/>
    <w:rsid w:val="00B80C4A"/>
    <w:rsid w:val="00B80EAB"/>
    <w:rsid w:val="00B81C4F"/>
    <w:rsid w:val="00B81DE7"/>
    <w:rsid w:val="00B82095"/>
    <w:rsid w:val="00B8216A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4209"/>
    <w:rsid w:val="00BA4E25"/>
    <w:rsid w:val="00BA6935"/>
    <w:rsid w:val="00BA6D8E"/>
    <w:rsid w:val="00BA7054"/>
    <w:rsid w:val="00BA76D0"/>
    <w:rsid w:val="00BA7775"/>
    <w:rsid w:val="00BA7ED8"/>
    <w:rsid w:val="00BB04CC"/>
    <w:rsid w:val="00BB04EC"/>
    <w:rsid w:val="00BB0A27"/>
    <w:rsid w:val="00BB0C9E"/>
    <w:rsid w:val="00BB1D6A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A5B"/>
    <w:rsid w:val="00BE2052"/>
    <w:rsid w:val="00BE22F0"/>
    <w:rsid w:val="00BE27D5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6B5"/>
    <w:rsid w:val="00C01E8E"/>
    <w:rsid w:val="00C01F6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6E6"/>
    <w:rsid w:val="00D01BD9"/>
    <w:rsid w:val="00D01D19"/>
    <w:rsid w:val="00D021DA"/>
    <w:rsid w:val="00D02556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78F"/>
    <w:rsid w:val="00D12A96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4E8"/>
    <w:rsid w:val="00D33EC8"/>
    <w:rsid w:val="00D34279"/>
    <w:rsid w:val="00D34A22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EE6"/>
    <w:rsid w:val="00D5412C"/>
    <w:rsid w:val="00D549A6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25CC"/>
    <w:rsid w:val="00D732ED"/>
    <w:rsid w:val="00D73DCF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1AF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2845"/>
    <w:rsid w:val="00DA31F2"/>
    <w:rsid w:val="00DA381B"/>
    <w:rsid w:val="00DA396B"/>
    <w:rsid w:val="00DA53C5"/>
    <w:rsid w:val="00DA5908"/>
    <w:rsid w:val="00DA5EBF"/>
    <w:rsid w:val="00DA6509"/>
    <w:rsid w:val="00DA654F"/>
    <w:rsid w:val="00DA6A25"/>
    <w:rsid w:val="00DA6BD9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47C"/>
    <w:rsid w:val="00DE1AAB"/>
    <w:rsid w:val="00DE20F9"/>
    <w:rsid w:val="00DE23FF"/>
    <w:rsid w:val="00DE29A6"/>
    <w:rsid w:val="00DE2A14"/>
    <w:rsid w:val="00DE2ABE"/>
    <w:rsid w:val="00DE2E30"/>
    <w:rsid w:val="00DE3AD5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BD5"/>
    <w:rsid w:val="00EA7CCB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986"/>
    <w:rsid w:val="00EB7D37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4ED"/>
    <w:rsid w:val="00EF651F"/>
    <w:rsid w:val="00EF66D5"/>
    <w:rsid w:val="00EF6C2E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975"/>
    <w:rsid w:val="00F14DF2"/>
    <w:rsid w:val="00F153FE"/>
    <w:rsid w:val="00F15CA5"/>
    <w:rsid w:val="00F15F27"/>
    <w:rsid w:val="00F15F3F"/>
    <w:rsid w:val="00F16E21"/>
    <w:rsid w:val="00F179A6"/>
    <w:rsid w:val="00F17D56"/>
    <w:rsid w:val="00F20374"/>
    <w:rsid w:val="00F205C4"/>
    <w:rsid w:val="00F215EA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E34"/>
    <w:rsid w:val="00F7587B"/>
    <w:rsid w:val="00F75DFF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B53"/>
    <w:rsid w:val="00FB4C03"/>
    <w:rsid w:val="00FB501D"/>
    <w:rsid w:val="00FB506C"/>
    <w:rsid w:val="00FB6F0D"/>
    <w:rsid w:val="00FB76DB"/>
    <w:rsid w:val="00FC03AD"/>
    <w:rsid w:val="00FC1639"/>
    <w:rsid w:val="00FC2A8B"/>
    <w:rsid w:val="00FC2A97"/>
    <w:rsid w:val="00FC3614"/>
    <w:rsid w:val="00FC4F58"/>
    <w:rsid w:val="00FC5477"/>
    <w:rsid w:val="00FC649A"/>
    <w:rsid w:val="00FC7632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cae0b49ec43a884bc52d7146e5a2156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8b1df7e66a6190311e5a64e0b66e20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9C4CF8-7AA0-4A17-906B-C54359FB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D742A-C4ED-4D55-9FF6-C55A01A6CF10}">
  <ds:schemaRefs>
    <ds:schemaRef ds:uri="http://schemas.microsoft.com/office/2006/documentManagement/types"/>
    <ds:schemaRef ds:uri="81be36cf-87fd-4a79-8ba3-22058bc07bd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a4464002-4824-449e-8962-b4eef41b0351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40</Pages>
  <Words>8281</Words>
  <Characters>47204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Nungrutai, Prasittithum</cp:lastModifiedBy>
  <cp:revision>2</cp:revision>
  <cp:lastPrinted>2023-02-10T09:33:00Z</cp:lastPrinted>
  <dcterms:created xsi:type="dcterms:W3CDTF">2023-02-22T11:24:00Z</dcterms:created>
  <dcterms:modified xsi:type="dcterms:W3CDTF">2023-02-22T11:24:00Z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</Properties>
</file>