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D1694" w14:textId="52D85030" w:rsidR="00735A75" w:rsidRPr="007714C5" w:rsidRDefault="00735A75" w:rsidP="00B14098">
      <w:pPr>
        <w:pStyle w:val="index"/>
        <w:tabs>
          <w:tab w:val="clear" w:pos="1134"/>
          <w:tab w:val="left" w:pos="567"/>
          <w:tab w:val="left" w:pos="1170"/>
          <w:tab w:val="left" w:pos="1276"/>
        </w:tabs>
        <w:spacing w:after="0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  <w:bookmarkStart w:id="0" w:name="_GoBack"/>
      <w:bookmarkEnd w:id="0"/>
      <w:r w:rsidRPr="007714C5">
        <w:rPr>
          <w:rFonts w:ascii="Angsana New" w:hAnsi="Angsana New"/>
          <w:b/>
          <w:bCs/>
          <w:sz w:val="30"/>
          <w:szCs w:val="30"/>
          <w:cs/>
          <w:lang w:bidi="th-TH"/>
        </w:rPr>
        <w:t>หมายเหตุ</w:t>
      </w:r>
      <w:r w:rsidRPr="007714C5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="00B14098" w:rsidRPr="007714C5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7714C5">
        <w:rPr>
          <w:rFonts w:ascii="Angsana New" w:hAnsi="Angsana New"/>
          <w:b/>
          <w:bCs/>
          <w:sz w:val="30"/>
          <w:szCs w:val="30"/>
          <w:cs/>
          <w:lang w:bidi="th-TH"/>
        </w:rPr>
        <w:t>สารบัญ</w:t>
      </w:r>
    </w:p>
    <w:p w14:paraId="01D817F7" w14:textId="77777777" w:rsidR="00735A75" w:rsidRPr="007714C5" w:rsidRDefault="00735A75" w:rsidP="0095625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</w:p>
    <w:p w14:paraId="5A1C1D4B" w14:textId="050D70B9" w:rsidR="00735A75" w:rsidRPr="007714C5" w:rsidRDefault="00735A75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39CB9CB" w14:textId="6B4C408E" w:rsidR="006E23E0" w:rsidRPr="007714C5" w:rsidRDefault="00735A75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032D4F0" w14:textId="1860F928" w:rsidR="00165924" w:rsidRPr="007714C5" w:rsidRDefault="00211CAD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น</w:t>
      </w:r>
      <w:r w:rsidR="00404322" w:rsidRPr="007714C5">
        <w:rPr>
          <w:rFonts w:ascii="Angsana New" w:hAnsi="Angsana New"/>
          <w:sz w:val="30"/>
          <w:szCs w:val="30"/>
          <w:cs/>
          <w:lang w:bidi="th-TH"/>
        </w:rPr>
        <w:t>โยบายการบัญชีที่สำคัญ</w:t>
      </w:r>
    </w:p>
    <w:p w14:paraId="691FFE03" w14:textId="47C401AA" w:rsidR="00345B74" w:rsidRPr="007714C5" w:rsidRDefault="00735A75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345B74" w:rsidRPr="007714C5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4580C102" w14:textId="6032ECB8" w:rsidR="00A269FB" w:rsidRPr="007714C5" w:rsidRDefault="00A269FB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3CBFC4F" w14:textId="38E39BB1" w:rsidR="00472E36" w:rsidRPr="007714C5" w:rsidRDefault="004D02BC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เงินลงทุนในบริษัทย่อยและบริษัทร่วม</w:t>
      </w:r>
    </w:p>
    <w:p w14:paraId="139B0F6F" w14:textId="33EAB223" w:rsidR="006E23E0" w:rsidRPr="007714C5" w:rsidRDefault="00472E36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อ</w:t>
      </w:r>
      <w:r w:rsidR="006E23E0" w:rsidRPr="007714C5">
        <w:rPr>
          <w:rFonts w:ascii="Angsana New" w:hAnsi="Angsana New"/>
          <w:sz w:val="30"/>
          <w:szCs w:val="30"/>
          <w:cs/>
          <w:lang w:bidi="th-TH"/>
        </w:rPr>
        <w:t>สังหาริมทรัพย์เพื่อการลงทุน</w:t>
      </w:r>
    </w:p>
    <w:p w14:paraId="3EABD9A9" w14:textId="73C717DB" w:rsidR="0022555B" w:rsidRPr="007714C5" w:rsidRDefault="0022555B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61C9F50B" w14:textId="509D4F24" w:rsidR="0022555B" w:rsidRPr="007714C5" w:rsidRDefault="0022555B" w:rsidP="00211CAD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4771CD3A" w14:textId="2CE7316E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73DB0315" w14:textId="4F8A19C7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สินทรัพย์ภาษีเงินได้รอการตัดบัญชี (หนี้สินภาษีเงินได้รอการตัดบัญชี)</w:t>
      </w:r>
      <w:r w:rsidR="00D10FCC" w:rsidRPr="007714C5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341234BD" w14:textId="6E60F814" w:rsidR="007C04E1" w:rsidRPr="007714C5" w:rsidRDefault="000E24DD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397E1718" w14:textId="15AE14E6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548C4CB" w14:textId="58140680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7F54AE" w:rsidRPr="007714C5">
        <w:rPr>
          <w:rFonts w:ascii="Angsana New" w:hAnsi="Angsana New"/>
          <w:sz w:val="30"/>
          <w:szCs w:val="30"/>
          <w:cs/>
          <w:lang w:bidi="th-TH"/>
        </w:rPr>
        <w:t>ตามกฎหมาย</w:t>
      </w:r>
    </w:p>
    <w:p w14:paraId="43B267C1" w14:textId="4A06CA9F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ค่าใช้จ่ายในการบริหาร</w:t>
      </w:r>
    </w:p>
    <w:p w14:paraId="2E431FF2" w14:textId="1D811BED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02D4FAB" w14:textId="21710B4C" w:rsidR="006E23E0" w:rsidRPr="007714C5" w:rsidRDefault="00B85DB4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45563B45" w14:textId="6F49BA8B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82CB257" w14:textId="236B570A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05C27925" w14:textId="0319F0AA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10AE2323" w14:textId="15DBA9C3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การบริหารจัดการส่วนทุน</w:t>
      </w:r>
    </w:p>
    <w:p w14:paraId="0386AD04" w14:textId="5AA6DD7E" w:rsidR="006E23E0" w:rsidRPr="007714C5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E0EA9C6" w14:textId="4791DE8F" w:rsidR="009817F3" w:rsidRPr="007714C5" w:rsidRDefault="009817F3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0393CBE7" w14:textId="77777777" w:rsidR="00EE2008" w:rsidRPr="007714C5" w:rsidRDefault="00C0068C" w:rsidP="00897B56">
      <w:pPr>
        <w:ind w:right="-4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714C5">
        <w:rPr>
          <w:rFonts w:ascii="Angsana New" w:hAnsi="Angsana New"/>
          <w:sz w:val="30"/>
          <w:szCs w:val="30"/>
        </w:rPr>
        <w:tab/>
      </w:r>
      <w:r w:rsidR="00782F86" w:rsidRPr="007714C5">
        <w:rPr>
          <w:rFonts w:ascii="Angsana New" w:hAnsi="Angsana New"/>
          <w:color w:val="000000"/>
          <w:sz w:val="30"/>
          <w:szCs w:val="30"/>
          <w:cs/>
        </w:rPr>
        <w:tab/>
        <w:t xml:space="preserve">  </w:t>
      </w:r>
    </w:p>
    <w:p w14:paraId="58020E85" w14:textId="0420F8AF" w:rsidR="00640507" w:rsidRPr="007714C5" w:rsidRDefault="00EE2008" w:rsidP="00C14B49">
      <w:pPr>
        <w:tabs>
          <w:tab w:val="clear" w:pos="227"/>
          <w:tab w:val="clear" w:pos="454"/>
          <w:tab w:val="clear" w:pos="680"/>
          <w:tab w:val="clear" w:pos="907"/>
          <w:tab w:val="left" w:pos="567"/>
        </w:tabs>
        <w:ind w:right="-44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7714C5">
        <w:rPr>
          <w:rFonts w:ascii="Angsana New" w:hAnsi="Angsana New"/>
          <w:sz w:val="30"/>
          <w:szCs w:val="30"/>
        </w:rPr>
        <w:lastRenderedPageBreak/>
        <w:tab/>
      </w:r>
      <w:r w:rsidR="00640507" w:rsidRPr="007714C5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61F3E798" w14:textId="77777777" w:rsidR="00640507" w:rsidRPr="007714C5" w:rsidRDefault="00640507" w:rsidP="00C8550C">
      <w:pPr>
        <w:ind w:left="547" w:right="-44"/>
        <w:jc w:val="thaiDistribute"/>
        <w:rPr>
          <w:rFonts w:ascii="Angsana New" w:hAnsi="Angsana New"/>
          <w:sz w:val="24"/>
          <w:szCs w:val="24"/>
          <w:cs/>
        </w:rPr>
      </w:pPr>
    </w:p>
    <w:p w14:paraId="6508A5E8" w14:textId="00E194F4" w:rsidR="003669D1" w:rsidRPr="007714C5" w:rsidRDefault="003D3E9C" w:rsidP="00C8550C">
      <w:pPr>
        <w:ind w:left="547" w:right="-44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 </w:t>
      </w:r>
      <w:r w:rsidRPr="007714C5">
        <w:rPr>
          <w:rFonts w:ascii="Angsana New" w:hAnsi="Angsana New"/>
          <w:spacing w:val="6"/>
          <w:sz w:val="30"/>
          <w:szCs w:val="30"/>
          <w:cs/>
        </w:rPr>
        <w:t>และได้รับอนุมัติให้ออกงบการเงินจากคณะกรรมการตรวจสอบตามการมอบหมายจากคณะกรรมการบริษัท</w:t>
      </w:r>
      <w:r w:rsidRPr="007714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85164" w:rsidRPr="007714C5">
        <w:rPr>
          <w:rFonts w:ascii="Angsana New" w:hAnsi="Angsana New"/>
          <w:sz w:val="30"/>
          <w:szCs w:val="30"/>
        </w:rPr>
        <w:t>23</w:t>
      </w:r>
      <w:r w:rsidRPr="007714C5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72E36" w:rsidRPr="007714C5">
        <w:rPr>
          <w:rFonts w:ascii="Angsana New" w:hAnsi="Angsana New"/>
          <w:sz w:val="30"/>
          <w:szCs w:val="30"/>
        </w:rPr>
        <w:t>256</w:t>
      </w:r>
      <w:r w:rsidR="000721B6" w:rsidRPr="007714C5">
        <w:rPr>
          <w:rFonts w:ascii="Angsana New" w:hAnsi="Angsana New"/>
          <w:sz w:val="30"/>
          <w:szCs w:val="30"/>
        </w:rPr>
        <w:t>6</w:t>
      </w:r>
    </w:p>
    <w:p w14:paraId="17D1A082" w14:textId="77777777" w:rsidR="003057D6" w:rsidRPr="007714C5" w:rsidRDefault="003057D6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0074BEE" w14:textId="0B70FB2D" w:rsidR="00C419A6" w:rsidRPr="007714C5" w:rsidRDefault="00C14B49" w:rsidP="00C14B49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C419A6" w:rsidRPr="007714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2F8C5DA" w14:textId="77777777" w:rsidR="00C419A6" w:rsidRPr="007714C5" w:rsidRDefault="00C419A6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CCAEE3F" w14:textId="77777777" w:rsidR="004C1D32" w:rsidRPr="007714C5" w:rsidRDefault="004C1D32" w:rsidP="00D0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บริษัทปูนซิเมนต์ไทย จำกัด (มหาชน) (“บริษัท”) เป็นนิติบุคคลที่จัดตั้งขึ้นในประเทศไทย </w:t>
      </w:r>
      <w:r w:rsidR="00640507" w:rsidRPr="007714C5">
        <w:rPr>
          <w:rFonts w:ascii="Angsana New" w:hAnsi="Angsana New"/>
          <w:sz w:val="30"/>
          <w:szCs w:val="30"/>
          <w:cs/>
        </w:rPr>
        <w:t>โดยมี</w:t>
      </w:r>
      <w:r w:rsidRPr="007714C5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Pr="007714C5">
        <w:rPr>
          <w:rFonts w:ascii="Angsana New" w:hAnsi="Angsana New"/>
          <w:sz w:val="30"/>
          <w:szCs w:val="30"/>
        </w:rPr>
        <w:t>1</w:t>
      </w:r>
      <w:r w:rsidRPr="007714C5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Pr="007714C5">
        <w:rPr>
          <w:rFonts w:ascii="Angsana New" w:hAnsi="Angsana New"/>
          <w:sz w:val="30"/>
          <w:szCs w:val="30"/>
        </w:rPr>
        <w:t>10800</w:t>
      </w:r>
      <w:r w:rsidRPr="007714C5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4022CD9D" w14:textId="77777777" w:rsidR="00970D1A" w:rsidRPr="007714C5" w:rsidRDefault="00970D1A" w:rsidP="00AA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236DB13" w14:textId="04373456" w:rsidR="00057834" w:rsidRPr="0020325E" w:rsidRDefault="005A6461" w:rsidP="00D0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44"/>
        <w:jc w:val="thaiDistribute"/>
        <w:rPr>
          <w:rFonts w:ascii="Angsana New" w:hAnsi="Angsana New"/>
          <w:sz w:val="30"/>
          <w:szCs w:val="30"/>
          <w:cs/>
        </w:rPr>
      </w:pPr>
      <w:r w:rsidRPr="00781E5B">
        <w:rPr>
          <w:rFonts w:ascii="Angsana New" w:hAnsi="Angsana New"/>
          <w:sz w:val="30"/>
          <w:szCs w:val="30"/>
          <w:cs/>
        </w:rPr>
        <w:t>บริษัทเป็นผู้ลงทุนใน</w:t>
      </w:r>
      <w:r w:rsidR="00057834" w:rsidRPr="00781E5B">
        <w:rPr>
          <w:rFonts w:ascii="Angsana New" w:hAnsi="Angsana New"/>
          <w:sz w:val="30"/>
          <w:szCs w:val="30"/>
          <w:cs/>
        </w:rPr>
        <w:t>ส่วนงาน</w:t>
      </w:r>
      <w:r w:rsidRPr="00781E5B">
        <w:rPr>
          <w:rFonts w:ascii="Angsana New" w:hAnsi="Angsana New"/>
          <w:sz w:val="30"/>
          <w:szCs w:val="30"/>
          <w:cs/>
        </w:rPr>
        <w:t>ธุรกิจหลัก</w:t>
      </w:r>
      <w:r w:rsidR="008B3597" w:rsidRPr="00781E5B">
        <w:rPr>
          <w:rFonts w:ascii="Angsana New" w:hAnsi="Angsana New"/>
          <w:sz w:val="30"/>
          <w:szCs w:val="30"/>
          <w:cs/>
        </w:rPr>
        <w:t xml:space="preserve"> </w:t>
      </w:r>
      <w:r w:rsidRPr="00781E5B">
        <w:rPr>
          <w:rFonts w:ascii="Angsana New" w:hAnsi="Angsana New"/>
          <w:sz w:val="30"/>
          <w:szCs w:val="30"/>
          <w:cs/>
        </w:rPr>
        <w:t>ได้แก่</w:t>
      </w:r>
      <w:r w:rsidR="008B3597" w:rsidRPr="00781E5B">
        <w:rPr>
          <w:rFonts w:ascii="Angsana New" w:hAnsi="Angsana New"/>
          <w:sz w:val="30"/>
          <w:szCs w:val="30"/>
          <w:cs/>
        </w:rPr>
        <w:t xml:space="preserve"> </w:t>
      </w:r>
      <w:r w:rsidR="001C7AD1" w:rsidRPr="00781E5B">
        <w:rPr>
          <w:rFonts w:ascii="Angsana New" w:hAnsi="Angsana New"/>
          <w:sz w:val="30"/>
          <w:szCs w:val="30"/>
          <w:cs/>
        </w:rPr>
        <w:t>ธุรกิจซี</w:t>
      </w:r>
      <w:r w:rsidR="00057834" w:rsidRPr="00781E5B">
        <w:rPr>
          <w:rFonts w:ascii="Angsana New" w:hAnsi="Angsana New"/>
          <w:sz w:val="30"/>
          <w:szCs w:val="30"/>
          <w:cs/>
        </w:rPr>
        <w:t>เมนต์</w:t>
      </w:r>
      <w:r w:rsidR="001C7AD1" w:rsidRPr="00781E5B">
        <w:rPr>
          <w:rFonts w:ascii="Angsana New" w:hAnsi="Angsana New"/>
          <w:sz w:val="30"/>
          <w:szCs w:val="30"/>
          <w:cs/>
        </w:rPr>
        <w:t>และ</w:t>
      </w:r>
      <w:r w:rsidR="00057834" w:rsidRPr="00781E5B">
        <w:rPr>
          <w:rFonts w:ascii="Angsana New" w:hAnsi="Angsana New"/>
          <w:sz w:val="30"/>
          <w:szCs w:val="30"/>
          <w:cs/>
        </w:rPr>
        <w:t>ผลิตภัณฑ์ก่อสร้าง</w:t>
      </w:r>
      <w:r w:rsidR="00C0068C" w:rsidRPr="00781E5B">
        <w:rPr>
          <w:rFonts w:ascii="Angsana New" w:hAnsi="Angsana New"/>
          <w:sz w:val="30"/>
          <w:szCs w:val="30"/>
          <w:cs/>
        </w:rPr>
        <w:t xml:space="preserve"> </w:t>
      </w:r>
      <w:r w:rsidR="001C7AD1" w:rsidRPr="00781E5B">
        <w:rPr>
          <w:rFonts w:ascii="Angsana New" w:hAnsi="Angsana New"/>
          <w:sz w:val="30"/>
          <w:szCs w:val="30"/>
          <w:cs/>
        </w:rPr>
        <w:t>ธุรกิจ</w:t>
      </w:r>
      <w:r w:rsidR="00057834" w:rsidRPr="00781E5B">
        <w:rPr>
          <w:rFonts w:ascii="Angsana New" w:hAnsi="Angsana New"/>
          <w:sz w:val="30"/>
          <w:szCs w:val="30"/>
          <w:cs/>
        </w:rPr>
        <w:t>เคมิคอลส์</w:t>
      </w:r>
      <w:r w:rsidR="008B3597" w:rsidRPr="00781E5B">
        <w:rPr>
          <w:rFonts w:ascii="Angsana New" w:hAnsi="Angsana New"/>
          <w:sz w:val="30"/>
          <w:szCs w:val="30"/>
          <w:cs/>
        </w:rPr>
        <w:t xml:space="preserve"> </w:t>
      </w:r>
      <w:r w:rsidR="0020325E" w:rsidRPr="00781E5B">
        <w:rPr>
          <w:rFonts w:ascii="Angsana New" w:hAnsi="Angsana New"/>
          <w:sz w:val="30"/>
          <w:szCs w:val="30"/>
          <w:cs/>
        </w:rPr>
        <w:t>(</w:t>
      </w:r>
      <w:r w:rsidR="0020325E" w:rsidRPr="00781E5B">
        <w:rPr>
          <w:rFonts w:ascii="Angsana New" w:hAnsi="Angsana New"/>
          <w:sz w:val="30"/>
          <w:szCs w:val="30"/>
        </w:rPr>
        <w:t>SCGC</w:t>
      </w:r>
      <w:r w:rsidR="0020325E" w:rsidRPr="00781E5B">
        <w:rPr>
          <w:rFonts w:ascii="Angsana New" w:hAnsi="Angsana New"/>
          <w:sz w:val="30"/>
          <w:szCs w:val="30"/>
          <w:cs/>
        </w:rPr>
        <w:t xml:space="preserve">) </w:t>
      </w:r>
      <w:r w:rsidR="00057834" w:rsidRPr="00781E5B">
        <w:rPr>
          <w:rFonts w:ascii="Angsana New" w:hAnsi="Angsana New"/>
          <w:sz w:val="30"/>
          <w:szCs w:val="30"/>
          <w:cs/>
        </w:rPr>
        <w:t>และ</w:t>
      </w:r>
      <w:r w:rsidR="001C7AD1" w:rsidRPr="0020325E">
        <w:rPr>
          <w:rFonts w:ascii="Angsana New" w:hAnsi="Angsana New"/>
          <w:sz w:val="30"/>
          <w:szCs w:val="30"/>
          <w:cs/>
        </w:rPr>
        <w:t>ธุรกิจ</w:t>
      </w:r>
      <w:r w:rsidR="00727C9A" w:rsidRPr="0020325E">
        <w:rPr>
          <w:rFonts w:ascii="Angsana New" w:hAnsi="Angsana New"/>
          <w:sz w:val="30"/>
          <w:szCs w:val="30"/>
          <w:cs/>
        </w:rPr>
        <w:t>แพคเกจจิ้ง</w:t>
      </w:r>
      <w:r w:rsidR="0020325E" w:rsidRPr="0020325E">
        <w:rPr>
          <w:rFonts w:ascii="Angsana New" w:hAnsi="Angsana New"/>
          <w:sz w:val="30"/>
          <w:szCs w:val="30"/>
          <w:cs/>
        </w:rPr>
        <w:t xml:space="preserve"> (</w:t>
      </w:r>
      <w:r w:rsidR="0020325E" w:rsidRPr="0020325E">
        <w:rPr>
          <w:rFonts w:ascii="Angsana New" w:hAnsi="Angsana New"/>
          <w:sz w:val="30"/>
          <w:szCs w:val="30"/>
        </w:rPr>
        <w:t>SCGP</w:t>
      </w:r>
      <w:r w:rsidR="0020325E" w:rsidRPr="0020325E">
        <w:rPr>
          <w:rFonts w:ascii="Angsana New" w:hAnsi="Angsana New"/>
          <w:sz w:val="30"/>
          <w:szCs w:val="30"/>
          <w:cs/>
        </w:rPr>
        <w:t>)</w:t>
      </w:r>
    </w:p>
    <w:p w14:paraId="5D7F35FA" w14:textId="77777777" w:rsidR="0082251E" w:rsidRPr="007714C5" w:rsidRDefault="0082251E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469BFF" w14:textId="7FD26E16" w:rsidR="003057D6" w:rsidRPr="007714C5" w:rsidRDefault="003057D6" w:rsidP="00BB6B73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714C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3DB8038" w14:textId="77777777" w:rsidR="000269B0" w:rsidRPr="007714C5" w:rsidRDefault="000269B0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5F6716" w14:textId="7F1A3AD2" w:rsidR="00BC23E7" w:rsidRPr="007714C5" w:rsidRDefault="00BC23E7" w:rsidP="00D0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8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7714C5">
        <w:rPr>
          <w:rFonts w:ascii="Angsana New" w:hAnsi="Angsana New"/>
          <w:spacing w:val="4"/>
          <w:sz w:val="30"/>
          <w:szCs w:val="30"/>
          <w:cs/>
        </w:rPr>
        <w:t>โดยสภาวิชาชีพบัญชี</w:t>
      </w:r>
      <w:r w:rsidR="004D061A" w:rsidRPr="007714C5">
        <w:rPr>
          <w:rFonts w:ascii="Angsana New" w:hAnsi="Angsana New"/>
          <w:spacing w:val="4"/>
          <w:sz w:val="30"/>
          <w:szCs w:val="30"/>
          <w:cs/>
        </w:rPr>
        <w:t>ฯ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F5A2A" w:rsidRPr="007714C5">
        <w:rPr>
          <w:rFonts w:ascii="Angsana New" w:hAnsi="Angsana New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714C5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9A79F4" w:rsidRPr="007714C5">
        <w:rPr>
          <w:rFonts w:ascii="Angsana New" w:hAnsi="Angsana New"/>
          <w:sz w:val="30"/>
          <w:szCs w:val="30"/>
          <w:cs/>
        </w:rPr>
        <w:t>ล้าน</w:t>
      </w:r>
      <w:r w:rsidRPr="007714C5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3F0295A1" w14:textId="77777777" w:rsidR="00BC23E7" w:rsidRPr="00E55B3E" w:rsidRDefault="00BC23E7" w:rsidP="00D0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45"/>
        <w:jc w:val="thaiDistribute"/>
        <w:rPr>
          <w:rFonts w:ascii="Angsana New" w:hAnsi="Angsana New"/>
          <w:sz w:val="24"/>
          <w:szCs w:val="24"/>
          <w:cs/>
        </w:rPr>
      </w:pPr>
    </w:p>
    <w:p w14:paraId="613304C6" w14:textId="1DF62815" w:rsidR="00BC23E7" w:rsidRPr="007714C5" w:rsidRDefault="00BC23E7" w:rsidP="00D03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การประมาณการและ</w:t>
      </w:r>
      <w:r w:rsidRPr="007714C5">
        <w:rPr>
          <w:rFonts w:ascii="Angsana New" w:hAnsi="Angsana New"/>
          <w:spacing w:val="4"/>
          <w:sz w:val="30"/>
          <w:szCs w:val="30"/>
          <w:cs/>
        </w:rPr>
        <w:t>ข้อสมมติหลายประการ ซึ่งมีผลกระทบต่อการปฏิบัติตามนโยบายการบัญชีของ</w:t>
      </w:r>
      <w:r w:rsidRPr="007714C5">
        <w:rPr>
          <w:rFonts w:ascii="Angsana New" w:eastAsia="Calibri" w:hAnsi="Angsana New"/>
          <w:spacing w:val="4"/>
          <w:sz w:val="30"/>
          <w:szCs w:val="30"/>
          <w:cs/>
          <w:lang w:val="en-GB"/>
        </w:rPr>
        <w:t xml:space="preserve">บริษัท </w:t>
      </w:r>
      <w:r w:rsidRPr="007714C5">
        <w:rPr>
          <w:rFonts w:ascii="Angsana New" w:hAnsi="Angsana New"/>
          <w:spacing w:val="4"/>
          <w:sz w:val="30"/>
          <w:szCs w:val="30"/>
          <w:cs/>
        </w:rPr>
        <w:t>ทั้งนี้ ผลที่เกิดขึ้นจริง</w:t>
      </w:r>
      <w:r w:rsidRPr="007714C5">
        <w:rPr>
          <w:rFonts w:ascii="Angsana New" w:hAnsi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7714C5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10EBF134" w14:textId="77777777" w:rsidR="007E5CFD" w:rsidRPr="007714C5" w:rsidRDefault="007E5CFD" w:rsidP="00D03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sz w:val="24"/>
          <w:szCs w:val="24"/>
        </w:rPr>
      </w:pPr>
    </w:p>
    <w:p w14:paraId="0B2AC346" w14:textId="1F1388FF" w:rsidR="004F2E00" w:rsidRPr="007714C5" w:rsidRDefault="004F2E00" w:rsidP="00AF4C46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58" w:hanging="55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714C5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02920FB4" w14:textId="77777777" w:rsidR="004F2E00" w:rsidRPr="007714C5" w:rsidRDefault="004F2E00" w:rsidP="004F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711381" w14:textId="7FDD550C" w:rsidR="00721BEA" w:rsidRPr="007714C5" w:rsidRDefault="004F2E00" w:rsidP="00083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</w:t>
      </w:r>
      <w:r w:rsidR="009908DB" w:rsidRPr="007714C5">
        <w:rPr>
          <w:rFonts w:ascii="Angsana New" w:hAnsi="Angsana New"/>
          <w:sz w:val="30"/>
          <w:szCs w:val="30"/>
          <w:cs/>
        </w:rPr>
        <w:t>น</w:t>
      </w:r>
    </w:p>
    <w:p w14:paraId="65060EA9" w14:textId="77777777" w:rsidR="009908DB" w:rsidRPr="007714C5" w:rsidRDefault="009908DB" w:rsidP="0099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0791E701" w14:textId="36812CDF" w:rsidR="00782013" w:rsidRPr="007714C5" w:rsidRDefault="00782013" w:rsidP="00782013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เงินลงทุนในบริษัทย่อยและร่วม</w:t>
      </w:r>
    </w:p>
    <w:p w14:paraId="14A34AF8" w14:textId="577FCB68" w:rsidR="00E86EC2" w:rsidRPr="007714C5" w:rsidRDefault="00E86EC2" w:rsidP="00E86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pacing w:val="4"/>
          <w:sz w:val="24"/>
          <w:szCs w:val="24"/>
        </w:rPr>
      </w:pPr>
    </w:p>
    <w:p w14:paraId="78385F31" w14:textId="7D947F53" w:rsidR="00E86EC2" w:rsidRPr="007714C5" w:rsidRDefault="00E86EC2" w:rsidP="00A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เงินลงทุนในบริษัทย่อยและบริษัทร่วม </w:t>
      </w:r>
      <w:r w:rsidRPr="007714C5">
        <w:rPr>
          <w:rFonts w:ascii="Angsana New" w:hAnsi="Angsana New"/>
          <w:spacing w:val="-4"/>
          <w:sz w:val="30"/>
          <w:szCs w:val="30"/>
          <w:cs/>
        </w:rPr>
        <w:t>บันทึกบัญชีในงบการเงินโดยใช้วิธีราคาทุนหักค่าเผื่อการด้อยค่า เงินปันผลรับ</w:t>
      </w:r>
      <w:r w:rsidRPr="007714C5">
        <w:rPr>
          <w:rFonts w:ascii="Angsana New" w:hAnsi="Angsana New"/>
          <w:spacing w:val="6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Pr="007714C5">
        <w:rPr>
          <w:rFonts w:ascii="Angsana New" w:hAnsi="Angsana New"/>
          <w:spacing w:val="-8"/>
          <w:sz w:val="30"/>
          <w:szCs w:val="30"/>
          <w:cs/>
        </w:rPr>
        <w:t xml:space="preserve">ต้นทุนเงินลงทุนคำนวณโดยวิธีถัวเฉลี่ยถ่วงน้ำหนัก </w:t>
      </w:r>
      <w:r w:rsidR="00C262FE" w:rsidRPr="007714C5">
        <w:rPr>
          <w:rFonts w:ascii="Angsana New" w:hAnsi="Angsana New"/>
          <w:spacing w:val="-8"/>
          <w:sz w:val="30"/>
          <w:szCs w:val="30"/>
          <w:cs/>
        </w:rPr>
        <w:t>ผล</w:t>
      </w:r>
      <w:r w:rsidRPr="007714C5">
        <w:rPr>
          <w:rFonts w:ascii="Angsana New" w:hAnsi="Angsana New"/>
          <w:spacing w:val="-8"/>
          <w:sz w:val="30"/>
          <w:szCs w:val="30"/>
          <w:cs/>
        </w:rPr>
        <w:t>กำไร</w:t>
      </w:r>
      <w:r w:rsidR="00F77150" w:rsidRPr="007714C5">
        <w:rPr>
          <w:rFonts w:ascii="Angsana New" w:hAnsi="Angsana New"/>
          <w:spacing w:val="-8"/>
          <w:sz w:val="30"/>
          <w:szCs w:val="30"/>
          <w:cs/>
        </w:rPr>
        <w:t>หรือ</w:t>
      </w:r>
      <w:r w:rsidRPr="007714C5">
        <w:rPr>
          <w:rFonts w:ascii="Angsana New" w:hAnsi="Angsana New"/>
          <w:spacing w:val="-8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46D4F39" w14:textId="42C645A7" w:rsidR="009908DB" w:rsidRPr="007714C5" w:rsidRDefault="009908DB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08511C6" w14:textId="77777777" w:rsidR="009908DB" w:rsidRPr="007714C5" w:rsidRDefault="009908DB" w:rsidP="00376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C07D17D" w14:textId="46194564" w:rsidR="009908DB" w:rsidRPr="007714C5" w:rsidRDefault="009908DB" w:rsidP="009908DB">
      <w:pPr>
        <w:pStyle w:val="BodyText2"/>
        <w:tabs>
          <w:tab w:val="left" w:pos="900"/>
        </w:tabs>
        <w:ind w:left="567" w:firstLine="0"/>
        <w:jc w:val="thaiDistribute"/>
        <w:rPr>
          <w:rFonts w:ascii="Angsana New" w:hAnsi="Angsana New"/>
          <w:spacing w:val="-4"/>
          <w:sz w:val="20"/>
          <w:szCs w:val="20"/>
          <w:cs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เงินสดและรายการเทียบเท่าเงินสดในงบกระแสเงินสดประกอบด้วย เงินสดในมือ เงินฝากธนาคารประเภทออมทรัพย์</w:t>
      </w:r>
      <w:r w:rsidRPr="007714C5">
        <w:rPr>
          <w:rFonts w:ascii="Angsana New" w:hAnsi="Angsana New"/>
          <w:spacing w:val="-2"/>
          <w:sz w:val="30"/>
          <w:szCs w:val="30"/>
          <w:cs/>
        </w:rPr>
        <w:t>และกระแสรายวัน รวมทั้งเงินลงทุนระยะสั้นที่มีสภาพคล่องสูง</w:t>
      </w:r>
      <w:r w:rsidR="00BB05F0" w:rsidRPr="007714C5">
        <w:rPr>
          <w:rFonts w:ascii="Angsana New" w:hAnsi="Angsana New"/>
          <w:spacing w:val="-2"/>
          <w:sz w:val="30"/>
          <w:szCs w:val="30"/>
          <w:cs/>
        </w:rPr>
        <w:t>ซึ่งมีระยะเวลาครบกำหนดไม่เกินสามเดือนนับแต่</w:t>
      </w:r>
      <w:r w:rsidR="00BB05F0" w:rsidRPr="007714C5">
        <w:rPr>
          <w:rFonts w:ascii="Angsana New" w:hAnsi="Angsana New"/>
          <w:spacing w:val="-6"/>
          <w:sz w:val="30"/>
          <w:szCs w:val="30"/>
          <w:cs/>
        </w:rPr>
        <w:t>วันที่ได้มา</w:t>
      </w:r>
      <w:r w:rsidR="00457AEF" w:rsidRPr="007714C5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พร้อมที่จะเปลี่ยนเป็นเงินสดในจำนวนที่ทราบได้ </w:t>
      </w:r>
      <w:r w:rsidR="00457AEF" w:rsidRPr="007714C5">
        <w:rPr>
          <w:rFonts w:ascii="Angsana New" w:hAnsi="Angsana New"/>
          <w:spacing w:val="-6"/>
          <w:sz w:val="30"/>
          <w:szCs w:val="30"/>
          <w:cs/>
        </w:rPr>
        <w:t>โดย</w:t>
      </w:r>
      <w:r w:rsidRPr="007714C5">
        <w:rPr>
          <w:rFonts w:ascii="Angsana New" w:hAnsi="Angsana New"/>
          <w:spacing w:val="-6"/>
          <w:sz w:val="30"/>
          <w:szCs w:val="30"/>
          <w:cs/>
        </w:rPr>
        <w:t>มีความเสี่ยงที่ไม่มีนัยสำคัญต่อการเปลี่ยนแปลงมูลค่า</w:t>
      </w:r>
      <w:r w:rsidR="0001109B" w:rsidRPr="007714C5">
        <w:rPr>
          <w:rFonts w:asciiTheme="majorBidi" w:hAnsiTheme="majorBidi"/>
          <w:sz w:val="30"/>
          <w:szCs w:val="30"/>
          <w:cs/>
        </w:rPr>
        <w:t>เป็นรายการเทียบเท่าเงินสด</w:t>
      </w:r>
    </w:p>
    <w:p w14:paraId="02FC8C38" w14:textId="77777777" w:rsidR="009908DB" w:rsidRPr="007714C5" w:rsidRDefault="009908DB" w:rsidP="009908DB">
      <w:pPr>
        <w:pStyle w:val="BodyText2"/>
        <w:tabs>
          <w:tab w:val="left" w:pos="900"/>
        </w:tabs>
        <w:ind w:left="567" w:firstLine="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D9BF1B9" w14:textId="29F426FB" w:rsidR="00D647F9" w:rsidRPr="007714C5" w:rsidRDefault="00782013" w:rsidP="008519CA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pacing w:val="8"/>
          <w:sz w:val="30"/>
          <w:szCs w:val="30"/>
        </w:rPr>
      </w:pPr>
      <w:r w:rsidRPr="007714C5">
        <w:rPr>
          <w:rFonts w:ascii="Angsana New" w:hAnsi="Angsana New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6883D88" w14:textId="77777777" w:rsidR="00D3727B" w:rsidRPr="007714C5" w:rsidRDefault="00D3727B" w:rsidP="008519CA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3C4388D2" w14:textId="7234609E" w:rsidR="00832E09" w:rsidRPr="007714C5" w:rsidRDefault="009908DB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1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 w:rsidR="00A23A56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5E4C153" w14:textId="77777777" w:rsidR="009908DB" w:rsidRPr="007714C5" w:rsidRDefault="009908DB" w:rsidP="0099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6DFB9B6" w14:textId="48129E43" w:rsidR="00B61281" w:rsidRPr="007714C5" w:rsidRDefault="00A56312" w:rsidP="00B6128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2F1AE7" w:rsidRPr="007714C5">
        <w:rPr>
          <w:rFonts w:ascii="Angsana New" w:hAnsi="Angsana New"/>
          <w:spacing w:val="4"/>
          <w:sz w:val="30"/>
          <w:szCs w:val="30"/>
          <w:cs/>
        </w:rPr>
        <w:t>ลูกหนี้</w:t>
      </w:r>
      <w:r w:rsidR="00B42DDA" w:rsidRPr="007714C5">
        <w:rPr>
          <w:rFonts w:ascii="Angsana New" w:hAnsi="Angsana New"/>
          <w:spacing w:val="4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5FE44E10" w14:textId="77777777" w:rsidR="0017401E" w:rsidRPr="007714C5" w:rsidRDefault="0017401E" w:rsidP="00B61281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4939893" w14:textId="5287D5EF" w:rsidR="0017401E" w:rsidRPr="007714C5" w:rsidRDefault="0017401E" w:rsidP="00B612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การตั้ง</w:t>
      </w:r>
      <w:r w:rsidR="0008527B"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ค่าเผื่อ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เพื่อหาอัตราผลขาดทุนด้านเครดิตที่คาดว่าจะเกิดขึ้น วิธีดังกล่าวมีการจัดกลุ่มลูกหนี้ตามความเสี่ยงด้าน</w:t>
      </w:r>
      <w:r w:rsidRPr="007714C5">
        <w:rPr>
          <w:rFonts w:ascii="Angsana New" w:hAnsi="Angsana New"/>
          <w:color w:val="000000"/>
          <w:spacing w:val="6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color w:val="000000"/>
          <w:spacing w:val="8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ในปัจจุบันและข้อมูลคาดการณ์สภาวการณ์เศรษฐกิจทั่วไปในอนาคต ณ </w:t>
      </w:r>
      <w:r w:rsidR="00836FCB" w:rsidRPr="007714C5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</w:p>
    <w:p w14:paraId="6BC65B51" w14:textId="6F7E80DF" w:rsidR="00C801DD" w:rsidRPr="007714C5" w:rsidRDefault="001E0DC3" w:rsidP="00780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ab/>
      </w:r>
    </w:p>
    <w:p w14:paraId="33AA28E3" w14:textId="77777777" w:rsidR="00C801DD" w:rsidRPr="007714C5" w:rsidRDefault="00C801DD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1EF6D0D" w14:textId="77777777" w:rsidR="00C801DD" w:rsidRPr="007714C5" w:rsidRDefault="00C801DD" w:rsidP="00780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</w:rPr>
      </w:pPr>
    </w:p>
    <w:p w14:paraId="7937445E" w14:textId="4B2AE498" w:rsidR="00F15B4C" w:rsidRPr="007714C5" w:rsidRDefault="00C801D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2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</w:t>
      </w:r>
      <w:r w:rsidRPr="007714C5">
        <w:rPr>
          <w:rFonts w:ascii="Angsana New" w:hAnsi="Angsana New"/>
          <w:sz w:val="30"/>
          <w:szCs w:val="30"/>
          <w:cs/>
        </w:rPr>
        <w:t>มูลค่าที่จะได้รับคืนส่วนใหญ่มาจากการขายมากกว่ามาจากการใช้สินทรัพย์นั้นต่อไป</w:t>
      </w:r>
      <w:r w:rsidR="00CA3E34" w:rsidRPr="007714C5">
        <w:rPr>
          <w:rFonts w:ascii="Angsana New" w:hAnsi="Angsana New"/>
          <w:sz w:val="30"/>
          <w:szCs w:val="30"/>
          <w:cs/>
        </w:rPr>
        <w:t xml:space="preserve"> ซึ่งต้องมีไว้เพื่อขายในทันทีในสภาพปัจจุบัน</w:t>
      </w:r>
      <w:r w:rsidR="007E554F" w:rsidRPr="007714C5">
        <w:rPr>
          <w:rFonts w:ascii="Angsana New" w:hAnsi="Angsana New"/>
          <w:sz w:val="30"/>
          <w:szCs w:val="30"/>
          <w:cs/>
        </w:rPr>
        <w:t xml:space="preserve"> </w:t>
      </w:r>
      <w:r w:rsidR="00CA3E34" w:rsidRPr="007714C5">
        <w:rPr>
          <w:rFonts w:ascii="Angsana New" w:hAnsi="Angsana New"/>
          <w:sz w:val="30"/>
          <w:szCs w:val="30"/>
          <w:cs/>
        </w:rPr>
        <w:t>และ</w:t>
      </w:r>
      <w:r w:rsidRPr="007714C5">
        <w:rPr>
          <w:rFonts w:ascii="Angsana New" w:hAnsi="Angsana New"/>
          <w:sz w:val="30"/>
          <w:szCs w:val="30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</w:t>
      </w:r>
      <w:r w:rsidR="00CD6F68" w:rsidRPr="007714C5">
        <w:rPr>
          <w:rFonts w:ascii="Angsana New" w:hAnsi="Angsana New"/>
          <w:sz w:val="30"/>
          <w:szCs w:val="30"/>
          <w:cs/>
        </w:rPr>
        <w:t>ขาย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5846B046" w14:textId="77777777" w:rsidR="00CD6F68" w:rsidRPr="00E55B3E" w:rsidRDefault="00CD6F68" w:rsidP="00C80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</w:rPr>
      </w:pPr>
    </w:p>
    <w:p w14:paraId="2AE55D73" w14:textId="1EF510A5" w:rsidR="00CD6F68" w:rsidRPr="007714C5" w:rsidRDefault="00CD6F68" w:rsidP="00CD6F6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ค่าตัดจำหน่าย</w:t>
      </w:r>
    </w:p>
    <w:p w14:paraId="3C3ECD75" w14:textId="7F4736C2" w:rsidR="00E25745" w:rsidRPr="007714C5" w:rsidRDefault="00E2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</w:p>
    <w:p w14:paraId="2018F831" w14:textId="6FB6DB01" w:rsidR="008532E5" w:rsidRPr="007714C5" w:rsidRDefault="00D943A6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อสั</w:t>
      </w:r>
      <w:r w:rsidR="008532E5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งหาริมทรัพย์เพื่อการลงทุน</w:t>
      </w:r>
    </w:p>
    <w:p w14:paraId="78F63BB3" w14:textId="77777777" w:rsidR="008532E5" w:rsidRPr="007714C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9C582FA" w14:textId="0864415F" w:rsidR="00D60A7A" w:rsidRPr="007714C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14C5">
        <w:rPr>
          <w:rFonts w:ascii="Angsana New" w:hAnsi="Angsana New"/>
          <w:spacing w:val="-8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</w:t>
      </w:r>
      <w:r w:rsidR="005A5A2F" w:rsidRPr="007714C5">
        <w:rPr>
          <w:rFonts w:ascii="Angsana New" w:hAnsi="Angsana New"/>
          <w:spacing w:val="-8"/>
          <w:sz w:val="30"/>
          <w:szCs w:val="30"/>
          <w:cs/>
        </w:rPr>
        <w:t>ไว้เป็นสินทรัพย์สิทธิการใช้และอสังหาริมทรัพย์ที่ถือครอง</w:t>
      </w:r>
      <w:r w:rsidR="005A5A2F" w:rsidRPr="007714C5">
        <w:rPr>
          <w:rFonts w:ascii="Angsana New" w:hAnsi="Angsana New"/>
          <w:spacing w:val="6"/>
          <w:sz w:val="30"/>
          <w:szCs w:val="30"/>
          <w:cs/>
        </w:rPr>
        <w:t>โดยบริษัท</w:t>
      </w:r>
      <w:r w:rsidRPr="007714C5">
        <w:rPr>
          <w:rFonts w:ascii="Angsana New" w:hAnsi="Angsana New"/>
          <w:spacing w:val="6"/>
          <w:sz w:val="30"/>
          <w:szCs w:val="30"/>
          <w:cs/>
        </w:rPr>
        <w:t xml:space="preserve">เพื่อหาประโยชน์จากรายได้ค่าเช่าหรือจากการเพิ่มขึ้นของมูลค่าของสินทรัพย์หรือทั้งสองอย่าง </w:t>
      </w:r>
      <w:r w:rsidRPr="007714C5">
        <w:rPr>
          <w:rFonts w:ascii="Angsana New" w:hAnsi="Angsana New"/>
          <w:spacing w:val="-4"/>
          <w:sz w:val="30"/>
          <w:szCs w:val="30"/>
          <w:cs/>
        </w:rPr>
        <w:t>ทั้งนี</w:t>
      </w:r>
      <w:r w:rsidR="00677CD5" w:rsidRPr="007714C5">
        <w:rPr>
          <w:rFonts w:ascii="Angsana New" w:hAnsi="Angsana New"/>
          <w:spacing w:val="-4"/>
          <w:sz w:val="30"/>
          <w:szCs w:val="30"/>
          <w:cs/>
        </w:rPr>
        <w:t>้</w:t>
      </w:r>
      <w:r w:rsidR="00C14B49" w:rsidRPr="007714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-4"/>
          <w:sz w:val="30"/>
          <w:szCs w:val="30"/>
          <w:cs/>
        </w:rPr>
        <w:t>ไม่ได้มีไว้เพื่อขายตาม</w:t>
      </w:r>
      <w:r w:rsidR="00035E3F" w:rsidRPr="007714C5">
        <w:rPr>
          <w:rFonts w:ascii="Angsana New" w:hAnsi="Angsana New"/>
          <w:spacing w:val="-4"/>
          <w:sz w:val="30"/>
          <w:szCs w:val="30"/>
          <w:cs/>
        </w:rPr>
        <w:t>ปกติของธุรกิจ</w:t>
      </w:r>
      <w:r w:rsidRPr="007714C5">
        <w:rPr>
          <w:rFonts w:ascii="Angsana New" w:hAnsi="Angsana New"/>
          <w:spacing w:val="-4"/>
          <w:sz w:val="30"/>
          <w:szCs w:val="30"/>
          <w:cs/>
        </w:rPr>
        <w:t>หรือใช้ในการผลิตหรือจัดหาสินค้าหรือให้บริการหรือใช้ในการบริหารงาน</w:t>
      </w:r>
      <w:r w:rsidR="00F15B4C"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193E8617" w14:textId="77777777" w:rsidR="008532E5" w:rsidRPr="007714C5" w:rsidRDefault="008532E5" w:rsidP="00211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9DF53C" w14:textId="2EF5B347" w:rsidR="00CA55A9" w:rsidRPr="007714C5" w:rsidRDefault="008532E5" w:rsidP="00AE3447">
      <w:pPr>
        <w:pStyle w:val="BodyText2"/>
        <w:tabs>
          <w:tab w:val="left" w:pos="567"/>
        </w:tabs>
        <w:spacing w:line="240" w:lineRule="atLeast"/>
        <w:ind w:left="567" w:firstLine="0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1CD5DC89" w14:textId="77777777" w:rsidR="00CA55A9" w:rsidRPr="007714C5" w:rsidRDefault="00CA55A9" w:rsidP="007B345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5731954" w14:textId="122F997A" w:rsidR="005278F1" w:rsidRPr="007714C5" w:rsidRDefault="00B3245B" w:rsidP="00EC4E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7714C5">
        <w:rPr>
          <w:rFonts w:ascii="Angsana New" w:hAnsi="Angsana New"/>
          <w:sz w:val="30"/>
          <w:szCs w:val="30"/>
          <w:cs/>
        </w:rPr>
        <w:t xml:space="preserve"> ซึ่งรวมต้นทุน</w:t>
      </w:r>
      <w:r w:rsidR="00131D2F" w:rsidRPr="007714C5">
        <w:rPr>
          <w:rFonts w:ascii="Angsana New" w:hAnsi="Angsana New"/>
          <w:sz w:val="30"/>
          <w:szCs w:val="30"/>
          <w:cs/>
        </w:rPr>
        <w:t>ของวัสดุ</w:t>
      </w:r>
      <w:r w:rsidRPr="007714C5">
        <w:rPr>
          <w:rFonts w:ascii="Angsana New" w:hAnsi="Angsana New"/>
          <w:sz w:val="30"/>
          <w:szCs w:val="30"/>
          <w:cs/>
        </w:rPr>
        <w:t xml:space="preserve"> ค่าแรงทางตรง และต้นทุนทางตรงอื่น เพื่อให้ได้อสังหาริมทรัพย์เพื่อการลงทุนอยู่ในสภาพพร้อมให้ประโยชน์ รวมถึงต้นทุนการกู้ยืมของสินทรัพย์ที่เข้าเงื่อนไข</w:t>
      </w:r>
    </w:p>
    <w:p w14:paraId="4C1CFFEF" w14:textId="77777777" w:rsidR="00E7758D" w:rsidRPr="007714C5" w:rsidRDefault="00E7758D" w:rsidP="00EC4E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D9FA832" w14:textId="7F6DC7DF" w:rsidR="00A67C46" w:rsidRPr="007714C5" w:rsidRDefault="00A67C46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</w:rPr>
        <w:t>ค่าเสื่อมราคาคำนวณโดยวิธีเส้นตรงตามอายุการใ</w:t>
      </w:r>
      <w:r w:rsidR="00362E5E" w:rsidRPr="007714C5">
        <w:rPr>
          <w:rFonts w:ascii="Angsana New" w:hAnsi="Angsana New"/>
          <w:spacing w:val="2"/>
          <w:sz w:val="30"/>
          <w:szCs w:val="30"/>
          <w:cs/>
        </w:rPr>
        <w:t>ช้</w:t>
      </w:r>
      <w:r w:rsidRPr="007714C5">
        <w:rPr>
          <w:rFonts w:ascii="Angsana New" w:hAnsi="Angsana New"/>
          <w:spacing w:val="2"/>
          <w:sz w:val="30"/>
          <w:szCs w:val="30"/>
          <w:cs/>
        </w:rPr>
        <w:t>ประโยชน์โดยประมาณของสินทรัพย์แต่ละรายการ และรับรู้ใน</w:t>
      </w:r>
      <w:r w:rsidRPr="007714C5">
        <w:rPr>
          <w:rFonts w:ascii="Angsana New" w:hAnsi="Angsana New"/>
          <w:sz w:val="30"/>
          <w:szCs w:val="30"/>
          <w:cs/>
        </w:rPr>
        <w:t>กำไรหรือขาดทุน ทั้งนี้ บริษัทไม่คิดค่าเสื่อมราคาสำหรับที่ดินและ</w:t>
      </w:r>
      <w:r w:rsidR="00E050D3" w:rsidRPr="007714C5">
        <w:rPr>
          <w:rFonts w:ascii="Angsana New" w:hAnsi="Angsana New"/>
          <w:sz w:val="30"/>
          <w:szCs w:val="30"/>
          <w:cs/>
        </w:rPr>
        <w:t>งานระหว่าง</w:t>
      </w:r>
      <w:r w:rsidR="00AD0797" w:rsidRPr="007714C5">
        <w:rPr>
          <w:rFonts w:ascii="Angsana New" w:hAnsi="Angsana New"/>
          <w:sz w:val="30"/>
          <w:szCs w:val="30"/>
          <w:cs/>
        </w:rPr>
        <w:t>การ</w:t>
      </w:r>
      <w:r w:rsidR="00E050D3" w:rsidRPr="007714C5">
        <w:rPr>
          <w:rFonts w:ascii="Angsana New" w:hAnsi="Angsana New"/>
          <w:sz w:val="30"/>
          <w:szCs w:val="30"/>
          <w:cs/>
        </w:rPr>
        <w:t>ก่อสร้าง</w:t>
      </w:r>
      <w:r w:rsidR="005B62A7"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61045FDA" w14:textId="77777777" w:rsidR="00A67C46" w:rsidRPr="007714C5" w:rsidRDefault="00A67C46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DE184A" w14:textId="79820A8F" w:rsidR="008532E5" w:rsidRPr="007714C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FB12F9" w:rsidRPr="007714C5">
        <w:rPr>
          <w:rFonts w:ascii="Angsana New" w:hAnsi="Angsana New"/>
          <w:sz w:val="30"/>
          <w:szCs w:val="30"/>
          <w:cs/>
        </w:rPr>
        <w:t>ใช้</w:t>
      </w:r>
      <w:r w:rsidRPr="007714C5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0656D6E2" w14:textId="77777777" w:rsidR="008532E5" w:rsidRPr="007714C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0" w:type="dxa"/>
        <w:tblInd w:w="441" w:type="dxa"/>
        <w:tblLook w:val="0000" w:firstRow="0" w:lastRow="0" w:firstColumn="0" w:lastColumn="0" w:noHBand="0" w:noVBand="0"/>
      </w:tblPr>
      <w:tblGrid>
        <w:gridCol w:w="6746"/>
        <w:gridCol w:w="2154"/>
        <w:gridCol w:w="360"/>
      </w:tblGrid>
      <w:tr w:rsidR="00A3301D" w:rsidRPr="007714C5" w14:paraId="6CE9083C" w14:textId="77777777" w:rsidTr="00204007">
        <w:tc>
          <w:tcPr>
            <w:tcW w:w="6746" w:type="dxa"/>
            <w:shd w:val="clear" w:color="auto" w:fill="auto"/>
            <w:vAlign w:val="bottom"/>
          </w:tcPr>
          <w:p w14:paraId="4C7E434A" w14:textId="77777777" w:rsidR="008532E5" w:rsidRPr="007714C5" w:rsidRDefault="008532E5" w:rsidP="009004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154" w:type="dxa"/>
          </w:tcPr>
          <w:p w14:paraId="22E847A6" w14:textId="77777777" w:rsidR="008532E5" w:rsidRPr="007714C5" w:rsidRDefault="008532E5" w:rsidP="009004F8">
            <w:pPr>
              <w:spacing w:line="240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5, 20</w:t>
            </w:r>
          </w:p>
        </w:tc>
        <w:tc>
          <w:tcPr>
            <w:tcW w:w="360" w:type="dxa"/>
          </w:tcPr>
          <w:p w14:paraId="44117602" w14:textId="77777777" w:rsidR="008532E5" w:rsidRPr="007714C5" w:rsidRDefault="008532E5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3301D" w:rsidRPr="007714C5" w14:paraId="7117030C" w14:textId="77777777" w:rsidTr="00204007">
        <w:tc>
          <w:tcPr>
            <w:tcW w:w="6746" w:type="dxa"/>
            <w:shd w:val="clear" w:color="auto" w:fill="auto"/>
            <w:vAlign w:val="bottom"/>
          </w:tcPr>
          <w:p w14:paraId="42EDDA03" w14:textId="77777777" w:rsidR="008532E5" w:rsidRPr="007714C5" w:rsidRDefault="008532E5" w:rsidP="009004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154" w:type="dxa"/>
          </w:tcPr>
          <w:p w14:paraId="39D17471" w14:textId="4E095E4B" w:rsidR="008532E5" w:rsidRPr="007714C5" w:rsidRDefault="008532E5" w:rsidP="00045B70">
            <w:pPr>
              <w:spacing w:line="240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20,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360" w:type="dxa"/>
          </w:tcPr>
          <w:p w14:paraId="336CD43D" w14:textId="77777777" w:rsidR="008532E5" w:rsidRPr="007714C5" w:rsidRDefault="008532E5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DCC9DD" w14:textId="77777777" w:rsidR="008532E5" w:rsidRPr="007714C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38E958" w14:textId="4AE1C9EE" w:rsidR="00B35F2B" w:rsidRPr="007714C5" w:rsidRDefault="007E5CFD" w:rsidP="00B3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ผล</w:t>
      </w:r>
      <w:r w:rsidR="00926B91" w:rsidRPr="007714C5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 อสังหาริมทรัพย์เพื่อการลงทุนรับรู้ในกำไรหรือขาดทุน</w:t>
      </w:r>
      <w:r w:rsidR="00B35F2B"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483980EE" w14:textId="77777777" w:rsidR="00C56FC7" w:rsidRPr="007714C5" w:rsidRDefault="00C56FC7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D4BC69" w14:textId="77777777" w:rsidR="001F6093" w:rsidRPr="007714C5" w:rsidRDefault="001F6093" w:rsidP="0003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>การจัดประเภทไปยังที่ดิน อาคารและอุปกรณ์</w:t>
      </w:r>
    </w:p>
    <w:p w14:paraId="554CCC54" w14:textId="77777777" w:rsidR="008532E5" w:rsidRPr="007714C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479797" w14:textId="77777777" w:rsidR="001F6093" w:rsidRPr="007714C5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</w:t>
      </w:r>
      <w:r w:rsidRPr="007714C5">
        <w:rPr>
          <w:rFonts w:ascii="Angsana New" w:hAnsi="Angsana New"/>
          <w:sz w:val="30"/>
          <w:szCs w:val="30"/>
          <w:cs/>
        </w:rPr>
        <w:t xml:space="preserve"> มูลค่าตามบัญชี ณ วันที่มีการจัดประเภทใหม่ ถือเป็นราคาทุนของสินทรัพย์ต่อไป</w:t>
      </w:r>
    </w:p>
    <w:p w14:paraId="1B8F7D56" w14:textId="4B275127" w:rsidR="00EC0B18" w:rsidRPr="007714C5" w:rsidRDefault="00EC0B1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611471" w14:textId="27CCE57F" w:rsidR="00C14B49" w:rsidRPr="007714C5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8CFFF1" w14:textId="6A4E5B5E" w:rsidR="00C14B49" w:rsidRPr="007714C5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140F05" w14:textId="7CAF2FB8" w:rsidR="00C14B49" w:rsidRPr="007714C5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C6A332" w14:textId="1B06DBB3" w:rsidR="00C14B49" w:rsidRPr="007714C5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721B7" w14:textId="77777777" w:rsidR="00C14B49" w:rsidRPr="007714C5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7FAEC" w14:textId="3505C4C9" w:rsidR="001F6093" w:rsidRPr="007714C5" w:rsidRDefault="00EC0B18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4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 w:rsidDel="00EC0B18">
        <w:rPr>
          <w:rFonts w:ascii="Angsana New" w:hAnsi="Angsana New"/>
          <w:sz w:val="30"/>
          <w:szCs w:val="30"/>
          <w:cs/>
        </w:rPr>
        <w:t xml:space="preserve"> </w:t>
      </w:r>
      <w:r w:rsidR="001F6093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4F20FCC" w14:textId="77777777" w:rsidR="008532E5" w:rsidRPr="007714C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554B37E" w14:textId="77777777" w:rsidR="00E5121E" w:rsidRPr="007714C5" w:rsidRDefault="00E5121E" w:rsidP="00E5121E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D76ACF5" w14:textId="77777777" w:rsidR="00E5121E" w:rsidRPr="007714C5" w:rsidRDefault="00E5121E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263E74E" w14:textId="5E7BD778" w:rsidR="00C14B49" w:rsidRPr="007714C5" w:rsidRDefault="001F6093" w:rsidP="004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</w:t>
      </w:r>
    </w:p>
    <w:p w14:paraId="65FEAFB8" w14:textId="77777777" w:rsidR="00C14B49" w:rsidRPr="007714C5" w:rsidRDefault="00C14B49" w:rsidP="004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37DE464" w14:textId="2CEB9D4F" w:rsidR="00E5121E" w:rsidRPr="007714C5" w:rsidRDefault="00E5121E" w:rsidP="004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7714C5">
        <w:rPr>
          <w:rFonts w:ascii="Angsana New" w:hAnsi="Angsana New"/>
          <w:spacing w:val="-4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เพื่อให้สินทรัพย์นั้นอยู่ในสถานที่และสภาพที่พร้อมจะใช้งานได้ตามความประสงค์ ต้นทุนในการรื้อถอน การขนย้าย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4"/>
          <w:sz w:val="30"/>
          <w:szCs w:val="30"/>
          <w:cs/>
        </w:rPr>
        <w:t>การบูรณะสถานที่ตั้งของสินทรัพย์ และต้นทุนการกู้ยืมของสินทรัพย์ที่เข้าเงื่อนไข สำหรับเครื่องมือที่ควบคุม</w:t>
      </w:r>
      <w:r w:rsidRPr="007714C5">
        <w:rPr>
          <w:rFonts w:ascii="Angsana New" w:hAnsi="Angsana New"/>
          <w:sz w:val="30"/>
          <w:szCs w:val="30"/>
          <w:cs/>
        </w:rPr>
        <w:t>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18D4061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2EB9F7B" w14:textId="24723A04" w:rsidR="00DA274C" w:rsidRPr="007714C5" w:rsidRDefault="007E5CF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ผล</w:t>
      </w:r>
      <w:r w:rsidR="00CA449C" w:rsidRPr="007714C5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4EF1E299" w14:textId="77777777" w:rsidR="00782013" w:rsidRPr="007714C5" w:rsidRDefault="0078201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  <w:lang w:eastAsia="en-GB"/>
        </w:rPr>
      </w:pPr>
    </w:p>
    <w:p w14:paraId="55B01303" w14:textId="77777777" w:rsidR="001F6093" w:rsidRPr="007714C5" w:rsidRDefault="001F6093" w:rsidP="00AE344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ED62DC8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9A74DBC" w14:textId="77777777" w:rsidR="001E3A79" w:rsidRPr="007714C5" w:rsidRDefault="001F6093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25E1DB6" w14:textId="77777777" w:rsidR="001E3A79" w:rsidRPr="007714C5" w:rsidRDefault="001E3A79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FA67E9F" w14:textId="77777777" w:rsidR="001F6093" w:rsidRPr="007714C5" w:rsidRDefault="001F6093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15479BF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0CF7905" w14:textId="3505A9C9" w:rsidR="001F6093" w:rsidRPr="007714C5" w:rsidRDefault="001F6093" w:rsidP="001F609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714C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E11967" w:rsidRPr="007714C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รวมถึงการตรวจสอบครั้งใหญ่</w:t>
      </w:r>
      <w:r w:rsidRPr="007714C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รับรู้เป็นส่วนหนึ่งของมูลค่าตามบัญชีของรายการที่ดิน อาคารและอุปกรณ์ </w:t>
      </w:r>
      <w:r w:rsidR="00745AF1" w:rsidRPr="007714C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เมื่อบริษัทจะได้รับประโยชน์เชิงเศรษฐกิจในอนาคตจากรายการนั้นและสามารถ</w:t>
      </w:r>
      <w:r w:rsidR="00745AF1" w:rsidRPr="007714C5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วัดมูลค่าต้นทุนของรายการนั้นได้อย่างน่าเชื่อถือ ชิ้นส่วนที่ถูกเปลี่ยนแทนจะถูกตัด</w:t>
      </w:r>
      <w:r w:rsidR="00D31FBC" w:rsidRPr="007714C5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ออกจากบัญชีด้วย</w:t>
      </w:r>
      <w:r w:rsidR="00745AF1" w:rsidRPr="007714C5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512DB6F" w14:textId="77777777" w:rsidR="00EE2592" w:rsidRPr="007714C5" w:rsidRDefault="00EE2592" w:rsidP="00E2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790355" w14:textId="77777777" w:rsidR="001F6093" w:rsidRPr="007714C5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>ค่าเสื่อมราคา</w:t>
      </w:r>
    </w:p>
    <w:p w14:paraId="7081B97B" w14:textId="596D747E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1AFB7C" w14:textId="5826A26C" w:rsidR="0002424D" w:rsidRPr="007714C5" w:rsidRDefault="0002424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 ของสินทรัพย์หรือมูลค่าอื่นที่ใช้แทนราคาทุนหักด้วยมูลค่าคงเหลือของสินทรัพย์</w:t>
      </w:r>
    </w:p>
    <w:p w14:paraId="3679E779" w14:textId="1C92710A" w:rsidR="00990CF2" w:rsidRPr="007714C5" w:rsidRDefault="00990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</w:p>
    <w:p w14:paraId="671AC645" w14:textId="37A486E1" w:rsidR="00990CF2" w:rsidRPr="007714C5" w:rsidRDefault="00745AF1" w:rsidP="0088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02424D" w:rsidRPr="007714C5">
        <w:rPr>
          <w:rFonts w:ascii="Angsana New" w:hAnsi="Angsana New"/>
          <w:sz w:val="30"/>
          <w:szCs w:val="30"/>
          <w:cs/>
        </w:rPr>
        <w:t>ช้</w:t>
      </w:r>
      <w:r w:rsidRPr="007714C5">
        <w:rPr>
          <w:rFonts w:ascii="Angsana New" w:hAnsi="Angsana New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</w:t>
      </w:r>
      <w:r w:rsidR="009327E6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</w:t>
      </w:r>
      <w:r w:rsidR="005E62C3" w:rsidRPr="007714C5">
        <w:rPr>
          <w:sz w:val="30"/>
          <w:szCs w:val="30"/>
          <w:cs/>
        </w:rPr>
        <w:t>งานระหว่างการก่อสร้าง</w:t>
      </w:r>
      <w:r w:rsidR="005E62C3"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529E9A88" w14:textId="77777777" w:rsidR="00990CF2" w:rsidRPr="007714C5" w:rsidRDefault="00990CF2" w:rsidP="0088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E56FE6" w14:textId="79CD435F" w:rsidR="00745AF1" w:rsidRPr="007714C5" w:rsidRDefault="00745AF1" w:rsidP="0088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="0090163F" w:rsidRPr="007714C5">
        <w:rPr>
          <w:rFonts w:ascii="Angsana New" w:hAnsi="Angsana New"/>
          <w:sz w:val="30"/>
          <w:szCs w:val="30"/>
          <w:cs/>
        </w:rPr>
        <w:t>ช้</w:t>
      </w:r>
      <w:r w:rsidRPr="007714C5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3E328569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690"/>
        <w:gridCol w:w="2520"/>
      </w:tblGrid>
      <w:tr w:rsidR="00A3301D" w:rsidRPr="007714C5" w14:paraId="6D1FFF45" w14:textId="77777777" w:rsidTr="00204007">
        <w:tc>
          <w:tcPr>
            <w:tcW w:w="6690" w:type="dxa"/>
          </w:tcPr>
          <w:p w14:paraId="3334D36E" w14:textId="77777777" w:rsidR="001F6093" w:rsidRPr="007714C5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20" w:type="dxa"/>
          </w:tcPr>
          <w:p w14:paraId="0C9FE4FA" w14:textId="77777777" w:rsidR="001F6093" w:rsidRPr="007714C5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  <w:tr w:rsidR="00A3301D" w:rsidRPr="007714C5" w14:paraId="49FF85AA" w14:textId="77777777" w:rsidTr="00204007">
        <w:tc>
          <w:tcPr>
            <w:tcW w:w="6690" w:type="dxa"/>
          </w:tcPr>
          <w:p w14:paraId="7F90D999" w14:textId="77777777" w:rsidR="001F6093" w:rsidRPr="007714C5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</w:tcPr>
          <w:p w14:paraId="72F8B332" w14:textId="46B9089C" w:rsidR="001F6093" w:rsidRPr="007714C5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20,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386A61" w:rsidRPr="007714C5">
              <w:rPr>
                <w:rFonts w:ascii="Angsana New" w:hAnsi="Angsana New"/>
                <w:color w:val="000000"/>
                <w:sz w:val="30"/>
                <w:szCs w:val="30"/>
              </w:rPr>
              <w:t>, 50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  <w:tr w:rsidR="00A3301D" w:rsidRPr="007714C5" w14:paraId="384DF123" w14:textId="77777777" w:rsidTr="00204007">
        <w:tc>
          <w:tcPr>
            <w:tcW w:w="6690" w:type="dxa"/>
          </w:tcPr>
          <w:p w14:paraId="6AB7B860" w14:textId="77777777" w:rsidR="001F6093" w:rsidRPr="007714C5" w:rsidRDefault="001F6093" w:rsidP="009004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520" w:type="dxa"/>
          </w:tcPr>
          <w:p w14:paraId="2529311D" w14:textId="77777777" w:rsidR="001F6093" w:rsidRPr="007714C5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 xml:space="preserve">20  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A3301D" w:rsidRPr="007714C5" w14:paraId="68B2B1F3" w14:textId="77777777" w:rsidTr="00204007">
        <w:tc>
          <w:tcPr>
            <w:tcW w:w="6690" w:type="dxa"/>
          </w:tcPr>
          <w:p w14:paraId="2128B01F" w14:textId="77777777" w:rsidR="001F6093" w:rsidRPr="007714C5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2520" w:type="dxa"/>
          </w:tcPr>
          <w:p w14:paraId="30F95806" w14:textId="77777777" w:rsidR="001F6093" w:rsidRPr="007714C5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  <w:tr w:rsidR="00A3301D" w:rsidRPr="007714C5" w14:paraId="5E685B46" w14:textId="77777777" w:rsidTr="00204007">
        <w:tc>
          <w:tcPr>
            <w:tcW w:w="6690" w:type="dxa"/>
          </w:tcPr>
          <w:p w14:paraId="2A6193F7" w14:textId="77777777" w:rsidR="001F6093" w:rsidRPr="007714C5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520" w:type="dxa"/>
          </w:tcPr>
          <w:p w14:paraId="7C7638A7" w14:textId="2CDD13EF" w:rsidR="001F6093" w:rsidRPr="007714C5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3, 5</w:t>
            </w:r>
            <w:r w:rsidR="00363424" w:rsidRPr="007714C5">
              <w:rPr>
                <w:rFonts w:ascii="Angsana New" w:hAnsi="Angsana New"/>
                <w:color w:val="000000"/>
                <w:sz w:val="30"/>
                <w:szCs w:val="30"/>
              </w:rPr>
              <w:t>, 10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</w:tbl>
    <w:p w14:paraId="648268F7" w14:textId="5E59DC24" w:rsidR="001F6093" w:rsidRPr="007714C5" w:rsidRDefault="001F6093" w:rsidP="0098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FE1BAA" w14:textId="77777777" w:rsidR="0002424D" w:rsidRPr="007714C5" w:rsidRDefault="0002424D" w:rsidP="00024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อายุการใช้ประโยชน์ของสินทรัพย์ และมูลค่าคงเหลือ ได้รับการทบทวนทุกรอบปีบัญชี</w:t>
      </w:r>
      <w:r w:rsidRPr="007714C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37114B57" w14:textId="584F59F5" w:rsidR="00631E69" w:rsidRPr="007714C5" w:rsidRDefault="00631E69" w:rsidP="0063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 w:firstLine="189"/>
        <w:jc w:val="thaiDistribute"/>
        <w:rPr>
          <w:rFonts w:ascii="Angsana New" w:hAnsi="Angsana New"/>
          <w:sz w:val="30"/>
          <w:szCs w:val="30"/>
        </w:rPr>
      </w:pPr>
    </w:p>
    <w:p w14:paraId="0B88F14C" w14:textId="354F48CE" w:rsidR="001F6093" w:rsidRPr="007714C5" w:rsidRDefault="00631E69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สิน</w:t>
      </w:r>
      <w:r w:rsidR="001F6093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ทรัพย์ไม่มีตัวตน</w:t>
      </w:r>
    </w:p>
    <w:p w14:paraId="5C7957DD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786798" w14:textId="61EB9C4D" w:rsidR="00947398" w:rsidRPr="007714C5" w:rsidRDefault="00947398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รายจ่ายในการวิจัยและพัฒนา</w:t>
      </w:r>
    </w:p>
    <w:p w14:paraId="1E06C442" w14:textId="77777777" w:rsidR="00947398" w:rsidRPr="00E55B3E" w:rsidRDefault="00947398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2BEA85" w14:textId="65CF030E" w:rsidR="00947398" w:rsidRPr="007714C5" w:rsidRDefault="00947398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 </w:t>
      </w:r>
    </w:p>
    <w:p w14:paraId="51B526C6" w14:textId="77777777" w:rsidR="00CA449C" w:rsidRPr="007714C5" w:rsidRDefault="00CA449C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D0DBB0" w14:textId="77777777" w:rsidR="00947398" w:rsidRPr="00594789" w:rsidRDefault="00947398" w:rsidP="0094739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1EDB">
        <w:rPr>
          <w:rFonts w:ascii="Angsana New" w:eastAsia="Calibri" w:hAnsi="Angsana New"/>
          <w:spacing w:val="11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</w:t>
      </w:r>
      <w:r w:rsidRPr="00BD1EDB">
        <w:rPr>
          <w:rFonts w:ascii="Angsana New" w:eastAsia="Calibri" w:hAnsi="Angsana New"/>
          <w:sz w:val="30"/>
          <w:szCs w:val="30"/>
          <w:cs/>
        </w:rPr>
        <w:t>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</w:t>
      </w:r>
      <w:r w:rsidRPr="00113BCB">
        <w:rPr>
          <w:rFonts w:ascii="Angsana New" w:eastAsia="Calibri" w:hAnsi="Angsana New"/>
          <w:spacing w:val="4"/>
          <w:sz w:val="30"/>
          <w:szCs w:val="30"/>
          <w:cs/>
        </w:rPr>
        <w:t>ที่จะก่อให้เกิดประโยชน์เชิงเศรษฐกิจในอนาคต และบริษัทมีความตั้งใจและมีทรัพยากรเพียงพอที่จะนำมาใช้</w:t>
      </w:r>
      <w:r w:rsidRPr="00594789">
        <w:rPr>
          <w:rFonts w:ascii="Angsana New" w:eastAsia="Calibri" w:hAnsi="Angsana New"/>
          <w:sz w:val="30"/>
          <w:szCs w:val="30"/>
          <w:cs/>
        </w:rPr>
        <w:t xml:space="preserve">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รายจ่ายในการพัฒนาอื่นรับรู้ในกำไรหรือขาดทุนเมื่อเกิดขึ้น </w:t>
      </w:r>
    </w:p>
    <w:p w14:paraId="5E88D3F0" w14:textId="77777777" w:rsidR="00947398" w:rsidRPr="007714C5" w:rsidRDefault="00947398" w:rsidP="009473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23798B2" w14:textId="4EBA03A6" w:rsidR="00947398" w:rsidRPr="00113BCB" w:rsidRDefault="00947398" w:rsidP="0094739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D1EDB">
        <w:rPr>
          <w:rFonts w:ascii="Angsana New" w:eastAsia="Calibri" w:hAnsi="Angsana New"/>
          <w:spacing w:val="2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</w:t>
      </w:r>
      <w:r w:rsidRPr="00BD1EDB">
        <w:rPr>
          <w:rFonts w:ascii="Angsana New" w:eastAsia="Calibri" w:hAnsi="Angsana New"/>
          <w:sz w:val="30"/>
          <w:szCs w:val="30"/>
          <w:cs/>
        </w:rPr>
        <w:t>ด้อยค่าสะสม ราคาทุนรวมถึงต้นทุนสำหรับ</w:t>
      </w:r>
      <w:r w:rsidR="0017684A" w:rsidRPr="00BD1EDB">
        <w:rPr>
          <w:rFonts w:ascii="Angsana New" w:eastAsia="Calibri" w:hAnsi="Angsana New"/>
          <w:sz w:val="30"/>
          <w:szCs w:val="30"/>
          <w:cs/>
        </w:rPr>
        <w:t>วัสดุ</w:t>
      </w:r>
      <w:r w:rsidRPr="00BD1EDB">
        <w:rPr>
          <w:rFonts w:ascii="Angsana New" w:eastAsia="Calibri" w:hAnsi="Angsana New"/>
          <w:sz w:val="30"/>
          <w:szCs w:val="30"/>
          <w:cs/>
        </w:rPr>
        <w:t xml:space="preserve"> ต้นทุนแรงงานทางตรง ต้นทุนที่เกี่ยวข้องโดยตรงในการจัดเตรียม</w:t>
      </w:r>
      <w:r w:rsidRPr="00113BCB">
        <w:rPr>
          <w:rFonts w:ascii="Angsana New" w:eastAsia="Calibri" w:hAnsi="Angsana New"/>
          <w:spacing w:val="-4"/>
          <w:sz w:val="30"/>
          <w:szCs w:val="30"/>
          <w:cs/>
        </w:rPr>
        <w:t>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</w:t>
      </w:r>
      <w:r w:rsidRPr="00113BCB">
        <w:rPr>
          <w:rFonts w:ascii="Angsana New" w:eastAsia="Calibri" w:hAnsi="Angsana New"/>
          <w:sz w:val="30"/>
          <w:szCs w:val="30"/>
          <w:cs/>
        </w:rPr>
        <w:t>เป็นสินทรัพย์เมื่อก่อให้เกิดประโยชน์เชิงเศรษฐกิจในอนาคต</w:t>
      </w:r>
    </w:p>
    <w:p w14:paraId="2003FF5F" w14:textId="6B7940B4" w:rsidR="00E7758D" w:rsidRPr="007714C5" w:rsidRDefault="00E77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7714C5">
        <w:rPr>
          <w:rFonts w:ascii="Angsana New" w:eastAsia="Calibri" w:hAnsi="Angsana New"/>
          <w:sz w:val="30"/>
          <w:szCs w:val="30"/>
          <w:cs/>
        </w:rPr>
        <w:br w:type="page"/>
      </w:r>
    </w:p>
    <w:p w14:paraId="69171BDC" w14:textId="35B6CD9A" w:rsidR="003776BE" w:rsidRPr="007714C5" w:rsidRDefault="003776BE" w:rsidP="001F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สินทรัพย์ไม่มีตัวตนอื่นๆ</w:t>
      </w:r>
    </w:p>
    <w:p w14:paraId="008EB781" w14:textId="77777777" w:rsidR="003776BE" w:rsidRPr="007714C5" w:rsidRDefault="003776BE" w:rsidP="001F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2C9A2B" w14:textId="65B95489" w:rsidR="001F6093" w:rsidRPr="007714C5" w:rsidRDefault="001F6093" w:rsidP="001F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trike/>
          <w:color w:val="000000"/>
          <w:sz w:val="30"/>
          <w:szCs w:val="30"/>
          <w:cs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สินทรัพย์ไม่มีตัวตนอื่น</w:t>
      </w:r>
      <w:r w:rsidR="003776BE" w:rsidRPr="007714C5">
        <w:rPr>
          <w:rFonts w:ascii="Angsana New" w:hAnsi="Angsana New"/>
          <w:color w:val="000000"/>
          <w:sz w:val="30"/>
          <w:szCs w:val="30"/>
          <w:cs/>
        </w:rPr>
        <w:t>ๆ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 ที่บริษัทซื้อมาและมีอายุการ</w:t>
      </w:r>
      <w:r w:rsidR="001F15C9" w:rsidRPr="007714C5">
        <w:rPr>
          <w:rFonts w:ascii="Angsana New" w:hAnsi="Angsana New"/>
          <w:color w:val="000000"/>
          <w:sz w:val="30"/>
          <w:szCs w:val="30"/>
          <w:cs/>
        </w:rPr>
        <w:t>ใช้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ประโยชน์ทราบได้แน่นอน</w:t>
      </w:r>
      <w:r w:rsidRPr="007714C5">
        <w:rPr>
          <w:rFonts w:ascii="Angsana New" w:hAnsi="Angsana New"/>
          <w:sz w:val="30"/>
          <w:szCs w:val="30"/>
          <w:cs/>
        </w:rPr>
        <w:t>วัดมูลค่า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ด้วยราคาทุนหักด้วยค่าตัดจำหน่ายสะสมและผลขาดทุนจากการด้อยค่าสะสม</w:t>
      </w:r>
    </w:p>
    <w:p w14:paraId="68233823" w14:textId="77777777" w:rsidR="001F6093" w:rsidRPr="007714C5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2CF96083" w14:textId="6A57FA55" w:rsidR="001F6093" w:rsidRPr="007714C5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714C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D80EE7" w:rsidRPr="007714C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75F83AD5" w14:textId="77777777" w:rsidR="00B904E8" w:rsidRPr="007714C5" w:rsidRDefault="00B904E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EF5F4E4" w14:textId="59CF81A9" w:rsidR="00B904E8" w:rsidRPr="007714C5" w:rsidRDefault="00B904E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  <w:r w:rsidRPr="007714C5">
        <w:rPr>
          <w:rFonts w:ascii="Angsana New" w:eastAsia="Calibri" w:hAnsi="Angsana New"/>
          <w:spacing w:val="2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04498" w:rsidRPr="007714C5">
        <w:rPr>
          <w:rFonts w:ascii="Angsana New" w:eastAsia="Calibri" w:hAnsi="Angsana New"/>
          <w:spacing w:val="2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ทั้งนี้</w:t>
      </w:r>
      <w:r w:rsidR="001F46E5" w:rsidRPr="007714C5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="00E04498" w:rsidRPr="007714C5">
        <w:rPr>
          <w:rFonts w:ascii="Angsana New" w:eastAsia="Calibri" w:hAnsi="Angsana New"/>
          <w:spacing w:val="2"/>
          <w:sz w:val="30"/>
          <w:szCs w:val="30"/>
          <w:cs/>
        </w:rPr>
        <w:t>บริษัทไม่ได้คิดค่าตัดจำหน่ายสำหรับต้นทุนระหว่างพัฒนา</w:t>
      </w:r>
    </w:p>
    <w:p w14:paraId="603D5D9D" w14:textId="2D3D3B55" w:rsidR="00B3245B" w:rsidRPr="007714C5" w:rsidRDefault="00B3245B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B6DD14" w14:textId="051428A0" w:rsidR="00B904E8" w:rsidRPr="007714C5" w:rsidRDefault="00B904E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2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334C33B7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576"/>
        <w:gridCol w:w="2610"/>
      </w:tblGrid>
      <w:tr w:rsidR="00326BC1" w:rsidRPr="007714C5" w14:paraId="389D9DC7" w14:textId="77777777" w:rsidTr="00DE260B">
        <w:tc>
          <w:tcPr>
            <w:tcW w:w="6576" w:type="dxa"/>
            <w:shd w:val="clear" w:color="auto" w:fill="auto"/>
          </w:tcPr>
          <w:p w14:paraId="0D68B918" w14:textId="77777777" w:rsidR="001F6093" w:rsidRPr="007714C5" w:rsidRDefault="001F6093" w:rsidP="0008392E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2610" w:type="dxa"/>
            <w:shd w:val="clear" w:color="auto" w:fill="auto"/>
          </w:tcPr>
          <w:p w14:paraId="05917762" w14:textId="77777777" w:rsidR="001F6093" w:rsidRPr="007714C5" w:rsidRDefault="001F6093" w:rsidP="009004F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26BC1" w:rsidRPr="007714C5" w14:paraId="420BB12E" w14:textId="77777777" w:rsidTr="00DE260B">
        <w:tc>
          <w:tcPr>
            <w:tcW w:w="6576" w:type="dxa"/>
          </w:tcPr>
          <w:p w14:paraId="11BAB775" w14:textId="77777777" w:rsidR="001F6093" w:rsidRPr="007714C5" w:rsidRDefault="001F6093" w:rsidP="0008392E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610" w:type="dxa"/>
          </w:tcPr>
          <w:p w14:paraId="431CC704" w14:textId="77777777" w:rsidR="001F6093" w:rsidRPr="007714C5" w:rsidRDefault="001F6093" w:rsidP="009004F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3, 5,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  <w:tr w:rsidR="00326BC1" w:rsidRPr="007714C5" w14:paraId="67B8B794" w14:textId="77777777" w:rsidTr="00DE260B">
        <w:tc>
          <w:tcPr>
            <w:tcW w:w="6576" w:type="dxa"/>
          </w:tcPr>
          <w:p w14:paraId="55990B8D" w14:textId="77777777" w:rsidR="001F6093" w:rsidRPr="007714C5" w:rsidRDefault="001F6093" w:rsidP="0008392E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610" w:type="dxa"/>
          </w:tcPr>
          <w:p w14:paraId="6B5CF1E4" w14:textId="77777777" w:rsidR="001F6093" w:rsidRPr="007714C5" w:rsidRDefault="001F6093" w:rsidP="009004F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5, 10, 25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</w:tbl>
    <w:p w14:paraId="3BF95373" w14:textId="77777777" w:rsidR="003776BE" w:rsidRPr="007714C5" w:rsidRDefault="003776BE" w:rsidP="003776BE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56647E" w14:textId="59CA2BA6" w:rsidR="003776BE" w:rsidRPr="007714C5" w:rsidRDefault="003776BE" w:rsidP="003776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วิธีการตัดจำหน่าย ระยะเวลาที่คาดว่าจะได้รับประโยชน์ และมูลค่าคงเหลือจะได้รับการทบทวนทุกรอบปีบัญชีและปรับปรุงตามความเหมาะสม </w:t>
      </w:r>
    </w:p>
    <w:p w14:paraId="34679D6E" w14:textId="79D39522" w:rsidR="00813BA4" w:rsidRPr="007714C5" w:rsidRDefault="00813BA4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754302" w14:textId="69A93559" w:rsidR="00653A29" w:rsidRPr="007714C5" w:rsidRDefault="00653A29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619870AD" w14:textId="77777777" w:rsidR="00D3100C" w:rsidRPr="007714C5" w:rsidRDefault="00D3100C" w:rsidP="00D3100C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E148E" w14:textId="2F676DC3" w:rsidR="00D3100C" w:rsidRPr="007714C5" w:rsidRDefault="00D3100C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714C5">
        <w:rPr>
          <w:rFonts w:ascii="Angsana New" w:hAnsi="Angsana New"/>
          <w:spacing w:val="6"/>
          <w:sz w:val="30"/>
          <w:szCs w:val="30"/>
          <w:cs/>
        </w:rPr>
        <w:t>ณ วันเริ่มต้นของสัญญา บริษัท</w:t>
      </w:r>
      <w:r w:rsidR="00F008FD" w:rsidRPr="007714C5">
        <w:rPr>
          <w:rFonts w:ascii="Angsana New" w:hAnsi="Angsana New"/>
          <w:spacing w:val="6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6E7759C" w14:textId="77777777" w:rsidR="00862630" w:rsidRPr="007714C5" w:rsidRDefault="00862630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897BC69" w14:textId="22D17EF6" w:rsidR="00862630" w:rsidRPr="00E55B3E" w:rsidRDefault="00862630" w:rsidP="00862630">
      <w:pPr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7714C5">
        <w:rPr>
          <w:rFonts w:ascii="Angsana New" w:hAnsi="Angsana New"/>
          <w:spacing w:val="8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ตามสัญญาให้กับแต่ละส่วนประกอบของสัญญาเช่าตามราคาเอกเทศของแต่ละส่วนประกอบ </w:t>
      </w:r>
      <w:r w:rsidR="0002418B" w:rsidRPr="007714C5">
        <w:rPr>
          <w:rFonts w:ascii="Angsana New" w:hAnsi="Angsana New"/>
          <w:spacing w:val="4"/>
          <w:sz w:val="30"/>
          <w:szCs w:val="30"/>
          <w:cs/>
        </w:rPr>
        <w:t xml:space="preserve">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 </w:t>
      </w:r>
    </w:p>
    <w:p w14:paraId="3023E0B6" w14:textId="77777777" w:rsidR="00862630" w:rsidRPr="007714C5" w:rsidRDefault="00862630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B70746A" w14:textId="14168D81" w:rsidR="00EC23BC" w:rsidRPr="007714C5" w:rsidRDefault="008632F9" w:rsidP="00EC23BC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  <w:r w:rsidRPr="007714C5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="00476C47" w:rsidRPr="007714C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6"/>
          <w:sz w:val="30"/>
          <w:szCs w:val="30"/>
          <w:cs/>
        </w:rPr>
        <w:t>ซึ่งสินทรัพย์</w:t>
      </w:r>
      <w:r w:rsidRPr="007714C5">
        <w:rPr>
          <w:rFonts w:ascii="Angsana New" w:hAnsi="Angsana New"/>
          <w:sz w:val="30"/>
          <w:szCs w:val="30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2EFF97" w14:textId="77777777" w:rsidR="008632F9" w:rsidRPr="007714C5" w:rsidRDefault="008632F9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2A103214" w14:textId="4C508AE5" w:rsidR="0058402F" w:rsidRPr="007714C5" w:rsidRDefault="00EC23BC" w:rsidP="00D310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E7758D" w:rsidRPr="007714C5">
        <w:rPr>
          <w:rFonts w:ascii="Angsana New" w:hAnsi="Angsana New"/>
          <w:spacing w:val="-4"/>
          <w:sz w:val="30"/>
          <w:szCs w:val="30"/>
          <w:cs/>
        </w:rPr>
        <w:t>สะสม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และปรับปรุง</w:t>
      </w:r>
      <w:r w:rsidRPr="007714C5">
        <w:rPr>
          <w:rFonts w:ascii="Angsana New" w:hAnsi="Angsana New"/>
          <w:sz w:val="30"/>
          <w:szCs w:val="30"/>
          <w:cs/>
        </w:rPr>
        <w:t>เมื่อมีการวัดมูลค่าใหม่ของหนี้สินตามสัญญาเช่า</w:t>
      </w:r>
      <w:r w:rsidR="004E569C"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4A5DE429" w14:textId="77777777" w:rsidR="0058402F" w:rsidRPr="007714C5" w:rsidRDefault="0058402F" w:rsidP="00D3100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50DB25" w14:textId="2F030BA8" w:rsidR="002A41E5" w:rsidRPr="007714C5" w:rsidRDefault="002A41E5" w:rsidP="002A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="00617DBB" w:rsidRPr="007714C5">
        <w:rPr>
          <w:rFonts w:ascii="Angsana New" w:hAnsi="Angsana New"/>
          <w:sz w:val="30"/>
          <w:szCs w:val="30"/>
          <w:cs/>
        </w:rPr>
        <w:t>ปรับปรุงด้วย</w:t>
      </w:r>
      <w:r w:rsidRPr="007714C5">
        <w:rPr>
          <w:rFonts w:ascii="Angsana New" w:hAnsi="Angsana New"/>
          <w:b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="00747398" w:rsidRPr="007714C5">
        <w:rPr>
          <w:rFonts w:ascii="Angsana New" w:hAnsi="Angsana New"/>
          <w:b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 xml:space="preserve">รวมกับต้นทุนทางตรงเริ่มแรก และประมาณการต้นทุนในการบูรณะและสุทธิจากสิ่งจูงใจในสัญญาเช่าที่ได้รับ </w:t>
      </w:r>
    </w:p>
    <w:p w14:paraId="127C173B" w14:textId="77777777" w:rsidR="004E569C" w:rsidRPr="007714C5" w:rsidRDefault="004E569C" w:rsidP="00D3100C">
      <w:pPr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5EE181A4" w14:textId="5707E946" w:rsidR="002A41E5" w:rsidRPr="007714C5" w:rsidRDefault="002A41E5" w:rsidP="002A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</w:t>
      </w:r>
      <w:r w:rsidRPr="007714C5">
        <w:rPr>
          <w:rFonts w:ascii="Angsana New" w:hAnsi="Angsana New"/>
          <w:spacing w:val="-6"/>
          <w:sz w:val="30"/>
          <w:szCs w:val="30"/>
          <w:cs/>
        </w:rPr>
        <w:t>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7714C5">
        <w:rPr>
          <w:rFonts w:ascii="Angsana New" w:hAnsi="Angsana New"/>
          <w:sz w:val="30"/>
          <w:szCs w:val="30"/>
          <w:cs/>
        </w:rPr>
        <w:t xml:space="preserve"> ซึ่งกำหนดตามเกณฑ์เดียวกันกับสินทรัพย์และอุปกรณ์ที่เกี่ยวข้อง</w:t>
      </w:r>
    </w:p>
    <w:p w14:paraId="234C4EA4" w14:textId="77777777" w:rsidR="000459B4" w:rsidRPr="00E55B3E" w:rsidRDefault="000459B4" w:rsidP="002A41E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032D321" w14:textId="25DCD10B" w:rsidR="002A41E5" w:rsidRPr="007714C5" w:rsidRDefault="002A41E5" w:rsidP="002A41E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</w:t>
      </w:r>
      <w:r w:rsidRPr="007714C5">
        <w:rPr>
          <w:rFonts w:ascii="Angsana New" w:hAnsi="Angsana New"/>
          <w:spacing w:val="-4"/>
          <w:sz w:val="30"/>
          <w:szCs w:val="30"/>
          <w:cs/>
        </w:rPr>
        <w:t>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</w:t>
      </w:r>
      <w:r w:rsidRPr="007714C5">
        <w:rPr>
          <w:rFonts w:ascii="Angsana New" w:hAnsi="Angsana New"/>
          <w:sz w:val="30"/>
          <w:szCs w:val="30"/>
          <w:cs/>
        </w:rPr>
        <w:t>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3EC9F1A" w14:textId="77777777" w:rsidR="003776BE" w:rsidRPr="00E55B3E" w:rsidRDefault="003776BE" w:rsidP="002A41E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BE55320" w14:textId="658D107F" w:rsidR="002A41E5" w:rsidRPr="007714C5" w:rsidRDefault="002A41E5" w:rsidP="002A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714C5">
        <w:rPr>
          <w:rFonts w:ascii="Angsana New" w:hAnsi="Angsana New"/>
          <w:spacing w:val="-2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</w:t>
      </w:r>
      <w:r w:rsidRPr="007714C5">
        <w:rPr>
          <w:rFonts w:ascii="Angsana New" w:hAnsi="Angsana New"/>
          <w:sz w:val="30"/>
          <w:szCs w:val="30"/>
          <w:cs/>
        </w:rPr>
        <w:t xml:space="preserve">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B43C206" w14:textId="77777777" w:rsidR="009C7CD6" w:rsidRPr="007714C5" w:rsidRDefault="009C7CD6" w:rsidP="006E28E0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/>
        </w:rPr>
      </w:pPr>
    </w:p>
    <w:p w14:paraId="4177215E" w14:textId="77777777" w:rsidR="009C7CD6" w:rsidRPr="007714C5" w:rsidRDefault="009C7CD6" w:rsidP="006E28E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1247EE0A" w14:textId="77777777" w:rsidR="00792612" w:rsidRPr="007714C5" w:rsidRDefault="00792612" w:rsidP="006E28E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78E0C0C" w14:textId="5323E47A" w:rsidR="00D3100C" w:rsidRPr="007714C5" w:rsidRDefault="00BA2369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</w:t>
      </w:r>
      <w:r w:rsidR="00D3100C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เช่า </w:t>
      </w:r>
    </w:p>
    <w:p w14:paraId="1F71323B" w14:textId="77777777" w:rsidR="00D3100C" w:rsidRPr="007714C5" w:rsidRDefault="00D3100C" w:rsidP="00D3100C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4A0BD4D" w14:textId="11F9A02A" w:rsidR="00A1672B" w:rsidRPr="007714C5" w:rsidRDefault="00A1672B" w:rsidP="00A1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714C5">
        <w:rPr>
          <w:rFonts w:ascii="Angsana New" w:hAnsi="Angsana New"/>
          <w:spacing w:val="6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บริษัทจะปันส่วน</w:t>
      </w:r>
      <w:r w:rsidRPr="007714C5">
        <w:rPr>
          <w:rFonts w:ascii="Angsana New" w:hAnsi="Angsana New"/>
          <w:b/>
          <w:spacing w:val="6"/>
          <w:sz w:val="30"/>
          <w:szCs w:val="30"/>
          <w:cs/>
        </w:rPr>
        <w:t>สิ่งตอบแทนที่จะได้รับ</w:t>
      </w:r>
      <w:r w:rsidRPr="007714C5">
        <w:rPr>
          <w:rFonts w:ascii="Angsana New" w:hAnsi="Angsana New"/>
          <w:b/>
          <w:sz w:val="30"/>
          <w:szCs w:val="30"/>
          <w:cs/>
        </w:rPr>
        <w:t xml:space="preserve">ตามสัญญาให้กับแต่ละส่วนประกอบของสัญญาตามเกณฑ์ราคาขายที่เป็นเอกเทศ </w:t>
      </w:r>
    </w:p>
    <w:p w14:paraId="3337F092" w14:textId="77777777" w:rsidR="00D3100C" w:rsidRPr="007714C5" w:rsidRDefault="00D3100C" w:rsidP="00AE3447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414E2DD" w14:textId="72A53429" w:rsidR="00186C6D" w:rsidRPr="007714C5" w:rsidRDefault="00186C6D" w:rsidP="00186C6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714C5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</w:t>
      </w:r>
      <w:r w:rsidRPr="007714C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b/>
          <w:sz w:val="30"/>
          <w:szCs w:val="30"/>
          <w:cs/>
        </w:rPr>
        <w:t xml:space="preserve">บริษัทพิจารณาจัดประเภทสัญญาให้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04A3144D" w14:textId="1A5FA7C6" w:rsidR="005C3A02" w:rsidRPr="007714C5" w:rsidRDefault="007A294F" w:rsidP="00D310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Cs w:val="20"/>
        </w:rPr>
      </w:pPr>
      <w:r w:rsidRPr="007714C5">
        <w:rPr>
          <w:rFonts w:ascii="Angsana New" w:hAnsi="Angsana New"/>
          <w:spacing w:val="4"/>
          <w:sz w:val="30"/>
          <w:szCs w:val="30"/>
          <w:cs/>
        </w:rPr>
        <w:t>เมื่อ</w:t>
      </w:r>
      <w:r w:rsidRPr="007714C5">
        <w:rPr>
          <w:rFonts w:ascii="Angsana New" w:eastAsia="Calibri" w:hAnsi="Angsana New"/>
          <w:b/>
          <w:spacing w:val="4"/>
          <w:sz w:val="30"/>
          <w:szCs w:val="30"/>
          <w:cs/>
        </w:rPr>
        <w:t>บริษัทเป็นผู้ให้เช่าช่วง</w:t>
      </w:r>
      <w:r w:rsidRPr="007714C5">
        <w:rPr>
          <w:rFonts w:ascii="Angsana New" w:eastAsia="Calibri" w:hAnsi="Angsana New"/>
          <w:b/>
          <w:bCs/>
          <w:spacing w:val="4"/>
          <w:sz w:val="30"/>
          <w:szCs w:val="30"/>
          <w:cs/>
        </w:rPr>
        <w:t xml:space="preserve"> </w:t>
      </w:r>
      <w:r w:rsidRPr="007714C5">
        <w:rPr>
          <w:rFonts w:ascii="Angsana New" w:eastAsia="Calibri" w:hAnsi="Angsana New"/>
          <w:b/>
          <w:spacing w:val="4"/>
          <w:sz w:val="30"/>
          <w:szCs w:val="30"/>
          <w:cs/>
        </w:rPr>
        <w:t>บริษัทจะจัดประเภทสัญญาเช่าช่วงเป็นสัญญาเช่าเงินทุนหรือสัญญาเช่าดำเนินงาน</w:t>
      </w:r>
      <w:r w:rsidRPr="007714C5">
        <w:rPr>
          <w:rFonts w:ascii="Angsana New" w:eastAsia="Calibri" w:hAnsi="Angsana New"/>
          <w:b/>
          <w:spacing w:val="-8"/>
          <w:sz w:val="30"/>
          <w:szCs w:val="30"/>
          <w:cs/>
        </w:rPr>
        <w:t>โดยอ้างอิงจากสินทรัพย์สิทธิการใช้ที่เกิดจากสัญญาเช่าหลัก หากสัญญาเช่าหลักเป็นสัญญาเช่าระยะสั้น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2451BC34" w14:textId="77777777" w:rsidR="003F1AEC" w:rsidRPr="007714C5" w:rsidRDefault="003F1AEC" w:rsidP="00D310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F4E92E7" w14:textId="77777777" w:rsidR="00186C6D" w:rsidRPr="007714C5" w:rsidRDefault="00186C6D" w:rsidP="00186C6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7714C5">
        <w:rPr>
          <w:rFonts w:ascii="Angsana New" w:hAnsi="Angsana New"/>
          <w:b/>
          <w:spacing w:val="4"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</w:t>
      </w:r>
      <w:r w:rsidRPr="00BD1EDB">
        <w:rPr>
          <w:rFonts w:ascii="Angsana New" w:hAnsi="Angsana New"/>
          <w:b/>
          <w:spacing w:val="4"/>
          <w:sz w:val="30"/>
          <w:szCs w:val="30"/>
          <w:cs/>
          <w:lang w:val="x-none" w:eastAsia="x-none"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</w:t>
      </w:r>
      <w:r w:rsidRPr="007714C5">
        <w:rPr>
          <w:rFonts w:ascii="Angsana New" w:hAnsi="Angsana New"/>
          <w:b/>
          <w:sz w:val="30"/>
          <w:szCs w:val="30"/>
          <w:cs/>
          <w:lang w:val="x-none" w:eastAsia="x-none"/>
        </w:rPr>
        <w:t>ของบริษัทที่ได้จากเงินลงทุนสุทธิคงเหลือตามสัญญาเช่า</w:t>
      </w:r>
    </w:p>
    <w:p w14:paraId="0466AC52" w14:textId="77777777" w:rsidR="00186C6D" w:rsidRPr="007714C5" w:rsidRDefault="00186C6D" w:rsidP="00D310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1ED77C3" w14:textId="512AD6EA" w:rsidR="00B958A0" w:rsidRPr="007714C5" w:rsidRDefault="00B958A0" w:rsidP="00B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7714C5">
        <w:rPr>
          <w:rFonts w:ascii="Angsana New" w:hAnsi="Angsana New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</w:t>
      </w:r>
      <w:r w:rsidRPr="007714C5">
        <w:rPr>
          <w:rFonts w:ascii="Angsana New" w:hAnsi="Angsana New"/>
          <w:b/>
          <w:spacing w:val="-6"/>
          <w:sz w:val="30"/>
          <w:szCs w:val="30"/>
          <w:cs/>
        </w:rPr>
        <w:t>ส่วนหนึ่งของรายได้ค่าเช่า</w:t>
      </w:r>
      <w:r w:rsidR="006217C5" w:rsidRPr="007714C5">
        <w:rPr>
          <w:rFonts w:ascii="Angsana New" w:hAnsi="Angsana New"/>
          <w:b/>
          <w:spacing w:val="-6"/>
          <w:sz w:val="30"/>
          <w:szCs w:val="30"/>
          <w:cs/>
        </w:rPr>
        <w:t>และ</w:t>
      </w:r>
      <w:r w:rsidRPr="007714C5">
        <w:rPr>
          <w:rFonts w:ascii="Angsana New" w:hAnsi="Angsana New"/>
          <w:b/>
          <w:spacing w:val="-6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Pr="007714C5">
        <w:rPr>
          <w:rFonts w:ascii="Angsana New" w:hAnsi="Angsana New"/>
          <w:b/>
          <w:sz w:val="30"/>
          <w:szCs w:val="30"/>
          <w:cs/>
        </w:rPr>
        <w:t>มูลค่า</w:t>
      </w:r>
      <w:r w:rsidRPr="00BD1EDB">
        <w:rPr>
          <w:rFonts w:ascii="Angsana New" w:hAnsi="Angsana New"/>
          <w:b/>
          <w:spacing w:val="4"/>
          <w:sz w:val="30"/>
          <w:szCs w:val="30"/>
          <w:cs/>
        </w:rPr>
        <w:t>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</w:t>
      </w:r>
      <w:r w:rsidRPr="007714C5">
        <w:rPr>
          <w:rFonts w:ascii="Angsana New" w:hAnsi="Angsana New"/>
          <w:b/>
          <w:sz w:val="30"/>
          <w:szCs w:val="30"/>
          <w:cs/>
        </w:rPr>
        <w:t>กับรายได้ค่าเช่า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7EB2EC72" w14:textId="77777777" w:rsidR="00E7758D" w:rsidRPr="007714C5" w:rsidRDefault="00E7758D" w:rsidP="00B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32AE9705" w14:textId="3F56ACA2" w:rsidR="001F6093" w:rsidRPr="007714C5" w:rsidRDefault="001F6093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D3100C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6EE476C0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C9F15" w14:textId="4CD1AE10" w:rsidR="001F6093" w:rsidRPr="007714C5" w:rsidRDefault="001A22C8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ยอดสินทรัพย์ตามบัญชีของบริษัทได้รับการทบทวนทุกวันสิ้นรอบระยะเวลารายงานว่ามีข้อบ่งชี้เรื่องการด้อยค่า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</w:t>
      </w:r>
      <w:r w:rsidRPr="007714C5">
        <w:rPr>
          <w:rFonts w:ascii="Angsana New" w:hAnsi="Angsana New"/>
          <w:color w:val="000000"/>
          <w:spacing w:val="6"/>
          <w:sz w:val="30"/>
          <w:szCs w:val="30"/>
          <w:cs/>
        </w:rPr>
        <w:t>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ในช่วงเวลาเดียวกัน</w:t>
      </w:r>
    </w:p>
    <w:p w14:paraId="725FC1DE" w14:textId="77777777" w:rsidR="001F6093" w:rsidRPr="007714C5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9D484C" w14:textId="1E9D0C7B" w:rsidR="00FD0939" w:rsidRPr="007714C5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BD1EDB">
        <w:rPr>
          <w:rFonts w:ascii="Angsana New" w:hAnsi="Angsana New"/>
          <w:color w:val="000000"/>
          <w:spacing w:val="10"/>
          <w:sz w:val="30"/>
          <w:szCs w:val="30"/>
          <w:cs/>
        </w:rPr>
        <w:t>ผลขาดทุนจากการด้อยค่ารับรู้</w:t>
      </w:r>
      <w:r w:rsidR="00016168" w:rsidRPr="00BD1EDB">
        <w:rPr>
          <w:rFonts w:ascii="Angsana New" w:hAnsi="Angsana New"/>
          <w:color w:val="000000"/>
          <w:spacing w:val="10"/>
          <w:sz w:val="30"/>
          <w:szCs w:val="30"/>
          <w:cs/>
        </w:rPr>
        <w:t>ในกำไรหรือขาดทุน</w:t>
      </w:r>
      <w:r w:rsidRPr="00BD1EDB">
        <w:rPr>
          <w:rFonts w:ascii="Angsana New" w:hAnsi="Angsana New"/>
          <w:color w:val="000000"/>
          <w:spacing w:val="10"/>
          <w:sz w:val="30"/>
          <w:szCs w:val="30"/>
          <w:cs/>
        </w:rPr>
        <w:t>เมื่อมูลค่าตามบัญชีของสินทรัพย์หรือ</w:t>
      </w:r>
      <w:r w:rsidR="00B958A0" w:rsidRPr="00BD1EDB">
        <w:rPr>
          <w:rFonts w:ascii="Angsana New" w:hAnsi="Angsana New"/>
          <w:color w:val="000000"/>
          <w:spacing w:val="10"/>
          <w:sz w:val="30"/>
          <w:szCs w:val="30"/>
          <w:cs/>
        </w:rPr>
        <w:t>มูลค่าตามบัญชี</w:t>
      </w:r>
      <w:r w:rsidR="00B958A0" w:rsidRPr="007714C5">
        <w:rPr>
          <w:rFonts w:ascii="Angsana New" w:hAnsi="Angsana New"/>
          <w:color w:val="000000"/>
          <w:spacing w:val="6"/>
          <w:sz w:val="30"/>
          <w:szCs w:val="30"/>
          <w:cs/>
        </w:rPr>
        <w:t>ของ</w:t>
      </w:r>
      <w:r w:rsidRPr="007714C5">
        <w:rPr>
          <w:rFonts w:ascii="Angsana New" w:hAnsi="Angsana New"/>
          <w:color w:val="000000"/>
          <w:spacing w:val="6"/>
          <w:sz w:val="30"/>
          <w:szCs w:val="30"/>
          <w:cs/>
        </w:rPr>
        <w:t>หน่วยสินทรัพย์ที่ก่อให้เกิดเงินสดสูงกว่า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มูลค่าที่คาดว่าจะได้รับคืน</w:t>
      </w:r>
    </w:p>
    <w:p w14:paraId="7A46737E" w14:textId="77777777" w:rsidR="001F6093" w:rsidRPr="007714C5" w:rsidRDefault="001F6093" w:rsidP="00A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BC9A740" w14:textId="13046A78" w:rsidR="00851A26" w:rsidRPr="007714C5" w:rsidRDefault="00863D2C" w:rsidP="000616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8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แล้วแต่มูลค่าใดจะสูงกว่า </w:t>
      </w:r>
      <w:r w:rsidR="00897B18" w:rsidRPr="007714C5">
        <w:rPr>
          <w:rFonts w:ascii="Angsana New" w:hAnsi="Angsana New"/>
          <w:spacing w:val="4"/>
          <w:sz w:val="30"/>
          <w:szCs w:val="30"/>
          <w:cs/>
        </w:rPr>
        <w:t>ใน</w:t>
      </w:r>
      <w:r w:rsidRPr="007714C5">
        <w:rPr>
          <w:rFonts w:ascii="Angsana New" w:hAnsi="Angsana New"/>
          <w:spacing w:val="4"/>
          <w:sz w:val="30"/>
          <w:szCs w:val="30"/>
          <w:cs/>
        </w:rPr>
        <w:t>การประเมินมูลค่าจากการใช้ของสินทรัพย์ ประมาณจากกระแสเงินสดที่จะได้รับในอนาคต</w:t>
      </w:r>
      <w:r w:rsidR="00897B18" w:rsidRPr="007714C5">
        <w:rPr>
          <w:rFonts w:ascii="Angsana New" w:hAnsi="Angsana New"/>
          <w:spacing w:val="4"/>
          <w:sz w:val="30"/>
          <w:szCs w:val="30"/>
          <w:cs/>
        </w:rPr>
        <w:t>จะ</w:t>
      </w:r>
      <w:r w:rsidRPr="007714C5">
        <w:rPr>
          <w:rFonts w:ascii="Angsana New" w:hAnsi="Angsana New"/>
          <w:spacing w:val="4"/>
          <w:sz w:val="30"/>
          <w:szCs w:val="30"/>
          <w:cs/>
        </w:rPr>
        <w:t>คิดลดเป็นมูลค่าปัจจุบันโดยใช้อัตราคิดลดก่อนคำนึงถึงภาษีเงินได้เพื่อให้สะท้อนมูลค่าที่</w:t>
      </w:r>
      <w:r w:rsidRPr="007714C5">
        <w:rPr>
          <w:rFonts w:ascii="Angsana New" w:hAnsi="Angsana New"/>
          <w:spacing w:val="-4"/>
          <w:sz w:val="30"/>
          <w:szCs w:val="30"/>
          <w:cs/>
        </w:rPr>
        <w:t>อาจประเมินได้ในตลาดปัจจุบัน ซึ่งแปรไปตามเวลาและความเสี่ยงที่มีต่อสินทรัพย์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bookmarkStart w:id="1" w:name="_Hlk60580032"/>
      <w:r w:rsidRPr="007714C5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bookmarkEnd w:id="1"/>
    </w:p>
    <w:p w14:paraId="7F5683B0" w14:textId="77777777" w:rsidR="001F6093" w:rsidRPr="007714C5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40"/>
        <w:contextualSpacing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35070048" w14:textId="5828B66E" w:rsidR="004C1323" w:rsidRPr="007714C5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ผลขาดทุนจากการด้อยค่าของสินทรัพย์ที่เคยรับรู้ในงวดก่อน</w:t>
      </w:r>
      <w:r w:rsidR="004243C2" w:rsidRPr="007714C5">
        <w:rPr>
          <w:rFonts w:ascii="Angsana New" w:hAnsi="Angsana New"/>
          <w:color w:val="000000"/>
          <w:sz w:val="30"/>
          <w:szCs w:val="30"/>
          <w:cs/>
        </w:rPr>
        <w:t>จะถูกกลับรายการ</w:t>
      </w:r>
      <w:r w:rsidR="007A65AF" w:rsidRPr="007714C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43C2" w:rsidRPr="007714C5">
        <w:rPr>
          <w:rFonts w:ascii="Angsana New" w:hAnsi="Angsana New"/>
          <w:color w:val="000000"/>
          <w:sz w:val="30"/>
          <w:szCs w:val="30"/>
          <w:cs/>
        </w:rPr>
        <w:t>หากมีการเปลี่ยนแปลงประมาณ</w:t>
      </w:r>
      <w:r w:rsidR="004243C2"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การที่ใช้ในการคำนวณมูลค่าที่คาดว่าจะได้รับคืน </w:t>
      </w:r>
      <w:r w:rsidR="00140F4F"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ผล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มีการบันทึก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ผลขาดทุนจากการด้อยค่ามาก่อน</w:t>
      </w:r>
    </w:p>
    <w:p w14:paraId="68A2A20C" w14:textId="6759CED3" w:rsidR="004C1323" w:rsidRPr="007714C5" w:rsidRDefault="004C132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2F82AC" w14:textId="6492B373" w:rsidR="001F6093" w:rsidRPr="007714C5" w:rsidRDefault="001F6093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3B4D1EF" w14:textId="77777777" w:rsidR="001F6093" w:rsidRPr="007714C5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821EB4A" w14:textId="383479A0" w:rsidR="00363424" w:rsidRPr="007714C5" w:rsidRDefault="001F6093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 แสดงด้วยราคาทุน</w:t>
      </w:r>
      <w:r w:rsidR="00911605" w:rsidRPr="007714C5">
        <w:rPr>
          <w:rFonts w:ascii="Angsana New" w:hAnsi="Angsana New"/>
          <w:color w:val="000000"/>
          <w:sz w:val="30"/>
          <w:szCs w:val="30"/>
          <w:cs/>
        </w:rPr>
        <w:t>ตั</w:t>
      </w:r>
      <w:r w:rsidR="003808E2" w:rsidRPr="007714C5">
        <w:rPr>
          <w:rFonts w:ascii="Angsana New" w:hAnsi="Angsana New"/>
          <w:color w:val="000000"/>
          <w:sz w:val="30"/>
          <w:szCs w:val="30"/>
          <w:cs/>
        </w:rPr>
        <w:t>ดจำหน่าย</w:t>
      </w:r>
    </w:p>
    <w:p w14:paraId="0740A0E8" w14:textId="77777777" w:rsidR="00E7758D" w:rsidRPr="007714C5" w:rsidRDefault="00E7758D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C1650D" w14:textId="62688AAF" w:rsidR="008837B1" w:rsidRPr="007714C5" w:rsidRDefault="00FF05D8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 w:rsidDel="00FF05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837B1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04E625D" w14:textId="77777777" w:rsidR="008837B1" w:rsidRPr="007714C5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A205DEF" w14:textId="77777777" w:rsidR="008837B1" w:rsidRPr="007714C5" w:rsidRDefault="008837B1" w:rsidP="00061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7714C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C04CA0" w14:textId="77777777" w:rsidR="008837B1" w:rsidRPr="007714C5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4875CE" w14:textId="5F9D5302" w:rsidR="008837B1" w:rsidRPr="007714C5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i/>
          <w:spacing w:val="4"/>
          <w:sz w:val="30"/>
          <w:szCs w:val="30"/>
          <w:cs/>
        </w:rPr>
        <w:t>ภาระผูกพันในการสมทบเข้า</w:t>
      </w:r>
      <w:r w:rsidR="00171B61" w:rsidRPr="007714C5">
        <w:rPr>
          <w:rFonts w:ascii="Angsana New" w:eastAsia="Calibri" w:hAnsi="Angsana New"/>
          <w:color w:val="000000"/>
          <w:spacing w:val="4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7714C5">
        <w:rPr>
          <w:rFonts w:ascii="Angsana New" w:hAnsi="Angsana New"/>
          <w:i/>
          <w:spacing w:val="4"/>
          <w:sz w:val="30"/>
          <w:szCs w:val="30"/>
          <w:cs/>
        </w:rPr>
        <w:t>จะถูกรับรู้เป็นค่าใช้จ่ายพนักงาน</w:t>
      </w:r>
      <w:r w:rsidRPr="007714C5">
        <w:rPr>
          <w:rFonts w:ascii="Angsana New" w:hAnsi="Angsana New"/>
          <w:i/>
          <w:spacing w:val="-5"/>
          <w:sz w:val="30"/>
          <w:szCs w:val="30"/>
          <w:cs/>
        </w:rPr>
        <w:t>ในกำไรหรือขาดทุนในรอบระยะเวลา</w:t>
      </w:r>
      <w:r w:rsidRPr="007714C5">
        <w:rPr>
          <w:rFonts w:ascii="Angsana New" w:hAnsi="Angsana New"/>
          <w:i/>
          <w:sz w:val="30"/>
          <w:szCs w:val="30"/>
          <w:cs/>
        </w:rPr>
        <w:t>ที่พนักงานได้ทำงานให้กับกิจการ</w:t>
      </w:r>
    </w:p>
    <w:p w14:paraId="48DC5E51" w14:textId="77777777" w:rsidR="007464A9" w:rsidRPr="007714C5" w:rsidRDefault="007464A9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B1447" w14:textId="77777777" w:rsidR="001F6093" w:rsidRPr="007714C5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EE5D33E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5B722" w14:textId="7596C508" w:rsidR="001F6093" w:rsidRPr="007714C5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i/>
          <w:spacing w:val="6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Pr="007714C5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Pr="007714C5">
        <w:rPr>
          <w:rFonts w:ascii="Angsana New" w:hAnsi="Angsana New"/>
          <w:i/>
          <w:spacing w:val="4"/>
          <w:sz w:val="30"/>
          <w:szCs w:val="30"/>
          <w:cs/>
        </w:rPr>
        <w:t>กระแสเงินสดเพื่อให้เป็นมูลค่าปัจจุบัน</w:t>
      </w:r>
      <w:r w:rsidR="00433743" w:rsidRPr="007714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433743" w:rsidRPr="007714C5">
        <w:rPr>
          <w:rFonts w:ascii="Angsana New" w:hAnsi="Angsana New"/>
          <w:spacing w:val="4"/>
          <w:sz w:val="30"/>
          <w:szCs w:val="30"/>
          <w:cs/>
          <w:lang w:val="en-GB"/>
        </w:rPr>
        <w:t>ซึ่ง</w:t>
      </w:r>
      <w:r w:rsidR="00433743" w:rsidRPr="007714C5">
        <w:rPr>
          <w:rFonts w:ascii="Angsana New" w:hAnsi="Angsana New"/>
          <w:spacing w:val="4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24AF6361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E9B25" w14:textId="0217296D" w:rsidR="001F6093" w:rsidRPr="007714C5" w:rsidRDefault="008837B1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14C5">
        <w:rPr>
          <w:rFonts w:ascii="Angsana New" w:hAnsi="Angsana New"/>
          <w:i/>
          <w:spacing w:val="1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714C5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i/>
          <w:spacing w:val="12"/>
          <w:sz w:val="30"/>
          <w:szCs w:val="30"/>
          <w:cs/>
        </w:rPr>
        <w:t>ผลกำไรหรือขาดทุนจากการประมาณการ</w:t>
      </w:r>
      <w:r w:rsidRPr="00BD1EDB">
        <w:rPr>
          <w:rFonts w:ascii="Angsana New" w:hAnsi="Angsana New"/>
          <w:i/>
          <w:spacing w:val="8"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BD1EDB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D1EDB">
        <w:rPr>
          <w:rFonts w:ascii="Angsana New" w:hAnsi="Angsana New"/>
          <w:i/>
          <w:spacing w:val="8"/>
          <w:sz w:val="30"/>
          <w:szCs w:val="30"/>
          <w:cs/>
        </w:rPr>
        <w:t>บริษัทกำหนดดอกเบี้ยจ่าย</w:t>
      </w:r>
      <w:r w:rsidRPr="00BD1EDB">
        <w:rPr>
          <w:rFonts w:ascii="Angsana New" w:hAnsi="Angsana New"/>
          <w:i/>
          <w:spacing w:val="-8"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714C5">
        <w:rPr>
          <w:rFonts w:ascii="Angsana New" w:hAnsi="Angsana New"/>
          <w:i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i/>
          <w:spacing w:val="2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7714C5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1AD2B51B" w14:textId="77777777" w:rsidR="00D32B19" w:rsidRPr="007714C5" w:rsidRDefault="00D32B19" w:rsidP="005A29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7A9E68" w14:textId="1C8BF9D6" w:rsidR="001F6093" w:rsidRPr="007714C5" w:rsidRDefault="008837B1" w:rsidP="005A2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14C5">
        <w:rPr>
          <w:rFonts w:ascii="Angsana New" w:hAnsi="Angsana New"/>
          <w:i/>
          <w:spacing w:val="5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7714C5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หรือผลกำไรหรือขาดทุนจากการลดขนาดโครงการต้องรับรู้ในกำไรหรือขาดทุนทันที</w:t>
      </w:r>
      <w:r w:rsidRPr="007714C5">
        <w:rPr>
          <w:rFonts w:ascii="Angsana New" w:hAnsi="Angsana New"/>
          <w:i/>
          <w:sz w:val="30"/>
          <w:szCs w:val="30"/>
          <w:cs/>
        </w:rPr>
        <w:t xml:space="preserve"> บริษัทรับรู้ผลกำไรและขาดทุนจากการจ่ายชำระผลประโยชน์พนักงานเมื่อเกิดขึ้น</w:t>
      </w:r>
    </w:p>
    <w:p w14:paraId="14C2733D" w14:textId="77777777" w:rsidR="001F6093" w:rsidRPr="007714C5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iCs/>
          <w:sz w:val="30"/>
          <w:szCs w:val="30"/>
          <w:cs/>
        </w:rPr>
        <w:t>ผลประโยชน์ระยะยาวอื่น</w:t>
      </w:r>
    </w:p>
    <w:p w14:paraId="02CBB68B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2D64FA" w14:textId="7D05BC88" w:rsidR="00156B77" w:rsidRPr="007714C5" w:rsidRDefault="008837B1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i/>
          <w:spacing w:val="6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Pr="007714C5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7714C5">
        <w:rPr>
          <w:rFonts w:ascii="Angsana New" w:hAnsi="Angsana New"/>
          <w:i/>
          <w:sz w:val="30"/>
          <w:szCs w:val="30"/>
          <w:cs/>
        </w:rPr>
        <w:t xml:space="preserve">มูลค่าปัจจุบัน </w:t>
      </w:r>
      <w:r w:rsidR="007A6EDB" w:rsidRPr="007714C5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7714C5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38F5371A" w14:textId="77777777" w:rsidR="00E7758D" w:rsidRPr="007714C5" w:rsidRDefault="00E7758D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4AB758F" w14:textId="77777777" w:rsidR="00EE2D64" w:rsidRPr="007714C5" w:rsidRDefault="00EE2D64" w:rsidP="00EE2D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714C5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0C9A86B" w14:textId="77777777" w:rsidR="00EE2D64" w:rsidRPr="007714C5" w:rsidRDefault="00EE2D64" w:rsidP="00EE2D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134EF6ED" w14:textId="77777777" w:rsidR="00EE2D64" w:rsidRPr="007714C5" w:rsidRDefault="00EE2D64" w:rsidP="00EE2D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7714C5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7714C5">
        <w:rPr>
          <w:rFonts w:ascii="Angsana New" w:hAnsi="Angsana New"/>
          <w:sz w:val="30"/>
          <w:szCs w:val="30"/>
          <w:cs/>
        </w:rPr>
        <w:t>บริษัท</w:t>
      </w:r>
      <w:r w:rsidRPr="007714C5">
        <w:rPr>
          <w:rFonts w:ascii="Angsana New" w:hAnsi="Angsana New"/>
          <w:i/>
          <w:sz w:val="30"/>
          <w:szCs w:val="30"/>
          <w:cs/>
        </w:rPr>
        <w:t>ไม่สามารถยกเลิก</w:t>
      </w:r>
      <w:r w:rsidRPr="007714C5">
        <w:rPr>
          <w:rFonts w:ascii="Angsana New" w:hAnsi="Angsana New"/>
          <w:i/>
          <w:spacing w:val="-6"/>
          <w:sz w:val="30"/>
          <w:szCs w:val="30"/>
          <w:cs/>
        </w:rPr>
        <w:t>ข้อเสนอการให้ผลประโยชน์ดังกล่าวได้อีกต่อไป หรือเมื่อ</w:t>
      </w:r>
      <w:r w:rsidRPr="007714C5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7714C5">
        <w:rPr>
          <w:rFonts w:ascii="Angsana New" w:hAnsi="Angsana New"/>
          <w:i/>
          <w:spacing w:val="-6"/>
          <w:sz w:val="30"/>
          <w:szCs w:val="30"/>
          <w:cs/>
        </w:rPr>
        <w:t>รับรู้ต้นทุนสำหรับการปรับโครงสร้าง หากระยะเวลา</w:t>
      </w:r>
      <w:r w:rsidRPr="007714C5">
        <w:rPr>
          <w:rFonts w:ascii="Angsana New" w:hAnsi="Angsana New"/>
          <w:i/>
          <w:sz w:val="30"/>
          <w:szCs w:val="30"/>
          <w:cs/>
        </w:rPr>
        <w:t xml:space="preserve">การจ่ายผลประโยชน์เกินกว่า </w:t>
      </w:r>
      <w:r w:rsidRPr="007714C5">
        <w:rPr>
          <w:rFonts w:ascii="Angsana New" w:hAnsi="Angsana New"/>
          <w:iCs/>
          <w:sz w:val="30"/>
          <w:szCs w:val="30"/>
        </w:rPr>
        <w:t>12</w:t>
      </w:r>
      <w:r w:rsidRPr="007714C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ผลประโยชน์ดังกล่าวจะถูกคิดลดกระแสเงินสด</w:t>
      </w:r>
    </w:p>
    <w:p w14:paraId="5763A4B5" w14:textId="77777777" w:rsidR="007464A9" w:rsidRPr="007714C5" w:rsidRDefault="007464A9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B29FF4" w14:textId="77777777" w:rsidR="001F6093" w:rsidRPr="007714C5" w:rsidRDefault="008837B1" w:rsidP="0006167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714C5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3AF1234" w14:textId="77777777" w:rsidR="001F6093" w:rsidRPr="007714C5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5A486F" w14:textId="77777777" w:rsidR="00FD0939" w:rsidRPr="007714C5" w:rsidRDefault="008837B1" w:rsidP="008C2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14C5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7714C5">
        <w:rPr>
          <w:rFonts w:ascii="Angsana New" w:hAnsi="Angsana New"/>
          <w:i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i/>
          <w:spacing w:val="6"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7714C5">
        <w:rPr>
          <w:rFonts w:ascii="Angsana New" w:hAnsi="Angsana New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08998166" w14:textId="77777777" w:rsidR="00FD0939" w:rsidRPr="007714C5" w:rsidRDefault="00FD0939" w:rsidP="008C2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14:paraId="0405ECF1" w14:textId="4FD91C65" w:rsidR="008837B1" w:rsidRPr="007714C5" w:rsidRDefault="008837B1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25F8694" w14:textId="77777777" w:rsidR="008837B1" w:rsidRPr="007714C5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5BAE256" w14:textId="16376C3A" w:rsidR="008837B1" w:rsidRPr="007714C5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14C5">
        <w:rPr>
          <w:rFonts w:ascii="Angsana New" w:hAnsi="Angsana New"/>
          <w:i/>
          <w:spacing w:val="10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</w:t>
      </w:r>
      <w:r w:rsidR="004E5AE5" w:rsidRPr="007714C5">
        <w:rPr>
          <w:rFonts w:ascii="Angsana New" w:hAnsi="Angsana New"/>
          <w:i/>
          <w:spacing w:val="10"/>
          <w:sz w:val="30"/>
          <w:szCs w:val="30"/>
          <w:cs/>
        </w:rPr>
        <w:t>กพัน</w:t>
      </w:r>
      <w:r w:rsidR="003134DB" w:rsidRPr="007714C5">
        <w:rPr>
          <w:rFonts w:ascii="Angsana New" w:hAnsi="Angsana New"/>
          <w:i/>
          <w:spacing w:val="10"/>
          <w:sz w:val="30"/>
          <w:szCs w:val="30"/>
          <w:cs/>
        </w:rPr>
        <w:t>โดย</w:t>
      </w:r>
      <w:r w:rsidR="004E5AE5" w:rsidRPr="007714C5">
        <w:rPr>
          <w:rFonts w:ascii="Angsana New" w:hAnsi="Angsana New"/>
          <w:i/>
          <w:spacing w:val="10"/>
          <w:sz w:val="30"/>
          <w:szCs w:val="30"/>
          <w:cs/>
        </w:rPr>
        <w:t>อนุมานที่เกิดขึ้น</w:t>
      </w:r>
      <w:r w:rsidRPr="007714C5">
        <w:rPr>
          <w:rFonts w:ascii="Angsana New" w:hAnsi="Angsana New"/>
          <w:i/>
          <w:spacing w:val="-4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</w:t>
      </w:r>
      <w:r w:rsidRPr="007714C5">
        <w:rPr>
          <w:rFonts w:ascii="Angsana New" w:hAnsi="Angsana New"/>
          <w:i/>
          <w:spacing w:val="-2"/>
          <w:sz w:val="30"/>
          <w:szCs w:val="30"/>
          <w:cs/>
        </w:rPr>
        <w:t>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</w:t>
      </w:r>
      <w:r w:rsidRPr="00BD1EDB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</w:t>
      </w:r>
      <w:r w:rsidRPr="00BD1EDB">
        <w:rPr>
          <w:rFonts w:ascii="Angsana New" w:hAnsi="Angsana New"/>
          <w:i/>
          <w:spacing w:val="-4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</w:t>
      </w:r>
      <w:r w:rsidRPr="007714C5">
        <w:rPr>
          <w:rFonts w:ascii="Angsana New" w:hAnsi="Angsana New"/>
          <w:i/>
          <w:sz w:val="30"/>
          <w:szCs w:val="30"/>
          <w:cs/>
        </w:rPr>
        <w:t>เนื่องจากเวลาที่ผ่านไปรับรู้เป็นต้นทุนทางการเงิน</w:t>
      </w:r>
    </w:p>
    <w:p w14:paraId="673FB0BA" w14:textId="64E893DD" w:rsidR="000C503B" w:rsidRPr="007714C5" w:rsidRDefault="000C503B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97D6950" w14:textId="6B3E0EB5" w:rsidR="00C37748" w:rsidRPr="007714C5" w:rsidRDefault="00C37748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6C71E21" w14:textId="5FDBB2E0" w:rsidR="00C37748" w:rsidRPr="007714C5" w:rsidRDefault="00C37748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A6A21E1" w14:textId="24A27ACC" w:rsidR="00C37748" w:rsidRPr="007714C5" w:rsidRDefault="00C37748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84DB795" w14:textId="28888FF2" w:rsidR="00C37748" w:rsidRPr="007714C5" w:rsidRDefault="00C37748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A06EEF7" w14:textId="77777777" w:rsidR="00C37748" w:rsidRPr="007714C5" w:rsidRDefault="00C37748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C505538" w14:textId="3BDFDF17" w:rsidR="000C503B" w:rsidRPr="007714C5" w:rsidRDefault="000C503B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540"/>
        <w:jc w:val="thaiDistribute"/>
        <w:rPr>
          <w:rFonts w:ascii="Angsana New" w:hAnsi="Angsana New"/>
          <w:i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082F0718" w14:textId="77777777" w:rsidR="008837B1" w:rsidRPr="007714C5" w:rsidRDefault="008837B1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0F2FD600" w14:textId="77777777" w:rsidR="00C54F64" w:rsidRPr="007714C5" w:rsidRDefault="004F660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(</w:t>
      </w:r>
      <w:r w:rsidRPr="007714C5">
        <w:rPr>
          <w:rFonts w:ascii="Angsana New" w:hAnsi="Angsana New"/>
          <w:i/>
          <w:iCs/>
          <w:sz w:val="30"/>
          <w:szCs w:val="30"/>
        </w:rPr>
        <w:t>1</w:t>
      </w:r>
      <w:r w:rsidRPr="007714C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C54F64" w:rsidRPr="007714C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39316CE8" w14:textId="77777777" w:rsidR="00C54F64" w:rsidRPr="007714C5" w:rsidRDefault="00C54F64" w:rsidP="005C1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AA69E" w14:textId="2A1362D2" w:rsidR="00286F0F" w:rsidRPr="007714C5" w:rsidRDefault="00023C91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</w:t>
      </w:r>
      <w:r w:rsidRPr="007714C5">
        <w:rPr>
          <w:rFonts w:ascii="Angsana New" w:hAnsi="Angsana New"/>
          <w:sz w:val="30"/>
          <w:szCs w:val="30"/>
          <w:cs/>
        </w:rPr>
        <w:t>จะมีสิทธิได้รับ</w:t>
      </w:r>
      <w:r w:rsidR="00754098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ซึ่งไม่รวมจำนวนเงินที่เก็บแทนบุคคลที่สาม</w:t>
      </w:r>
      <w:r w:rsidR="00754098" w:rsidRPr="007714C5">
        <w:rPr>
          <w:rFonts w:ascii="Angsana New" w:hAnsi="Angsana New"/>
          <w:sz w:val="30"/>
          <w:szCs w:val="30"/>
          <w:cs/>
        </w:rPr>
        <w:t xml:space="preserve"> รายได้ที่รับรู้ไม่รวมภาษีมูลค่าเพิ่ม</w:t>
      </w:r>
    </w:p>
    <w:p w14:paraId="12827B1E" w14:textId="77777777" w:rsidR="00E7758D" w:rsidRPr="007714C5" w:rsidRDefault="00E7758D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Angsana New" w:hAnsi="Angsana New"/>
          <w:sz w:val="30"/>
          <w:szCs w:val="30"/>
          <w:cs/>
        </w:rPr>
      </w:pPr>
    </w:p>
    <w:p w14:paraId="7E46B7CA" w14:textId="77777777" w:rsidR="008837B1" w:rsidRPr="007714C5" w:rsidRDefault="0003426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รายได้ค่าธรรมเนียม</w:t>
      </w:r>
    </w:p>
    <w:p w14:paraId="7A05A9A7" w14:textId="77777777" w:rsidR="008837B1" w:rsidRPr="007714C5" w:rsidRDefault="008837B1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464A73D0" w14:textId="3F3266CB" w:rsidR="0003426D" w:rsidRPr="007714C5" w:rsidRDefault="0003426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รายได้ค่าทรัพย์สินทางปัญญา รายได้ค่าธรรมเนียมการจัดการบริหารและ</w:t>
      </w:r>
      <w:r w:rsidR="00882BD4"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รายได้ค่า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บริการรับรู้เป็นรายได้</w:t>
      </w:r>
      <w:r w:rsidR="00F73667" w:rsidRPr="007714C5">
        <w:rPr>
          <w:rFonts w:ascii="Angsana New" w:hAnsi="Angsana New"/>
          <w:color w:val="000000"/>
          <w:sz w:val="30"/>
          <w:szCs w:val="30"/>
          <w:cs/>
        </w:rPr>
        <w:t>ตลอดระยะเวลาการให้สิทธิและการให้บริการ</w:t>
      </w:r>
    </w:p>
    <w:p w14:paraId="0B9E4F3F" w14:textId="77777777" w:rsidR="00E96799" w:rsidRPr="007714C5" w:rsidRDefault="00E96799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259E38" w14:textId="77777777" w:rsidR="00DE5BBC" w:rsidRPr="007714C5" w:rsidRDefault="00DE5BBC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714C5">
        <w:rPr>
          <w:rFonts w:ascii="Angsana New" w:hAnsi="Angsana New"/>
          <w:iCs/>
          <w:color w:val="000000"/>
          <w:sz w:val="30"/>
          <w:szCs w:val="30"/>
          <w:cs/>
        </w:rPr>
        <w:t>รายได้อื่น</w:t>
      </w:r>
    </w:p>
    <w:p w14:paraId="08339DBE" w14:textId="77777777" w:rsidR="00DE5BBC" w:rsidRPr="007714C5" w:rsidRDefault="00DE5BBC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rPr>
          <w:rFonts w:ascii="Angsana New" w:hAnsi="Angsana New"/>
          <w:sz w:val="30"/>
          <w:szCs w:val="30"/>
        </w:rPr>
      </w:pPr>
    </w:p>
    <w:p w14:paraId="3F373BDE" w14:textId="20C6277E" w:rsidR="00DE5BBC" w:rsidRPr="007714C5" w:rsidRDefault="00DE5BBC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รายได้อื่นประกอบด้วย รายได้เงินปันผล ดอกเบี้ยรับและอื่นๆ บันทึกด้วยเกณฑ์คงค้าง ยกเว้นเงินปันผลรับบันทึกในกำไรหรือขาดทุนในวันที่บริษัทมีสิทธิได้รับเงินปันผล</w:t>
      </w:r>
    </w:p>
    <w:p w14:paraId="55B6B38D" w14:textId="77777777" w:rsidR="009378FF" w:rsidRPr="007714C5" w:rsidRDefault="009378FF" w:rsidP="0003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130EDF" w14:textId="1BA3ED82" w:rsidR="00662724" w:rsidRPr="007714C5" w:rsidRDefault="009F2D34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(</w:t>
      </w:r>
      <w:r w:rsidRPr="007714C5">
        <w:rPr>
          <w:rFonts w:ascii="Angsana New" w:hAnsi="Angsana New"/>
          <w:i/>
          <w:iCs/>
          <w:sz w:val="30"/>
          <w:szCs w:val="30"/>
        </w:rPr>
        <w:t>2</w:t>
      </w:r>
      <w:r w:rsidRPr="007714C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5A3F88" w:rsidRPr="007714C5">
        <w:rPr>
          <w:rFonts w:ascii="Angsana New" w:hAnsi="Angsana New"/>
          <w:i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3F2E7B5F" w14:textId="77777777" w:rsidR="00662724" w:rsidRPr="00E55B3E" w:rsidRDefault="00662724" w:rsidP="0003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5AC2669" w14:textId="15F5741F" w:rsidR="00247E91" w:rsidRPr="007714C5" w:rsidRDefault="006F40B8" w:rsidP="0093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</w:t>
      </w:r>
      <w:r w:rsidR="00247E91" w:rsidRPr="007714C5">
        <w:rPr>
          <w:rFonts w:ascii="Angsana New" w:hAnsi="Angsana New"/>
          <w:color w:val="000000"/>
          <w:sz w:val="30"/>
          <w:szCs w:val="30"/>
          <w:cs/>
        </w:rPr>
        <w:t>เมื่อบริษัทมีสิทธิที่ปราศจากเงื่อนไขในการได้รับสิ่งตอบแทน ซึ่งโดยทั่วไปเกิดขึ้น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เมื่อบริษัทออกใบแจ้งหนี้</w:t>
      </w:r>
      <w:r w:rsidR="00247E91" w:rsidRPr="007714C5">
        <w:rPr>
          <w:rFonts w:ascii="Angsana New" w:hAnsi="Angsana New"/>
          <w:color w:val="000000"/>
          <w:sz w:val="30"/>
          <w:szCs w:val="30"/>
          <w:cs/>
        </w:rPr>
        <w:t>ให้กับลูกค้า</w:t>
      </w:r>
    </w:p>
    <w:p w14:paraId="28525896" w14:textId="77777777" w:rsidR="00662724" w:rsidRPr="007714C5" w:rsidRDefault="00662724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1D49EE" w14:textId="110362AD" w:rsidR="00662724" w:rsidRPr="007714C5" w:rsidRDefault="0066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E6FC7E0" w14:textId="5BE37E0D" w:rsidR="00E7758D" w:rsidRPr="007714C5" w:rsidRDefault="00E77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AB980EF" w14:textId="35993695" w:rsidR="001D2D92" w:rsidRPr="007714C5" w:rsidRDefault="00CB7570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714C5" w:rsidDel="00CB7570">
        <w:rPr>
          <w:rFonts w:ascii="Angsana New" w:hAnsi="Angsana New"/>
          <w:sz w:val="24"/>
          <w:szCs w:val="24"/>
          <w:cs/>
        </w:rPr>
        <w:t xml:space="preserve"> </w:t>
      </w:r>
      <w:r w:rsidR="001D2D92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</w:t>
      </w:r>
    </w:p>
    <w:p w14:paraId="19943FB9" w14:textId="77777777" w:rsidR="0003426D" w:rsidRPr="007714C5" w:rsidRDefault="0003426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5D4916" w14:textId="77777777" w:rsidR="001D2D92" w:rsidRPr="007714C5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714C5">
        <w:rPr>
          <w:rFonts w:ascii="Angsana New" w:hAnsi="Angsana New"/>
          <w:iCs/>
          <w:color w:val="000000"/>
          <w:sz w:val="30"/>
          <w:szCs w:val="30"/>
          <w:cs/>
        </w:rPr>
        <w:t>ต้นทุนทางการเงิน</w:t>
      </w:r>
    </w:p>
    <w:p w14:paraId="00C9C9A2" w14:textId="77777777" w:rsidR="001D2D92" w:rsidRPr="007714C5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24"/>
          <w:szCs w:val="24"/>
        </w:rPr>
      </w:pPr>
    </w:p>
    <w:p w14:paraId="5848E9E6" w14:textId="09AF05BC" w:rsidR="004A5B70" w:rsidRPr="00A82EB3" w:rsidRDefault="001D2D92" w:rsidP="004A5B7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82EB3">
        <w:rPr>
          <w:rFonts w:ascii="Angsana New" w:hAnsi="Angsana New"/>
          <w:spacing w:val="-4"/>
          <w:sz w:val="30"/>
          <w:szCs w:val="30"/>
          <w:cs/>
        </w:rPr>
        <w:t>ต้นทุนทางการเงินประกอบด้วย ดอกเบี้ยจ่ายของเงินกู้ยืม</w:t>
      </w:r>
      <w:r w:rsidR="00013E53" w:rsidRPr="00A82EB3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A82EB3">
        <w:rPr>
          <w:rFonts w:ascii="Angsana New" w:hAnsi="Angsana New"/>
          <w:spacing w:val="-4"/>
          <w:sz w:val="30"/>
          <w:szCs w:val="30"/>
          <w:cs/>
        </w:rPr>
        <w:t>ประมาณการหนี้สินส่วนที่เพิ่มขึ้นเนื่องจากเวลาที่ผ่านไป</w:t>
      </w:r>
    </w:p>
    <w:p w14:paraId="0041F02E" w14:textId="77777777" w:rsidR="001D2D92" w:rsidRPr="007714C5" w:rsidRDefault="001D2D92" w:rsidP="001D2D9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CA7C88F" w14:textId="77777777" w:rsidR="001D2D92" w:rsidRPr="007714C5" w:rsidRDefault="001D2D92" w:rsidP="001D2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4BC60A77" w14:textId="77777777" w:rsidR="001D2D92" w:rsidRPr="007714C5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078C4A7B" w14:textId="77777777" w:rsidR="001D2D92" w:rsidRPr="007714C5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714C5">
        <w:rPr>
          <w:rFonts w:ascii="Angsana New" w:hAnsi="Angsana New"/>
          <w:iCs/>
          <w:color w:val="000000"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2C11FC98" w14:textId="77777777" w:rsidR="001D2D92" w:rsidRPr="007714C5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1417A1" w14:textId="77777777" w:rsidR="001D2D92" w:rsidRPr="007714C5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พนักงานที่เห็นชอบกับข้อเสนอจะได้รับเงินจำนวนหนึ่งโดยคำนวณผันแปรตามเงินเดือนล่าสุด จำนวนปีที่</w:t>
      </w:r>
      <w:r w:rsidRPr="007714C5">
        <w:rPr>
          <w:rFonts w:ascii="Angsana New" w:hAnsi="Angsana New"/>
          <w:color w:val="000000"/>
          <w:spacing w:val="-2"/>
          <w:sz w:val="30"/>
          <w:szCs w:val="30"/>
          <w:cs/>
        </w:rPr>
        <w:t>ทำงาน</w:t>
      </w:r>
      <w:r w:rsidRPr="00BD1EDB">
        <w:rPr>
          <w:rFonts w:ascii="Angsana New" w:hAnsi="Angsana New"/>
          <w:color w:val="000000"/>
          <w:spacing w:val="8"/>
          <w:sz w:val="30"/>
          <w:szCs w:val="30"/>
          <w:cs/>
        </w:rPr>
        <w:t>หรือจำนวนเดือนคงเหลือก่อนการเกษียณตามปกติ บริษัทบันทึกเป็นค่าใช้จ่ายเมื่อมีแผนการออกจากงาน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ด้วย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ความเห็นชอบร่วมกัน </w:t>
      </w:r>
    </w:p>
    <w:p w14:paraId="22DB4F1C" w14:textId="77777777" w:rsidR="00220F03" w:rsidRPr="007714C5" w:rsidRDefault="00220F03" w:rsidP="0022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76B3EC" w14:textId="38C2FAB0" w:rsidR="00D754F0" w:rsidRPr="007714C5" w:rsidRDefault="00D754F0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2EE13AE7" w14:textId="77777777" w:rsidR="0003426D" w:rsidRPr="007714C5" w:rsidRDefault="0003426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9D856A" w14:textId="28697A40" w:rsidR="00D754F0" w:rsidRPr="007714C5" w:rsidRDefault="00D754F0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4"/>
          <w:sz w:val="30"/>
          <w:szCs w:val="30"/>
          <w:cs/>
        </w:rPr>
        <w:t>ค่าใช้จ่าย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ภาษีเงินได้สำหรับปีประกอบด้วย ภาษีเงินได้ของงวดปัจจุบันและภาษีเงินได้รอการตัดบัญชี </w:t>
      </w:r>
      <w:r w:rsidR="00C03568" w:rsidRPr="007714C5">
        <w:rPr>
          <w:rFonts w:ascii="Angsana New" w:hAnsi="Angsana New"/>
          <w:spacing w:val="4"/>
          <w:sz w:val="30"/>
          <w:szCs w:val="30"/>
          <w:cs/>
        </w:rPr>
        <w:t>ซึ่ง</w:t>
      </w:r>
      <w:r w:rsidRPr="007714C5">
        <w:rPr>
          <w:rFonts w:ascii="Angsana New" w:hAnsi="Angsana New"/>
          <w:spacing w:val="4"/>
          <w:sz w:val="30"/>
          <w:szCs w:val="30"/>
          <w:cs/>
        </w:rPr>
        <w:t>รับรู้</w:t>
      </w:r>
      <w:r w:rsidRPr="007714C5">
        <w:rPr>
          <w:rFonts w:ascii="Angsana New" w:hAnsi="Angsana New"/>
          <w:spacing w:val="-4"/>
          <w:sz w:val="30"/>
          <w:szCs w:val="30"/>
          <w:cs/>
        </w:rPr>
        <w:t>ในกำไรหรือขาดทุน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เว้นแต่ในส่วนที่เกี่ยวกับรายการที่รับรู้โดยตรงในส่วนของผู้ถือหุ้น</w:t>
      </w:r>
      <w:r w:rsidRPr="007714C5">
        <w:rPr>
          <w:rFonts w:ascii="Angsana New" w:hAnsi="Angsana New"/>
          <w:spacing w:val="-4"/>
          <w:sz w:val="30"/>
          <w:szCs w:val="30"/>
          <w:cs/>
        </w:rPr>
        <w:t>หรือกำไรขาดทุนเบ็ดเสร็จอื่น</w:t>
      </w:r>
    </w:p>
    <w:p w14:paraId="6313F0A6" w14:textId="77777777" w:rsidR="0032691E" w:rsidRPr="007714C5" w:rsidRDefault="0032691E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D2E08AE" w14:textId="7FEFEBA6" w:rsidR="00851A26" w:rsidRPr="007714C5" w:rsidRDefault="00D754F0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ภาษีเงินได้ของงวดปัจจุบัน </w:t>
      </w:r>
      <w:r w:rsidR="00FD7F67"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บันทึก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โดยคำนวณจาก</w:t>
      </w:r>
      <w:r w:rsidRPr="007714C5">
        <w:rPr>
          <w:rFonts w:ascii="Angsana New" w:hAnsi="Angsana New"/>
          <w:spacing w:val="4"/>
          <w:sz w:val="30"/>
          <w:szCs w:val="30"/>
          <w:cs/>
        </w:rPr>
        <w:t>ผล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กำไร</w:t>
      </w:r>
      <w:r w:rsidRPr="007714C5">
        <w:rPr>
          <w:rFonts w:ascii="Angsana New" w:hAnsi="Angsana New"/>
          <w:spacing w:val="4"/>
          <w:sz w:val="30"/>
          <w:szCs w:val="30"/>
          <w:cs/>
        </w:rPr>
        <w:t>หรือขาดทุน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ประจำปีที่ต้องเสียภาษี โดยใช้อัตราภาษีที่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2B39933C" w14:textId="77777777" w:rsidR="00D754F0" w:rsidRPr="007714C5" w:rsidRDefault="00D754F0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AD22AC7" w14:textId="31C314E7" w:rsidR="00D754F0" w:rsidRPr="007714C5" w:rsidRDefault="00D754F0" w:rsidP="00D754F0">
      <w:pPr>
        <w:pStyle w:val="BodyText"/>
        <w:tabs>
          <w:tab w:val="clear" w:pos="454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7714C5">
        <w:rPr>
          <w:rFonts w:ascii="Angsana New" w:hAnsi="Angsana New"/>
          <w:spacing w:val="-4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7719E2" w:rsidRPr="007714C5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7714C5">
        <w:rPr>
          <w:rFonts w:ascii="Angsana New" w:hAnsi="Angsana New"/>
          <w:spacing w:val="-4"/>
          <w:sz w:val="30"/>
          <w:szCs w:val="30"/>
          <w:cs/>
        </w:rPr>
        <w:t>การรับรู้สินทรัพย์หรือหนี้สินในครั้งแรก</w:t>
      </w:r>
      <w:r w:rsidRPr="007714C5">
        <w:rPr>
          <w:rFonts w:ascii="Angsana New" w:hAnsi="Angsana New"/>
          <w:sz w:val="30"/>
          <w:szCs w:val="30"/>
          <w:cs/>
        </w:rPr>
        <w:t>ซึ่งเป็นรายการที่ไม่ใช่การรวมธุรกิจและรายการนั้นไม่มี</w:t>
      </w:r>
      <w:r w:rsidRPr="007714C5">
        <w:rPr>
          <w:rFonts w:ascii="Angsana New" w:hAnsi="Angsana New"/>
          <w:spacing w:val="-6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8A7696" w:rsidRPr="007714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-6"/>
          <w:sz w:val="30"/>
          <w:szCs w:val="30"/>
          <w:cs/>
        </w:rPr>
        <w:t>และ</w:t>
      </w:r>
      <w:r w:rsidR="00E7758D" w:rsidRPr="007714C5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="00E7758D" w:rsidRPr="007714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7758D" w:rsidRPr="007714C5">
        <w:rPr>
          <w:rFonts w:ascii="Angsana New" w:hAnsi="Angsana New"/>
          <w:sz w:val="30"/>
          <w:szCs w:val="30"/>
          <w:cs/>
        </w:rPr>
        <w:t>ซึ่งบริษัทสามารถควบคุมระยะเวลาในการกลับรายการของผลแตกต่างชั่วคราวและมีความ</w:t>
      </w:r>
      <w:r w:rsidRPr="007714C5">
        <w:rPr>
          <w:rFonts w:ascii="Angsana New" w:hAnsi="Angsana New"/>
          <w:sz w:val="30"/>
          <w:szCs w:val="30"/>
          <w:cs/>
        </w:rPr>
        <w:t>เป็นไปได้</w:t>
      </w:r>
      <w:r w:rsidR="00E7758D" w:rsidRPr="007714C5">
        <w:rPr>
          <w:rFonts w:ascii="Angsana New" w:hAnsi="Angsana New"/>
          <w:sz w:val="30"/>
          <w:szCs w:val="30"/>
          <w:cs/>
        </w:rPr>
        <w:t>ค่อนข้างแน่</w:t>
      </w:r>
      <w:r w:rsidRPr="007714C5">
        <w:rPr>
          <w:rFonts w:ascii="Angsana New" w:hAnsi="Angsana New"/>
          <w:sz w:val="30"/>
          <w:szCs w:val="30"/>
          <w:cs/>
        </w:rPr>
        <w:t xml:space="preserve">ว่าจะไม่กลับรายการในอนาคตอันใกล้ </w:t>
      </w:r>
    </w:p>
    <w:p w14:paraId="4BC00728" w14:textId="77777777" w:rsidR="00A56989" w:rsidRPr="007714C5" w:rsidRDefault="00A56989" w:rsidP="00D754F0">
      <w:pPr>
        <w:pStyle w:val="BodyText"/>
        <w:tabs>
          <w:tab w:val="clear" w:pos="454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0DF74D5" w14:textId="6F9DE7EB" w:rsidR="00A56989" w:rsidRPr="007714C5" w:rsidRDefault="00A56989" w:rsidP="00A569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</w:t>
      </w:r>
      <w:r w:rsidRPr="007714C5">
        <w:rPr>
          <w:rFonts w:ascii="Angsana New" w:hAnsi="Angsana New"/>
          <w:spacing w:val="-4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714C5">
        <w:rPr>
          <w:rFonts w:ascii="Angsana New" w:hAnsi="Angsana New"/>
          <w:b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AA6159" w:rsidRPr="00E55B3E">
        <w:rPr>
          <w:rFonts w:ascii="Angsana New" w:hAnsi="Angsana New"/>
          <w:sz w:val="30"/>
          <w:szCs w:val="30"/>
          <w:cs/>
        </w:rPr>
        <w:t>สิ้นรอบระยะเวลารายงาน</w:t>
      </w:r>
    </w:p>
    <w:p w14:paraId="3791C70D" w14:textId="77777777" w:rsidR="00A56989" w:rsidRPr="007714C5" w:rsidRDefault="00A56989" w:rsidP="00D754F0">
      <w:pPr>
        <w:pStyle w:val="BodyText"/>
        <w:tabs>
          <w:tab w:val="clear" w:pos="454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6FE587C" w14:textId="1D222A12" w:rsidR="002D1000" w:rsidRPr="007714C5" w:rsidRDefault="00C41641" w:rsidP="00145B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7714C5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</w:t>
      </w:r>
      <w:r w:rsidR="00F43B0D" w:rsidRPr="007714C5">
        <w:rPr>
          <w:rFonts w:ascii="Angsana New" w:hAnsi="Angsana New"/>
          <w:spacing w:val="-2"/>
          <w:sz w:val="30"/>
          <w:szCs w:val="30"/>
          <w:cs/>
        </w:rPr>
        <w:t>ต่างกัน</w:t>
      </w:r>
      <w:r w:rsidR="000B0112" w:rsidRPr="00781E5B">
        <w:rPr>
          <w:rFonts w:ascii="Angsana New" w:hAnsi="Angsana New"/>
          <w:sz w:val="30"/>
          <w:szCs w:val="30"/>
          <w:cs/>
        </w:rPr>
        <w:t>ซึ่ง</w:t>
      </w:r>
      <w:r w:rsidRPr="00781E5B">
        <w:rPr>
          <w:rFonts w:ascii="Angsana New" w:hAnsi="Angsana New"/>
          <w:sz w:val="30"/>
          <w:szCs w:val="30"/>
          <w:cs/>
        </w:rPr>
        <w:t>กิจการมีความตั้งใจจะจ่ายชำระหนี้สินและสินทรัพย์ภาษีเงินได้ของงวดปัจจุบัน</w:t>
      </w:r>
      <w:r w:rsidRPr="00216E03">
        <w:rPr>
          <w:rFonts w:ascii="Angsana New" w:hAnsi="Angsana New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</w:p>
    <w:p w14:paraId="5695696F" w14:textId="77777777" w:rsidR="007F07BF" w:rsidRPr="007714C5" w:rsidRDefault="007F07BF" w:rsidP="00145B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CFA9FBD" w14:textId="1CA8CA0F" w:rsidR="00851A26" w:rsidRPr="007714C5" w:rsidRDefault="00D754F0" w:rsidP="0039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781E5B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</w:t>
      </w:r>
      <w:r w:rsidR="00ED6C1C" w:rsidRPr="00781E5B">
        <w:rPr>
          <w:rFonts w:ascii="Angsana New" w:hAnsi="Angsana New"/>
          <w:sz w:val="30"/>
          <w:szCs w:val="30"/>
          <w:cs/>
        </w:rPr>
        <w:t>ดังกล่าว</w:t>
      </w:r>
      <w:r w:rsidRPr="00F33E93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</w:t>
      </w:r>
      <w:r w:rsidRPr="007714C5">
        <w:rPr>
          <w:rFonts w:ascii="Angsana New" w:hAnsi="Angsana New"/>
          <w:sz w:val="30"/>
          <w:szCs w:val="30"/>
          <w:cs/>
        </w:rPr>
        <w:t>จริง</w:t>
      </w:r>
    </w:p>
    <w:p w14:paraId="75CEFC62" w14:textId="2E03D12E" w:rsidR="007B1E78" w:rsidRPr="007714C5" w:rsidRDefault="007B1E78" w:rsidP="0039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0B53CEE" w14:textId="3ECD09AC" w:rsidR="00D754F0" w:rsidRPr="007714C5" w:rsidRDefault="00070B5A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รายการบัญชีที่เป็น</w:t>
      </w:r>
      <w:r w:rsidR="00D754F0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3EF3DB7" w14:textId="77777777" w:rsidR="0003426D" w:rsidRPr="007714C5" w:rsidRDefault="0003426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1F42E4" w14:textId="40FC49E1" w:rsidR="00D754F0" w:rsidRPr="007714C5" w:rsidRDefault="00D754F0" w:rsidP="00D754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AA6159" w:rsidRPr="007714C5">
        <w:rPr>
          <w:rFonts w:ascii="Angsana New" w:hAnsi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</w:t>
      </w:r>
      <w:r w:rsidR="00AA6159" w:rsidRPr="007714C5">
        <w:rPr>
          <w:rFonts w:ascii="Angsana New" w:hAnsi="Angsana New"/>
          <w:spacing w:val="6"/>
          <w:sz w:val="30"/>
          <w:szCs w:val="30"/>
          <w:cs/>
        </w:rPr>
        <w:t xml:space="preserve">เงินตราต่างประเทศและบันทึกตามเกณฑ์ราคาทุนเดิม </w:t>
      </w:r>
      <w:r w:rsidRPr="007714C5">
        <w:rPr>
          <w:rFonts w:ascii="Angsana New" w:hAnsi="Angsana New"/>
          <w:spacing w:val="6"/>
          <w:sz w:val="30"/>
          <w:szCs w:val="30"/>
          <w:cs/>
        </w:rPr>
        <w:t>แปลงค่าเป็นสกุลเงินที่ใช้ในการดำเนินงาน โดยใช้อัตราแลกเปลี่ยน</w:t>
      </w:r>
      <w:r w:rsidRPr="007714C5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7B980C60" w14:textId="77777777" w:rsidR="006F40B8" w:rsidRPr="007714C5" w:rsidRDefault="006F40B8" w:rsidP="00D754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6D7163" w14:textId="4F271695" w:rsidR="00D754F0" w:rsidRPr="007714C5" w:rsidRDefault="00D754F0" w:rsidP="00D754F0">
      <w:pPr>
        <w:pStyle w:val="BodyText2"/>
        <w:tabs>
          <w:tab w:val="left" w:pos="540"/>
        </w:tabs>
        <w:ind w:left="539" w:right="45" w:firstLine="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2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</w:t>
      </w:r>
    </w:p>
    <w:p w14:paraId="0DC04BCA" w14:textId="77777777" w:rsidR="00F9228C" w:rsidRPr="007714C5" w:rsidRDefault="00F9228C" w:rsidP="00220F0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283CBB" w14:textId="6F0270D9" w:rsidR="00220F03" w:rsidRPr="007714C5" w:rsidRDefault="00D754F0" w:rsidP="00220F0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</w:t>
      </w:r>
      <w:r w:rsidRPr="007714C5">
        <w:rPr>
          <w:rFonts w:ascii="Angsana New" w:hAnsi="Angsana New"/>
          <w:sz w:val="30"/>
          <w:szCs w:val="30"/>
          <w:cs/>
        </w:rPr>
        <w:t>ณ วันที่วัดมูลค่ายุติธรรม</w:t>
      </w:r>
    </w:p>
    <w:p w14:paraId="4BB01BEF" w14:textId="02541DB5" w:rsidR="002F11BE" w:rsidRPr="007714C5" w:rsidRDefault="002F11BE" w:rsidP="00220F0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083D31E" w14:textId="29AB0CFD" w:rsidR="002F11BE" w:rsidRPr="007714C5" w:rsidRDefault="002F11BE" w:rsidP="002F1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5B3E">
        <w:rPr>
          <w:rFonts w:ascii="Angsana New" w:hAnsi="Angsana New"/>
          <w:color w:val="000000"/>
          <w:spacing w:val="-8"/>
          <w:sz w:val="30"/>
          <w:szCs w:val="30"/>
          <w:cs/>
        </w:rPr>
        <w:t>ผลต่าง</w:t>
      </w:r>
      <w:r w:rsidRPr="007714C5">
        <w:rPr>
          <w:rFonts w:ascii="Angsana New" w:hAnsi="Angsana New"/>
          <w:color w:val="000000"/>
          <w:spacing w:val="-8"/>
          <w:sz w:val="30"/>
          <w:szCs w:val="30"/>
          <w:cs/>
        </w:rPr>
        <w:t>ของอัตราแลกเปลี่ยนที่เกิดจากการแปลงค่า</w:t>
      </w:r>
      <w:r w:rsidR="008C1FF0" w:rsidRPr="00E55B3E">
        <w:rPr>
          <w:rFonts w:ascii="Angsana New" w:hAnsi="Angsana New"/>
          <w:color w:val="000000"/>
          <w:spacing w:val="-8"/>
          <w:sz w:val="30"/>
          <w:szCs w:val="30"/>
          <w:cs/>
        </w:rPr>
        <w:t>รับรู้</w:t>
      </w:r>
      <w:r w:rsidRPr="007714C5">
        <w:rPr>
          <w:rFonts w:ascii="Angsana New" w:hAnsi="Angsana New"/>
          <w:color w:val="000000"/>
          <w:spacing w:val="-8"/>
          <w:sz w:val="30"/>
          <w:szCs w:val="30"/>
          <w:cs/>
        </w:rPr>
        <w:t>ในกำไรหรือขาดทุน ยกเว้นผลต่าง</w:t>
      </w:r>
      <w:r w:rsidR="00E63DE6" w:rsidRPr="00E55B3E">
        <w:rPr>
          <w:rFonts w:ascii="Angsana New" w:hAnsi="Angsana New"/>
          <w:color w:val="000000"/>
          <w:spacing w:val="-8"/>
          <w:sz w:val="30"/>
          <w:szCs w:val="30"/>
          <w:cs/>
        </w:rPr>
        <w:t>ของ</w:t>
      </w:r>
      <w:r w:rsidRPr="007714C5">
        <w:rPr>
          <w:rFonts w:ascii="Angsana New" w:hAnsi="Angsana New"/>
          <w:color w:val="000000"/>
          <w:spacing w:val="-8"/>
          <w:sz w:val="30"/>
          <w:szCs w:val="30"/>
          <w:cs/>
        </w:rPr>
        <w:t>อัตราแลกเปลี่ยน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ที่เกิด</w:t>
      </w:r>
      <w:r w:rsidR="009B5FC1" w:rsidRPr="007714C5">
        <w:rPr>
          <w:rFonts w:ascii="Angsana New" w:hAnsi="Angsana New"/>
          <w:color w:val="000000"/>
          <w:sz w:val="30"/>
          <w:szCs w:val="30"/>
          <w:cs/>
        </w:rPr>
        <w:t>ขึ้น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จากการแปลงค่</w:t>
      </w:r>
      <w:r w:rsidRPr="00E55B3E">
        <w:rPr>
          <w:rFonts w:ascii="Angsana New" w:hAnsi="Angsana New"/>
          <w:color w:val="000000"/>
          <w:sz w:val="30"/>
          <w:szCs w:val="30"/>
          <w:cs/>
        </w:rPr>
        <w:t>า</w:t>
      </w:r>
      <w:r w:rsidR="00D53143" w:rsidRPr="00E55B3E">
        <w:rPr>
          <w:rFonts w:ascii="Angsana New" w:hAnsi="Angsana New"/>
          <w:color w:val="000000"/>
          <w:sz w:val="30"/>
          <w:szCs w:val="30"/>
          <w:cs/>
        </w:rPr>
        <w:t>ของ</w:t>
      </w:r>
      <w:r w:rsidRPr="00E55B3E">
        <w:rPr>
          <w:rFonts w:ascii="Angsana New" w:hAnsi="Angsana New"/>
          <w:color w:val="000000"/>
          <w:sz w:val="30"/>
          <w:szCs w:val="30"/>
          <w:cs/>
        </w:rPr>
        <w:t>เงิ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E63DE6" w:rsidRPr="00E55B3E">
        <w:rPr>
          <w:rFonts w:asciiTheme="majorBidi" w:hAnsiTheme="majorBidi"/>
          <w:sz w:val="30"/>
          <w:szCs w:val="30"/>
          <w:cs/>
        </w:rPr>
        <w:t>จะรับรู้เข้ากำไรขาดทุนเบ็ดเสร็จอื่น</w:t>
      </w:r>
    </w:p>
    <w:p w14:paraId="028B30FF" w14:textId="3EAED8BD" w:rsidR="00AA6159" w:rsidRPr="007714C5" w:rsidRDefault="00AA6159" w:rsidP="002F1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BD91F4" w14:textId="07952425" w:rsidR="00F0070A" w:rsidRPr="007714C5" w:rsidRDefault="00F0070A" w:rsidP="002F1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98657F" w14:textId="77777777" w:rsidR="00F0070A" w:rsidRPr="007714C5" w:rsidRDefault="00F0070A" w:rsidP="002F1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FA1C4A" w14:textId="4B2D94DB" w:rsidR="00E8104F" w:rsidRPr="007714C5" w:rsidRDefault="00E8104F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22"/>
        <w:jc w:val="thaiDistribute"/>
        <w:rPr>
          <w:cs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  <w:r w:rsidR="007A294F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21C3899" w14:textId="77777777" w:rsidR="004A5B70" w:rsidRPr="007714C5" w:rsidRDefault="004A5B70" w:rsidP="005056F9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8"/>
          <w:szCs w:val="28"/>
          <w:cs/>
        </w:rPr>
      </w:pPr>
    </w:p>
    <w:p w14:paraId="21227205" w14:textId="66C47BE7" w:rsidR="004A5B70" w:rsidRPr="007714C5" w:rsidRDefault="00114C30" w:rsidP="00AE344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 w:line="240" w:lineRule="auto"/>
        <w:ind w:left="540" w:hanging="509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7714C5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ab/>
      </w:r>
      <w:r w:rsidRPr="007714C5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ab/>
      </w:r>
      <w:r w:rsidR="004A5B70" w:rsidRPr="007714C5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17CE935" w14:textId="77777777" w:rsidR="004A5B70" w:rsidRPr="007714C5" w:rsidRDefault="004A5B70" w:rsidP="005C1D89">
      <w:pPr>
        <w:pStyle w:val="BodyText2"/>
        <w:tabs>
          <w:tab w:val="left" w:pos="540"/>
          <w:tab w:val="left" w:pos="851"/>
          <w:tab w:val="left" w:pos="993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FEF705F" w14:textId="4A006936" w:rsidR="008F11F0" w:rsidRPr="007714C5" w:rsidRDefault="008F11F0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ตราสารหนี้ที่บริษัทเป็นผู้ออกรับรู้รายการเมื่อเริ่มแรกเมื่อมีการออกตราสารหนี้ สินทรัพย์ทางการเงินและ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หนี้สินทางการเงินอื่นๆ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6ACF6F87" w14:textId="77777777" w:rsidR="006F40B8" w:rsidRPr="007714C5" w:rsidRDefault="006F40B8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C01308A" w14:textId="2B852055" w:rsidR="004A5B70" w:rsidRPr="007714C5" w:rsidRDefault="004A5B70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="00F54262"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หรือมูลค่ายุติธรรมผ่านกำไรหรือขาดทุน</w:t>
      </w:r>
    </w:p>
    <w:p w14:paraId="100AF817" w14:textId="77777777" w:rsidR="0005587D" w:rsidRPr="007714C5" w:rsidRDefault="0005587D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A70221E" w14:textId="77777777" w:rsidR="007A294F" w:rsidRPr="007714C5" w:rsidRDefault="007A294F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pacing w:val="2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การ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9AD4333" w14:textId="77777777" w:rsidR="00A058F2" w:rsidRPr="007714C5" w:rsidRDefault="00A058F2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C48899" w14:textId="77777777" w:rsidR="00AF09AC" w:rsidRPr="007714C5" w:rsidRDefault="00AF09AC" w:rsidP="00AF09AC">
      <w:pPr>
        <w:pStyle w:val="BodyText2"/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7714C5">
        <w:rPr>
          <w:rFonts w:ascii="Angsana New" w:hAnsi="Angsana New"/>
          <w:spacing w:val="-2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7714C5">
        <w:rPr>
          <w:rFonts w:ascii="Angsana New" w:hAnsi="Angsana New"/>
          <w:sz w:val="30"/>
          <w:szCs w:val="30"/>
          <w:cs/>
        </w:rPr>
        <w:t xml:space="preserve">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3F7DBB1" w14:textId="77777777" w:rsidR="007A294F" w:rsidRPr="007714C5" w:rsidRDefault="007A294F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8CDE9E8" w14:textId="770B3927" w:rsidR="00FD4F82" w:rsidRPr="007714C5" w:rsidRDefault="00FD4F82" w:rsidP="00AE3447">
      <w:pPr>
        <w:pStyle w:val="BodyText"/>
        <w:tabs>
          <w:tab w:val="clear" w:pos="227"/>
          <w:tab w:val="clear" w:pos="454"/>
          <w:tab w:val="clear" w:pos="680"/>
          <w:tab w:val="left" w:pos="108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BD1EDB">
        <w:rPr>
          <w:rFonts w:ascii="Angsana New" w:hAnsi="Angsana New"/>
          <w:spacing w:val="1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Pr="007714C5">
        <w:rPr>
          <w:rFonts w:ascii="Angsana New" w:hAnsi="Angsana New"/>
          <w:spacing w:val="6"/>
          <w:sz w:val="30"/>
          <w:szCs w:val="30"/>
          <w:cs/>
        </w:rPr>
        <w:t>ตามวิธี</w:t>
      </w:r>
      <w:r w:rsidRPr="007714C5">
        <w:rPr>
          <w:rFonts w:ascii="Angsana New" w:hAnsi="Angsana New"/>
          <w:spacing w:val="4"/>
          <w:sz w:val="30"/>
          <w:szCs w:val="30"/>
          <w:cs/>
        </w:rPr>
        <w:t>ดอกเบี้ยที่แท้จริง</w:t>
      </w:r>
      <w:r w:rsidR="00A91381" w:rsidRPr="007714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4"/>
          <w:sz w:val="30"/>
          <w:szCs w:val="30"/>
          <w:cs/>
        </w:rPr>
        <w:t>ราคาทุนตัดจำหน่าย</w:t>
      </w:r>
      <w:r w:rsidR="009B0DC7" w:rsidRPr="007714C5">
        <w:rPr>
          <w:rFonts w:ascii="Angsana New" w:hAnsi="Angsana New"/>
          <w:spacing w:val="4"/>
          <w:sz w:val="30"/>
          <w:szCs w:val="30"/>
          <w:cs/>
        </w:rPr>
        <w:t>จะถูก</w:t>
      </w:r>
      <w:r w:rsidRPr="007714C5">
        <w:rPr>
          <w:rFonts w:ascii="Angsana New" w:hAnsi="Angsana New"/>
          <w:spacing w:val="4"/>
          <w:sz w:val="30"/>
          <w:szCs w:val="30"/>
          <w:cs/>
        </w:rPr>
        <w:t>ลดลงด้วยผลขาดทุนด้านเครดิตที่คาดว่าจะเกิดขึ้น</w:t>
      </w:r>
      <w:r w:rsidR="005F6EF4" w:rsidRPr="007714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B689E" w:rsidRPr="007714C5">
        <w:rPr>
          <w:rFonts w:ascii="Angsana New" w:hAnsi="Angsana New"/>
          <w:spacing w:val="4"/>
          <w:sz w:val="30"/>
          <w:szCs w:val="30"/>
          <w:cs/>
        </w:rPr>
        <w:t xml:space="preserve">                                                                                                                           </w:t>
      </w:r>
      <w:r w:rsidR="00633F40" w:rsidRPr="00BD1EDB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BD1EDB">
        <w:rPr>
          <w:rFonts w:ascii="Angsana New" w:hAnsi="Angsana New"/>
          <w:spacing w:val="-4"/>
          <w:sz w:val="30"/>
          <w:szCs w:val="30"/>
          <w:cs/>
        </w:rPr>
        <w:t xml:space="preserve">รายได้ดอกเบี้ย </w:t>
      </w:r>
      <w:r w:rsidR="006F40B8" w:rsidRPr="00BD1EDB">
        <w:rPr>
          <w:rFonts w:ascii="Angsana New" w:hAnsi="Angsana New"/>
          <w:spacing w:val="-4"/>
          <w:sz w:val="30"/>
          <w:szCs w:val="30"/>
          <w:cs/>
        </w:rPr>
        <w:t>ผล</w:t>
      </w:r>
      <w:r w:rsidRPr="00BD1EDB">
        <w:rPr>
          <w:rFonts w:ascii="Angsana New" w:hAnsi="Angsana New"/>
          <w:spacing w:val="-4"/>
          <w:sz w:val="30"/>
          <w:szCs w:val="30"/>
          <w:cs/>
        </w:rPr>
        <w:t xml:space="preserve">กำไรและขาดทุนจากอัตราแลกเปลี่ยน ผลขาดทุนด้านเครดิตที่คาดว่าจะเกิดขึ้น </w:t>
      </w:r>
      <w:r w:rsidR="00DE2D75" w:rsidRPr="00BD1EDB">
        <w:rPr>
          <w:rFonts w:ascii="Angsana New" w:hAnsi="Angsana New"/>
          <w:spacing w:val="-4"/>
          <w:sz w:val="30"/>
          <w:szCs w:val="30"/>
          <w:cs/>
        </w:rPr>
        <w:t>และ</w:t>
      </w:r>
      <w:r w:rsidR="006F40B8" w:rsidRPr="00BD1EDB">
        <w:rPr>
          <w:rFonts w:ascii="Angsana New" w:hAnsi="Angsana New"/>
          <w:spacing w:val="-4"/>
          <w:sz w:val="30"/>
          <w:szCs w:val="30"/>
          <w:cs/>
        </w:rPr>
        <w:t>ผล</w:t>
      </w:r>
      <w:r w:rsidRPr="00BD1EDB">
        <w:rPr>
          <w:rFonts w:ascii="Angsana New" w:hAnsi="Angsana New"/>
          <w:spacing w:val="-4"/>
          <w:sz w:val="30"/>
          <w:szCs w:val="30"/>
          <w:cs/>
        </w:rPr>
        <w:t>กำไร</w:t>
      </w:r>
      <w:r w:rsidRPr="007714C5">
        <w:rPr>
          <w:rFonts w:ascii="Angsana New" w:hAnsi="Angsana New"/>
          <w:spacing w:val="-2"/>
          <w:sz w:val="30"/>
          <w:szCs w:val="30"/>
          <w:cs/>
        </w:rPr>
        <w:t>หรือขาดทุนที่เกิดจาก</w:t>
      </w:r>
      <w:r w:rsidRPr="007714C5">
        <w:rPr>
          <w:rFonts w:ascii="Angsana New" w:hAnsi="Angsana New"/>
          <w:spacing w:val="6"/>
          <w:sz w:val="30"/>
          <w:szCs w:val="30"/>
          <w:cs/>
        </w:rPr>
        <w:t>การ</w:t>
      </w:r>
      <w:r w:rsidRPr="007714C5">
        <w:rPr>
          <w:rFonts w:ascii="Angsana New" w:hAnsi="Angsana New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31E9A7DE" w14:textId="167C4893" w:rsidR="00FD4F82" w:rsidRPr="007714C5" w:rsidRDefault="009B0DC7" w:rsidP="00204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465"/>
        </w:tabs>
        <w:rPr>
          <w:rFonts w:ascii="Angsana New" w:hAnsi="Angsana New"/>
          <w:sz w:val="28"/>
          <w:szCs w:val="28"/>
        </w:rPr>
      </w:pPr>
      <w:r w:rsidRPr="007714C5">
        <w:rPr>
          <w:rFonts w:ascii="Angsana New" w:hAnsi="Angsana New"/>
          <w:sz w:val="28"/>
          <w:szCs w:val="28"/>
          <w:cs/>
        </w:rPr>
        <w:tab/>
      </w:r>
    </w:p>
    <w:p w14:paraId="3E0A4776" w14:textId="353981C6" w:rsidR="006F40B8" w:rsidRPr="007714C5" w:rsidRDefault="006F40B8" w:rsidP="005C1D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1EDB">
        <w:rPr>
          <w:rFonts w:ascii="Angsana New" w:hAnsi="Angsana New"/>
          <w:spacing w:val="8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</w:t>
      </w:r>
      <w:r w:rsidRPr="00BD1EDB">
        <w:rPr>
          <w:rFonts w:ascii="Angsana New" w:hAnsi="Angsana New"/>
          <w:spacing w:val="-2"/>
          <w:sz w:val="30"/>
          <w:szCs w:val="30"/>
          <w:cs/>
        </w:rPr>
        <w:t>ด้วยมูลค่ายุติธรรม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</w:t>
      </w:r>
      <w:r w:rsidRPr="00440E4E">
        <w:rPr>
          <w:rFonts w:ascii="Angsana New" w:hAnsi="Angsana New"/>
          <w:spacing w:val="8"/>
          <w:sz w:val="30"/>
          <w:szCs w:val="30"/>
          <w:cs/>
        </w:rPr>
        <w:t>ผลขาดทุนด้านเครดิตที่คาดว่าจะเกิดขึ้นรับรู้ในกำไรหรือขาดทุน ผลกำไรและขาดทุนจากการเปลี่ยนแปลง</w:t>
      </w:r>
      <w:r w:rsidRPr="007714C5">
        <w:rPr>
          <w:rFonts w:ascii="Angsana New" w:hAnsi="Angsana New"/>
          <w:spacing w:val="4"/>
          <w:sz w:val="30"/>
          <w:szCs w:val="30"/>
          <w:cs/>
        </w:rPr>
        <w:t>ในมูลค่า</w:t>
      </w:r>
      <w:r w:rsidRPr="007714C5">
        <w:rPr>
          <w:rFonts w:ascii="Angsana New" w:hAnsi="Angsana New"/>
          <w:sz w:val="30"/>
          <w:szCs w:val="30"/>
          <w:cs/>
        </w:rPr>
        <w:t>ยุติธรรมรับรู้ในกำไรขาดทุนเบ็ดเสร็จอื่น เมื่อมีการตัดรายการออกจากบัญชี</w:t>
      </w:r>
      <w:r w:rsidR="00804098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 xml:space="preserve"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 </w:t>
      </w:r>
    </w:p>
    <w:p w14:paraId="028BC8A2" w14:textId="36FF6171" w:rsidR="00FD4F82" w:rsidRPr="007714C5" w:rsidRDefault="00FD4F82" w:rsidP="00182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1EDB">
        <w:rPr>
          <w:rFonts w:ascii="Angsana New" w:hAnsi="Angsana New"/>
          <w:spacing w:val="6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</w:t>
      </w:r>
      <w:r w:rsidRPr="00BD1EDB">
        <w:rPr>
          <w:rFonts w:ascii="Angsana New" w:hAnsi="Angsana New"/>
          <w:spacing w:val="-6"/>
          <w:sz w:val="30"/>
          <w:szCs w:val="30"/>
          <w:cs/>
        </w:rPr>
        <w:t>ด้วยมูลค่ายุติธรรม เงินปันผลรับรู้เป็นรายได้ในกำไรหรือขาดทุนในวันที่บริษัทมีสิทธิได้รับเงินปันผล</w:t>
      </w:r>
      <w:r w:rsidR="00443E96" w:rsidRPr="00BD1ED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D1EDB">
        <w:rPr>
          <w:rFonts w:ascii="Angsana New" w:hAnsi="Angsana New"/>
          <w:spacing w:val="-6"/>
          <w:sz w:val="30"/>
          <w:szCs w:val="30"/>
          <w:cs/>
        </w:rPr>
        <w:t>เว้นแต่เงินปันผล</w:t>
      </w:r>
      <w:r w:rsidRPr="007714C5">
        <w:rPr>
          <w:rFonts w:ascii="Angsana New" w:hAnsi="Angsana New"/>
          <w:spacing w:val="-2"/>
          <w:sz w:val="30"/>
          <w:szCs w:val="30"/>
          <w:cs/>
        </w:rPr>
        <w:t xml:space="preserve">ดังกล่าวเป็นการคืนทุนของเงินลงทุน </w:t>
      </w:r>
      <w:r w:rsidR="00A77B94" w:rsidRPr="007714C5">
        <w:rPr>
          <w:rFonts w:ascii="Angsana New" w:hAnsi="Angsana New"/>
          <w:spacing w:val="-2"/>
          <w:sz w:val="30"/>
          <w:szCs w:val="30"/>
          <w:cs/>
        </w:rPr>
        <w:t>ผล</w:t>
      </w:r>
      <w:r w:rsidR="00491D10" w:rsidRPr="007714C5">
        <w:rPr>
          <w:rFonts w:ascii="Angsana New" w:hAnsi="Angsana New"/>
          <w:spacing w:val="-2"/>
          <w:sz w:val="30"/>
          <w:szCs w:val="30"/>
          <w:cs/>
        </w:rPr>
        <w:t>กำไรและขาดทุนจากการเปลี่ยนแปลงในมูลค่ายุติธรรม</w:t>
      </w:r>
      <w:r w:rsidRPr="007714C5">
        <w:rPr>
          <w:rFonts w:ascii="Angsana New" w:hAnsi="Angsana New"/>
          <w:spacing w:val="-2"/>
          <w:sz w:val="30"/>
          <w:szCs w:val="30"/>
          <w:cs/>
        </w:rPr>
        <w:t>รับรู้ในกำไรขาดทุน</w:t>
      </w:r>
      <w:r w:rsidRPr="007714C5">
        <w:rPr>
          <w:rFonts w:ascii="Angsana New" w:hAnsi="Angsana New"/>
          <w:sz w:val="30"/>
          <w:szCs w:val="30"/>
          <w:cs/>
        </w:rPr>
        <w:t xml:space="preserve">เบ็ดเสร็จอื่นและจะไม่ถูกจัดประเภทรายการใหม่ไปยังกำไรหรือขาดทุน </w:t>
      </w:r>
    </w:p>
    <w:p w14:paraId="4C5005B2" w14:textId="77777777" w:rsidR="00A77B94" w:rsidRPr="007714C5" w:rsidRDefault="00A77B94" w:rsidP="00AD42BE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70C8621B" w14:textId="6C39780F" w:rsidR="004A5B70" w:rsidRPr="007714C5" w:rsidRDefault="004A5B70" w:rsidP="00AE3447">
      <w:pPr>
        <w:pStyle w:val="BodyText2"/>
        <w:tabs>
          <w:tab w:val="left" w:pos="810"/>
        </w:tabs>
        <w:ind w:left="910" w:right="47" w:hanging="350"/>
        <w:contextualSpacing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7714C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310A02" w:rsidRPr="007714C5">
        <w:rPr>
          <w:rFonts w:ascii="Angsana New" w:eastAsia="EucrosiaUPCBold" w:hAnsi="Angsana New"/>
          <w:i/>
          <w:iCs/>
          <w:sz w:val="30"/>
          <w:szCs w:val="30"/>
          <w:cs/>
        </w:rPr>
        <w:t>และการหักกลบ</w:t>
      </w:r>
    </w:p>
    <w:p w14:paraId="526887D0" w14:textId="77777777" w:rsidR="004A5B70" w:rsidRPr="007714C5" w:rsidRDefault="004A5B70" w:rsidP="003068FB">
      <w:pPr>
        <w:pStyle w:val="BodyText2"/>
        <w:tabs>
          <w:tab w:val="left" w:pos="540"/>
        </w:tabs>
        <w:ind w:left="540" w:right="43" w:firstLine="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7B418FF1" w14:textId="310AB3A7" w:rsidR="004A5B70" w:rsidRPr="007714C5" w:rsidRDefault="00327616" w:rsidP="00044B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A5B70" w:rsidRPr="007714C5">
        <w:rPr>
          <w:rFonts w:ascii="Angsana New" w:hAnsi="Angsana New"/>
          <w:spacing w:val="4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4A5B70" w:rsidRPr="007714C5">
        <w:rPr>
          <w:rFonts w:ascii="Angsana New" w:hAnsi="Angsana New"/>
          <w:sz w:val="30"/>
          <w:szCs w:val="30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="004A5B70" w:rsidRPr="007714C5">
        <w:rPr>
          <w:rFonts w:ascii="Angsana New" w:hAnsi="Angsana New"/>
          <w:spacing w:val="4"/>
          <w:sz w:val="30"/>
          <w:szCs w:val="30"/>
          <w:cs/>
        </w:rPr>
        <w:t>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714C5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A5B70" w:rsidRPr="007714C5">
        <w:rPr>
          <w:rFonts w:ascii="Angsana New" w:hAnsi="Angsana New"/>
          <w:spacing w:val="4"/>
          <w:sz w:val="30"/>
          <w:szCs w:val="30"/>
          <w:cs/>
        </w:rPr>
        <w:t>ไม่ได้ทั้</w:t>
      </w:r>
      <w:r w:rsidR="004A5B70" w:rsidRPr="007714C5">
        <w:rPr>
          <w:rFonts w:ascii="Angsana New" w:hAnsi="Angsana New"/>
          <w:sz w:val="30"/>
          <w:szCs w:val="30"/>
          <w:cs/>
        </w:rPr>
        <w:t xml:space="preserve">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29AD108" w14:textId="77777777" w:rsidR="007A294F" w:rsidRPr="007714C5" w:rsidRDefault="007A294F" w:rsidP="003068F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1D717EE" w14:textId="14FA1DDA" w:rsidR="003C44BE" w:rsidRPr="007714C5" w:rsidRDefault="00327616" w:rsidP="00044B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A5B70" w:rsidRPr="007714C5">
        <w:rPr>
          <w:rFonts w:ascii="Angsana New" w:hAnsi="Angsana New"/>
          <w:spacing w:val="4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4A5B70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10"/>
          <w:sz w:val="30"/>
          <w:szCs w:val="30"/>
          <w:cs/>
        </w:rPr>
        <w:t>บริษัท</w:t>
      </w:r>
      <w:r w:rsidR="004A5B70" w:rsidRPr="007714C5">
        <w:rPr>
          <w:rFonts w:ascii="Angsana New" w:hAnsi="Angsana New"/>
          <w:spacing w:val="1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A5B70" w:rsidRPr="007714C5">
        <w:rPr>
          <w:rFonts w:ascii="Angsana New" w:hAnsi="Angsana New"/>
          <w:sz w:val="30"/>
          <w:szCs w:val="30"/>
          <w:cs/>
        </w:rPr>
        <w:t>การเปลี่ยนแปลง</w:t>
      </w:r>
      <w:r w:rsidR="004A5B70" w:rsidRPr="007714C5">
        <w:rPr>
          <w:rFonts w:ascii="Angsana New" w:hAnsi="Angsana New"/>
          <w:spacing w:val="8"/>
          <w:sz w:val="30"/>
          <w:szCs w:val="30"/>
          <w:cs/>
        </w:rPr>
        <w:t>หนี้สินมีความแตกต่างอย่างมีนัยสำคัญ โดยรับรู้หนี้สินทางการเงินใหม่ด้วยมูลค่ายุติธรรมที่</w:t>
      </w:r>
      <w:r w:rsidR="004A5B70" w:rsidRPr="007714C5">
        <w:rPr>
          <w:rFonts w:ascii="Angsana New" w:hAnsi="Angsana New"/>
          <w:spacing w:val="4"/>
          <w:sz w:val="30"/>
          <w:szCs w:val="30"/>
          <w:cs/>
        </w:rPr>
        <w:t>สะท้อนเงื่อนไขที่เปลี่ยนแปลงแล้ว ผลต่างระหว่างมูลค่าตามบัญชีที่ตัดรายการและสิ่งตอบแทนที่ต้องจ่ายรับรู้</w:t>
      </w:r>
      <w:r w:rsidR="004A5B70" w:rsidRPr="007714C5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03BDB26C" w14:textId="77777777" w:rsidR="003E16A2" w:rsidRPr="007714C5" w:rsidRDefault="003E16A2" w:rsidP="003068FB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1DEF934" w14:textId="1BCD21E4" w:rsidR="003E16A2" w:rsidRPr="00BD1EDB" w:rsidRDefault="004A5B70" w:rsidP="00044B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pacing w:val="12"/>
          <w:sz w:val="30"/>
          <w:szCs w:val="30"/>
        </w:rPr>
      </w:pPr>
      <w:r w:rsidRPr="007714C5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BD1EDB">
        <w:rPr>
          <w:rFonts w:ascii="Angsana New" w:hAnsi="Angsana New"/>
          <w:spacing w:val="12"/>
          <w:sz w:val="30"/>
          <w:szCs w:val="30"/>
          <w:cs/>
        </w:rPr>
        <w:t>ก็ต่อเมื่อ</w:t>
      </w:r>
      <w:r w:rsidR="00327616" w:rsidRPr="00BD1EDB">
        <w:rPr>
          <w:rFonts w:ascii="Angsana New" w:hAnsi="Angsana New"/>
          <w:spacing w:val="12"/>
          <w:sz w:val="30"/>
          <w:szCs w:val="30"/>
          <w:cs/>
        </w:rPr>
        <w:t>บริษัท</w:t>
      </w:r>
      <w:r w:rsidRPr="00BD1EDB">
        <w:rPr>
          <w:rFonts w:ascii="Angsana New" w:hAnsi="Angsana New"/>
          <w:spacing w:val="12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327616" w:rsidRPr="00BD1EDB">
        <w:rPr>
          <w:rFonts w:ascii="Angsana New" w:hAnsi="Angsana New"/>
          <w:spacing w:val="12"/>
          <w:sz w:val="30"/>
          <w:szCs w:val="30"/>
          <w:cs/>
        </w:rPr>
        <w:t>บริษัท</w:t>
      </w:r>
      <w:r w:rsidRPr="00BD1EDB">
        <w:rPr>
          <w:rFonts w:ascii="Angsana New" w:hAnsi="Angsana New"/>
          <w:spacing w:val="12"/>
          <w:sz w:val="30"/>
          <w:szCs w:val="30"/>
          <w:cs/>
        </w:rPr>
        <w:t xml:space="preserve">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73C688A3" w14:textId="77777777" w:rsidR="001541FA" w:rsidRPr="007714C5" w:rsidRDefault="001541FA" w:rsidP="002C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0C9F66DD" w14:textId="1F0DE994" w:rsidR="00F24DBC" w:rsidRPr="007714C5" w:rsidRDefault="00F24DBC" w:rsidP="002C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การด้อยค่าสินทรัพย์ทางการเงิน</w:t>
      </w:r>
      <w:r w:rsidR="00AD42BE" w:rsidRPr="007714C5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5A39D7E4" w14:textId="77777777" w:rsidR="00F24DBC" w:rsidRPr="007714C5" w:rsidRDefault="00F24DBC" w:rsidP="002C7835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6E13C575" w14:textId="7862984F" w:rsidR="001722C5" w:rsidRPr="007714C5" w:rsidRDefault="00F24DBC" w:rsidP="002C7835">
      <w:pPr>
        <w:tabs>
          <w:tab w:val="clear" w:pos="454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BD1EDB">
        <w:rPr>
          <w:rFonts w:ascii="Angsana New" w:hAnsi="Angsana New"/>
          <w:color w:val="000000"/>
          <w:spacing w:val="10"/>
          <w:sz w:val="30"/>
          <w:szCs w:val="3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ด้วย</w:t>
      </w:r>
      <w:r w:rsidRPr="007714C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ราคาทุนตัดจำหน่าย </w:t>
      </w:r>
      <w:r w:rsidRPr="007714C5">
        <w:rPr>
          <w:rFonts w:ascii="Angsana New" w:hAnsi="Angsana New"/>
          <w:color w:val="000000"/>
          <w:spacing w:val="-2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17DE" w:rsidRPr="007714C5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67C35" w:rsidRPr="007714C5">
        <w:rPr>
          <w:rFonts w:ascii="Angsana New" w:hAnsi="Angsana New"/>
          <w:color w:val="000000"/>
          <w:spacing w:val="-2"/>
          <w:sz w:val="30"/>
          <w:szCs w:val="30"/>
          <w:cs/>
        </w:rPr>
        <w:t>ลูกหนี้สัญญาเช่า</w:t>
      </w:r>
    </w:p>
    <w:p w14:paraId="35C741CF" w14:textId="77777777" w:rsidR="0005587D" w:rsidRPr="007714C5" w:rsidRDefault="0005587D" w:rsidP="00182BCF">
      <w:pPr>
        <w:tabs>
          <w:tab w:val="clear" w:pos="454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14:paraId="18D6ED68" w14:textId="797A16D7" w:rsidR="006D2168" w:rsidRPr="007714C5" w:rsidRDefault="006D2168" w:rsidP="002C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714C5">
        <w:rPr>
          <w:rFonts w:ascii="Angsana New" w:hAnsi="Angsana New"/>
          <w:color w:val="000000"/>
          <w:spacing w:val="4"/>
          <w:sz w:val="30"/>
          <w:szCs w:val="30"/>
        </w:rPr>
        <w:t>12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เดือน</w:t>
      </w: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เมื่อเริ่มแรกหรือเป็นสินทรัพย์ทางการเงินที่มีการด้อยค่าด้านเครดิต หรือลูกหนี้ที่เลือกใช้วิธีการอย่างง่าย </w:t>
      </w:r>
      <w:r w:rsidRPr="007714C5">
        <w:rPr>
          <w:rFonts w:ascii="Angsana New" w:hAnsi="Angsana New"/>
          <w:color w:val="000000"/>
          <w:sz w:val="30"/>
          <w:szCs w:val="30"/>
          <w:cs/>
        </w:rPr>
        <w:t>(</w:t>
      </w:r>
      <w:r w:rsidRPr="007714C5">
        <w:rPr>
          <w:rFonts w:ascii="Angsana New" w:hAnsi="Angsana New"/>
          <w:color w:val="000000"/>
          <w:sz w:val="30"/>
          <w:szCs w:val="30"/>
        </w:rPr>
        <w:t>Simplified Approach</w:t>
      </w:r>
      <w:r w:rsidRPr="007714C5">
        <w:rPr>
          <w:rFonts w:ascii="Angsana New" w:hAnsi="Angsana New"/>
          <w:color w:val="000000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CDEBF3A" w14:textId="69C0B9A5" w:rsidR="00D158C1" w:rsidRPr="007714C5" w:rsidRDefault="00CE7FB3" w:rsidP="002C7835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19ED8E4" w14:textId="77777777" w:rsidR="00A77B94" w:rsidRPr="007714C5" w:rsidRDefault="00A77B94" w:rsidP="00CE7FB3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320D86B" w14:textId="797B7D5D" w:rsidR="00D158C1" w:rsidRPr="007714C5" w:rsidRDefault="00D158C1" w:rsidP="00044BB7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="008935D1" w:rsidRPr="007714C5">
        <w:rPr>
          <w:rFonts w:ascii="Angsana New" w:hAnsi="Angsana New"/>
          <w:sz w:val="30"/>
          <w:szCs w:val="30"/>
          <w:cs/>
        </w:rPr>
        <w:t xml:space="preserve"> </w:t>
      </w:r>
      <w:r w:rsidR="00A77B94" w:rsidRPr="007714C5">
        <w:rPr>
          <w:rFonts w:ascii="Angsana New" w:hAnsi="Angsana New"/>
          <w:sz w:val="30"/>
          <w:szCs w:val="30"/>
          <w:cs/>
        </w:rPr>
        <w:t>และ</w:t>
      </w:r>
      <w:r w:rsidRPr="007714C5">
        <w:rPr>
          <w:rFonts w:ascii="Angsana New" w:hAnsi="Angsana New"/>
          <w:sz w:val="30"/>
          <w:szCs w:val="30"/>
          <w:cs/>
        </w:rPr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935D1" w:rsidRPr="007714C5">
        <w:rPr>
          <w:rFonts w:ascii="Angsana New" w:hAnsi="Angsana New"/>
          <w:sz w:val="30"/>
          <w:szCs w:val="30"/>
        </w:rPr>
        <w:t>12</w:t>
      </w:r>
      <w:r w:rsidRPr="007714C5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4E1B7070" w14:textId="77777777" w:rsidR="005F4F9B" w:rsidRPr="007714C5" w:rsidRDefault="005F4F9B" w:rsidP="00AE3447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DB5645D" w14:textId="7ADB5915" w:rsidR="00855482" w:rsidRPr="007714C5" w:rsidRDefault="00855482" w:rsidP="00044BB7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มากกว่า </w:t>
      </w:r>
      <w:r w:rsidR="001E21ED" w:rsidRPr="007714C5">
        <w:rPr>
          <w:rFonts w:ascii="Angsana New" w:hAnsi="Angsana New"/>
          <w:spacing w:val="-4"/>
          <w:sz w:val="30"/>
          <w:szCs w:val="30"/>
        </w:rPr>
        <w:t>30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</w:t>
      </w:r>
      <w:r w:rsidRPr="007714C5">
        <w:rPr>
          <w:rFonts w:ascii="Angsana New" w:hAnsi="Angsana New"/>
          <w:sz w:val="30"/>
          <w:szCs w:val="30"/>
          <w:cs/>
        </w:rPr>
        <w:t xml:space="preserve">อย่างมีนัยสำคัญ หรือมีการเปลี่ยนแปลงหรือคาดการณ์การเปลี่ยนแปลงของเทคโนโลยี ตลาด </w:t>
      </w:r>
      <w:r w:rsidRPr="007714C5">
        <w:rPr>
          <w:rFonts w:ascii="Angsana New" w:hAnsi="Angsana New"/>
          <w:spacing w:val="-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</w:t>
      </w:r>
      <w:r w:rsidRPr="007714C5">
        <w:rPr>
          <w:rFonts w:ascii="Angsana New" w:hAnsi="Angsana New"/>
          <w:sz w:val="30"/>
          <w:szCs w:val="30"/>
          <w:cs/>
        </w:rPr>
        <w:t xml:space="preserve">ภาระผูกพันให้กับบริษัท </w:t>
      </w:r>
    </w:p>
    <w:p w14:paraId="02D7F7F0" w14:textId="77777777" w:rsidR="00855482" w:rsidRPr="007714C5" w:rsidRDefault="00855482" w:rsidP="00855482">
      <w:pPr>
        <w:tabs>
          <w:tab w:val="clear" w:pos="227"/>
          <w:tab w:val="clear" w:pos="454"/>
          <w:tab w:val="left" w:pos="540"/>
          <w:tab w:val="left" w:pos="108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B7950BD" w14:textId="77777777" w:rsidR="00855482" w:rsidRPr="007714C5" w:rsidRDefault="00855482" w:rsidP="002C7835">
      <w:pPr>
        <w:tabs>
          <w:tab w:val="clear" w:pos="227"/>
          <w:tab w:val="clear" w:pos="454"/>
          <w:tab w:val="clear" w:pos="680"/>
          <w:tab w:val="left" w:pos="1080"/>
        </w:tabs>
        <w:spacing w:line="240" w:lineRule="auto"/>
        <w:ind w:left="709" w:hanging="142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681B2C03" w14:textId="06DF02BE" w:rsidR="00855482" w:rsidRPr="007714C5" w:rsidRDefault="00855482" w:rsidP="00633F40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-</w:t>
      </w:r>
      <w:r w:rsidR="008935D1" w:rsidRPr="007714C5">
        <w:rPr>
          <w:rFonts w:ascii="Angsana New" w:hAnsi="Angsana New"/>
          <w:sz w:val="30"/>
          <w:szCs w:val="30"/>
        </w:rPr>
        <w:tab/>
      </w:r>
      <w:r w:rsidRPr="007714C5">
        <w:rPr>
          <w:rFonts w:ascii="Angsana New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574689F" w14:textId="3478FA6E" w:rsidR="00855482" w:rsidRPr="007714C5" w:rsidRDefault="00855482" w:rsidP="00480ACA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-</w:t>
      </w:r>
      <w:r w:rsidRPr="007714C5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2C7835" w:rsidRPr="007714C5">
        <w:rPr>
          <w:rFonts w:ascii="Angsana New" w:hAnsi="Angsana New"/>
          <w:sz w:val="30"/>
          <w:szCs w:val="30"/>
        </w:rPr>
        <w:t>90</w:t>
      </w:r>
      <w:r w:rsidRPr="007714C5">
        <w:rPr>
          <w:rFonts w:ascii="Angsana New" w:hAnsi="Angsana New"/>
          <w:sz w:val="30"/>
          <w:szCs w:val="30"/>
          <w:cs/>
        </w:rPr>
        <w:t xml:space="preserve"> วัน</w:t>
      </w:r>
    </w:p>
    <w:p w14:paraId="0DDE8D6E" w14:textId="77777777" w:rsidR="00D158C1" w:rsidRPr="007714C5" w:rsidRDefault="00D158C1" w:rsidP="00CE7FB3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2DE47D91" w14:textId="40D2E26D" w:rsidR="00D82F2A" w:rsidRPr="007714C5" w:rsidRDefault="00D82F2A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D1EDB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CA4C90" w:rsidRPr="00BD1EDB">
        <w:rPr>
          <w:rFonts w:ascii="Angsana New" w:hAnsi="Angsana New"/>
          <w:color w:val="000000"/>
          <w:spacing w:val="8"/>
          <w:sz w:val="30"/>
          <w:szCs w:val="30"/>
          <w:cs/>
        </w:rPr>
        <w:t>วัน</w:t>
      </w:r>
      <w:r w:rsidRPr="00BD1EDB">
        <w:rPr>
          <w:rFonts w:ascii="Angsana New" w:hAnsi="Angsana New"/>
          <w:color w:val="000000"/>
          <w:spacing w:val="8"/>
          <w:sz w:val="30"/>
          <w:szCs w:val="30"/>
          <w:cs/>
        </w:rPr>
        <w:t>สิ้นรอบระยะเวลาที่รายงาน เพื่อสะท้อน</w:t>
      </w:r>
      <w:r w:rsidRPr="00BD1EDB">
        <w:rPr>
          <w:rFonts w:ascii="Angsana New" w:hAnsi="Angsana New"/>
          <w:color w:val="000000"/>
          <w:spacing w:val="-6"/>
          <w:sz w:val="30"/>
          <w:szCs w:val="30"/>
          <w:cs/>
        </w:rPr>
        <w:t>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ค่าเผื่อผลขาดทุนแสดงเป็น</w:t>
      </w:r>
      <w:r w:rsidR="00A77B94" w:rsidRPr="007714C5">
        <w:rPr>
          <w:rFonts w:ascii="Angsana New" w:hAnsi="Angsana New"/>
          <w:color w:val="000000"/>
          <w:sz w:val="30"/>
          <w:szCs w:val="30"/>
          <w:cs/>
        </w:rPr>
        <w:t>ผล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ขาดทุนจากการด้อยค่าในกำไรหรือขาดทุน </w:t>
      </w:r>
    </w:p>
    <w:p w14:paraId="31A67FA4" w14:textId="77777777" w:rsidR="00194654" w:rsidRPr="007714C5" w:rsidRDefault="00194654" w:rsidP="00044BB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465E1FB" w14:textId="77777777" w:rsidR="00D82F2A" w:rsidRPr="007714C5" w:rsidRDefault="00D82F2A" w:rsidP="00044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การตัดจำหน่าย </w:t>
      </w:r>
    </w:p>
    <w:p w14:paraId="239B1EF8" w14:textId="77777777" w:rsidR="00D82F2A" w:rsidRPr="007714C5" w:rsidRDefault="00D82F2A" w:rsidP="00C8421A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0FFE032" w14:textId="5E503C37" w:rsidR="00D82F2A" w:rsidRPr="007714C5" w:rsidRDefault="00D82F2A" w:rsidP="00C8421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7714C5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สินทรัพย์ทางการเงินจะถูกตัดจำหน่ายเมื่อบริษัท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230430" w14:textId="754540F8" w:rsidR="00194654" w:rsidRPr="007714C5" w:rsidRDefault="00194654" w:rsidP="00D82F2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DA4DF8" w14:textId="5DEE283D" w:rsidR="00CA4C90" w:rsidRPr="007714C5" w:rsidRDefault="00CA4C90" w:rsidP="00D82F2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8AA3D3" w14:textId="25BB8C34" w:rsidR="00CA4C90" w:rsidRPr="007714C5" w:rsidRDefault="00CA4C90" w:rsidP="00D82F2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FE635C" w14:textId="08368A4E" w:rsidR="00CA4C90" w:rsidRPr="007714C5" w:rsidRDefault="00CA4C90" w:rsidP="00D82F2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64898F" w14:textId="77777777" w:rsidR="00CA4C90" w:rsidRPr="007714C5" w:rsidRDefault="00CA4C90" w:rsidP="00D82F2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07E6BD" w14:textId="77777777" w:rsidR="00A94179" w:rsidRPr="007714C5" w:rsidRDefault="00A94179" w:rsidP="00C8421A">
      <w:pPr>
        <w:pStyle w:val="ListParagraph"/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7714C5">
        <w:rPr>
          <w:rFonts w:ascii="Angsana New" w:hAnsi="Angsana New"/>
          <w:i/>
          <w:iCs/>
          <w:color w:val="000000"/>
          <w:sz w:val="30"/>
          <w:szCs w:val="30"/>
          <w:cs/>
        </w:rPr>
        <w:t>ดอกเบี้ย</w:t>
      </w:r>
    </w:p>
    <w:p w14:paraId="712BCAE8" w14:textId="77777777" w:rsidR="00CE7FB3" w:rsidRPr="007714C5" w:rsidRDefault="00CE7FB3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1415DA" w14:textId="77777777" w:rsidR="00A94179" w:rsidRPr="007714C5" w:rsidRDefault="00A94179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ดอกเบี้ยรับและดอกเบี้ยจ่ายรับรู้ในกำไรหรือขาดทุนด้วยอัตราดอกเบี้ยที่แท้จริง </w:t>
      </w:r>
    </w:p>
    <w:p w14:paraId="75971180" w14:textId="77777777" w:rsidR="00A94179" w:rsidRPr="007714C5" w:rsidRDefault="00A94179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75C61" w14:textId="68645A03" w:rsidR="00A94179" w:rsidRPr="007714C5" w:rsidRDefault="00A94179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มูลค่าตามบัญชีของสินทรัพย์ทางการเงินหลังหัก</w:t>
      </w:r>
      <w:r w:rsidR="00A77B94" w:rsidRPr="007714C5">
        <w:rPr>
          <w:rFonts w:ascii="Angsana New" w:hAnsi="Angsana New"/>
          <w:color w:val="000000"/>
          <w:sz w:val="30"/>
          <w:szCs w:val="30"/>
          <w:cs/>
        </w:rPr>
        <w:t>ผล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 หากสินทรัพย์ไม่มีการด้อยค่า</w:t>
      </w:r>
      <w:r w:rsidR="004C5DE0" w:rsidRPr="007714C5">
        <w:rPr>
          <w:rFonts w:ascii="Angsana New" w:hAnsi="Angsana New"/>
          <w:color w:val="000000"/>
          <w:sz w:val="30"/>
          <w:szCs w:val="30"/>
          <w:cs/>
        </w:rPr>
        <w:t>ด้าน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27912D9" w14:textId="7668AE81" w:rsidR="00AB767E" w:rsidRPr="007714C5" w:rsidRDefault="00AB7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5952A37" w14:textId="65784843" w:rsidR="003D594E" w:rsidRPr="007714C5" w:rsidRDefault="003D594E" w:rsidP="00EF2919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68177F0" w14:textId="77777777" w:rsidR="003D594E" w:rsidRPr="007714C5" w:rsidRDefault="003D594E" w:rsidP="00F24DBC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E32B0C" w14:textId="77777777" w:rsidR="003D594E" w:rsidRPr="007714C5" w:rsidRDefault="003D594E" w:rsidP="00B745D5">
      <w:pPr>
        <w:tabs>
          <w:tab w:val="clear" w:pos="454"/>
          <w:tab w:val="clear" w:pos="90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8F744C0" w14:textId="77777777" w:rsidR="003D594E" w:rsidRPr="007714C5" w:rsidRDefault="003D594E" w:rsidP="00B745D5">
      <w:pPr>
        <w:tabs>
          <w:tab w:val="clear" w:pos="454"/>
          <w:tab w:val="clear" w:pos="90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D323B" w14:textId="54678148" w:rsidR="00EF2919" w:rsidRPr="007714C5" w:rsidRDefault="003D594E" w:rsidP="00EC4E7B">
      <w:pPr>
        <w:tabs>
          <w:tab w:val="clear" w:pos="454"/>
          <w:tab w:val="clear" w:pos="90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</w:t>
      </w:r>
      <w:r w:rsidRPr="007714C5">
        <w:rPr>
          <w:rFonts w:ascii="Angsana New" w:hAnsi="Angsana New"/>
          <w:color w:val="000000"/>
          <w:sz w:val="30"/>
          <w:szCs w:val="30"/>
          <w:cs/>
        </w:rPr>
        <w:t>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8770D93" w14:textId="77777777" w:rsidR="003D594E" w:rsidRPr="007714C5" w:rsidRDefault="003D594E" w:rsidP="003D594E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0E6FD3" w14:textId="77777777" w:rsidR="008200F4" w:rsidRPr="007714C5" w:rsidRDefault="008200F4" w:rsidP="00F31D7E">
      <w:pPr>
        <w:pStyle w:val="block"/>
        <w:numPr>
          <w:ilvl w:val="0"/>
          <w:numId w:val="52"/>
        </w:numPr>
        <w:tabs>
          <w:tab w:val="left" w:pos="900"/>
        </w:tabs>
        <w:spacing w:after="0" w:line="240" w:lineRule="atLeast"/>
        <w:ind w:left="2268" w:hanging="1701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7714C5">
        <w:rPr>
          <w:rFonts w:ascii="Angsana New" w:hAnsi="Angsana New"/>
          <w:sz w:val="30"/>
          <w:szCs w:val="30"/>
        </w:rPr>
        <w:t>1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: </w:t>
      </w:r>
      <w:r w:rsidRPr="007714C5">
        <w:rPr>
          <w:rFonts w:ascii="Angsana New" w:hAnsi="Angsana New"/>
          <w:sz w:val="30"/>
          <w:szCs w:val="30"/>
        </w:rPr>
        <w:tab/>
      </w:r>
      <w:r w:rsidRPr="007714C5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2AE4C63F" w14:textId="77777777" w:rsidR="008200F4" w:rsidRPr="007714C5" w:rsidRDefault="008200F4" w:rsidP="00480ACA">
      <w:pPr>
        <w:pStyle w:val="block"/>
        <w:numPr>
          <w:ilvl w:val="0"/>
          <w:numId w:val="52"/>
        </w:numPr>
        <w:tabs>
          <w:tab w:val="left" w:pos="900"/>
        </w:tabs>
        <w:spacing w:after="0" w:line="240" w:lineRule="atLeast"/>
        <w:ind w:left="2268" w:hanging="1701"/>
        <w:jc w:val="thaiDistribute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7714C5">
        <w:rPr>
          <w:rFonts w:ascii="Angsana New" w:hAnsi="Angsana New"/>
          <w:sz w:val="30"/>
          <w:szCs w:val="30"/>
          <w:lang w:bidi="th-TH"/>
        </w:rPr>
        <w:t>2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: </w:t>
      </w:r>
      <w:r w:rsidRPr="007714C5">
        <w:rPr>
          <w:rFonts w:ascii="Angsana New" w:hAnsi="Angsana New"/>
          <w:sz w:val="30"/>
          <w:szCs w:val="30"/>
          <w:lang w:bidi="th-TH"/>
        </w:rPr>
        <w:tab/>
      </w:r>
      <w:r w:rsidRPr="007714C5">
        <w:rPr>
          <w:rFonts w:ascii="Angsana New" w:hAnsi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เป็นข้อมูลอื่นที่สังเกตได้โดยตรงหรือโดยอ้อมสำหรับสินทรัพย์หรือหนี้สินนั้น นอกเหนือจาก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7714C5">
        <w:rPr>
          <w:rFonts w:ascii="Angsana New" w:hAnsi="Angsana New"/>
          <w:sz w:val="30"/>
          <w:szCs w:val="30"/>
          <w:lang w:bidi="th-TH"/>
        </w:rPr>
        <w:t>1</w:t>
      </w:r>
    </w:p>
    <w:p w14:paraId="25963B80" w14:textId="30B9FB38" w:rsidR="008200F4" w:rsidRPr="007714C5" w:rsidRDefault="008200F4" w:rsidP="00480ACA">
      <w:pPr>
        <w:pStyle w:val="block"/>
        <w:numPr>
          <w:ilvl w:val="0"/>
          <w:numId w:val="52"/>
        </w:numPr>
        <w:tabs>
          <w:tab w:val="left" w:pos="900"/>
        </w:tabs>
        <w:spacing w:after="0" w:line="240" w:lineRule="atLeast"/>
        <w:ind w:left="2268" w:hanging="1701"/>
        <w:jc w:val="thaiDistribute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7714C5">
        <w:rPr>
          <w:rFonts w:ascii="Angsana New" w:hAnsi="Angsana New"/>
          <w:sz w:val="30"/>
          <w:szCs w:val="30"/>
          <w:lang w:bidi="th-TH"/>
        </w:rPr>
        <w:t>3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:</w:t>
      </w:r>
      <w:r w:rsidR="00797199" w:rsidRPr="007714C5">
        <w:rPr>
          <w:rFonts w:ascii="Angsana New" w:hAnsi="Angsana New"/>
          <w:sz w:val="30"/>
          <w:szCs w:val="30"/>
          <w:cs/>
          <w:lang w:bidi="th-TH"/>
        </w:rPr>
        <w:t xml:space="preserve">  </w:t>
      </w:r>
      <w:r w:rsidR="00F31D7E" w:rsidRPr="007714C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97199" w:rsidRPr="007714C5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4934B94D" w14:textId="77777777" w:rsidR="003D594E" w:rsidRPr="007714C5" w:rsidRDefault="003D594E" w:rsidP="003D594E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3B9BB9" w14:textId="6834FC6E" w:rsidR="0049511F" w:rsidRPr="007714C5" w:rsidRDefault="0049511F" w:rsidP="00EF2919">
      <w:pPr>
        <w:tabs>
          <w:tab w:val="clear" w:pos="454"/>
          <w:tab w:val="clear" w:pos="680"/>
          <w:tab w:val="left" w:pos="567"/>
        </w:tabs>
        <w:spacing w:line="240" w:lineRule="auto"/>
        <w:ind w:left="567"/>
        <w:contextualSpacing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C8421A" w:rsidRPr="007714C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0D1FFB9" w14:textId="77777777" w:rsidR="00C845F0" w:rsidRPr="007714C5" w:rsidRDefault="00C845F0" w:rsidP="00EF2919">
      <w:pPr>
        <w:tabs>
          <w:tab w:val="clear" w:pos="454"/>
          <w:tab w:val="clear" w:pos="680"/>
          <w:tab w:val="left" w:pos="567"/>
          <w:tab w:val="left" w:pos="720"/>
        </w:tabs>
        <w:spacing w:line="240" w:lineRule="auto"/>
        <w:ind w:left="567"/>
        <w:contextualSpacing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3FC7213C" w14:textId="6C9C5E34" w:rsidR="00850EC8" w:rsidRPr="007714C5" w:rsidRDefault="00C845F0" w:rsidP="00EF2919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67"/>
          <w:tab w:val="left" w:pos="720"/>
          <w:tab w:val="left" w:pos="900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  <w:bookmarkStart w:id="2" w:name="_Hlk86661656"/>
    </w:p>
    <w:p w14:paraId="45D6DD29" w14:textId="77777777" w:rsidR="00EF2919" w:rsidRPr="007714C5" w:rsidRDefault="00EF2919" w:rsidP="00AE3447">
      <w:pPr>
        <w:pStyle w:val="BodyText"/>
        <w:shd w:val="clear" w:color="auto" w:fill="FFFFFF"/>
        <w:tabs>
          <w:tab w:val="clear" w:pos="454"/>
          <w:tab w:val="left" w:pos="720"/>
        </w:tabs>
        <w:spacing w:after="0" w:line="240" w:lineRule="auto"/>
        <w:ind w:left="900"/>
        <w:jc w:val="thaiDistribute"/>
        <w:rPr>
          <w:rFonts w:ascii="Angsana New" w:hAnsi="Angsana New"/>
          <w:color w:val="FF0000"/>
          <w:sz w:val="30"/>
          <w:szCs w:val="30"/>
        </w:rPr>
      </w:pPr>
    </w:p>
    <w:bookmarkEnd w:id="2"/>
    <w:p w14:paraId="4CD021A2" w14:textId="41BDDA40" w:rsidR="00C845F0" w:rsidRPr="007714C5" w:rsidRDefault="00836F35" w:rsidP="007479D3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260"/>
        </w:tabs>
        <w:spacing w:line="240" w:lineRule="auto"/>
        <w:ind w:left="990" w:hanging="9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</w:t>
      </w:r>
      <w:r w:rsidR="00C845F0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  <w:r w:rsidR="008200F4" w:rsidRPr="007714C5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67A710BA" w14:textId="77777777" w:rsidR="00C845F0" w:rsidRPr="00781E5B" w:rsidRDefault="00C845F0" w:rsidP="00F24DBC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</w:rPr>
      </w:pPr>
    </w:p>
    <w:p w14:paraId="0F399759" w14:textId="4164D843" w:rsidR="00310EAC" w:rsidRPr="007714C5" w:rsidRDefault="00C845F0" w:rsidP="0084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49"/>
        </w:tabs>
        <w:spacing w:line="240" w:lineRule="auto"/>
        <w:ind w:left="426"/>
        <w:rPr>
          <w:rFonts w:ascii="Angsana New" w:hAnsi="Angsana New"/>
          <w:b/>
          <w:color w:val="000000"/>
          <w:sz w:val="30"/>
          <w:szCs w:val="30"/>
        </w:rPr>
      </w:pPr>
      <w:r w:rsidRPr="007714C5">
        <w:rPr>
          <w:rFonts w:ascii="Angsana New" w:hAnsi="Angsana New"/>
          <w:b/>
          <w:color w:val="000000"/>
          <w:sz w:val="30"/>
          <w:szCs w:val="30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</w:p>
    <w:p w14:paraId="54C960E6" w14:textId="77777777" w:rsidR="00013A15" w:rsidRPr="00781E5B" w:rsidRDefault="00013A15" w:rsidP="00EF2919">
      <w:pPr>
        <w:pStyle w:val="BodyText"/>
        <w:shd w:val="clear" w:color="auto" w:fill="FFFFFF"/>
        <w:tabs>
          <w:tab w:val="clear" w:pos="454"/>
          <w:tab w:val="clear" w:pos="680"/>
          <w:tab w:val="left" w:pos="567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cs/>
        </w:rPr>
      </w:pPr>
    </w:p>
    <w:p w14:paraId="1CA38A54" w14:textId="54D8432E" w:rsidR="009A0D08" w:rsidRPr="007714C5" w:rsidRDefault="003E4756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บุค</w:t>
      </w:r>
      <w:r w:rsidR="009A0D08" w:rsidRPr="007714C5">
        <w:rPr>
          <w:rFonts w:ascii="Angsana New" w:hAnsi="Angsana New"/>
          <w:b/>
          <w:bCs/>
          <w:sz w:val="30"/>
          <w:szCs w:val="30"/>
          <w:cs/>
          <w:lang w:val="th-TH"/>
        </w:rPr>
        <w:t>คลหรือกิจการที่เกี่ยวข้องกัน</w:t>
      </w:r>
    </w:p>
    <w:p w14:paraId="48FE864A" w14:textId="77777777" w:rsidR="00252676" w:rsidRPr="00781E5B" w:rsidRDefault="00252676" w:rsidP="00C9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777FBEBB" w14:textId="77777777" w:rsidR="0060558B" w:rsidRPr="007714C5" w:rsidRDefault="00D754F0" w:rsidP="00D9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49"/>
        </w:tabs>
        <w:spacing w:line="240" w:lineRule="auto"/>
        <w:ind w:firstLine="426"/>
        <w:rPr>
          <w:rFonts w:ascii="Angsana New" w:hAnsi="Angsana New"/>
          <w:b/>
          <w:color w:val="000000"/>
          <w:sz w:val="30"/>
          <w:szCs w:val="30"/>
        </w:rPr>
      </w:pPr>
      <w:r w:rsidRPr="007714C5">
        <w:rPr>
          <w:rFonts w:ascii="Angsana New" w:hAnsi="Angsana New"/>
          <w:b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7714C5">
        <w:rPr>
          <w:rFonts w:ascii="Angsana New" w:hAnsi="Angsana New"/>
          <w:bCs/>
          <w:color w:val="000000"/>
          <w:sz w:val="30"/>
          <w:szCs w:val="30"/>
        </w:rPr>
        <w:t>31</w:t>
      </w:r>
      <w:r w:rsidRPr="007714C5">
        <w:rPr>
          <w:rFonts w:ascii="Angsana New" w:hAnsi="Angsana New"/>
          <w:b/>
          <w:color w:val="000000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7AC4F594" w14:textId="77777777" w:rsidR="00532B76" w:rsidRPr="00781E5B" w:rsidRDefault="00532B76" w:rsidP="002D2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49"/>
        </w:tabs>
        <w:spacing w:line="240" w:lineRule="auto"/>
        <w:ind w:firstLine="540"/>
        <w:rPr>
          <w:rFonts w:ascii="Angsana New" w:hAnsi="Angsana New"/>
          <w:b/>
          <w:color w:val="000000"/>
          <w:spacing w:val="-2"/>
          <w:cs/>
        </w:rPr>
      </w:pPr>
    </w:p>
    <w:tbl>
      <w:tblPr>
        <w:tblW w:w="9251" w:type="dxa"/>
        <w:tblInd w:w="333" w:type="dxa"/>
        <w:tblLayout w:type="fixed"/>
        <w:tblLook w:val="01E0" w:firstRow="1" w:lastRow="1" w:firstColumn="1" w:lastColumn="1" w:noHBand="0" w:noVBand="0"/>
      </w:tblPr>
      <w:tblGrid>
        <w:gridCol w:w="3093"/>
        <w:gridCol w:w="1553"/>
        <w:gridCol w:w="1552"/>
        <w:gridCol w:w="519"/>
        <w:gridCol w:w="2534"/>
      </w:tblGrid>
      <w:tr w:rsidR="00914E44" w:rsidRPr="007714C5" w14:paraId="5870668E" w14:textId="77777777" w:rsidTr="00204007">
        <w:trPr>
          <w:trHeight w:hRule="exact" w:val="397"/>
        </w:trPr>
        <w:tc>
          <w:tcPr>
            <w:tcW w:w="3093" w:type="dxa"/>
          </w:tcPr>
          <w:p w14:paraId="710E3376" w14:textId="77777777" w:rsidR="00914E44" w:rsidRPr="007714C5" w:rsidRDefault="00914E44" w:rsidP="00B3163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48D92A15" w14:textId="54FEBDC0" w:rsidR="00914E44" w:rsidRPr="007714C5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0721B6"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52" w:type="dxa"/>
          </w:tcPr>
          <w:p w14:paraId="4E3036FA" w14:textId="4BC264FD" w:rsidR="00914E44" w:rsidRPr="007714C5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0721B6" w:rsidRPr="007714C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519" w:type="dxa"/>
          </w:tcPr>
          <w:p w14:paraId="2AB9FC5F" w14:textId="77777777" w:rsidR="00914E44" w:rsidRPr="007714C5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</w:tcPr>
          <w:p w14:paraId="3C13A366" w14:textId="380C5204" w:rsidR="00927ADD" w:rsidRPr="007714C5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914E44" w:rsidRPr="007714C5" w14:paraId="261858FB" w14:textId="77777777" w:rsidTr="00204007">
        <w:trPr>
          <w:trHeight w:hRule="exact" w:val="340"/>
        </w:trPr>
        <w:tc>
          <w:tcPr>
            <w:tcW w:w="3093" w:type="dxa"/>
          </w:tcPr>
          <w:p w14:paraId="6B1B4201" w14:textId="77777777" w:rsidR="00914E44" w:rsidRPr="007714C5" w:rsidRDefault="00914E44" w:rsidP="00B3163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05" w:type="dxa"/>
            <w:gridSpan w:val="2"/>
          </w:tcPr>
          <w:p w14:paraId="0FC01A33" w14:textId="77777777" w:rsidR="00914E44" w:rsidRPr="007714C5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519" w:type="dxa"/>
          </w:tcPr>
          <w:p w14:paraId="57B9D77D" w14:textId="77777777" w:rsidR="00914E44" w:rsidRPr="007714C5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0F8CC2C2" w14:textId="77777777" w:rsidR="00914E44" w:rsidRPr="007714C5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16135" w:rsidRPr="007714C5" w14:paraId="58BBC6B1" w14:textId="77777777" w:rsidTr="00204007">
        <w:trPr>
          <w:trHeight w:hRule="exact" w:val="340"/>
        </w:trPr>
        <w:tc>
          <w:tcPr>
            <w:tcW w:w="3093" w:type="dxa"/>
          </w:tcPr>
          <w:p w14:paraId="0F1A5A1F" w14:textId="77777777" w:rsidR="00916135" w:rsidRPr="007714C5" w:rsidRDefault="00916135" w:rsidP="00916135">
            <w:pPr>
              <w:spacing w:line="240" w:lineRule="auto"/>
              <w:ind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</w:tcPr>
          <w:p w14:paraId="01000EF0" w14:textId="77777777" w:rsidR="00916135" w:rsidRPr="007714C5" w:rsidRDefault="00916135" w:rsidP="0091613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7A49BF16" w14:textId="77777777" w:rsidR="00916135" w:rsidRPr="007714C5" w:rsidRDefault="00916135" w:rsidP="0091613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7A34AE25" w14:textId="77777777" w:rsidR="00916135" w:rsidRPr="007714C5" w:rsidRDefault="00916135" w:rsidP="0091613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</w:tcPr>
          <w:p w14:paraId="5209B042" w14:textId="77777777" w:rsidR="00916135" w:rsidRPr="007714C5" w:rsidRDefault="00916135" w:rsidP="0091613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1B6" w:rsidRPr="007714C5" w14:paraId="4BDF04EF" w14:textId="77777777" w:rsidTr="00204007">
        <w:trPr>
          <w:trHeight w:hRule="exact" w:val="340"/>
        </w:trPr>
        <w:tc>
          <w:tcPr>
            <w:tcW w:w="3093" w:type="dxa"/>
          </w:tcPr>
          <w:p w14:paraId="36C251AA" w14:textId="77777777" w:rsidR="000721B6" w:rsidRPr="007714C5" w:rsidRDefault="000721B6" w:rsidP="000721B6">
            <w:pPr>
              <w:spacing w:line="240" w:lineRule="auto"/>
              <w:ind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53" w:type="dxa"/>
          </w:tcPr>
          <w:p w14:paraId="57C3A6AC" w14:textId="1A3F7C0D" w:rsidR="000721B6" w:rsidRPr="007714C5" w:rsidRDefault="00A110C4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24,429</w:t>
            </w:r>
          </w:p>
        </w:tc>
        <w:tc>
          <w:tcPr>
            <w:tcW w:w="1552" w:type="dxa"/>
          </w:tcPr>
          <w:p w14:paraId="07DDEC01" w14:textId="1EDECAFF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92,216</w:t>
            </w:r>
          </w:p>
        </w:tc>
        <w:tc>
          <w:tcPr>
            <w:tcW w:w="519" w:type="dxa"/>
          </w:tcPr>
          <w:p w14:paraId="67B39BD5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</w:tcPr>
          <w:p w14:paraId="706E206E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0721B6" w:rsidRPr="007714C5" w14:paraId="20DCE544" w14:textId="77777777" w:rsidTr="00204007">
        <w:trPr>
          <w:trHeight w:hRule="exact" w:val="340"/>
        </w:trPr>
        <w:tc>
          <w:tcPr>
            <w:tcW w:w="3093" w:type="dxa"/>
          </w:tcPr>
          <w:p w14:paraId="45CD3118" w14:textId="77777777" w:rsidR="000721B6" w:rsidRPr="00E55B3E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553" w:type="dxa"/>
          </w:tcPr>
          <w:p w14:paraId="6BE1519D" w14:textId="262FB0C3" w:rsidR="000721B6" w:rsidRPr="007714C5" w:rsidRDefault="005C25ED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5,635</w:t>
            </w:r>
          </w:p>
        </w:tc>
        <w:tc>
          <w:tcPr>
            <w:tcW w:w="1552" w:type="dxa"/>
          </w:tcPr>
          <w:p w14:paraId="3E04E374" w14:textId="7BA52BD2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6,247</w:t>
            </w:r>
          </w:p>
        </w:tc>
        <w:tc>
          <w:tcPr>
            <w:tcW w:w="519" w:type="dxa"/>
          </w:tcPr>
          <w:p w14:paraId="5C96B6E0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34" w:type="dxa"/>
          </w:tcPr>
          <w:p w14:paraId="1CF29222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คิดตามอัตราร้อยละของ</w:t>
            </w:r>
          </w:p>
        </w:tc>
      </w:tr>
      <w:tr w:rsidR="000721B6" w:rsidRPr="007714C5" w14:paraId="60F6C9C4" w14:textId="77777777" w:rsidTr="00204007">
        <w:trPr>
          <w:trHeight w:hRule="exact" w:val="340"/>
        </w:trPr>
        <w:tc>
          <w:tcPr>
            <w:tcW w:w="3093" w:type="dxa"/>
          </w:tcPr>
          <w:p w14:paraId="55541D0C" w14:textId="2EF2499B" w:rsidR="000721B6" w:rsidRPr="00E55B3E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รายได้ค่าบริการ</w:t>
            </w:r>
            <w:r w:rsidR="000D033D"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="000D033D"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3" w:type="dxa"/>
          </w:tcPr>
          <w:p w14:paraId="16EB29CE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56AF9282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28947ACA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34" w:type="dxa"/>
          </w:tcPr>
          <w:p w14:paraId="633770FF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รายได้จากการขายและ</w:t>
            </w:r>
          </w:p>
        </w:tc>
      </w:tr>
      <w:tr w:rsidR="000721B6" w:rsidRPr="007714C5" w14:paraId="790A5783" w14:textId="77777777" w:rsidTr="00204007">
        <w:trPr>
          <w:trHeight w:hRule="exact" w:val="340"/>
        </w:trPr>
        <w:tc>
          <w:tcPr>
            <w:tcW w:w="3093" w:type="dxa"/>
          </w:tcPr>
          <w:p w14:paraId="76A749F4" w14:textId="77777777" w:rsidR="000721B6" w:rsidRPr="00E55B3E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0ACD091C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76E32733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0363B9EE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</w:tcPr>
          <w:p w14:paraId="23E0903E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วิธีต้นทุนบวกอัตรากำไร</w:t>
            </w:r>
          </w:p>
        </w:tc>
      </w:tr>
      <w:tr w:rsidR="000721B6" w:rsidRPr="007714C5" w14:paraId="7920D13A" w14:textId="77777777" w:rsidTr="00204007">
        <w:trPr>
          <w:trHeight w:hRule="exact" w:val="340"/>
        </w:trPr>
        <w:tc>
          <w:tcPr>
            <w:tcW w:w="3093" w:type="dxa"/>
          </w:tcPr>
          <w:p w14:paraId="1CCC3740" w14:textId="77777777" w:rsidR="000721B6" w:rsidRPr="00E55B3E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61705310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2D2F6B39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0F313E74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6F35AC53" w14:textId="77777777" w:rsidR="000721B6" w:rsidRPr="007714C5" w:rsidRDefault="000721B6" w:rsidP="000721B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ที่เทียบเคียงได้</w:t>
            </w:r>
          </w:p>
        </w:tc>
      </w:tr>
      <w:tr w:rsidR="000721B6" w:rsidRPr="007714C5" w14:paraId="449D2996" w14:textId="77777777" w:rsidTr="00204007">
        <w:trPr>
          <w:trHeight w:hRule="exact" w:val="340"/>
        </w:trPr>
        <w:tc>
          <w:tcPr>
            <w:tcW w:w="3093" w:type="dxa"/>
          </w:tcPr>
          <w:p w14:paraId="7B079F9E" w14:textId="77777777" w:rsidR="000721B6" w:rsidRPr="007714C5" w:rsidRDefault="000721B6" w:rsidP="000721B6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1553" w:type="dxa"/>
          </w:tcPr>
          <w:p w14:paraId="6E8372D9" w14:textId="51195388" w:rsidR="000721B6" w:rsidRPr="007714C5" w:rsidRDefault="005C25ED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2,352</w:t>
            </w:r>
          </w:p>
        </w:tc>
        <w:tc>
          <w:tcPr>
            <w:tcW w:w="1552" w:type="dxa"/>
          </w:tcPr>
          <w:p w14:paraId="43D9D1D0" w14:textId="05C772A9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2,907</w:t>
            </w:r>
          </w:p>
        </w:tc>
        <w:tc>
          <w:tcPr>
            <w:tcW w:w="519" w:type="dxa"/>
          </w:tcPr>
          <w:p w14:paraId="1652F075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06DF6E75" w14:textId="459EF905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อัตราดอกเบี้ยตามสัญญา</w:t>
            </w:r>
          </w:p>
        </w:tc>
      </w:tr>
      <w:tr w:rsidR="000721B6" w:rsidRPr="007714C5" w14:paraId="254D1449" w14:textId="77777777" w:rsidTr="00204007">
        <w:trPr>
          <w:trHeight w:hRule="exact" w:val="340"/>
        </w:trPr>
        <w:tc>
          <w:tcPr>
            <w:tcW w:w="3093" w:type="dxa"/>
          </w:tcPr>
          <w:p w14:paraId="49F30402" w14:textId="77777777" w:rsidR="000721B6" w:rsidRPr="007714C5" w:rsidRDefault="000721B6" w:rsidP="000721B6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0AEDAFB3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5B7A19E0" w14:textId="77777777" w:rsidR="000721B6" w:rsidRPr="007714C5" w:rsidRDefault="000721B6" w:rsidP="000721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763F9AE3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0125E19E" w14:textId="5109A248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ที่ตกลงกัน</w:t>
            </w:r>
          </w:p>
        </w:tc>
      </w:tr>
      <w:tr w:rsidR="00781E5B" w:rsidRPr="007714C5" w14:paraId="7402A9C4" w14:textId="77777777" w:rsidTr="00204007">
        <w:trPr>
          <w:trHeight w:hRule="exact" w:val="340"/>
        </w:trPr>
        <w:tc>
          <w:tcPr>
            <w:tcW w:w="3093" w:type="dxa"/>
          </w:tcPr>
          <w:p w14:paraId="29FA3DF9" w14:textId="1F60EEAC" w:rsidR="00781E5B" w:rsidRPr="007714C5" w:rsidRDefault="00781E5B" w:rsidP="00781E5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3" w:type="dxa"/>
          </w:tcPr>
          <w:p w14:paraId="00284716" w14:textId="2A151393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552" w:type="dxa"/>
          </w:tcPr>
          <w:p w14:paraId="243BD15D" w14:textId="059CC180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519" w:type="dxa"/>
          </w:tcPr>
          <w:p w14:paraId="25DBA35F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7617396B" w14:textId="69B80FD5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อัตราดอกเบี้ยตามสัญญา</w:t>
            </w:r>
          </w:p>
        </w:tc>
      </w:tr>
      <w:tr w:rsidR="00781E5B" w:rsidRPr="007714C5" w14:paraId="7E7A89A3" w14:textId="77777777" w:rsidTr="00204007">
        <w:trPr>
          <w:trHeight w:hRule="exact" w:val="340"/>
        </w:trPr>
        <w:tc>
          <w:tcPr>
            <w:tcW w:w="3093" w:type="dxa"/>
          </w:tcPr>
          <w:p w14:paraId="6672FC8F" w14:textId="77777777" w:rsidR="00781E5B" w:rsidRPr="007714C5" w:rsidRDefault="00781E5B" w:rsidP="00781E5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644FE266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67AD44D6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7D36A127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33D14616" w14:textId="162BFED9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ที่ตกลงกัน</w:t>
            </w:r>
          </w:p>
        </w:tc>
      </w:tr>
      <w:tr w:rsidR="00781E5B" w:rsidRPr="007714C5" w14:paraId="08A55875" w14:textId="77777777" w:rsidTr="00204007">
        <w:trPr>
          <w:trHeight w:hRule="exact" w:val="340"/>
        </w:trPr>
        <w:tc>
          <w:tcPr>
            <w:tcW w:w="3093" w:type="dxa"/>
          </w:tcPr>
          <w:p w14:paraId="5C0B804E" w14:textId="049C7493" w:rsidR="00781E5B" w:rsidRPr="007714C5" w:rsidRDefault="00781E5B" w:rsidP="00781E5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05BA1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553" w:type="dxa"/>
          </w:tcPr>
          <w:p w14:paraId="4046279F" w14:textId="446944BF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552" w:type="dxa"/>
          </w:tcPr>
          <w:p w14:paraId="5E6ADF31" w14:textId="43E7E3B3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519" w:type="dxa"/>
          </w:tcPr>
          <w:p w14:paraId="4501523D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5EBCB62A" w14:textId="0130D1FF" w:rsidR="00781E5B" w:rsidRPr="007714C5" w:rsidRDefault="00FE2065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วิธีต้นทุนบวกอัตรากำไร</w:t>
            </w:r>
          </w:p>
        </w:tc>
      </w:tr>
      <w:tr w:rsidR="00FE2065" w:rsidRPr="007714C5" w14:paraId="43664792" w14:textId="77777777" w:rsidTr="00204007">
        <w:trPr>
          <w:trHeight w:hRule="exact" w:val="340"/>
        </w:trPr>
        <w:tc>
          <w:tcPr>
            <w:tcW w:w="3093" w:type="dxa"/>
          </w:tcPr>
          <w:p w14:paraId="42193F9A" w14:textId="77777777" w:rsidR="00FE2065" w:rsidRPr="00005BA1" w:rsidDel="00781E5B" w:rsidRDefault="00FE2065" w:rsidP="00781E5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5DA9C0E6" w14:textId="77777777" w:rsidR="00FE2065" w:rsidRDefault="00FE2065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545A1C1C" w14:textId="77777777" w:rsidR="00FE2065" w:rsidRDefault="00FE2065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1FF52EDF" w14:textId="77777777" w:rsidR="00FE2065" w:rsidRPr="007714C5" w:rsidRDefault="00FE2065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1C13EC8B" w14:textId="54AB631C" w:rsidR="00FE2065" w:rsidRPr="00874547" w:rsidRDefault="00FE2065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ที่เทียบเคียงได้</w:t>
            </w:r>
          </w:p>
        </w:tc>
      </w:tr>
      <w:tr w:rsidR="00781E5B" w:rsidRPr="007714C5" w14:paraId="41426A44" w14:textId="77777777" w:rsidTr="00BD1EDB">
        <w:trPr>
          <w:trHeight w:hRule="exact" w:val="70"/>
        </w:trPr>
        <w:tc>
          <w:tcPr>
            <w:tcW w:w="3093" w:type="dxa"/>
            <w:shd w:val="clear" w:color="auto" w:fill="auto"/>
          </w:tcPr>
          <w:p w14:paraId="4AE2B93C" w14:textId="77777777" w:rsidR="00781E5B" w:rsidRPr="00BD1EDB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1553" w:type="dxa"/>
          </w:tcPr>
          <w:p w14:paraId="76E9103B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662094AD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0AF4AAC2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67479C41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E5B" w:rsidRPr="007714C5" w14:paraId="695AAE95" w14:textId="77777777" w:rsidTr="00204007">
        <w:trPr>
          <w:trHeight w:hRule="exact" w:val="340"/>
        </w:trPr>
        <w:tc>
          <w:tcPr>
            <w:tcW w:w="3093" w:type="dxa"/>
          </w:tcPr>
          <w:p w14:paraId="2BF387D3" w14:textId="59B2E8E5" w:rsidR="00781E5B" w:rsidRPr="007714C5" w:rsidRDefault="00781E5B" w:rsidP="00781E5B">
            <w:pPr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การร่วมค้าและบริษัทร่วม</w:t>
            </w:r>
          </w:p>
        </w:tc>
        <w:tc>
          <w:tcPr>
            <w:tcW w:w="1553" w:type="dxa"/>
          </w:tcPr>
          <w:p w14:paraId="38AE6A51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2" w:type="dxa"/>
          </w:tcPr>
          <w:p w14:paraId="163175E7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19" w:type="dxa"/>
          </w:tcPr>
          <w:p w14:paraId="0284D58B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3D00F8EF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E5B" w:rsidRPr="007714C5" w14:paraId="471554BC" w14:textId="77777777" w:rsidTr="00204007">
        <w:trPr>
          <w:trHeight w:hRule="exact" w:val="340"/>
        </w:trPr>
        <w:tc>
          <w:tcPr>
            <w:tcW w:w="3093" w:type="dxa"/>
          </w:tcPr>
          <w:p w14:paraId="56E87F17" w14:textId="77777777" w:rsidR="00781E5B" w:rsidRPr="007714C5" w:rsidRDefault="00781E5B" w:rsidP="00781E5B">
            <w:pPr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53" w:type="dxa"/>
          </w:tcPr>
          <w:p w14:paraId="306083F3" w14:textId="42C3D165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bidi="th-TH"/>
              </w:rPr>
              <w:t>195</w:t>
            </w:r>
          </w:p>
        </w:tc>
        <w:tc>
          <w:tcPr>
            <w:tcW w:w="1552" w:type="dxa"/>
          </w:tcPr>
          <w:p w14:paraId="01B2DF04" w14:textId="2382A3E9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036</w:t>
            </w:r>
          </w:p>
        </w:tc>
        <w:tc>
          <w:tcPr>
            <w:tcW w:w="519" w:type="dxa"/>
          </w:tcPr>
          <w:p w14:paraId="462258D8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2EB73FBF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781E5B" w:rsidRPr="007714C5" w14:paraId="05DF1A78" w14:textId="77777777" w:rsidTr="00204007">
        <w:trPr>
          <w:trHeight w:hRule="exact" w:val="340"/>
        </w:trPr>
        <w:tc>
          <w:tcPr>
            <w:tcW w:w="3093" w:type="dxa"/>
          </w:tcPr>
          <w:p w14:paraId="18607BAD" w14:textId="77777777" w:rsidR="00781E5B" w:rsidRPr="00E55B3E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553" w:type="dxa"/>
          </w:tcPr>
          <w:p w14:paraId="48756B59" w14:textId="07DB6901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1,366</w:t>
            </w:r>
          </w:p>
        </w:tc>
        <w:tc>
          <w:tcPr>
            <w:tcW w:w="1552" w:type="dxa"/>
          </w:tcPr>
          <w:p w14:paraId="5BA40474" w14:textId="7EF149F6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2,280</w:t>
            </w:r>
          </w:p>
        </w:tc>
        <w:tc>
          <w:tcPr>
            <w:tcW w:w="519" w:type="dxa"/>
          </w:tcPr>
          <w:p w14:paraId="3E4BCF26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34" w:type="dxa"/>
          </w:tcPr>
          <w:p w14:paraId="7D56CC0D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คิดตามอัตราร้อยละของ</w:t>
            </w:r>
          </w:p>
        </w:tc>
      </w:tr>
      <w:tr w:rsidR="00781E5B" w:rsidRPr="007714C5" w14:paraId="6ABEE815" w14:textId="77777777" w:rsidTr="00204007">
        <w:trPr>
          <w:trHeight w:hRule="exact" w:val="340"/>
        </w:trPr>
        <w:tc>
          <w:tcPr>
            <w:tcW w:w="3093" w:type="dxa"/>
          </w:tcPr>
          <w:p w14:paraId="5B0717ED" w14:textId="7E20963D" w:rsidR="00781E5B" w:rsidRPr="00E55B3E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รายได้ค่าธรรมเนียม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553" w:type="dxa"/>
          </w:tcPr>
          <w:p w14:paraId="3A2DD0FD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0AB75759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369EB837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020DE961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รายได้จากการขายและ</w:t>
            </w:r>
          </w:p>
        </w:tc>
      </w:tr>
      <w:tr w:rsidR="00781E5B" w:rsidRPr="007714C5" w14:paraId="18B4D688" w14:textId="77777777" w:rsidTr="00204007">
        <w:trPr>
          <w:trHeight w:hRule="exact" w:val="340"/>
        </w:trPr>
        <w:tc>
          <w:tcPr>
            <w:tcW w:w="3093" w:type="dxa"/>
          </w:tcPr>
          <w:p w14:paraId="38DA502A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บริหาร รายได้ค่าบริการ</w:t>
            </w:r>
          </w:p>
        </w:tc>
        <w:tc>
          <w:tcPr>
            <w:tcW w:w="1553" w:type="dxa"/>
          </w:tcPr>
          <w:p w14:paraId="2A422045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right" w:pos="132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45DCB5B5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right" w:pos="132"/>
                <w:tab w:val="decimal" w:pos="52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3F33B4E6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</w:tcPr>
          <w:p w14:paraId="3DAFB4B8" w14:textId="77777777" w:rsidR="00781E5B" w:rsidRPr="00E55B3E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วิธีต้นทุนบวกอัตรากำไร</w:t>
            </w:r>
          </w:p>
        </w:tc>
      </w:tr>
      <w:tr w:rsidR="00781E5B" w:rsidRPr="007714C5" w14:paraId="4FD9DF7A" w14:textId="77777777" w:rsidTr="00204007">
        <w:trPr>
          <w:trHeight w:hRule="exact" w:val="340"/>
        </w:trPr>
        <w:tc>
          <w:tcPr>
            <w:tcW w:w="3093" w:type="dxa"/>
          </w:tcPr>
          <w:p w14:paraId="6C96D128" w14:textId="09AF7169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และรายได้อื่น</w:t>
            </w:r>
          </w:p>
        </w:tc>
        <w:tc>
          <w:tcPr>
            <w:tcW w:w="1553" w:type="dxa"/>
          </w:tcPr>
          <w:p w14:paraId="70E2DCBF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2" w:type="dxa"/>
          </w:tcPr>
          <w:p w14:paraId="4A3B76E9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664D954B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4965577B" w14:textId="77777777" w:rsidR="00781E5B" w:rsidRPr="00E55B3E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ที่เทียบเคียงได้</w:t>
            </w:r>
          </w:p>
        </w:tc>
      </w:tr>
      <w:tr w:rsidR="00781E5B" w:rsidRPr="007714C5" w14:paraId="0F744E98" w14:textId="77777777" w:rsidTr="00C14B49">
        <w:trPr>
          <w:trHeight w:hRule="exact" w:val="346"/>
        </w:trPr>
        <w:tc>
          <w:tcPr>
            <w:tcW w:w="3093" w:type="dxa"/>
          </w:tcPr>
          <w:p w14:paraId="766DD830" w14:textId="48F4C5A7" w:rsidR="00781E5B" w:rsidRPr="007714C5" w:rsidRDefault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553" w:type="dxa"/>
          </w:tcPr>
          <w:p w14:paraId="6F0BA48B" w14:textId="463DC0F1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552" w:type="dxa"/>
          </w:tcPr>
          <w:p w14:paraId="2CB4531F" w14:textId="324BD715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519" w:type="dxa"/>
          </w:tcPr>
          <w:p w14:paraId="1CE59206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2E1FA7C7" w14:textId="714F835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ตามสัญญาที่ตกลงกัน</w:t>
            </w:r>
          </w:p>
        </w:tc>
      </w:tr>
      <w:tr w:rsidR="00781E5B" w:rsidRPr="007714C5" w14:paraId="7A43454E" w14:textId="77777777" w:rsidTr="00BD1EDB">
        <w:trPr>
          <w:trHeight w:hRule="exact" w:val="148"/>
        </w:trPr>
        <w:tc>
          <w:tcPr>
            <w:tcW w:w="3093" w:type="dxa"/>
          </w:tcPr>
          <w:p w14:paraId="06D83B9A" w14:textId="77777777" w:rsidR="00781E5B" w:rsidRPr="00BD1EDB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307338BF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4F54BAE6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0092D649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1C3361FF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E5B" w:rsidRPr="007714C5" w14:paraId="33FD32EC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7BF7D3C3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53" w:type="dxa"/>
          </w:tcPr>
          <w:p w14:paraId="6D83E908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788FC838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3F011756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27E915FC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E5B" w:rsidRPr="007714C5" w14:paraId="4046B848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1397616D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53" w:type="dxa"/>
          </w:tcPr>
          <w:p w14:paraId="31815656" w14:textId="31BBC4FC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4,446</w:t>
            </w:r>
          </w:p>
        </w:tc>
        <w:tc>
          <w:tcPr>
            <w:tcW w:w="1552" w:type="dxa"/>
            <w:shd w:val="clear" w:color="auto" w:fill="auto"/>
          </w:tcPr>
          <w:p w14:paraId="49D9DC83" w14:textId="1BB581BB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1,570</w:t>
            </w:r>
          </w:p>
        </w:tc>
        <w:tc>
          <w:tcPr>
            <w:tcW w:w="519" w:type="dxa"/>
          </w:tcPr>
          <w:p w14:paraId="45ED5B11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3DCB6DF9" w14:textId="77777777" w:rsidR="00781E5B" w:rsidRPr="007714C5" w:rsidRDefault="00781E5B" w:rsidP="00781E5B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781E5B" w:rsidRPr="007714C5" w14:paraId="3FDAA556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74187F4A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รายได้ค่าธรรมเนียม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553" w:type="dxa"/>
          </w:tcPr>
          <w:p w14:paraId="6AD8319E" w14:textId="5629DA04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552" w:type="dxa"/>
            <w:shd w:val="clear" w:color="auto" w:fill="auto"/>
          </w:tcPr>
          <w:p w14:paraId="02F45E6F" w14:textId="081F6929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519" w:type="dxa"/>
          </w:tcPr>
          <w:p w14:paraId="73D76851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  <w:shd w:val="clear" w:color="auto" w:fill="auto"/>
          </w:tcPr>
          <w:p w14:paraId="29C9DAC6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คิดตามอัตราร้อยละของ</w:t>
            </w:r>
          </w:p>
        </w:tc>
      </w:tr>
      <w:tr w:rsidR="00781E5B" w:rsidRPr="007714C5" w14:paraId="29771824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4205B20D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บริหาร รายได้ค่าบริการ</w:t>
            </w:r>
          </w:p>
        </w:tc>
        <w:tc>
          <w:tcPr>
            <w:tcW w:w="1553" w:type="dxa"/>
          </w:tcPr>
          <w:p w14:paraId="6F8C8672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7D0EA890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3665A4E8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  <w:shd w:val="clear" w:color="auto" w:fill="auto"/>
          </w:tcPr>
          <w:p w14:paraId="74743736" w14:textId="77777777" w:rsidR="00781E5B" w:rsidRPr="007714C5" w:rsidRDefault="00781E5B" w:rsidP="00781E5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รายได้จากการขายและ</w:t>
            </w:r>
          </w:p>
        </w:tc>
      </w:tr>
      <w:tr w:rsidR="00781E5B" w:rsidRPr="007714C5" w14:paraId="4A664F88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58E5EAED" w14:textId="38120504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และรายได้อื่น</w:t>
            </w:r>
          </w:p>
        </w:tc>
        <w:tc>
          <w:tcPr>
            <w:tcW w:w="1553" w:type="dxa"/>
          </w:tcPr>
          <w:p w14:paraId="07727BBD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4E01BBE1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339185C0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70C4D683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วิธีต้นทุนบวกอัตรากำไร</w:t>
            </w:r>
          </w:p>
        </w:tc>
      </w:tr>
      <w:tr w:rsidR="00781E5B" w:rsidRPr="007714C5" w14:paraId="6253F75D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5205FCA1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AB99FBA" w14:textId="7760BD6D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4E318A58" w14:textId="77777777" w:rsidR="00781E5B" w:rsidRPr="007714C5" w:rsidRDefault="00781E5B" w:rsidP="00781E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5D9541C3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4208AFFB" w14:textId="77777777" w:rsidR="00781E5B" w:rsidRPr="007714C5" w:rsidRDefault="00781E5B" w:rsidP="0078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ที่เทียบเคียงได้</w:t>
            </w:r>
          </w:p>
        </w:tc>
      </w:tr>
    </w:tbl>
    <w:p w14:paraId="4B68A2E4" w14:textId="393A4EF0" w:rsidR="000078B4" w:rsidRPr="007714C5" w:rsidRDefault="006D2168" w:rsidP="009B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s/>
        </w:rPr>
        <w:br w:type="page"/>
      </w:r>
      <w:r w:rsidR="002336E2" w:rsidRPr="007714C5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 ณ วันที่ </w:t>
      </w:r>
      <w:r w:rsidR="002336E2" w:rsidRPr="007714C5">
        <w:rPr>
          <w:rFonts w:ascii="Angsana New" w:hAnsi="Angsana New"/>
          <w:color w:val="000000"/>
          <w:sz w:val="30"/>
          <w:szCs w:val="30"/>
        </w:rPr>
        <w:t>31</w:t>
      </w:r>
      <w:r w:rsidR="002336E2" w:rsidRPr="007714C5">
        <w:rPr>
          <w:rFonts w:ascii="Angsana New" w:hAnsi="Angsana New"/>
          <w:color w:val="000000"/>
          <w:sz w:val="30"/>
          <w:szCs w:val="30"/>
          <w:cs/>
        </w:rPr>
        <w:t xml:space="preserve"> ธันวาคม กับกิจการที่เกี่ยวข้องกันมีดังนี้</w:t>
      </w:r>
    </w:p>
    <w:p w14:paraId="083DD647" w14:textId="77777777" w:rsidR="00310C61" w:rsidRPr="007714C5" w:rsidRDefault="00310C61" w:rsidP="005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38"/>
        <w:gridCol w:w="1263"/>
        <w:gridCol w:w="236"/>
        <w:gridCol w:w="1297"/>
      </w:tblGrid>
      <w:tr w:rsidR="007C3DDF" w:rsidRPr="007714C5" w14:paraId="04A567DF" w14:textId="77777777" w:rsidTr="00AE3447">
        <w:trPr>
          <w:tblHeader/>
        </w:trPr>
        <w:tc>
          <w:tcPr>
            <w:tcW w:w="6338" w:type="dxa"/>
          </w:tcPr>
          <w:p w14:paraId="47522647" w14:textId="77777777" w:rsidR="007C3DDF" w:rsidRPr="007714C5" w:rsidRDefault="007C3DDF" w:rsidP="00A10F01">
            <w:pP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bookmarkStart w:id="3" w:name="_Hlk60673053"/>
          </w:p>
        </w:tc>
        <w:tc>
          <w:tcPr>
            <w:tcW w:w="1263" w:type="dxa"/>
            <w:shd w:val="clear" w:color="auto" w:fill="auto"/>
          </w:tcPr>
          <w:p w14:paraId="35934C62" w14:textId="265729FF" w:rsidR="007C3DDF" w:rsidRPr="007714C5" w:rsidRDefault="007C3DDF" w:rsidP="00A10F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EE6163A" w14:textId="77777777" w:rsidR="007C3DDF" w:rsidRPr="007714C5" w:rsidRDefault="007C3DDF" w:rsidP="00A10F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BEFABFB" w14:textId="78F2D04F" w:rsidR="007C3DDF" w:rsidRPr="007714C5" w:rsidRDefault="007C3DDF" w:rsidP="00A10F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7C3DDF" w:rsidRPr="007714C5" w14:paraId="49EEDCD0" w14:textId="77777777" w:rsidTr="00AE3447">
        <w:trPr>
          <w:trHeight w:hRule="exact" w:val="389"/>
          <w:tblHeader/>
        </w:trPr>
        <w:tc>
          <w:tcPr>
            <w:tcW w:w="6338" w:type="dxa"/>
          </w:tcPr>
          <w:p w14:paraId="588E8584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</w:tcPr>
          <w:p w14:paraId="6EA4F8EF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3DDF" w:rsidRPr="007714C5" w14:paraId="2FDD0E85" w14:textId="77777777" w:rsidTr="00AE3447">
        <w:trPr>
          <w:trHeight w:hRule="exact" w:val="389"/>
        </w:trPr>
        <w:tc>
          <w:tcPr>
            <w:tcW w:w="6338" w:type="dxa"/>
          </w:tcPr>
          <w:p w14:paraId="6B99F84B" w14:textId="77777777" w:rsidR="007C3DDF" w:rsidRPr="007714C5" w:rsidRDefault="007C3DDF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 - บัญชีเดินสะพัด</w:t>
            </w:r>
          </w:p>
        </w:tc>
        <w:tc>
          <w:tcPr>
            <w:tcW w:w="1263" w:type="dxa"/>
          </w:tcPr>
          <w:p w14:paraId="0CD74232" w14:textId="77777777" w:rsidR="007C3DDF" w:rsidRPr="007714C5" w:rsidRDefault="007C3DDF" w:rsidP="00A10F01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132FD6" w14:textId="77777777" w:rsidR="007C3DDF" w:rsidRPr="007714C5" w:rsidRDefault="007C3DDF" w:rsidP="00A10F01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301EFD02" w14:textId="77777777" w:rsidR="007C3DDF" w:rsidRPr="007714C5" w:rsidRDefault="007C3DDF" w:rsidP="00A10F01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21B6" w:rsidRPr="007714C5" w14:paraId="746831A0" w14:textId="77777777" w:rsidTr="00AE3447">
        <w:trPr>
          <w:trHeight w:hRule="exact" w:val="389"/>
        </w:trPr>
        <w:tc>
          <w:tcPr>
            <w:tcW w:w="6338" w:type="dxa"/>
          </w:tcPr>
          <w:p w14:paraId="4E82C128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09390842" w14:textId="22C80A8C" w:rsidR="000721B6" w:rsidRPr="007714C5" w:rsidRDefault="005C25ED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1,059</w:t>
            </w:r>
          </w:p>
        </w:tc>
        <w:tc>
          <w:tcPr>
            <w:tcW w:w="236" w:type="dxa"/>
          </w:tcPr>
          <w:p w14:paraId="6BFE6E97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1AE593EA" w14:textId="0B6B320C" w:rsidR="000721B6" w:rsidRPr="007714C5" w:rsidRDefault="000721B6" w:rsidP="005F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</w:tr>
      <w:tr w:rsidR="000721B6" w:rsidRPr="007714C5" w14:paraId="5CC4B521" w14:textId="77777777" w:rsidTr="00AE3447">
        <w:trPr>
          <w:trHeight w:hRule="exact" w:val="389"/>
        </w:trPr>
        <w:tc>
          <w:tcPr>
            <w:tcW w:w="6338" w:type="dxa"/>
          </w:tcPr>
          <w:p w14:paraId="5C44BB1D" w14:textId="4CDC0F51" w:rsidR="000721B6" w:rsidRPr="007714C5" w:rsidRDefault="00934C5A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การร่วมค้าและ</w:t>
            </w:r>
            <w:r w:rsidR="000721B6"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63" w:type="dxa"/>
          </w:tcPr>
          <w:p w14:paraId="53CB2844" w14:textId="2B4DBCA1" w:rsidR="000721B6" w:rsidRPr="007714C5" w:rsidRDefault="00B57015" w:rsidP="005F5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36" w:type="dxa"/>
          </w:tcPr>
          <w:p w14:paraId="33D4A5A6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7FE3AF30" w14:textId="009E5A10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1,872</w:t>
            </w:r>
          </w:p>
        </w:tc>
      </w:tr>
      <w:tr w:rsidR="000721B6" w:rsidRPr="007714C5" w14:paraId="026F9364" w14:textId="77777777" w:rsidTr="00AE3447">
        <w:trPr>
          <w:trHeight w:hRule="exact" w:val="389"/>
        </w:trPr>
        <w:tc>
          <w:tcPr>
            <w:tcW w:w="6338" w:type="dxa"/>
          </w:tcPr>
          <w:p w14:paraId="01659406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0EC6646" w14:textId="5873400B" w:rsidR="000721B6" w:rsidRPr="007714C5" w:rsidRDefault="00E8123E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781C58D4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288BAB4" w14:textId="386F834A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721B6" w:rsidRPr="007714C5" w14:paraId="3110D2DF" w14:textId="77777777" w:rsidTr="00AE3447">
        <w:trPr>
          <w:trHeight w:hRule="exact" w:val="389"/>
        </w:trPr>
        <w:tc>
          <w:tcPr>
            <w:tcW w:w="6338" w:type="dxa"/>
          </w:tcPr>
          <w:p w14:paraId="0D760A85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23" w:firstLine="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47E43B9" w14:textId="586CCC92" w:rsidR="000721B6" w:rsidRPr="007714C5" w:rsidRDefault="00B57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8123E" w:rsidRPr="007714C5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36" w:type="dxa"/>
          </w:tcPr>
          <w:p w14:paraId="7AF8CB8C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35A5B4AB" w14:textId="5F4426F3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3,112</w:t>
            </w:r>
          </w:p>
        </w:tc>
      </w:tr>
      <w:bookmarkEnd w:id="3"/>
    </w:tbl>
    <w:p w14:paraId="6D768B2D" w14:textId="77777777" w:rsidR="007C3DDF" w:rsidRPr="007714C5" w:rsidRDefault="007C3DDF" w:rsidP="007C3DDF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30"/>
          <w:szCs w:val="30"/>
          <w:lang w:val="en-US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4"/>
        <w:gridCol w:w="1260"/>
        <w:gridCol w:w="272"/>
        <w:gridCol w:w="1259"/>
      </w:tblGrid>
      <w:tr w:rsidR="007C3DDF" w:rsidRPr="007714C5" w14:paraId="4D323881" w14:textId="77777777" w:rsidTr="00AE3447">
        <w:trPr>
          <w:trHeight w:hRule="exact" w:val="389"/>
        </w:trPr>
        <w:tc>
          <w:tcPr>
            <w:tcW w:w="6344" w:type="dxa"/>
          </w:tcPr>
          <w:p w14:paraId="77C63933" w14:textId="54BC8513" w:rsidR="007C3DDF" w:rsidRPr="007714C5" w:rsidRDefault="007C3DDF" w:rsidP="00A10F01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เงินให้กู้ยืมระยะสั้น </w:t>
            </w:r>
            <w:r w:rsidR="006921D7"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-</w:t>
            </w: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921D7"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A8D6379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D2DDBDE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358B55C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3DDF" w:rsidRPr="007714C5" w14:paraId="55E559BF" w14:textId="77777777" w:rsidTr="00AE3447">
        <w:trPr>
          <w:trHeight w:hRule="exact" w:val="389"/>
        </w:trPr>
        <w:tc>
          <w:tcPr>
            <w:tcW w:w="6344" w:type="dxa"/>
          </w:tcPr>
          <w:p w14:paraId="1AAE7B8A" w14:textId="77777777" w:rsidR="007C3DDF" w:rsidRPr="007714C5" w:rsidRDefault="007C3DDF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12" w:hanging="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2C62C55" w14:textId="46A9F289" w:rsidR="007C3DDF" w:rsidRPr="007714C5" w:rsidRDefault="00D63781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72,834</w:t>
            </w:r>
          </w:p>
        </w:tc>
        <w:tc>
          <w:tcPr>
            <w:tcW w:w="272" w:type="dxa"/>
          </w:tcPr>
          <w:p w14:paraId="779F927D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FC3CEE7" w14:textId="346A6E1D" w:rsidR="007C3DDF" w:rsidRPr="007714C5" w:rsidRDefault="000721B6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119,600</w:t>
            </w:r>
          </w:p>
        </w:tc>
      </w:tr>
    </w:tbl>
    <w:p w14:paraId="5AB0C874" w14:textId="77777777" w:rsidR="007C3DDF" w:rsidRPr="007714C5" w:rsidRDefault="007C3DDF" w:rsidP="007C3DDF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pacing w:val="-2"/>
          <w:sz w:val="30"/>
          <w:szCs w:val="30"/>
          <w:lang w:val="en-US"/>
        </w:rPr>
      </w:pPr>
    </w:p>
    <w:p w14:paraId="4B0702B3" w14:textId="77777777" w:rsidR="00310C61" w:rsidRPr="007714C5" w:rsidRDefault="00744B4A" w:rsidP="00057D8F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30"/>
          <w:szCs w:val="30"/>
          <w:lang w:val="en-US"/>
        </w:rPr>
      </w:pPr>
      <w:r w:rsidRPr="007714C5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รายการเคลื่อนไหวระหว่างปีสำหรับเงินให้กู้ยืมระยะสั้นแก่กิจการที่เกี่ยวข้องกันมีดังนี้</w:t>
      </w:r>
    </w:p>
    <w:p w14:paraId="66FF70D4" w14:textId="77777777" w:rsidR="005A6C91" w:rsidRPr="007714C5" w:rsidRDefault="005A6C91" w:rsidP="0087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pacing w:val="2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36"/>
        <w:gridCol w:w="1260"/>
        <w:gridCol w:w="270"/>
        <w:gridCol w:w="1260"/>
      </w:tblGrid>
      <w:tr w:rsidR="007C3DDF" w:rsidRPr="007714C5" w14:paraId="09EACEDF" w14:textId="77777777" w:rsidTr="00B21B1A">
        <w:trPr>
          <w:trHeight w:hRule="exact" w:val="397"/>
        </w:trPr>
        <w:tc>
          <w:tcPr>
            <w:tcW w:w="6336" w:type="dxa"/>
          </w:tcPr>
          <w:p w14:paraId="7098731E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3853AA4" w14:textId="720F0D8C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27590E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03FC3" w14:textId="4687AAD8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C3DDF" w:rsidRPr="007714C5" w14:paraId="11B3AEF8" w14:textId="77777777" w:rsidTr="00B21B1A">
        <w:trPr>
          <w:trHeight w:hRule="exact" w:val="397"/>
        </w:trPr>
        <w:tc>
          <w:tcPr>
            <w:tcW w:w="6336" w:type="dxa"/>
          </w:tcPr>
          <w:p w14:paraId="100EE8E0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708A521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21B6" w:rsidRPr="007714C5" w14:paraId="199F1B95" w14:textId="77777777" w:rsidTr="00B21B1A">
        <w:trPr>
          <w:trHeight w:hRule="exact" w:val="397"/>
        </w:trPr>
        <w:tc>
          <w:tcPr>
            <w:tcW w:w="6336" w:type="dxa"/>
          </w:tcPr>
          <w:p w14:paraId="354C1A9D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"/>
              </w:tabs>
              <w:spacing w:line="240" w:lineRule="auto"/>
              <w:ind w:left="-15" w:righ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CD8E" w14:textId="4A9F23B1" w:rsidR="000721B6" w:rsidRPr="007714C5" w:rsidRDefault="00D63781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119,600</w:t>
            </w:r>
          </w:p>
        </w:tc>
        <w:tc>
          <w:tcPr>
            <w:tcW w:w="270" w:type="dxa"/>
          </w:tcPr>
          <w:p w14:paraId="4ACB963B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2082" w14:textId="126BDCE3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96,764</w:t>
            </w:r>
          </w:p>
        </w:tc>
      </w:tr>
      <w:tr w:rsidR="000721B6" w:rsidRPr="007714C5" w14:paraId="17FE7F06" w14:textId="77777777" w:rsidTr="00B21B1A">
        <w:trPr>
          <w:trHeight w:hRule="exact" w:val="397"/>
        </w:trPr>
        <w:tc>
          <w:tcPr>
            <w:tcW w:w="6336" w:type="dxa"/>
          </w:tcPr>
          <w:p w14:paraId="07F1DC74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2FFE4" w14:textId="6EC7E486" w:rsidR="000721B6" w:rsidRPr="007714C5" w:rsidRDefault="00D63781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30,188</w:t>
            </w:r>
          </w:p>
        </w:tc>
        <w:tc>
          <w:tcPr>
            <w:tcW w:w="270" w:type="dxa"/>
          </w:tcPr>
          <w:p w14:paraId="5C3FBF0B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F472" w14:textId="29494560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43,880</w:t>
            </w:r>
          </w:p>
        </w:tc>
      </w:tr>
      <w:tr w:rsidR="000721B6" w:rsidRPr="007714C5" w14:paraId="4387332F" w14:textId="77777777" w:rsidTr="00B21B1A">
        <w:trPr>
          <w:trHeight w:hRule="exact" w:val="397"/>
        </w:trPr>
        <w:tc>
          <w:tcPr>
            <w:tcW w:w="6336" w:type="dxa"/>
          </w:tcPr>
          <w:p w14:paraId="195BD935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8796D" w14:textId="60765A34" w:rsidR="000721B6" w:rsidRPr="007714C5" w:rsidRDefault="00D63781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76,954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1474D20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8849" w14:textId="12EA9BF1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21,044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721B6" w:rsidRPr="007714C5" w14:paraId="5D6E0425" w14:textId="77777777" w:rsidTr="00B21B1A">
        <w:trPr>
          <w:trHeight w:hRule="exact" w:val="418"/>
        </w:trPr>
        <w:tc>
          <w:tcPr>
            <w:tcW w:w="6336" w:type="dxa"/>
          </w:tcPr>
          <w:p w14:paraId="34C363AC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D38FE8" w14:textId="18878C6B" w:rsidR="000721B6" w:rsidRPr="007714C5" w:rsidRDefault="00D63781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72,834</w:t>
            </w:r>
          </w:p>
        </w:tc>
        <w:tc>
          <w:tcPr>
            <w:tcW w:w="270" w:type="dxa"/>
          </w:tcPr>
          <w:p w14:paraId="3D4489A1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960B0DF" w14:textId="71D3B749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119,600</w:t>
            </w:r>
          </w:p>
        </w:tc>
      </w:tr>
    </w:tbl>
    <w:p w14:paraId="60A1F4ED" w14:textId="622B5E75" w:rsidR="007C3DDF" w:rsidRPr="007714C5" w:rsidRDefault="007C3DDF" w:rsidP="000C6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3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5"/>
        <w:gridCol w:w="1261"/>
        <w:gridCol w:w="273"/>
        <w:gridCol w:w="1261"/>
      </w:tblGrid>
      <w:tr w:rsidR="007C3DDF" w:rsidRPr="007714C5" w14:paraId="1DA889DD" w14:textId="77777777" w:rsidTr="00B21B1A">
        <w:tc>
          <w:tcPr>
            <w:tcW w:w="6336" w:type="dxa"/>
          </w:tcPr>
          <w:p w14:paraId="7BC9B478" w14:textId="77777777" w:rsidR="007C3DDF" w:rsidRPr="007714C5" w:rsidRDefault="007C3DDF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เจ้าหนี้หมุนเวียนอื่นและหนี้สินไม่หมุนเวียนอื่น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041D55E9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7577ED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5986A659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DDF" w:rsidRPr="007714C5" w14:paraId="1B39D925" w14:textId="77777777" w:rsidTr="00B21B1A">
        <w:tc>
          <w:tcPr>
            <w:tcW w:w="6336" w:type="dxa"/>
          </w:tcPr>
          <w:p w14:paraId="65BD9B7B" w14:textId="77777777" w:rsidR="007C3DDF" w:rsidRPr="007714C5" w:rsidRDefault="007C3DDF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บัญชีเดินสะพัด</w:t>
            </w:r>
          </w:p>
        </w:tc>
        <w:tc>
          <w:tcPr>
            <w:tcW w:w="1260" w:type="dxa"/>
            <w:tcBorders>
              <w:bottom w:val="nil"/>
            </w:tcBorders>
          </w:tcPr>
          <w:p w14:paraId="3602A05D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CEF218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272A422F" w14:textId="77777777" w:rsidR="007C3DDF" w:rsidRPr="007714C5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1B6" w:rsidRPr="007714C5" w14:paraId="37ED0BD8" w14:textId="77777777" w:rsidTr="00B21B1A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336" w:type="dxa"/>
          </w:tcPr>
          <w:p w14:paraId="154C32A4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73F7B05" w14:textId="51E24ACA" w:rsidR="000721B6" w:rsidRPr="007714C5" w:rsidRDefault="00E9174E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3" w:type="dxa"/>
          </w:tcPr>
          <w:p w14:paraId="495F468F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6722AA52" w14:textId="35D13F39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0721B6" w:rsidRPr="007714C5" w14:paraId="4C761157" w14:textId="77777777" w:rsidTr="00B21B1A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336" w:type="dxa"/>
          </w:tcPr>
          <w:p w14:paraId="1BEC2135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60" w:type="dxa"/>
          </w:tcPr>
          <w:p w14:paraId="4CC2A986" w14:textId="7244CC9B" w:rsidR="000721B6" w:rsidRPr="007714C5" w:rsidRDefault="00ED5DB9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3" w:type="dxa"/>
          </w:tcPr>
          <w:p w14:paraId="62EE4727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6A2C9C53" w14:textId="5B2267D3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721B6" w:rsidRPr="007714C5" w14:paraId="31A89E01" w14:textId="77777777" w:rsidTr="00B21B1A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336" w:type="dxa"/>
          </w:tcPr>
          <w:p w14:paraId="688413BD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F63166" w14:textId="635945DD" w:rsidR="000721B6" w:rsidRPr="007714C5" w:rsidRDefault="00ED5DB9" w:rsidP="00FD1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 w:firstLine="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3" w:type="dxa"/>
          </w:tcPr>
          <w:p w14:paraId="58D1D392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AE66C1" w14:textId="642787C9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</w:tr>
      <w:tr w:rsidR="00266F18" w:rsidRPr="007714C5" w14:paraId="368B3142" w14:textId="77777777" w:rsidTr="00B21B1A">
        <w:tc>
          <w:tcPr>
            <w:tcW w:w="6336" w:type="dxa"/>
          </w:tcPr>
          <w:p w14:paraId="2CC2666E" w14:textId="77777777" w:rsidR="00266F18" w:rsidRPr="007714C5" w:rsidRDefault="00266F18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8E04A2D" w14:textId="77777777" w:rsidR="00266F18" w:rsidRPr="007714C5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</w:tcPr>
          <w:p w14:paraId="0F8A6D61" w14:textId="77777777" w:rsidR="00266F18" w:rsidRPr="007714C5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4C92CB39" w14:textId="77777777" w:rsidR="00266F18" w:rsidRPr="007714C5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F18" w:rsidRPr="007714C5" w14:paraId="008B615E" w14:textId="77777777" w:rsidTr="00B21B1A">
        <w:tc>
          <w:tcPr>
            <w:tcW w:w="6336" w:type="dxa"/>
          </w:tcPr>
          <w:p w14:paraId="14ED8BDE" w14:textId="77777777" w:rsidR="00266F18" w:rsidRPr="007714C5" w:rsidRDefault="00266F18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เงินรับล่วงหน้าค่าสิทธิการใช้ซอฟต์แวร์</w:t>
            </w:r>
          </w:p>
        </w:tc>
        <w:tc>
          <w:tcPr>
            <w:tcW w:w="1260" w:type="dxa"/>
            <w:tcBorders>
              <w:bottom w:val="nil"/>
            </w:tcBorders>
          </w:tcPr>
          <w:p w14:paraId="781B83C9" w14:textId="77777777" w:rsidR="00266F18" w:rsidRPr="007714C5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</w:tcPr>
          <w:p w14:paraId="529BA271" w14:textId="77777777" w:rsidR="00266F18" w:rsidRPr="007714C5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37B39C99" w14:textId="77777777" w:rsidR="00266F18" w:rsidRPr="007714C5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1B6" w:rsidRPr="007714C5" w14:paraId="54B7D6B3" w14:textId="77777777" w:rsidTr="00B21B1A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336" w:type="dxa"/>
          </w:tcPr>
          <w:p w14:paraId="7E230712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0D33906" w14:textId="5FDEAE5A" w:rsidR="000721B6" w:rsidRPr="007714C5" w:rsidRDefault="00ED5DB9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73" w:type="dxa"/>
          </w:tcPr>
          <w:p w14:paraId="623F6761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356DEA07" w14:textId="6673136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0721B6" w:rsidRPr="007714C5" w14:paraId="709C61CF" w14:textId="77777777" w:rsidTr="00B21B1A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336" w:type="dxa"/>
          </w:tcPr>
          <w:p w14:paraId="2BB467CC" w14:textId="644B21AC" w:rsidR="000721B6" w:rsidRPr="007714C5" w:rsidRDefault="009C64AF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การร่วมค้าและ</w:t>
            </w:r>
            <w:r w:rsidR="000721B6"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60" w:type="dxa"/>
          </w:tcPr>
          <w:p w14:paraId="42FEBD9F" w14:textId="4660EC71" w:rsidR="000721B6" w:rsidRPr="007714C5" w:rsidRDefault="00ED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  <w:tc>
          <w:tcPr>
            <w:tcW w:w="273" w:type="dxa"/>
          </w:tcPr>
          <w:p w14:paraId="41BD65A9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19F1E9A0" w14:textId="39C22394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721B6" w:rsidRPr="007714C5" w14:paraId="15CCE3CA" w14:textId="77777777" w:rsidTr="00B21B1A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336" w:type="dxa"/>
          </w:tcPr>
          <w:p w14:paraId="3A61355D" w14:textId="77777777" w:rsidR="000721B6" w:rsidRPr="007714C5" w:rsidRDefault="000721B6" w:rsidP="000721B6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4911AB" w14:textId="4BE9F468" w:rsidR="000721B6" w:rsidRPr="007714C5" w:rsidRDefault="00CF1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1437A1A5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540E639" w14:textId="75B8C021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721B6" w:rsidRPr="007714C5" w14:paraId="3EADD40C" w14:textId="77777777" w:rsidTr="00B21B1A">
        <w:tc>
          <w:tcPr>
            <w:tcW w:w="6336" w:type="dxa"/>
            <w:tcBorders>
              <w:bottom w:val="nil"/>
            </w:tcBorders>
          </w:tcPr>
          <w:p w14:paraId="704B7001" w14:textId="77777777" w:rsidR="000721B6" w:rsidRPr="007714C5" w:rsidRDefault="000721B6" w:rsidP="000721B6">
            <w:pPr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14DC56" w14:textId="33434449" w:rsidR="000721B6" w:rsidRPr="007714C5" w:rsidRDefault="00E63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</w:t>
            </w:r>
            <w:r w:rsidR="00CF195D" w:rsidRPr="007714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3" w:type="dxa"/>
            <w:tcBorders>
              <w:bottom w:val="nil"/>
            </w:tcBorders>
          </w:tcPr>
          <w:p w14:paraId="5055A064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FF6EB4D" w14:textId="2F4548AF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</w:tr>
      <w:tr w:rsidR="004C49BB" w:rsidRPr="007714C5" w14:paraId="4DCCEA86" w14:textId="77777777" w:rsidTr="00B21B1A">
        <w:tc>
          <w:tcPr>
            <w:tcW w:w="6336" w:type="dxa"/>
            <w:tcBorders>
              <w:bottom w:val="nil"/>
            </w:tcBorders>
          </w:tcPr>
          <w:p w14:paraId="5B4CA9FF" w14:textId="77777777" w:rsidR="004C49BB" w:rsidRPr="007714C5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bottom w:val="nil"/>
            </w:tcBorders>
          </w:tcPr>
          <w:p w14:paraId="27227CAC" w14:textId="12DF7705" w:rsidR="004C49BB" w:rsidRPr="007714C5" w:rsidDel="000721B6" w:rsidRDefault="004C49BB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2" w:type="dxa"/>
            <w:tcBorders>
              <w:bottom w:val="nil"/>
            </w:tcBorders>
          </w:tcPr>
          <w:p w14:paraId="71158E93" w14:textId="77777777" w:rsidR="004C49BB" w:rsidRPr="007714C5" w:rsidRDefault="004C49BB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867"/>
              </w:tabs>
              <w:ind w:left="-63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630B912A" w14:textId="21E5B856" w:rsidR="004C49BB" w:rsidRPr="007714C5" w:rsidRDefault="004C49BB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C49BB" w:rsidRPr="007714C5" w14:paraId="31CEE1C8" w14:textId="77777777" w:rsidTr="00B21B1A">
        <w:tc>
          <w:tcPr>
            <w:tcW w:w="6336" w:type="dxa"/>
            <w:tcBorders>
              <w:bottom w:val="nil"/>
            </w:tcBorders>
          </w:tcPr>
          <w:p w14:paraId="7E16E1B7" w14:textId="77777777" w:rsidR="004C49BB" w:rsidRPr="007714C5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  <w:tcBorders>
              <w:bottom w:val="nil"/>
            </w:tcBorders>
          </w:tcPr>
          <w:p w14:paraId="0291E370" w14:textId="28D6A6F4" w:rsidR="004C49BB" w:rsidRPr="007714C5" w:rsidRDefault="004C49BB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49BB" w:rsidRPr="007714C5" w14:paraId="6AF778C5" w14:textId="77777777" w:rsidTr="00B21B1A">
        <w:tc>
          <w:tcPr>
            <w:tcW w:w="6336" w:type="dxa"/>
            <w:tcBorders>
              <w:bottom w:val="nil"/>
            </w:tcBorders>
          </w:tcPr>
          <w:p w14:paraId="14396DCF" w14:textId="691A0030" w:rsidR="004C49BB" w:rsidRPr="007714C5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261" w:type="dxa"/>
            <w:tcBorders>
              <w:bottom w:val="nil"/>
            </w:tcBorders>
          </w:tcPr>
          <w:p w14:paraId="7A365C50" w14:textId="77777777" w:rsidR="004C49BB" w:rsidRPr="007714C5" w:rsidDel="000721B6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12805929" w14:textId="77777777" w:rsidR="004C49BB" w:rsidRPr="007714C5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60E9232E" w14:textId="77777777" w:rsidR="004C49BB" w:rsidRPr="007714C5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49BB" w:rsidRPr="007714C5" w14:paraId="12B4DF96" w14:textId="77777777" w:rsidTr="00B21B1A">
        <w:tc>
          <w:tcPr>
            <w:tcW w:w="6336" w:type="dxa"/>
            <w:tcBorders>
              <w:bottom w:val="nil"/>
            </w:tcBorders>
          </w:tcPr>
          <w:p w14:paraId="4B2B036B" w14:textId="77777777" w:rsidR="004C49BB" w:rsidRPr="007714C5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</w:tcPr>
          <w:p w14:paraId="4C2EF510" w14:textId="5498CCA0" w:rsidR="004C49BB" w:rsidRPr="007714C5" w:rsidRDefault="00B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6,517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07C54CF" w14:textId="77777777" w:rsidR="004C49BB" w:rsidRPr="007714C5" w:rsidRDefault="004C49BB" w:rsidP="004C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7CCE558C" w14:textId="4185B97B" w:rsidR="004C49BB" w:rsidRPr="007714C5" w:rsidRDefault="004C49BB" w:rsidP="00B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6,581</w:t>
            </w:r>
          </w:p>
        </w:tc>
      </w:tr>
    </w:tbl>
    <w:p w14:paraId="3FF23D8E" w14:textId="77777777" w:rsidR="00834A95" w:rsidRPr="007714C5" w:rsidRDefault="00834A95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p w14:paraId="4B30560A" w14:textId="77777777" w:rsidR="00772260" w:rsidRPr="007714C5" w:rsidRDefault="009A3B54" w:rsidP="00152980">
      <w:pPr>
        <w:pStyle w:val="BodyText"/>
        <w:tabs>
          <w:tab w:val="clear" w:pos="227"/>
          <w:tab w:val="clear" w:pos="454"/>
          <w:tab w:val="clear" w:pos="680"/>
          <w:tab w:val="left" w:pos="567"/>
        </w:tabs>
        <w:spacing w:after="0" w:line="240" w:lineRule="auto"/>
        <w:ind w:firstLine="546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รายการเคลื่อนไหวระหว่างปีสำหรับเงินกู้ยืมระยะสั้นจากกิจการที่เกี่ยวข้องกันมีดังนี้</w:t>
      </w:r>
    </w:p>
    <w:p w14:paraId="1861953A" w14:textId="77777777" w:rsidR="00DD1C61" w:rsidRPr="007714C5" w:rsidRDefault="00DD1C61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4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6"/>
        <w:gridCol w:w="1267"/>
        <w:gridCol w:w="273"/>
        <w:gridCol w:w="1268"/>
      </w:tblGrid>
      <w:tr w:rsidR="008040FB" w:rsidRPr="007714C5" w14:paraId="3A7D7E98" w14:textId="77777777" w:rsidTr="00B21B1A">
        <w:tc>
          <w:tcPr>
            <w:tcW w:w="6336" w:type="dxa"/>
          </w:tcPr>
          <w:p w14:paraId="72A69282" w14:textId="77777777" w:rsidR="008040FB" w:rsidRPr="007714C5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B4F6728" w14:textId="42297AE6" w:rsidR="008040FB" w:rsidRPr="007714C5" w:rsidRDefault="00FA0F41" w:rsidP="007C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303552F5" w14:textId="77777777" w:rsidR="008040FB" w:rsidRPr="007714C5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8BC4A5D" w14:textId="4C5CB3E1" w:rsidR="008040FB" w:rsidRPr="007714C5" w:rsidRDefault="00FA0F41" w:rsidP="007C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</w:t>
            </w:r>
            <w:r w:rsidR="000C18CE" w:rsidRPr="007714C5">
              <w:rPr>
                <w:rFonts w:ascii="Angsana New" w:hAnsi="Angsana New"/>
                <w:sz w:val="30"/>
                <w:szCs w:val="30"/>
              </w:rPr>
              <w:t>6</w:t>
            </w:r>
            <w:r w:rsidR="000721B6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040FB" w:rsidRPr="007714C5" w14:paraId="5F6E4BDC" w14:textId="77777777" w:rsidTr="00B21B1A">
        <w:tc>
          <w:tcPr>
            <w:tcW w:w="6336" w:type="dxa"/>
          </w:tcPr>
          <w:p w14:paraId="7B6E5885" w14:textId="77777777" w:rsidR="008040FB" w:rsidRPr="007714C5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5346D536" w14:textId="77777777" w:rsidR="008040FB" w:rsidRPr="007714C5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21B6" w:rsidRPr="007714C5" w14:paraId="186B378F" w14:textId="77777777" w:rsidTr="00B21B1A">
        <w:tc>
          <w:tcPr>
            <w:tcW w:w="6336" w:type="dxa"/>
          </w:tcPr>
          <w:p w14:paraId="25612F8F" w14:textId="77777777" w:rsidR="000721B6" w:rsidRPr="007714C5" w:rsidRDefault="000721B6" w:rsidP="000721B6">
            <w:pPr>
              <w:tabs>
                <w:tab w:val="clear" w:pos="454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7" w:type="dxa"/>
          </w:tcPr>
          <w:p w14:paraId="1C6A455C" w14:textId="0FDE1217" w:rsidR="000721B6" w:rsidRPr="007714C5" w:rsidRDefault="00520F6E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6,581</w:t>
            </w:r>
          </w:p>
        </w:tc>
        <w:tc>
          <w:tcPr>
            <w:tcW w:w="273" w:type="dxa"/>
          </w:tcPr>
          <w:p w14:paraId="33F3AE0B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668AABF" w14:textId="5510681F" w:rsidR="000721B6" w:rsidRPr="007714C5" w:rsidRDefault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5,299</w:t>
            </w:r>
          </w:p>
        </w:tc>
      </w:tr>
      <w:tr w:rsidR="000721B6" w:rsidRPr="007714C5" w14:paraId="57F9936F" w14:textId="77777777" w:rsidTr="00B21B1A">
        <w:tc>
          <w:tcPr>
            <w:tcW w:w="6336" w:type="dxa"/>
          </w:tcPr>
          <w:p w14:paraId="643F1814" w14:textId="77777777" w:rsidR="000721B6" w:rsidRPr="007714C5" w:rsidRDefault="000721B6" w:rsidP="000721B6">
            <w:pPr>
              <w:tabs>
                <w:tab w:val="clear" w:pos="6322"/>
                <w:tab w:val="left" w:pos="63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7" w:type="dxa"/>
          </w:tcPr>
          <w:p w14:paraId="638B9AC5" w14:textId="2EFB4020" w:rsidR="000721B6" w:rsidRPr="007714C5" w:rsidRDefault="00520F6E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7,282</w:t>
            </w:r>
          </w:p>
        </w:tc>
        <w:tc>
          <w:tcPr>
            <w:tcW w:w="273" w:type="dxa"/>
          </w:tcPr>
          <w:p w14:paraId="7DBD59CB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2AC5F7" w14:textId="02A4E501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3,381</w:t>
            </w:r>
          </w:p>
        </w:tc>
      </w:tr>
      <w:tr w:rsidR="000721B6" w:rsidRPr="007714C5" w14:paraId="5A3F2023" w14:textId="77777777" w:rsidTr="00B21B1A">
        <w:tc>
          <w:tcPr>
            <w:tcW w:w="6336" w:type="dxa"/>
            <w:tcBorders>
              <w:bottom w:val="nil"/>
            </w:tcBorders>
          </w:tcPr>
          <w:p w14:paraId="1C99E916" w14:textId="77777777" w:rsidR="000721B6" w:rsidRPr="007714C5" w:rsidRDefault="000721B6" w:rsidP="000721B6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78FA9B6" w14:textId="3EE79542" w:rsidR="000721B6" w:rsidRPr="007714C5" w:rsidRDefault="00520F6E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7,346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</w:tcPr>
          <w:p w14:paraId="3D6E9837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6D23B70" w14:textId="6A0D0275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2,099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721B6" w:rsidRPr="007714C5" w14:paraId="1148299D" w14:textId="77777777" w:rsidTr="00B21B1A">
        <w:tc>
          <w:tcPr>
            <w:tcW w:w="6336" w:type="dxa"/>
            <w:tcBorders>
              <w:bottom w:val="nil"/>
            </w:tcBorders>
          </w:tcPr>
          <w:p w14:paraId="42C0C07F" w14:textId="77777777" w:rsidR="000721B6" w:rsidRPr="007714C5" w:rsidRDefault="000721B6" w:rsidP="000721B6">
            <w:pPr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7A5A38C" w14:textId="633E4C2C" w:rsidR="000721B6" w:rsidRPr="007714C5" w:rsidRDefault="00520F6E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6,517</w:t>
            </w:r>
          </w:p>
        </w:tc>
        <w:tc>
          <w:tcPr>
            <w:tcW w:w="273" w:type="dxa"/>
            <w:tcBorders>
              <w:bottom w:val="nil"/>
            </w:tcBorders>
          </w:tcPr>
          <w:p w14:paraId="288022C7" w14:textId="77777777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6C2FBF1" w14:textId="7EC4DD38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6,581</w:t>
            </w:r>
          </w:p>
        </w:tc>
      </w:tr>
    </w:tbl>
    <w:p w14:paraId="45270F78" w14:textId="6167998A" w:rsidR="004A1630" w:rsidRPr="007714C5" w:rsidRDefault="004A1630" w:rsidP="00057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8713671" w14:textId="1DB85F27" w:rsidR="007C322F" w:rsidRPr="007714C5" w:rsidRDefault="009310CB" w:rsidP="00057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</w:t>
      </w:r>
      <w:r w:rsidR="00E41FD5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คณะกรรมการบริษัทและ</w:t>
      </w: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ผู้บริหารสำคัญ</w:t>
      </w:r>
    </w:p>
    <w:p w14:paraId="4A424EB0" w14:textId="77777777" w:rsidR="00DD51D7" w:rsidRPr="007714C5" w:rsidRDefault="00DD51D7" w:rsidP="004C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77" w:type="dxa"/>
        <w:tblLook w:val="01E0" w:firstRow="1" w:lastRow="1" w:firstColumn="1" w:lastColumn="1" w:noHBand="0" w:noVBand="0"/>
      </w:tblPr>
      <w:tblGrid>
        <w:gridCol w:w="6336"/>
        <w:gridCol w:w="1260"/>
        <w:gridCol w:w="270"/>
        <w:gridCol w:w="1260"/>
      </w:tblGrid>
      <w:tr w:rsidR="009A3B54" w:rsidRPr="007714C5" w14:paraId="36E30F3C" w14:textId="77777777" w:rsidTr="00B21B1A">
        <w:trPr>
          <w:trHeight w:val="365"/>
        </w:trPr>
        <w:tc>
          <w:tcPr>
            <w:tcW w:w="6336" w:type="dxa"/>
          </w:tcPr>
          <w:p w14:paraId="6CD19445" w14:textId="77777777" w:rsidR="009A3B54" w:rsidRPr="007714C5" w:rsidRDefault="009A3B5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320F35" w14:textId="5E7A280F" w:rsidR="009A3B54" w:rsidRPr="007714C5" w:rsidRDefault="003B194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7E2CB5" w14:textId="77777777" w:rsidR="009A3B54" w:rsidRPr="007714C5" w:rsidRDefault="009A3B5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60E65" w14:textId="0F5FBAFE" w:rsidR="009A3B54" w:rsidRPr="007714C5" w:rsidRDefault="003B194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9A3B54" w:rsidRPr="007714C5" w14:paraId="64110F55" w14:textId="77777777" w:rsidTr="00B21B1A">
        <w:trPr>
          <w:trHeight w:val="371"/>
        </w:trPr>
        <w:tc>
          <w:tcPr>
            <w:tcW w:w="6336" w:type="dxa"/>
          </w:tcPr>
          <w:p w14:paraId="3FCC42C5" w14:textId="77777777" w:rsidR="009A3B54" w:rsidRPr="007714C5" w:rsidRDefault="009A3B54" w:rsidP="00B21B1A">
            <w:pPr>
              <w:spacing w:line="240" w:lineRule="auto"/>
              <w:ind w:left="-123"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A2A4E78" w14:textId="77777777" w:rsidR="009A3B54" w:rsidRPr="007714C5" w:rsidRDefault="009A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63" w:right="2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A3B54" w:rsidRPr="007714C5" w14:paraId="205980A2" w14:textId="77777777" w:rsidTr="00B21B1A">
        <w:tc>
          <w:tcPr>
            <w:tcW w:w="6336" w:type="dxa"/>
          </w:tcPr>
          <w:p w14:paraId="7D86237D" w14:textId="77777777" w:rsidR="009A3B54" w:rsidRPr="007714C5" w:rsidRDefault="009A3B54">
            <w:pPr>
              <w:spacing w:line="240" w:lineRule="auto"/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E0C7D08" w14:textId="77777777" w:rsidR="009A3B54" w:rsidRPr="007714C5" w:rsidRDefault="009A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50E1" w14:textId="77777777" w:rsidR="009A3B54" w:rsidRPr="007714C5" w:rsidRDefault="009A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9CB1B1" w14:textId="77777777" w:rsidR="009A3B54" w:rsidRPr="007714C5" w:rsidRDefault="009A3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721B6" w:rsidRPr="007714C5" w14:paraId="00BE30A7" w14:textId="77777777" w:rsidTr="00B21B1A">
        <w:tc>
          <w:tcPr>
            <w:tcW w:w="6336" w:type="dxa"/>
          </w:tcPr>
          <w:p w14:paraId="24A89C92" w14:textId="77777777" w:rsidR="000721B6" w:rsidRPr="007714C5" w:rsidRDefault="000721B6">
            <w:pPr>
              <w:spacing w:line="240" w:lineRule="auto"/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38B5F15" w14:textId="1B9025B8" w:rsidR="000721B6" w:rsidRPr="007714C5" w:rsidRDefault="000F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5D46A1" w:rsidRPr="007714C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CBA4DC" w14:textId="77777777" w:rsidR="000721B6" w:rsidRPr="007714C5" w:rsidRDefault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806C0E" w14:textId="0A8BB27A" w:rsidR="000721B6" w:rsidRPr="007714C5" w:rsidRDefault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</w:p>
        </w:tc>
      </w:tr>
      <w:tr w:rsidR="000721B6" w:rsidRPr="007714C5" w14:paraId="6A63636A" w14:textId="77777777" w:rsidTr="00B21B1A">
        <w:tc>
          <w:tcPr>
            <w:tcW w:w="6336" w:type="dxa"/>
          </w:tcPr>
          <w:p w14:paraId="1B5D28CC" w14:textId="77777777" w:rsidR="000721B6" w:rsidRPr="007714C5" w:rsidRDefault="000721B6">
            <w:pPr>
              <w:spacing w:line="240" w:lineRule="auto"/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FF2E171" w14:textId="0403CA5C" w:rsidR="000721B6" w:rsidRPr="007714C5" w:rsidRDefault="000F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D46A1" w:rsidRPr="007714C5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3BF8E66" w14:textId="77777777" w:rsidR="000721B6" w:rsidRPr="007714C5" w:rsidRDefault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68EDB" w14:textId="470C51AD" w:rsidR="000721B6" w:rsidRPr="007714C5" w:rsidRDefault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0721B6" w:rsidRPr="007714C5" w14:paraId="016A6835" w14:textId="77777777" w:rsidTr="00B21B1A">
        <w:tc>
          <w:tcPr>
            <w:tcW w:w="6336" w:type="dxa"/>
          </w:tcPr>
          <w:p w14:paraId="01E9BD04" w14:textId="77777777" w:rsidR="000721B6" w:rsidRPr="007714C5" w:rsidRDefault="000721B6">
            <w:pPr>
              <w:spacing w:line="240" w:lineRule="auto"/>
              <w:ind w:lef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04FE51" w14:textId="01210A82" w:rsidR="000721B6" w:rsidRPr="007714C5" w:rsidRDefault="000F0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7D9D6EA6" w14:textId="77777777" w:rsidR="000721B6" w:rsidRPr="007714C5" w:rsidRDefault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AAC593" w14:textId="0B755D74" w:rsidR="000721B6" w:rsidRPr="007714C5" w:rsidRDefault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</w:t>
            </w:r>
          </w:p>
        </w:tc>
      </w:tr>
    </w:tbl>
    <w:p w14:paraId="6A2C5786" w14:textId="77777777" w:rsidR="009A3B54" w:rsidRPr="007714C5" w:rsidRDefault="009A3B54" w:rsidP="004C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p w14:paraId="42269835" w14:textId="70AB4F1E" w:rsidR="00C470AD" w:rsidRPr="007714C5" w:rsidRDefault="00AB3FB0" w:rsidP="00AB3F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pacing w:val="4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7714C5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บริษัทปูนซิเมนต์ไทย จำกัด (มหาชน) ตามข้อบังคับของบริษัท และค่าตอบแทนที่จ่ายให้แก่ผู้บริหารของบริษัท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 ซึ่งได้แก่ เงินเดือน โบนัส เงินตอบแทนพิเศษและอื่นๆ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</w:p>
    <w:p w14:paraId="14F16B72" w14:textId="6896F811" w:rsidR="00B14098" w:rsidRPr="007714C5" w:rsidRDefault="00B14098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2B78E0E" w14:textId="77777777" w:rsidR="00B14098" w:rsidRPr="007714C5" w:rsidRDefault="00B1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7714C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F4F104F" w14:textId="108A9541" w:rsidR="007A0044" w:rsidRPr="007714C5" w:rsidRDefault="007A0044" w:rsidP="00093CDC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F8CA306" w14:textId="1E4F1A21" w:rsidR="007A0044" w:rsidRPr="007714C5" w:rsidRDefault="007A0044" w:rsidP="0084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0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6350"/>
        <w:gridCol w:w="1283"/>
        <w:gridCol w:w="283"/>
        <w:gridCol w:w="1287"/>
      </w:tblGrid>
      <w:tr w:rsidR="007A0044" w:rsidRPr="007714C5" w14:paraId="2B7A6A16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7BB1B12A" w14:textId="77777777" w:rsidR="007A0044" w:rsidRPr="007714C5" w:rsidRDefault="007A0044" w:rsidP="007A0044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6AE68F5B" w14:textId="77777777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A16784B" w14:textId="77777777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B118DD1" w14:textId="77777777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A0044" w:rsidRPr="007714C5" w14:paraId="760091D2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12449BB2" w14:textId="77777777" w:rsidR="007A0044" w:rsidRPr="007714C5" w:rsidRDefault="007A0044" w:rsidP="007A0044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6D15BD00" w14:textId="77777777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0044" w:rsidRPr="007714C5" w14:paraId="1ADE66FC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0EE729FE" w14:textId="15F3BCB2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283" w:type="dxa"/>
          </w:tcPr>
          <w:p w14:paraId="55429CC2" w14:textId="0A664E9A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18,212</w:t>
            </w:r>
          </w:p>
        </w:tc>
        <w:tc>
          <w:tcPr>
            <w:tcW w:w="283" w:type="dxa"/>
          </w:tcPr>
          <w:p w14:paraId="7784B41C" w14:textId="77777777" w:rsidR="007A0044" w:rsidRPr="007714C5" w:rsidRDefault="007A0044" w:rsidP="007A00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8FE9D1E" w14:textId="79AAB91B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5,343</w:t>
            </w:r>
          </w:p>
        </w:tc>
      </w:tr>
      <w:tr w:rsidR="007A0044" w:rsidRPr="007714C5" w14:paraId="24C3E6E1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61219847" w14:textId="7D653144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  <w:p w14:paraId="60DBC79D" w14:textId="77777777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6A85BA7C" w14:textId="77777777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275008D5" w14:textId="77777777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446F886E" w14:textId="77777777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05D1AE85" w14:textId="77777777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5820CD87" w14:textId="77777777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D798A22" w14:textId="2F6245FD" w:rsidR="007A0044" w:rsidRPr="007714C5" w:rsidRDefault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4,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83" w:type="dxa"/>
          </w:tcPr>
          <w:p w14:paraId="3AB52F3E" w14:textId="77777777" w:rsidR="007A0044" w:rsidRPr="007714C5" w:rsidRDefault="007A0044" w:rsidP="007A00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3E21EC9" w14:textId="218A61CA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A0044" w:rsidRPr="007714C5" w14:paraId="56A3AD9C" w14:textId="77777777" w:rsidTr="004F33F7">
        <w:trPr>
          <w:cantSplit/>
          <w:trHeight w:hRule="exact" w:val="403"/>
        </w:trPr>
        <w:tc>
          <w:tcPr>
            <w:tcW w:w="6350" w:type="dxa"/>
            <w:shd w:val="clear" w:color="auto" w:fill="auto"/>
          </w:tcPr>
          <w:p w14:paraId="0A7D01C2" w14:textId="40F3EF10" w:rsidR="007A0044" w:rsidRPr="007714C5" w:rsidRDefault="007A0044" w:rsidP="007A0044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78B935E8" w14:textId="3AA6DE7F" w:rsidR="007A0044" w:rsidRPr="007714C5" w:rsidDel="00266F18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22,212</w:t>
            </w:r>
          </w:p>
        </w:tc>
        <w:tc>
          <w:tcPr>
            <w:tcW w:w="283" w:type="dxa"/>
          </w:tcPr>
          <w:p w14:paraId="7455FB97" w14:textId="77777777" w:rsidR="007A0044" w:rsidRPr="007714C5" w:rsidRDefault="007A0044" w:rsidP="007A004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1A1C8DE" w14:textId="32A3ADDE" w:rsidR="007A0044" w:rsidRPr="007714C5" w:rsidRDefault="007A0044" w:rsidP="007A0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5,343</w:t>
            </w:r>
          </w:p>
        </w:tc>
      </w:tr>
    </w:tbl>
    <w:p w14:paraId="78320210" w14:textId="77777777" w:rsidR="007A0044" w:rsidRPr="007714C5" w:rsidRDefault="007A0044" w:rsidP="0084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7F8436" w14:textId="4BADCF7E" w:rsidR="007025CA" w:rsidRPr="007714C5" w:rsidRDefault="00175708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284758" w:rsidRPr="007714C5">
        <w:rPr>
          <w:rFonts w:ascii="Angsana New" w:hAnsi="Angsana New"/>
          <w:b/>
          <w:bCs/>
          <w:sz w:val="30"/>
          <w:szCs w:val="30"/>
          <w:cs/>
        </w:rPr>
        <w:t>ย่อย</w:t>
      </w:r>
      <w:r w:rsidR="00C7073E" w:rsidRPr="007714C5">
        <w:rPr>
          <w:rFonts w:ascii="Angsana New" w:hAnsi="Angsana New"/>
          <w:b/>
          <w:bCs/>
          <w:sz w:val="30"/>
          <w:szCs w:val="30"/>
          <w:cs/>
        </w:rPr>
        <w:t>และบริษัท</w:t>
      </w:r>
      <w:r w:rsidR="00284758" w:rsidRPr="007714C5">
        <w:rPr>
          <w:rFonts w:ascii="Angsana New" w:hAnsi="Angsana New"/>
          <w:b/>
          <w:bCs/>
          <w:sz w:val="30"/>
          <w:szCs w:val="30"/>
          <w:cs/>
        </w:rPr>
        <w:t>ร่วม</w:t>
      </w:r>
    </w:p>
    <w:p w14:paraId="19FFEAA1" w14:textId="77777777" w:rsidR="00EF5119" w:rsidRPr="007714C5" w:rsidRDefault="00EF5119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9D8E242" w14:textId="785C2FE2" w:rsidR="00175708" w:rsidRPr="007714C5" w:rsidRDefault="00490557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362A15" w:rsidRPr="007714C5">
        <w:rPr>
          <w:rFonts w:ascii="Angsana New" w:hAnsi="Angsana New"/>
          <w:sz w:val="30"/>
          <w:szCs w:val="30"/>
          <w:cs/>
        </w:rPr>
        <w:t>สำหรับปี</w:t>
      </w:r>
      <w:r w:rsidR="001E7EE8" w:rsidRPr="007714C5">
        <w:rPr>
          <w:rFonts w:ascii="Angsana New" w:hAnsi="Angsana New"/>
          <w:sz w:val="30"/>
          <w:szCs w:val="30"/>
          <w:cs/>
        </w:rPr>
        <w:t>สิ้นสุดวันที่</w:t>
      </w:r>
      <w:r w:rsidR="008B3597" w:rsidRPr="007714C5">
        <w:rPr>
          <w:rFonts w:ascii="Angsana New" w:hAnsi="Angsana New"/>
          <w:sz w:val="30"/>
          <w:szCs w:val="30"/>
          <w:cs/>
        </w:rPr>
        <w:t xml:space="preserve"> </w:t>
      </w:r>
      <w:r w:rsidR="00F251DA" w:rsidRPr="007714C5">
        <w:rPr>
          <w:rFonts w:ascii="Angsana New" w:hAnsi="Angsana New"/>
          <w:sz w:val="30"/>
          <w:szCs w:val="30"/>
        </w:rPr>
        <w:t>31</w:t>
      </w:r>
      <w:r w:rsidR="008B3597" w:rsidRPr="007714C5">
        <w:rPr>
          <w:rFonts w:ascii="Angsana New" w:hAnsi="Angsana New"/>
          <w:sz w:val="30"/>
          <w:szCs w:val="30"/>
          <w:cs/>
        </w:rPr>
        <w:t xml:space="preserve"> </w:t>
      </w:r>
      <w:r w:rsidR="00F251DA" w:rsidRPr="007714C5">
        <w:rPr>
          <w:rFonts w:ascii="Angsana New" w:hAnsi="Angsana New"/>
          <w:sz w:val="30"/>
          <w:szCs w:val="30"/>
          <w:cs/>
        </w:rPr>
        <w:t>ธันวาคม</w:t>
      </w:r>
      <w:r w:rsidR="003C0926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สำหรับ</w:t>
      </w:r>
      <w:r w:rsidR="004D02BC" w:rsidRPr="007714C5">
        <w:rPr>
          <w:rFonts w:ascii="Angsana New" w:hAnsi="Angsana New"/>
          <w:sz w:val="30"/>
          <w:szCs w:val="30"/>
          <w:cs/>
        </w:rPr>
        <w:t>เงินลงทุนในบริษัทย่อยและบริษัทร่วม</w:t>
      </w:r>
      <w:r w:rsidR="009D12AD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ซึ่งบันทึกโดยวิธีราคาทุนมีดังนี้</w:t>
      </w:r>
    </w:p>
    <w:p w14:paraId="606CA131" w14:textId="77777777" w:rsidR="00EF5119" w:rsidRPr="007714C5" w:rsidRDefault="00EF5119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3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6350"/>
        <w:gridCol w:w="1283"/>
        <w:gridCol w:w="283"/>
        <w:gridCol w:w="1287"/>
      </w:tblGrid>
      <w:tr w:rsidR="00E419E5" w:rsidRPr="007714C5" w14:paraId="26799692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4270BCE0" w14:textId="77777777" w:rsidR="00E419E5" w:rsidRPr="007714C5" w:rsidRDefault="00E419E5" w:rsidP="00956259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7A0AC2AD" w14:textId="658594BD" w:rsidR="00E419E5" w:rsidRPr="007714C5" w:rsidRDefault="00FA0F41" w:rsidP="00C2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721B6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9DB56DE" w14:textId="77777777" w:rsidR="00E419E5" w:rsidRPr="007714C5" w:rsidRDefault="00E419E5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EA04B67" w14:textId="50A7FE96" w:rsidR="00E419E5" w:rsidRPr="007714C5" w:rsidRDefault="00FA0F41" w:rsidP="00C2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</w:t>
            </w:r>
            <w:r w:rsidR="000C18CE" w:rsidRPr="007714C5">
              <w:rPr>
                <w:rFonts w:ascii="Angsana New" w:hAnsi="Angsana New"/>
                <w:sz w:val="30"/>
                <w:szCs w:val="30"/>
              </w:rPr>
              <w:t>6</w:t>
            </w:r>
            <w:r w:rsidR="000721B6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419E5" w:rsidRPr="007714C5" w14:paraId="65564B9E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219224F3" w14:textId="77777777" w:rsidR="00E419E5" w:rsidRPr="007714C5" w:rsidRDefault="00E419E5" w:rsidP="00956259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EA043CF" w14:textId="77777777" w:rsidR="00E419E5" w:rsidRPr="007714C5" w:rsidRDefault="00E419E5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21B6" w:rsidRPr="007714C5" w14:paraId="3C5370B0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3A9FCA22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1F1A5D1C" w14:textId="4C350A9B" w:rsidR="000721B6" w:rsidRPr="007714C5" w:rsidRDefault="00DC2A1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211,451</w:t>
            </w:r>
          </w:p>
        </w:tc>
        <w:tc>
          <w:tcPr>
            <w:tcW w:w="283" w:type="dxa"/>
          </w:tcPr>
          <w:p w14:paraId="5172BE15" w14:textId="77777777" w:rsidR="000721B6" w:rsidRPr="007714C5" w:rsidRDefault="000721B6" w:rsidP="000721B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9F30D56" w14:textId="1174A4D2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134,473</w:t>
            </w:r>
          </w:p>
        </w:tc>
      </w:tr>
      <w:tr w:rsidR="000721B6" w:rsidRPr="007714C5" w14:paraId="0C36449F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6816DE9C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ซื้อและลงทุนเพิ่ม</w:t>
            </w:r>
          </w:p>
          <w:p w14:paraId="5066FC3C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19E7636A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5CDD9646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3BDAE12F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56FD952D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5950B5AA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8561E31" w14:textId="5B5ED7E4" w:rsidR="000721B6" w:rsidRPr="007714C5" w:rsidRDefault="00DC2A1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4,814</w:t>
            </w:r>
          </w:p>
        </w:tc>
        <w:tc>
          <w:tcPr>
            <w:tcW w:w="283" w:type="dxa"/>
          </w:tcPr>
          <w:p w14:paraId="6AD0F2B3" w14:textId="77777777" w:rsidR="000721B6" w:rsidRPr="007714C5" w:rsidRDefault="000721B6" w:rsidP="000721B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CFBA001" w14:textId="39515092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82,426</w:t>
            </w:r>
          </w:p>
        </w:tc>
      </w:tr>
      <w:tr w:rsidR="00DC2A16" w:rsidRPr="007714C5" w14:paraId="74422319" w14:textId="77777777" w:rsidTr="004F33F7">
        <w:trPr>
          <w:cantSplit/>
          <w:trHeight w:hRule="exact" w:val="403"/>
        </w:trPr>
        <w:tc>
          <w:tcPr>
            <w:tcW w:w="6350" w:type="dxa"/>
            <w:shd w:val="clear" w:color="auto" w:fill="auto"/>
          </w:tcPr>
          <w:p w14:paraId="1F6AD369" w14:textId="3AA2CD21" w:rsidR="00DC2A16" w:rsidRPr="007714C5" w:rsidRDefault="000633E4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รับคืนทุน</w:t>
            </w:r>
          </w:p>
        </w:tc>
        <w:tc>
          <w:tcPr>
            <w:tcW w:w="1283" w:type="dxa"/>
          </w:tcPr>
          <w:p w14:paraId="603D1BF0" w14:textId="560322F5" w:rsidR="00DC2A16" w:rsidRPr="007714C5" w:rsidDel="00266F18" w:rsidRDefault="00A371B7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9,369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365BA41" w14:textId="77777777" w:rsidR="00DC2A16" w:rsidRPr="007714C5" w:rsidRDefault="00DC2A16" w:rsidP="000721B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10A710F4" w14:textId="1F6D4271" w:rsidR="00DC2A16" w:rsidRPr="007714C5" w:rsidRDefault="00A371B7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721B6" w:rsidRPr="007714C5" w14:paraId="7A74CF65" w14:textId="77777777" w:rsidTr="004F33F7">
        <w:trPr>
          <w:cantSplit/>
          <w:trHeight w:hRule="exact" w:val="403"/>
        </w:trPr>
        <w:tc>
          <w:tcPr>
            <w:tcW w:w="6350" w:type="dxa"/>
            <w:shd w:val="clear" w:color="auto" w:fill="auto"/>
          </w:tcPr>
          <w:p w14:paraId="6F55D51D" w14:textId="32648EDA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3" w:type="dxa"/>
          </w:tcPr>
          <w:p w14:paraId="4ADDBA30" w14:textId="2B22B02C" w:rsidR="000721B6" w:rsidRPr="007714C5" w:rsidDel="00266F18" w:rsidRDefault="009B477F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73C98A2" w14:textId="77777777" w:rsidR="000721B6" w:rsidRPr="007714C5" w:rsidRDefault="000721B6" w:rsidP="000721B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AB8467C" w14:textId="401B5672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5,25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8)</w:t>
            </w:r>
          </w:p>
        </w:tc>
      </w:tr>
      <w:tr w:rsidR="00B85524" w:rsidRPr="007714C5" w14:paraId="27217B60" w14:textId="77777777" w:rsidTr="004F33F7">
        <w:trPr>
          <w:cantSplit/>
          <w:trHeight w:hRule="exact" w:val="403"/>
        </w:trPr>
        <w:tc>
          <w:tcPr>
            <w:tcW w:w="6350" w:type="dxa"/>
            <w:shd w:val="clear" w:color="auto" w:fill="auto"/>
          </w:tcPr>
          <w:p w14:paraId="1FED7CC2" w14:textId="2748D892" w:rsidR="00B85524" w:rsidRPr="007714C5" w:rsidRDefault="00B85524" w:rsidP="000721B6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การเปลี่ยน</w:t>
            </w:r>
            <w:r w:rsidR="00990CF2" w:rsidRPr="007714C5">
              <w:rPr>
                <w:rFonts w:ascii="Angsana New" w:hAnsi="Angsana New"/>
                <w:sz w:val="30"/>
                <w:szCs w:val="30"/>
                <w:cs/>
              </w:rPr>
              <w:t>แปลง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สถานะเป็นเงินลงทุนในตราสารทุน</w:t>
            </w:r>
          </w:p>
        </w:tc>
        <w:tc>
          <w:tcPr>
            <w:tcW w:w="1283" w:type="dxa"/>
          </w:tcPr>
          <w:p w14:paraId="74D7E5F5" w14:textId="1B45A14B" w:rsidR="00B85524" w:rsidRPr="007714C5" w:rsidDel="000721B6" w:rsidRDefault="001A3BD0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47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99DCCC9" w14:textId="77777777" w:rsidR="00B85524" w:rsidRPr="007714C5" w:rsidRDefault="00B85524" w:rsidP="000721B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5C5FA55" w14:textId="4A86EC50" w:rsidR="00B85524" w:rsidRPr="007714C5" w:rsidRDefault="00B85524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721B6" w:rsidRPr="007714C5" w14:paraId="11D512F6" w14:textId="77777777" w:rsidTr="004F33F7">
        <w:trPr>
          <w:cantSplit/>
          <w:trHeight w:hRule="exact" w:val="403"/>
        </w:trPr>
        <w:tc>
          <w:tcPr>
            <w:tcW w:w="6350" w:type="dxa"/>
            <w:shd w:val="clear" w:color="auto" w:fill="auto"/>
          </w:tcPr>
          <w:p w14:paraId="74157B5E" w14:textId="03DCA5CD" w:rsidR="000721B6" w:rsidRPr="007714C5" w:rsidRDefault="00B85524" w:rsidP="00887BD9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283" w:type="dxa"/>
          </w:tcPr>
          <w:p w14:paraId="772AC666" w14:textId="5635060D" w:rsidR="000721B6" w:rsidRPr="007714C5" w:rsidDel="00266F18" w:rsidRDefault="00DC2A1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F0A1DA2" w14:textId="77777777" w:rsidR="000721B6" w:rsidRPr="007714C5" w:rsidRDefault="000721B6" w:rsidP="000721B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021F9CF5" w14:textId="058AE51C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190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721B6" w:rsidRPr="007714C5" w14:paraId="0D9C7764" w14:textId="77777777" w:rsidTr="004F33F7">
        <w:trPr>
          <w:cantSplit/>
          <w:trHeight w:hRule="exact" w:val="403"/>
        </w:trPr>
        <w:tc>
          <w:tcPr>
            <w:tcW w:w="6350" w:type="dxa"/>
          </w:tcPr>
          <w:p w14:paraId="36452470" w14:textId="77777777" w:rsidR="000721B6" w:rsidRPr="007714C5" w:rsidRDefault="000721B6" w:rsidP="000721B6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5CB782C5" w14:textId="708D4C23" w:rsidR="000721B6" w:rsidRPr="007714C5" w:rsidRDefault="001A3BD0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206,849</w:t>
            </w:r>
          </w:p>
        </w:tc>
        <w:tc>
          <w:tcPr>
            <w:tcW w:w="283" w:type="dxa"/>
          </w:tcPr>
          <w:p w14:paraId="07209836" w14:textId="77777777" w:rsidR="000721B6" w:rsidRPr="007714C5" w:rsidRDefault="000721B6" w:rsidP="000721B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7E02948" w14:textId="77A17122" w:rsidR="000721B6" w:rsidRPr="007714C5" w:rsidRDefault="000721B6" w:rsidP="0007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211,45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14:paraId="469CEEB3" w14:textId="77777777" w:rsidR="00ED227C" w:rsidRPr="007714C5" w:rsidRDefault="00ED227C" w:rsidP="004C6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2"/>
          <w:sz w:val="16"/>
          <w:szCs w:val="16"/>
        </w:rPr>
      </w:pPr>
    </w:p>
    <w:p w14:paraId="29F90C2B" w14:textId="044E3B1A" w:rsidR="000456A3" w:rsidRPr="007714C5" w:rsidRDefault="00ED227C" w:rsidP="004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b/>
          <w:bCs/>
          <w:spacing w:val="2"/>
          <w:sz w:val="16"/>
          <w:szCs w:val="16"/>
          <w:cs/>
        </w:rPr>
        <w:br w:type="page"/>
      </w:r>
      <w:r w:rsidR="004D02BC" w:rsidRPr="007714C5">
        <w:rPr>
          <w:rFonts w:ascii="Angsana New" w:hAnsi="Angsana New"/>
          <w:b/>
          <w:spacing w:val="-6"/>
          <w:sz w:val="30"/>
          <w:szCs w:val="30"/>
          <w:cs/>
        </w:rPr>
        <w:t>เงินลงทุนในบริษัทย่อยและบริษัทร่วม</w:t>
      </w:r>
      <w:r w:rsidR="008B3597" w:rsidRPr="007714C5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4C66A0" w:rsidRPr="007714C5">
        <w:rPr>
          <w:rFonts w:ascii="Angsana New" w:hAnsi="Angsana New"/>
          <w:spacing w:val="-6"/>
          <w:sz w:val="30"/>
          <w:szCs w:val="30"/>
          <w:cs/>
        </w:rPr>
        <w:t>ณ</w:t>
      </w:r>
      <w:r w:rsidR="00362A15" w:rsidRPr="007714C5">
        <w:rPr>
          <w:rFonts w:ascii="Angsana New" w:hAnsi="Angsana New"/>
          <w:spacing w:val="-6"/>
          <w:sz w:val="30"/>
          <w:szCs w:val="30"/>
          <w:cs/>
        </w:rPr>
        <w:t xml:space="preserve"> วันที่</w:t>
      </w:r>
      <w:r w:rsidR="008B3597" w:rsidRPr="007714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33762" w:rsidRPr="007714C5">
        <w:rPr>
          <w:rFonts w:ascii="Angsana New" w:hAnsi="Angsana New"/>
          <w:spacing w:val="-6"/>
          <w:sz w:val="30"/>
          <w:szCs w:val="30"/>
        </w:rPr>
        <w:t>31</w:t>
      </w:r>
      <w:r w:rsidR="008B3597" w:rsidRPr="007714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C66A0" w:rsidRPr="007714C5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9F59F8" w:rsidRPr="007714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C66A0" w:rsidRPr="007714C5">
        <w:rPr>
          <w:rFonts w:ascii="Angsana New" w:hAnsi="Angsana New"/>
          <w:spacing w:val="-6"/>
          <w:sz w:val="30"/>
          <w:szCs w:val="30"/>
          <w:cs/>
        </w:rPr>
        <w:t>และเงินปันผลรับจากเงินลงทุน</w:t>
      </w:r>
      <w:r w:rsidR="00911793" w:rsidRPr="007714C5">
        <w:rPr>
          <w:rFonts w:ascii="Angsana New" w:hAnsi="Angsana New"/>
          <w:color w:val="000000"/>
          <w:spacing w:val="-6"/>
          <w:sz w:val="30"/>
          <w:szCs w:val="30"/>
          <w:cs/>
        </w:rPr>
        <w:t>ระหว่างปีสิ้นสุดวันเดียวกัน</w:t>
      </w:r>
      <w:r w:rsidR="00911793" w:rsidRPr="007714C5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83E0885" w14:textId="77777777" w:rsidR="00E97C8A" w:rsidRPr="007714C5" w:rsidRDefault="00E97C8A" w:rsidP="004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6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600"/>
        <w:gridCol w:w="576"/>
        <w:gridCol w:w="576"/>
        <w:gridCol w:w="900"/>
        <w:gridCol w:w="236"/>
        <w:gridCol w:w="900"/>
        <w:gridCol w:w="236"/>
        <w:gridCol w:w="900"/>
        <w:gridCol w:w="236"/>
        <w:gridCol w:w="900"/>
      </w:tblGrid>
      <w:tr w:rsidR="009A7596" w:rsidRPr="007714C5" w14:paraId="1BA3ED1B" w14:textId="77777777" w:rsidTr="00AF4C46">
        <w:trPr>
          <w:trHeight w:val="20"/>
        </w:trPr>
        <w:tc>
          <w:tcPr>
            <w:tcW w:w="3600" w:type="dxa"/>
          </w:tcPr>
          <w:p w14:paraId="622BA46F" w14:textId="77777777" w:rsidR="009A7596" w:rsidRPr="007714C5" w:rsidRDefault="009A7596" w:rsidP="007C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AC856ED" w14:textId="77777777" w:rsidR="009A7596" w:rsidRPr="007714C5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สัดส่วน</w:t>
            </w:r>
          </w:p>
          <w:p w14:paraId="7FA104C5" w14:textId="4A08B303" w:rsidR="009A7596" w:rsidRPr="007714C5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การถือหุ้น</w:t>
            </w:r>
          </w:p>
        </w:tc>
        <w:tc>
          <w:tcPr>
            <w:tcW w:w="2036" w:type="dxa"/>
            <w:gridSpan w:val="3"/>
            <w:vAlign w:val="bottom"/>
          </w:tcPr>
          <w:p w14:paraId="23FC0513" w14:textId="6779D5C6" w:rsidR="009A7596" w:rsidRPr="007714C5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165B8026" w14:textId="77777777" w:rsidR="009A7596" w:rsidRPr="007714C5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vAlign w:val="bottom"/>
          </w:tcPr>
          <w:p w14:paraId="242E3495" w14:textId="7C970E33" w:rsidR="009A7596" w:rsidRPr="007714C5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รายได้เงินปันผล</w:t>
            </w:r>
          </w:p>
        </w:tc>
      </w:tr>
      <w:tr w:rsidR="00975174" w:rsidRPr="007714C5" w14:paraId="029DFBE9" w14:textId="46A0A8B3" w:rsidTr="00AF4C46">
        <w:trPr>
          <w:trHeight w:val="20"/>
        </w:trPr>
        <w:tc>
          <w:tcPr>
            <w:tcW w:w="3600" w:type="dxa"/>
          </w:tcPr>
          <w:p w14:paraId="5890F964" w14:textId="77777777" w:rsidR="00975174" w:rsidRPr="007714C5" w:rsidRDefault="00975174" w:rsidP="007C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76" w:type="dxa"/>
          </w:tcPr>
          <w:p w14:paraId="4CBC4D0A" w14:textId="077E2D46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721B6"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576" w:type="dxa"/>
          </w:tcPr>
          <w:p w14:paraId="151FA5F2" w14:textId="0E9B9D17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721B6"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5240137A" w14:textId="02E639DA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C0B66"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27240EE" w14:textId="77777777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17ED9F4" w14:textId="5546000A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C0B66"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FBC179E" w14:textId="77777777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9A9C412" w14:textId="797C610A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C0B66"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CD5A7F2" w14:textId="77777777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DC4EC0B" w14:textId="33A3B292" w:rsidR="00975174" w:rsidRPr="007714C5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C0B66" w:rsidRPr="0077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A7596" w:rsidRPr="007714C5" w14:paraId="7F0BAA05" w14:textId="77777777" w:rsidTr="00AF4C46">
        <w:trPr>
          <w:trHeight w:val="20"/>
        </w:trPr>
        <w:tc>
          <w:tcPr>
            <w:tcW w:w="3600" w:type="dxa"/>
          </w:tcPr>
          <w:p w14:paraId="2270B5D3" w14:textId="77777777" w:rsidR="009A7596" w:rsidRPr="007714C5" w:rsidRDefault="009A7596" w:rsidP="007C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gridSpan w:val="2"/>
          </w:tcPr>
          <w:p w14:paraId="5C64E8E8" w14:textId="4594D9E2" w:rsidR="009A7596" w:rsidRPr="007714C5" w:rsidRDefault="009A7596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308" w:type="dxa"/>
            <w:gridSpan w:val="7"/>
          </w:tcPr>
          <w:p w14:paraId="129F299A" w14:textId="5BF96752" w:rsidR="009A7596" w:rsidRPr="007714C5" w:rsidRDefault="009A7596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75174" w:rsidRPr="007714C5" w14:paraId="68500828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0197D512" w14:textId="46F9DFDE" w:rsidR="00975174" w:rsidRPr="007714C5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dxa"/>
          </w:tcPr>
          <w:p w14:paraId="38D5C36B" w14:textId="77777777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</w:tcPr>
          <w:p w14:paraId="7BB6BC55" w14:textId="77777777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63F3BA" w14:textId="77777777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AAB2F" w14:textId="77777777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8A0150" w14:textId="1478A83B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87CC6" w14:textId="77777777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610C43" w14:textId="777AB82D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B2C219" w14:textId="77777777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205B02" w14:textId="0A386CCE" w:rsidR="00975174" w:rsidRPr="007714C5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0B66" w:rsidRPr="007714C5" w14:paraId="0C3F46B4" w14:textId="645D00EE" w:rsidTr="00AF4C46">
        <w:trPr>
          <w:trHeight w:val="20"/>
        </w:trPr>
        <w:tc>
          <w:tcPr>
            <w:tcW w:w="3600" w:type="dxa"/>
            <w:vAlign w:val="center"/>
          </w:tcPr>
          <w:p w14:paraId="5782AB33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576" w:type="dxa"/>
            <w:vAlign w:val="center"/>
          </w:tcPr>
          <w:p w14:paraId="4AEE9FB0" w14:textId="75FCEE32" w:rsidR="00AC0B66" w:rsidRPr="007714C5" w:rsidRDefault="006C36C7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576" w:type="dxa"/>
            <w:vAlign w:val="center"/>
          </w:tcPr>
          <w:p w14:paraId="6D27B61B" w14:textId="27104E4F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vAlign w:val="center"/>
          </w:tcPr>
          <w:p w14:paraId="448254C1" w14:textId="5757960F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63,720</w:t>
            </w:r>
          </w:p>
        </w:tc>
        <w:tc>
          <w:tcPr>
            <w:tcW w:w="236" w:type="dxa"/>
          </w:tcPr>
          <w:p w14:paraId="64DCEF8A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AE54492" w14:textId="08FF03C9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70,953</w:t>
            </w:r>
          </w:p>
        </w:tc>
        <w:tc>
          <w:tcPr>
            <w:tcW w:w="236" w:type="dxa"/>
          </w:tcPr>
          <w:p w14:paraId="46C07010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0728BEE" w14:textId="4D01A7CD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236" w:type="dxa"/>
          </w:tcPr>
          <w:p w14:paraId="24642D83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6790F61" w14:textId="689ACFAD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C0B66" w:rsidRPr="007714C5" w14:paraId="4FB8E645" w14:textId="283DCE27" w:rsidTr="00AF4C46">
        <w:trPr>
          <w:trHeight w:val="20"/>
        </w:trPr>
        <w:tc>
          <w:tcPr>
            <w:tcW w:w="3600" w:type="dxa"/>
            <w:vAlign w:val="center"/>
          </w:tcPr>
          <w:p w14:paraId="72882FC5" w14:textId="41F75E7A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ธุรกิจเคมิคอลส์</w:t>
            </w:r>
            <w:r w:rsidR="00F33E9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F33E93">
              <w:rPr>
                <w:rFonts w:asciiTheme="majorBidi" w:hAnsiTheme="majorBidi" w:cstheme="majorBidi"/>
                <w:sz w:val="30"/>
                <w:szCs w:val="30"/>
              </w:rPr>
              <w:t>SCGC</w:t>
            </w:r>
            <w:r w:rsidR="00F33E9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76" w:type="dxa"/>
            <w:vAlign w:val="center"/>
          </w:tcPr>
          <w:p w14:paraId="6D9D843C" w14:textId="01581452" w:rsidR="00AC0B66" w:rsidRPr="007714C5" w:rsidRDefault="006C36C7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576" w:type="dxa"/>
            <w:vAlign w:val="center"/>
          </w:tcPr>
          <w:p w14:paraId="43373904" w14:textId="3798EC04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vAlign w:val="center"/>
          </w:tcPr>
          <w:p w14:paraId="5C865535" w14:textId="016F5E36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121,001</w:t>
            </w:r>
          </w:p>
        </w:tc>
        <w:tc>
          <w:tcPr>
            <w:tcW w:w="236" w:type="dxa"/>
          </w:tcPr>
          <w:p w14:paraId="109F6542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A344FB4" w14:textId="2C27768E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121,001</w:t>
            </w:r>
          </w:p>
        </w:tc>
        <w:tc>
          <w:tcPr>
            <w:tcW w:w="236" w:type="dxa"/>
          </w:tcPr>
          <w:p w14:paraId="6424DC14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BB6C55A" w14:textId="6D9DA859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10,587</w:t>
            </w:r>
          </w:p>
        </w:tc>
        <w:tc>
          <w:tcPr>
            <w:tcW w:w="236" w:type="dxa"/>
          </w:tcPr>
          <w:p w14:paraId="5DE7CCDD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DD40C8F" w14:textId="5D57D7B8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90,035</w:t>
            </w:r>
          </w:p>
        </w:tc>
      </w:tr>
      <w:tr w:rsidR="00AC0B66" w:rsidRPr="007714C5" w14:paraId="7BBDB103" w14:textId="1E151D9F" w:rsidTr="00AF4C46">
        <w:trPr>
          <w:trHeight w:val="20"/>
        </w:trPr>
        <w:tc>
          <w:tcPr>
            <w:tcW w:w="3600" w:type="dxa"/>
            <w:vAlign w:val="center"/>
          </w:tcPr>
          <w:p w14:paraId="0366BE4F" w14:textId="2C27AFFE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ธุรกิจแพคเกจจิ้ง</w:t>
            </w:r>
            <w:r w:rsidR="00F33E9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="00F33E93">
              <w:rPr>
                <w:rFonts w:asciiTheme="majorBidi" w:hAnsiTheme="majorBidi" w:cstheme="majorBidi"/>
                <w:sz w:val="30"/>
                <w:szCs w:val="30"/>
              </w:rPr>
              <w:t>SCGP</w:t>
            </w:r>
            <w:r w:rsidR="00F33E9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76" w:type="dxa"/>
            <w:vAlign w:val="center"/>
          </w:tcPr>
          <w:p w14:paraId="179F9CFE" w14:textId="6398445F" w:rsidR="00AC0B66" w:rsidRPr="007714C5" w:rsidRDefault="006C36C7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576" w:type="dxa"/>
            <w:vAlign w:val="center"/>
          </w:tcPr>
          <w:p w14:paraId="7FA040DF" w14:textId="00A31B9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900" w:type="dxa"/>
            <w:vAlign w:val="center"/>
          </w:tcPr>
          <w:p w14:paraId="44AF29C1" w14:textId="1E8F9100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  <w:tc>
          <w:tcPr>
            <w:tcW w:w="236" w:type="dxa"/>
          </w:tcPr>
          <w:p w14:paraId="661A91C8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746B472" w14:textId="7E54FF85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  <w:tc>
          <w:tcPr>
            <w:tcW w:w="236" w:type="dxa"/>
          </w:tcPr>
          <w:p w14:paraId="473159CA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ADD3BAE" w14:textId="030B36FA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236" w:type="dxa"/>
          </w:tcPr>
          <w:p w14:paraId="5F43D4E1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79C83E8" w14:textId="0BC668EE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</w:tr>
      <w:tr w:rsidR="00AC0B66" w:rsidRPr="007714C5" w14:paraId="2E96182D" w14:textId="404FAD0F" w:rsidTr="00AF4C46">
        <w:trPr>
          <w:trHeight w:val="20"/>
        </w:trPr>
        <w:tc>
          <w:tcPr>
            <w:tcW w:w="3600" w:type="dxa"/>
            <w:vAlign w:val="center"/>
          </w:tcPr>
          <w:p w14:paraId="373CAF82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76" w:type="dxa"/>
            <w:vAlign w:val="center"/>
          </w:tcPr>
          <w:p w14:paraId="2E25EBF7" w14:textId="2E1C49A6" w:rsidR="00AC0B66" w:rsidRPr="007714C5" w:rsidRDefault="006C36C7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576" w:type="dxa"/>
            <w:vAlign w:val="center"/>
          </w:tcPr>
          <w:p w14:paraId="24647D74" w14:textId="0C6623EF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12632CD" w14:textId="6338F70D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4,880</w:t>
            </w:r>
          </w:p>
        </w:tc>
        <w:tc>
          <w:tcPr>
            <w:tcW w:w="236" w:type="dxa"/>
          </w:tcPr>
          <w:p w14:paraId="4C3317C4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D02A8D5" w14:textId="1AA9DB4B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236" w:type="dxa"/>
          </w:tcPr>
          <w:p w14:paraId="1AAE0D50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1300A0E" w14:textId="4E6FA30F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236" w:type="dxa"/>
          </w:tcPr>
          <w:p w14:paraId="743BB3B0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7002C39" w14:textId="7B658602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AC0B66" w:rsidRPr="007714C5" w14:paraId="22DCAB7F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6896746C" w14:textId="2BEBBCCB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76" w:type="dxa"/>
            <w:vAlign w:val="center"/>
          </w:tcPr>
          <w:p w14:paraId="6EFD3B75" w14:textId="44ECADAA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03DEEABF" w14:textId="2623C296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9E062F4" w14:textId="177BF6D5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206,964</w:t>
            </w:r>
          </w:p>
        </w:tc>
        <w:tc>
          <w:tcPr>
            <w:tcW w:w="236" w:type="dxa"/>
          </w:tcPr>
          <w:p w14:paraId="71CB28FC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040DBA5" w14:textId="37C09BEB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211,519</w:t>
            </w:r>
          </w:p>
        </w:tc>
        <w:tc>
          <w:tcPr>
            <w:tcW w:w="236" w:type="dxa"/>
          </w:tcPr>
          <w:p w14:paraId="46ADB470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3371AD6" w14:textId="43035397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24,429</w:t>
            </w:r>
          </w:p>
        </w:tc>
        <w:tc>
          <w:tcPr>
            <w:tcW w:w="236" w:type="dxa"/>
          </w:tcPr>
          <w:p w14:paraId="329E2DB9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40D7209" w14:textId="1AB3DC4F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92,216</w:t>
            </w:r>
          </w:p>
        </w:tc>
      </w:tr>
      <w:tr w:rsidR="00AC0B66" w:rsidRPr="007714C5" w14:paraId="2463A719" w14:textId="77777777" w:rsidTr="00AF4C46">
        <w:trPr>
          <w:trHeight w:val="20"/>
        </w:trPr>
        <w:tc>
          <w:tcPr>
            <w:tcW w:w="9060" w:type="dxa"/>
            <w:gridSpan w:val="10"/>
            <w:vAlign w:val="center"/>
          </w:tcPr>
          <w:p w14:paraId="23F5B669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C0B66" w:rsidRPr="007714C5" w14:paraId="56AEA3B1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672D06A0" w14:textId="538EC843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dxa"/>
            <w:vAlign w:val="center"/>
          </w:tcPr>
          <w:p w14:paraId="45641080" w14:textId="1D69FB35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2AD9D951" w14:textId="18B9727E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72B19A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E5FF9B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51404C4" w14:textId="011FB16B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9DC0C6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C077FEF" w14:textId="7E6CA25D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A8D2E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6C3F583" w14:textId="57DFE96B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B66" w:rsidRPr="007714C5" w14:paraId="6EDF5368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4AA0C3B8" w14:textId="7912B9FF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76" w:type="dxa"/>
            <w:vAlign w:val="center"/>
          </w:tcPr>
          <w:p w14:paraId="1481433C" w14:textId="526ABFC4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3DFD2306" w14:textId="0F58881F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33568EF" w14:textId="1D63D09E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3871BB11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30764CE" w14:textId="7C5F8B0B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36" w:type="dxa"/>
          </w:tcPr>
          <w:p w14:paraId="0C3EAA73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DB2ED5A" w14:textId="2DA634DA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36" w:type="dxa"/>
          </w:tcPr>
          <w:p w14:paraId="0E9FCA0B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4489095" w14:textId="7EE7F2AE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1,036</w:t>
            </w:r>
          </w:p>
        </w:tc>
      </w:tr>
      <w:tr w:rsidR="00AC0B66" w:rsidRPr="007714C5" w14:paraId="5AB37881" w14:textId="77777777" w:rsidTr="00AF4C46">
        <w:trPr>
          <w:trHeight w:val="63"/>
        </w:trPr>
        <w:tc>
          <w:tcPr>
            <w:tcW w:w="9060" w:type="dxa"/>
            <w:gridSpan w:val="10"/>
            <w:vAlign w:val="center"/>
          </w:tcPr>
          <w:p w14:paraId="131D00C6" w14:textId="2316B5A1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C0B66" w:rsidRPr="007714C5" w14:paraId="7625E088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088FAE3A" w14:textId="28B186C5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4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เงินลงทุนในบริษัทย่อยและร่วม</w:t>
            </w:r>
          </w:p>
        </w:tc>
        <w:tc>
          <w:tcPr>
            <w:tcW w:w="576" w:type="dxa"/>
            <w:vAlign w:val="center"/>
          </w:tcPr>
          <w:p w14:paraId="0B1B9AD9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3D103E04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327E85C" w14:textId="6B1C84D5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207,101</w:t>
            </w:r>
          </w:p>
        </w:tc>
        <w:tc>
          <w:tcPr>
            <w:tcW w:w="236" w:type="dxa"/>
          </w:tcPr>
          <w:p w14:paraId="5AF76445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D09E126" w14:textId="3201FE9F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211,893</w:t>
            </w:r>
          </w:p>
        </w:tc>
        <w:tc>
          <w:tcPr>
            <w:tcW w:w="236" w:type="dxa"/>
          </w:tcPr>
          <w:p w14:paraId="23271560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F0F2C79" w14:textId="2C81CE1F" w:rsidR="00AC0B66" w:rsidRPr="007714C5" w:rsidRDefault="000125B3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24,624</w:t>
            </w:r>
          </w:p>
        </w:tc>
        <w:tc>
          <w:tcPr>
            <w:tcW w:w="236" w:type="dxa"/>
          </w:tcPr>
          <w:p w14:paraId="778FFD25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429E43E" w14:textId="39F11B3D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93,252</w:t>
            </w:r>
          </w:p>
        </w:tc>
      </w:tr>
      <w:tr w:rsidR="00AC0B66" w:rsidRPr="007714C5" w14:paraId="687D05C1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795C8218" w14:textId="6C70D34D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7714C5">
              <w:rPr>
                <w:rFonts w:asciiTheme="majorBidi" w:hAnsiTheme="majorBidi"/>
                <w:sz w:val="30"/>
                <w:szCs w:val="30"/>
                <w:cs/>
              </w:rPr>
              <w:t xml:space="preserve"> ผลขาดทุนจากการด้อยค่าสะสม</w:t>
            </w:r>
          </w:p>
        </w:tc>
        <w:tc>
          <w:tcPr>
            <w:tcW w:w="576" w:type="dxa"/>
            <w:vAlign w:val="center"/>
          </w:tcPr>
          <w:p w14:paraId="6CF7CA14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791048BD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0C37506" w14:textId="660F6B0F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252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57F13E6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56D0C1E" w14:textId="597FF234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252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94BBF06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376C9CC" w14:textId="23638884" w:rsidR="00AC0B66" w:rsidRPr="007714C5" w:rsidRDefault="00BA000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29FD66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F284F75" w14:textId="33F8A377" w:rsidR="00AC0B66" w:rsidRPr="007714C5" w:rsidRDefault="00BA000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C0B66" w:rsidRPr="007714C5" w14:paraId="64CFB8EC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44D97517" w14:textId="11E5033D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14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7714C5">
              <w:rPr>
                <w:rFonts w:asciiTheme="majorBidi" w:hAnsiTheme="majorBidi"/>
                <w:sz w:val="30"/>
                <w:szCs w:val="30"/>
                <w:cs/>
              </w:rPr>
              <w:t xml:space="preserve"> จัดประเภทเป็นสินทรัพย์ที่ถือไว้เพื่อขาย</w:t>
            </w:r>
          </w:p>
        </w:tc>
        <w:tc>
          <w:tcPr>
            <w:tcW w:w="576" w:type="dxa"/>
            <w:vAlign w:val="center"/>
          </w:tcPr>
          <w:p w14:paraId="656DD07D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40E44325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FF0C653" w14:textId="1E05890D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DE08E3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2F51680" w14:textId="386BF32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190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F8D3094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F6CF6C1" w14:textId="687132D3" w:rsidR="00AC0B66" w:rsidRPr="007714C5" w:rsidRDefault="00BA000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A79F38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43242E" w14:textId="204799CB" w:rsidR="00AC0B66" w:rsidRPr="007714C5" w:rsidRDefault="00BA000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C0B66" w:rsidRPr="007714C5" w14:paraId="0BF70037" w14:textId="1097BDCF" w:rsidTr="00AF4C46">
        <w:trPr>
          <w:trHeight w:val="20"/>
        </w:trPr>
        <w:tc>
          <w:tcPr>
            <w:tcW w:w="3600" w:type="dxa"/>
            <w:vAlign w:val="center"/>
          </w:tcPr>
          <w:p w14:paraId="4F2A4B77" w14:textId="21D77FE0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4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เงินลงทุนในบริษัทย่อยและบริษัทร่วม - สุทธิ</w:t>
            </w:r>
          </w:p>
        </w:tc>
        <w:tc>
          <w:tcPr>
            <w:tcW w:w="576" w:type="dxa"/>
            <w:vAlign w:val="center"/>
          </w:tcPr>
          <w:p w14:paraId="249DFB42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766736A4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D1BA8" w14:textId="2639C2C0" w:rsidR="00AC0B66" w:rsidRPr="007714C5" w:rsidRDefault="00BE2839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206,849</w:t>
            </w:r>
          </w:p>
        </w:tc>
        <w:tc>
          <w:tcPr>
            <w:tcW w:w="236" w:type="dxa"/>
          </w:tcPr>
          <w:p w14:paraId="2DD09EAE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663909" w14:textId="01CEA60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211,451</w:t>
            </w:r>
          </w:p>
        </w:tc>
        <w:tc>
          <w:tcPr>
            <w:tcW w:w="236" w:type="dxa"/>
          </w:tcPr>
          <w:p w14:paraId="1DDBB3D8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E89CA" w14:textId="144ACA65" w:rsidR="00AC0B66" w:rsidRPr="007714C5" w:rsidRDefault="000125B3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24,624</w:t>
            </w:r>
          </w:p>
        </w:tc>
        <w:tc>
          <w:tcPr>
            <w:tcW w:w="236" w:type="dxa"/>
          </w:tcPr>
          <w:p w14:paraId="03234133" w14:textId="77777777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A27DEB" w14:textId="23615946" w:rsidR="00AC0B66" w:rsidRPr="007714C5" w:rsidRDefault="00AC0B66" w:rsidP="00AC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93,252</w:t>
            </w:r>
          </w:p>
        </w:tc>
      </w:tr>
    </w:tbl>
    <w:p w14:paraId="205D9028" w14:textId="77777777" w:rsidR="006B4D0D" w:rsidRPr="007714C5" w:rsidRDefault="006B4D0D" w:rsidP="00A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jc w:val="thaiDistribute"/>
        <w:rPr>
          <w:rFonts w:ascii="Angsana New" w:hAnsi="Angsana New"/>
          <w:b/>
          <w:spacing w:val="2"/>
          <w:sz w:val="24"/>
          <w:szCs w:val="24"/>
        </w:rPr>
      </w:pPr>
    </w:p>
    <w:p w14:paraId="4B35CF29" w14:textId="06050A14" w:rsidR="00514681" w:rsidRPr="007714C5" w:rsidRDefault="00514681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-8"/>
          <w:sz w:val="30"/>
          <w:szCs w:val="30"/>
        </w:rPr>
      </w:pPr>
      <w:r w:rsidRPr="007714C5">
        <w:rPr>
          <w:rFonts w:ascii="Angsana New" w:hAnsi="Angsana New"/>
          <w:b/>
          <w:spacing w:val="2"/>
          <w:sz w:val="30"/>
          <w:szCs w:val="30"/>
          <w:cs/>
        </w:rPr>
        <w:t xml:space="preserve">ในไตรมาสที่ </w:t>
      </w:r>
      <w:r w:rsidRPr="007714C5">
        <w:rPr>
          <w:rFonts w:ascii="Angsana New" w:hAnsi="Angsana New"/>
          <w:bCs/>
          <w:spacing w:val="2"/>
          <w:sz w:val="30"/>
          <w:szCs w:val="30"/>
        </w:rPr>
        <w:t>2</w:t>
      </w:r>
      <w:r w:rsidRPr="007714C5">
        <w:rPr>
          <w:rFonts w:ascii="Angsana New" w:hAnsi="Angsana New"/>
          <w:b/>
          <w:spacing w:val="2"/>
          <w:sz w:val="30"/>
          <w:szCs w:val="30"/>
          <w:cs/>
        </w:rPr>
        <w:t xml:space="preserve"> ของปี </w:t>
      </w:r>
      <w:r w:rsidRPr="007714C5">
        <w:rPr>
          <w:rFonts w:ascii="Angsana New" w:hAnsi="Angsana New"/>
          <w:bCs/>
          <w:spacing w:val="2"/>
          <w:sz w:val="30"/>
          <w:szCs w:val="30"/>
        </w:rPr>
        <w:t>256</w:t>
      </w:r>
      <w:r w:rsidR="007D077E" w:rsidRPr="007714C5">
        <w:rPr>
          <w:rFonts w:ascii="Angsana New" w:hAnsi="Angsana New"/>
          <w:bCs/>
          <w:spacing w:val="2"/>
          <w:sz w:val="30"/>
          <w:szCs w:val="30"/>
        </w:rPr>
        <w:t>4</w:t>
      </w:r>
      <w:r w:rsidRPr="007714C5">
        <w:rPr>
          <w:rFonts w:ascii="Angsana New" w:hAnsi="Angsana New"/>
          <w:b/>
          <w:bCs/>
          <w:spacing w:val="2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b/>
          <w:spacing w:val="2"/>
          <w:sz w:val="30"/>
          <w:szCs w:val="30"/>
          <w:cs/>
        </w:rPr>
        <w:t>บริษัทเอสซีจี เคมิคอลส์ จำกัด ได้เรียกชำระค่าหุ้นส่วนที่เหลือทั้งหมดจากบริษัท</w:t>
      </w:r>
      <w:r w:rsidRPr="007714C5">
        <w:rPr>
          <w:rFonts w:ascii="Angsana New" w:hAnsi="Angsana New"/>
          <w:b/>
          <w:spacing w:val="2"/>
          <w:sz w:val="30"/>
          <w:szCs w:val="30"/>
        </w:rPr>
        <w:br/>
      </w:r>
      <w:r w:rsidRPr="007714C5">
        <w:rPr>
          <w:rFonts w:ascii="Angsana New" w:hAnsi="Angsana New"/>
          <w:b/>
          <w:sz w:val="30"/>
          <w:szCs w:val="30"/>
          <w:cs/>
        </w:rPr>
        <w:t xml:space="preserve">เป็นจำนวนเงิน </w:t>
      </w:r>
      <w:r w:rsidRPr="007714C5">
        <w:rPr>
          <w:rFonts w:ascii="Angsana New" w:hAnsi="Angsana New"/>
          <w:bCs/>
          <w:sz w:val="30"/>
          <w:szCs w:val="30"/>
        </w:rPr>
        <w:t>2,145</w:t>
      </w:r>
      <w:r w:rsidRPr="007714C5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Pr="007714C5">
        <w:rPr>
          <w:rFonts w:ascii="Angsana New" w:hAnsi="Angsana New"/>
          <w:b/>
          <w:spacing w:val="-8"/>
          <w:sz w:val="30"/>
          <w:szCs w:val="30"/>
          <w:cs/>
        </w:rPr>
        <w:t xml:space="preserve"> </w:t>
      </w:r>
    </w:p>
    <w:p w14:paraId="6A592794" w14:textId="77777777" w:rsidR="00514681" w:rsidRPr="007714C5" w:rsidRDefault="00514681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-8"/>
          <w:sz w:val="24"/>
          <w:szCs w:val="24"/>
        </w:rPr>
      </w:pPr>
    </w:p>
    <w:p w14:paraId="79504C74" w14:textId="1C8F73C2" w:rsidR="00514681" w:rsidRPr="007714C5" w:rsidRDefault="00514681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14C5">
        <w:rPr>
          <w:rFonts w:asciiTheme="majorBidi" w:hAnsiTheme="majorBidi" w:cstheme="majorBidi"/>
          <w:b/>
          <w:spacing w:val="6"/>
          <w:sz w:val="30"/>
          <w:szCs w:val="30"/>
          <w:cs/>
        </w:rPr>
        <w:t xml:space="preserve">ในไตรมาสที่ </w:t>
      </w:r>
      <w:r w:rsidRPr="007714C5">
        <w:rPr>
          <w:rFonts w:asciiTheme="majorBidi" w:hAnsiTheme="majorBidi" w:cstheme="majorBidi"/>
          <w:bCs/>
          <w:spacing w:val="6"/>
          <w:sz w:val="30"/>
          <w:szCs w:val="30"/>
        </w:rPr>
        <w:t>3</w:t>
      </w:r>
      <w:r w:rsidRPr="007714C5">
        <w:rPr>
          <w:rFonts w:asciiTheme="majorBidi" w:hAnsiTheme="majorBidi" w:cstheme="majorBidi"/>
          <w:b/>
          <w:spacing w:val="6"/>
          <w:sz w:val="30"/>
          <w:szCs w:val="30"/>
          <w:cs/>
        </w:rPr>
        <w:t xml:space="preserve"> ของปี</w:t>
      </w:r>
      <w:r w:rsidRPr="007714C5">
        <w:rPr>
          <w:rFonts w:asciiTheme="majorBidi" w:hAnsiTheme="majorBidi" w:cstheme="majorBidi"/>
          <w:bCs/>
          <w:spacing w:val="6"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Cs/>
          <w:spacing w:val="6"/>
          <w:sz w:val="30"/>
          <w:szCs w:val="30"/>
        </w:rPr>
        <w:t>256</w:t>
      </w:r>
      <w:r w:rsidR="007D077E" w:rsidRPr="007714C5">
        <w:rPr>
          <w:rFonts w:asciiTheme="majorBidi" w:hAnsiTheme="majorBidi" w:cstheme="majorBidi"/>
          <w:bCs/>
          <w:spacing w:val="6"/>
          <w:sz w:val="30"/>
          <w:szCs w:val="30"/>
        </w:rPr>
        <w:t>4</w:t>
      </w:r>
      <w:r w:rsidRPr="007714C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/>
          <w:spacing w:val="6"/>
          <w:sz w:val="30"/>
          <w:szCs w:val="30"/>
          <w:cs/>
        </w:rPr>
        <w:t>บริษัทเอสซีจี เคมิคอลส์ จำกัด จ่ายเงินปันผลระหว่างกาลปี</w:t>
      </w:r>
      <w:r w:rsidRPr="007714C5">
        <w:rPr>
          <w:rFonts w:asciiTheme="majorBidi" w:hAnsiTheme="majorBidi" w:cstheme="majorBidi"/>
          <w:bCs/>
          <w:spacing w:val="6"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Cs/>
          <w:spacing w:val="6"/>
          <w:sz w:val="30"/>
          <w:szCs w:val="30"/>
        </w:rPr>
        <w:t>256</w:t>
      </w:r>
      <w:r w:rsidR="007D077E" w:rsidRPr="007714C5">
        <w:rPr>
          <w:rFonts w:asciiTheme="majorBidi" w:hAnsiTheme="majorBidi" w:cstheme="majorBidi"/>
          <w:bCs/>
          <w:spacing w:val="6"/>
          <w:sz w:val="30"/>
          <w:szCs w:val="30"/>
        </w:rPr>
        <w:t>4</w:t>
      </w:r>
      <w:r w:rsidRPr="007714C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/>
          <w:spacing w:val="6"/>
          <w:sz w:val="30"/>
          <w:szCs w:val="30"/>
          <w:cs/>
        </w:rPr>
        <w:t>เป็นจำนวนเงิน</w:t>
      </w:r>
      <w:r w:rsidRPr="007714C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Cs/>
          <w:sz w:val="30"/>
          <w:szCs w:val="30"/>
        </w:rPr>
        <w:t>80,031</w:t>
      </w:r>
      <w:r w:rsidRPr="007714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และบริษัทได้ลงทุนเพิ่มในบริษัทเอสซีจี เคมิคอลส์ จำกัด เป็นจำนวนเงิน </w:t>
      </w:r>
      <w:r w:rsidRPr="007714C5">
        <w:rPr>
          <w:rFonts w:asciiTheme="majorBidi" w:hAnsiTheme="majorBidi" w:cstheme="majorBidi"/>
          <w:bCs/>
          <w:sz w:val="30"/>
          <w:szCs w:val="30"/>
        </w:rPr>
        <w:t>80,031</w:t>
      </w:r>
      <w:r w:rsidRPr="007714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/>
          <w:sz w:val="30"/>
          <w:szCs w:val="30"/>
          <w:cs/>
        </w:rPr>
        <w:t>ล้านบาท และ</w:t>
      </w:r>
      <w:r w:rsidRPr="007714C5">
        <w:rPr>
          <w:rFonts w:asciiTheme="majorBidi" w:hAnsiTheme="majorBidi" w:cstheme="majorBidi"/>
          <w:b/>
          <w:spacing w:val="4"/>
          <w:sz w:val="30"/>
          <w:szCs w:val="30"/>
          <w:cs/>
        </w:rPr>
        <w:t>บริษัทขายเงินลงทุนทั้งหมดในบริษัทไทยพลาสติกและเคมีภัณฑ์ จำกัด (มหาชน) ให้กับบริษัทที่เกี่ยวข้องกัน</w:t>
      </w:r>
      <w:r w:rsidRPr="007714C5">
        <w:rPr>
          <w:rFonts w:asciiTheme="majorBidi" w:hAnsiTheme="majorBidi" w:cstheme="majorBidi"/>
          <w:b/>
          <w:sz w:val="30"/>
          <w:szCs w:val="30"/>
          <w:cs/>
        </w:rPr>
        <w:t xml:space="preserve"> เป็นจำนวนเงิน </w:t>
      </w:r>
      <w:r w:rsidRPr="007714C5">
        <w:rPr>
          <w:rFonts w:asciiTheme="majorBidi" w:hAnsiTheme="majorBidi" w:cstheme="majorBidi"/>
          <w:bCs/>
          <w:sz w:val="30"/>
          <w:szCs w:val="30"/>
        </w:rPr>
        <w:t>5,245</w:t>
      </w:r>
      <w:r w:rsidRPr="007714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714C5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</w:p>
    <w:p w14:paraId="1867150B" w14:textId="7FDBFB8A" w:rsidR="007D077E" w:rsidRPr="007714C5" w:rsidRDefault="007D077E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6EE728F" w14:textId="77777777" w:rsidR="004B324E" w:rsidRDefault="004B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4"/>
          <w:sz w:val="30"/>
          <w:szCs w:val="30"/>
          <w:cs/>
        </w:rPr>
      </w:pPr>
      <w:r>
        <w:rPr>
          <w:rFonts w:ascii="Angsana New" w:hAnsi="Angsana New"/>
          <w:b/>
          <w:spacing w:val="-4"/>
          <w:sz w:val="30"/>
          <w:szCs w:val="30"/>
          <w:cs/>
        </w:rPr>
        <w:br w:type="page"/>
      </w:r>
    </w:p>
    <w:p w14:paraId="354DCE5A" w14:textId="31481F88" w:rsidR="007D077E" w:rsidRPr="00B62E61" w:rsidRDefault="007D077E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714C5">
        <w:rPr>
          <w:rFonts w:ascii="Angsana New" w:hAnsi="Angsana New"/>
          <w:b/>
          <w:spacing w:val="-4"/>
          <w:sz w:val="30"/>
          <w:szCs w:val="30"/>
          <w:cs/>
        </w:rPr>
        <w:t xml:space="preserve">ในระหว่างปี </w:t>
      </w:r>
      <w:r w:rsidRPr="007714C5">
        <w:rPr>
          <w:rFonts w:ascii="Angsana New" w:hAnsi="Angsana New"/>
          <w:bCs/>
          <w:spacing w:val="-4"/>
          <w:sz w:val="30"/>
          <w:szCs w:val="30"/>
        </w:rPr>
        <w:t>2565</w:t>
      </w:r>
      <w:r w:rsidRPr="007714C5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b/>
          <w:spacing w:val="-4"/>
          <w:sz w:val="30"/>
          <w:szCs w:val="30"/>
          <w:cs/>
        </w:rPr>
        <w:t>บริษัทเอสซีจี ซิเมนต์-ผลิตภัณฑ์ก่อสร้าง จำกัด ได้เรียกชำระค่าหุ้นส่วนที่เหลือทั้งหมดจากบริษัท</w:t>
      </w:r>
      <w:r w:rsidRPr="0007045A">
        <w:rPr>
          <w:rFonts w:ascii="Angsana New" w:hAnsi="Angsana New"/>
          <w:b/>
          <w:sz w:val="30"/>
          <w:szCs w:val="30"/>
          <w:cs/>
        </w:rPr>
        <w:t xml:space="preserve">เป็นจำนวนเงิน </w:t>
      </w:r>
      <w:r w:rsidRPr="0007045A">
        <w:rPr>
          <w:rFonts w:ascii="Angsana New" w:hAnsi="Angsana New"/>
          <w:bCs/>
          <w:sz w:val="30"/>
          <w:szCs w:val="30"/>
        </w:rPr>
        <w:t>2,136</w:t>
      </w:r>
      <w:r w:rsidRPr="0007045A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Pr="0007045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7045A">
        <w:rPr>
          <w:rFonts w:ascii="Angsana New" w:hAnsi="Angsana New"/>
          <w:b/>
          <w:sz w:val="30"/>
          <w:szCs w:val="30"/>
          <w:cs/>
        </w:rPr>
        <w:t>บริษัทได้ชำระค่าหุ้นเพิ่มทุนในบริษัทพร็อพเพอร์ตี้ แวลู พลัส จำกัด</w:t>
      </w:r>
      <w:r w:rsidRPr="00E91A43">
        <w:rPr>
          <w:rFonts w:ascii="Angsana New" w:hAnsi="Angsana New"/>
          <w:b/>
          <w:spacing w:val="2"/>
          <w:sz w:val="30"/>
          <w:szCs w:val="30"/>
          <w:cs/>
        </w:rPr>
        <w:t xml:space="preserve"> เป็นจำนวนเงิน</w:t>
      </w:r>
      <w:r w:rsidRPr="00E91A43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Pr="0007045A">
        <w:rPr>
          <w:rFonts w:ascii="Angsana New" w:hAnsi="Angsana New"/>
          <w:bCs/>
          <w:sz w:val="30"/>
          <w:szCs w:val="30"/>
        </w:rPr>
        <w:t>1,428</w:t>
      </w:r>
      <w:r w:rsidRPr="0007045A">
        <w:rPr>
          <w:rFonts w:ascii="Angsana New" w:hAnsi="Angsana New"/>
          <w:bCs/>
          <w:sz w:val="30"/>
          <w:szCs w:val="30"/>
          <w:cs/>
        </w:rPr>
        <w:t xml:space="preserve"> </w:t>
      </w:r>
      <w:r w:rsidRPr="0007045A">
        <w:rPr>
          <w:rFonts w:ascii="Angsana New" w:hAnsi="Angsana New"/>
          <w:b/>
          <w:sz w:val="30"/>
          <w:szCs w:val="30"/>
          <w:cs/>
        </w:rPr>
        <w:t>ล้าน</w:t>
      </w:r>
      <w:r w:rsidRPr="00781E5B">
        <w:rPr>
          <w:rFonts w:ascii="Angsana New" w:hAnsi="Angsana New"/>
          <w:b/>
          <w:sz w:val="30"/>
          <w:szCs w:val="30"/>
          <w:cs/>
        </w:rPr>
        <w:t>บาท</w:t>
      </w:r>
      <w:r w:rsidRPr="00781E5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81E5B">
        <w:rPr>
          <w:rFonts w:ascii="Angsana New" w:hAnsi="Angsana New"/>
          <w:b/>
          <w:sz w:val="30"/>
          <w:szCs w:val="30"/>
          <w:cs/>
        </w:rPr>
        <w:t>และ</w:t>
      </w:r>
      <w:r w:rsidR="00B62E61" w:rsidRPr="00781E5B">
        <w:rPr>
          <w:rFonts w:ascii="Angsana New" w:hAnsi="Angsana New"/>
          <w:b/>
          <w:sz w:val="30"/>
          <w:szCs w:val="30"/>
          <w:cs/>
        </w:rPr>
        <w:t>ชำระค่าหุ้นส่วนที่เหลือและหุ้นเพิ่มทุนใน</w:t>
      </w:r>
      <w:r w:rsidRPr="00781E5B">
        <w:rPr>
          <w:rFonts w:ascii="Angsana New" w:hAnsi="Angsana New"/>
          <w:b/>
          <w:sz w:val="30"/>
          <w:szCs w:val="30"/>
          <w:cs/>
        </w:rPr>
        <w:t>บริษัทเอสซีจี คลีนเนอร์ยี่ จำกัด เป็นจำนวนเงิน</w:t>
      </w:r>
      <w:r w:rsidRPr="00B62E61">
        <w:rPr>
          <w:rFonts w:ascii="Angsana New" w:hAnsi="Angsana New"/>
          <w:b/>
          <w:sz w:val="30"/>
          <w:szCs w:val="30"/>
          <w:cs/>
        </w:rPr>
        <w:t xml:space="preserve"> </w:t>
      </w:r>
      <w:r w:rsidR="00502B62" w:rsidRPr="00B62E61">
        <w:rPr>
          <w:rFonts w:ascii="Angsana New" w:hAnsi="Angsana New"/>
          <w:bCs/>
          <w:sz w:val="30"/>
          <w:szCs w:val="30"/>
        </w:rPr>
        <w:t>1,250</w:t>
      </w:r>
      <w:r w:rsidRPr="00B62E61">
        <w:rPr>
          <w:rFonts w:ascii="Angsana New" w:hAnsi="Angsana New"/>
          <w:bCs/>
          <w:sz w:val="30"/>
          <w:szCs w:val="30"/>
          <w:cs/>
        </w:rPr>
        <w:t xml:space="preserve"> </w:t>
      </w:r>
      <w:r w:rsidRPr="00B62E61">
        <w:rPr>
          <w:rFonts w:ascii="Angsana New" w:hAnsi="Angsana New"/>
          <w:b/>
          <w:sz w:val="30"/>
          <w:szCs w:val="30"/>
          <w:cs/>
        </w:rPr>
        <w:t>ล้านบาท</w:t>
      </w:r>
      <w:r w:rsidR="00D32312" w:rsidRPr="00B62E61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362A865" w14:textId="77777777" w:rsidR="004B324E" w:rsidRDefault="004B324E" w:rsidP="007D0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3E80203" w14:textId="74AD9CBB" w:rsidR="007D077E" w:rsidRPr="007714C5" w:rsidRDefault="007D077E" w:rsidP="007D0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7714C5">
        <w:rPr>
          <w:rFonts w:ascii="Angsana New" w:hAnsi="Angsana New"/>
          <w:b/>
          <w:sz w:val="30"/>
          <w:szCs w:val="30"/>
          <w:cs/>
        </w:rPr>
        <w:t>ในไตรมาสที่</w:t>
      </w:r>
      <w:r w:rsidRPr="007714C5">
        <w:rPr>
          <w:rFonts w:ascii="Angsana New" w:hAnsi="Angsana New"/>
          <w:b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</w:rPr>
        <w:t xml:space="preserve">3 </w:t>
      </w:r>
      <w:r w:rsidRPr="007714C5">
        <w:rPr>
          <w:rFonts w:ascii="Angsana New" w:hAnsi="Angsana New"/>
          <w:b/>
          <w:sz w:val="30"/>
          <w:szCs w:val="30"/>
          <w:cs/>
        </w:rPr>
        <w:t>ของปี</w:t>
      </w:r>
      <w:r w:rsidRPr="007714C5">
        <w:rPr>
          <w:rFonts w:ascii="Angsana New" w:hAnsi="Angsana New"/>
          <w:b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</w:rPr>
        <w:t>2565</w:t>
      </w:r>
      <w:r w:rsidRPr="007714C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b/>
          <w:spacing w:val="2"/>
          <w:sz w:val="30"/>
          <w:szCs w:val="30"/>
          <w:cs/>
        </w:rPr>
        <w:t xml:space="preserve">บริษัทได้ขายหุ้นบางส่วนที่ถืออยู่ในบริษัทร่วม </w:t>
      </w:r>
      <w:r w:rsidRPr="007714C5">
        <w:rPr>
          <w:rFonts w:ascii="Angsana New" w:hAnsi="Angsana New"/>
          <w:bCs/>
          <w:spacing w:val="2"/>
          <w:sz w:val="30"/>
          <w:szCs w:val="30"/>
        </w:rPr>
        <w:t xml:space="preserve">3 </w:t>
      </w:r>
      <w:r w:rsidRPr="007714C5">
        <w:rPr>
          <w:rFonts w:ascii="Angsana New" w:hAnsi="Angsana New"/>
          <w:b/>
          <w:spacing w:val="2"/>
          <w:sz w:val="30"/>
          <w:szCs w:val="30"/>
          <w:cs/>
        </w:rPr>
        <w:t>แห่ง ซึ่งถูกจัดประเภทเป็นสินทรัพย์</w:t>
      </w:r>
      <w:r w:rsidRPr="007714C5">
        <w:rPr>
          <w:rFonts w:ascii="Angsana New" w:hAnsi="Angsana New"/>
          <w:b/>
          <w:spacing w:val="6"/>
          <w:sz w:val="30"/>
          <w:szCs w:val="30"/>
          <w:cs/>
        </w:rPr>
        <w:t>ไม่หมุนเวียนที่ถือไว้เพื่อขาย รวมเป็นจำนวนเงิน</w:t>
      </w:r>
      <w:r w:rsidRPr="007714C5">
        <w:rPr>
          <w:rFonts w:ascii="Angsana New" w:hAnsi="Angsana New"/>
          <w:b/>
          <w:bCs/>
          <w:spacing w:val="6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6"/>
          <w:sz w:val="30"/>
          <w:szCs w:val="30"/>
        </w:rPr>
        <w:t>1,270</w:t>
      </w:r>
      <w:r w:rsidRPr="007714C5">
        <w:rPr>
          <w:rFonts w:ascii="Angsana New" w:hAnsi="Angsana New"/>
          <w:b/>
          <w:bCs/>
          <w:spacing w:val="6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b/>
          <w:spacing w:val="6"/>
          <w:sz w:val="30"/>
          <w:szCs w:val="30"/>
          <w:cs/>
        </w:rPr>
        <w:t>ล้านบาท ส่งผลให้บริษัทดังกล่าวเปลี่ยน</w:t>
      </w:r>
      <w:r w:rsidR="00235BB5" w:rsidRPr="007714C5">
        <w:rPr>
          <w:rFonts w:ascii="Angsana New" w:hAnsi="Angsana New"/>
          <w:b/>
          <w:spacing w:val="6"/>
          <w:sz w:val="30"/>
          <w:szCs w:val="30"/>
          <w:cs/>
        </w:rPr>
        <w:t>แปลง</w:t>
      </w:r>
      <w:r w:rsidRPr="007714C5">
        <w:rPr>
          <w:rFonts w:ascii="Angsana New" w:hAnsi="Angsana New"/>
          <w:b/>
          <w:spacing w:val="6"/>
          <w:sz w:val="30"/>
          <w:szCs w:val="30"/>
          <w:cs/>
        </w:rPr>
        <w:t>สถานะ</w:t>
      </w:r>
      <w:r w:rsidRPr="007714C5">
        <w:rPr>
          <w:rFonts w:ascii="Angsana New" w:hAnsi="Angsana New"/>
          <w:b/>
          <w:sz w:val="30"/>
          <w:szCs w:val="30"/>
          <w:cs/>
        </w:rPr>
        <w:t>จากเงินลงทุนในบริษัทร่วมเป็นเงินลงทุนในตราสารทุน</w:t>
      </w:r>
      <w:r w:rsidRPr="007714C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b/>
          <w:sz w:val="30"/>
          <w:szCs w:val="30"/>
          <w:cs/>
        </w:rPr>
        <w:t>โดยมีกำไรก่อนภาษีจำนวน</w:t>
      </w:r>
      <w:r w:rsidRPr="007714C5">
        <w:rPr>
          <w:rFonts w:ascii="Angsana New" w:hAnsi="Angsana New"/>
          <w:b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</w:rPr>
        <w:t xml:space="preserve">1,081 </w:t>
      </w:r>
      <w:r w:rsidRPr="007714C5">
        <w:rPr>
          <w:rFonts w:ascii="Angsana New" w:hAnsi="Angsana New"/>
          <w:b/>
          <w:sz w:val="30"/>
          <w:szCs w:val="30"/>
          <w:cs/>
        </w:rPr>
        <w:t>ล้านบาท ซึ่งรวมอยู่ในรายได้อื่นในงบกำไรขาดทุน</w:t>
      </w:r>
      <w:r w:rsidRPr="007714C5">
        <w:rPr>
          <w:rFonts w:ascii="Angsana New" w:hAnsi="Angsana New"/>
          <w:b/>
          <w:bCs/>
          <w:spacing w:val="2"/>
          <w:sz w:val="30"/>
          <w:szCs w:val="30"/>
          <w:cs/>
        </w:rPr>
        <w:t xml:space="preserve"> </w:t>
      </w:r>
    </w:p>
    <w:p w14:paraId="29361016" w14:textId="794F029D" w:rsidR="00ED7087" w:rsidRPr="007714C5" w:rsidRDefault="00ED7087" w:rsidP="007D0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bCs/>
          <w:spacing w:val="2"/>
          <w:sz w:val="30"/>
          <w:szCs w:val="30"/>
          <w:cs/>
        </w:rPr>
      </w:pPr>
    </w:p>
    <w:p w14:paraId="463A8693" w14:textId="2F6FDA9E" w:rsidR="00220216" w:rsidRPr="0039148B" w:rsidRDefault="00220216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D1EDB">
        <w:rPr>
          <w:rFonts w:ascii="Angsana New" w:hAnsi="Angsana New"/>
          <w:b/>
          <w:spacing w:val="-4"/>
          <w:sz w:val="30"/>
          <w:szCs w:val="30"/>
          <w:cs/>
        </w:rPr>
        <w:t>ในไตรมาสที่</w:t>
      </w:r>
      <w:r w:rsidRPr="00BD1EDB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="00B72DC3" w:rsidRPr="00BD1EDB">
        <w:rPr>
          <w:rFonts w:ascii="Angsana New" w:hAnsi="Angsana New"/>
          <w:bCs/>
          <w:spacing w:val="-4"/>
          <w:sz w:val="30"/>
          <w:szCs w:val="30"/>
        </w:rPr>
        <w:t>4</w:t>
      </w:r>
      <w:r w:rsidRPr="00BD1EDB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="0077358C" w:rsidRPr="00BD1EDB">
        <w:rPr>
          <w:rFonts w:ascii="Angsana New" w:hAnsi="Angsana New"/>
          <w:b/>
          <w:spacing w:val="-4"/>
          <w:sz w:val="30"/>
          <w:szCs w:val="30"/>
          <w:cs/>
        </w:rPr>
        <w:t>ของปี</w:t>
      </w:r>
      <w:r w:rsidR="0077358C" w:rsidRPr="00BD1EDB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="0077358C" w:rsidRPr="00BD1EDB">
        <w:rPr>
          <w:rFonts w:ascii="Angsana New" w:hAnsi="Angsana New"/>
          <w:spacing w:val="-4"/>
          <w:sz w:val="30"/>
          <w:szCs w:val="30"/>
        </w:rPr>
        <w:t>2565</w:t>
      </w:r>
      <w:r w:rsidR="0077358C" w:rsidRPr="00BD1EDB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</w:t>
      </w:r>
      <w:r w:rsidRPr="00BD1EDB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874547">
        <w:rPr>
          <w:rFonts w:ascii="Angsana New" w:hAnsi="Angsana New"/>
          <w:b/>
          <w:spacing w:val="-4"/>
          <w:sz w:val="30"/>
          <w:szCs w:val="30"/>
          <w:cs/>
        </w:rPr>
        <w:t>ย่อยแห่งหนึ่ง</w:t>
      </w:r>
      <w:r w:rsidR="008F4354" w:rsidRPr="00BD1EDB">
        <w:rPr>
          <w:rFonts w:ascii="Angsana New" w:hAnsi="Angsana New"/>
          <w:b/>
          <w:spacing w:val="-4"/>
          <w:sz w:val="30"/>
          <w:szCs w:val="30"/>
          <w:cs/>
        </w:rPr>
        <w:t xml:space="preserve">ภายใต้ธุรกิจซีเมนต์และผลิตภัณฑ์ก่อสร้าง </w:t>
      </w:r>
      <w:r w:rsidR="0039148B" w:rsidRPr="00BD1EDB">
        <w:rPr>
          <w:rFonts w:ascii="Angsana New" w:hAnsi="Angsana New"/>
          <w:b/>
          <w:spacing w:val="-4"/>
          <w:sz w:val="30"/>
          <w:szCs w:val="30"/>
          <w:cs/>
        </w:rPr>
        <w:t>ไ</w:t>
      </w:r>
      <w:r w:rsidRPr="00BD1EDB">
        <w:rPr>
          <w:rFonts w:ascii="Angsana New" w:hAnsi="Angsana New"/>
          <w:b/>
          <w:spacing w:val="-4"/>
          <w:sz w:val="30"/>
          <w:szCs w:val="30"/>
          <w:cs/>
        </w:rPr>
        <w:t>ด้จดทะเบียนเลิกกิจการ</w:t>
      </w:r>
      <w:r w:rsidRPr="00BD1EDB">
        <w:rPr>
          <w:rFonts w:ascii="Angsana New" w:hAnsi="Angsana New"/>
          <w:b/>
          <w:spacing w:val="-6"/>
          <w:sz w:val="30"/>
          <w:szCs w:val="30"/>
          <w:cs/>
        </w:rPr>
        <w:t>กับกระทรวงพาณิชย์</w:t>
      </w:r>
      <w:r w:rsidR="008F4354" w:rsidRPr="00BD1EDB">
        <w:rPr>
          <w:rFonts w:ascii="Angsana New" w:hAnsi="Angsana New"/>
          <w:b/>
          <w:bCs/>
          <w:spacing w:val="-6"/>
          <w:sz w:val="30"/>
          <w:szCs w:val="30"/>
          <w:cs/>
        </w:rPr>
        <w:t xml:space="preserve"> </w:t>
      </w:r>
      <w:r w:rsidR="008F4354" w:rsidRPr="00BD1EDB">
        <w:rPr>
          <w:rFonts w:ascii="Angsana New" w:hAnsi="Angsana New"/>
          <w:b/>
          <w:spacing w:val="-6"/>
          <w:sz w:val="30"/>
          <w:szCs w:val="30"/>
          <w:cs/>
        </w:rPr>
        <w:t>เมื่อวันที่</w:t>
      </w:r>
      <w:r w:rsidR="008F4354" w:rsidRPr="00BD1EDB">
        <w:rPr>
          <w:rFonts w:ascii="Angsana New" w:hAnsi="Angsana New"/>
          <w:b/>
          <w:spacing w:val="-6"/>
          <w:sz w:val="30"/>
          <w:szCs w:val="30"/>
        </w:rPr>
        <w:t> </w:t>
      </w:r>
      <w:r w:rsidR="008F4354" w:rsidRPr="00BD1EDB">
        <w:rPr>
          <w:rFonts w:ascii="Angsana New" w:hAnsi="Angsana New"/>
          <w:bCs/>
          <w:spacing w:val="-6"/>
          <w:sz w:val="30"/>
          <w:szCs w:val="30"/>
        </w:rPr>
        <w:t>23</w:t>
      </w:r>
      <w:r w:rsidR="008F4354" w:rsidRPr="00BD1EDB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</w:t>
      </w:r>
      <w:r w:rsidR="008F4354" w:rsidRPr="00BD1EDB">
        <w:rPr>
          <w:rFonts w:ascii="Angsana New" w:hAnsi="Angsana New"/>
          <w:bCs/>
          <w:spacing w:val="-6"/>
          <w:sz w:val="30"/>
          <w:szCs w:val="30"/>
        </w:rPr>
        <w:t>2565</w:t>
      </w:r>
      <w:r w:rsidRPr="00BD1EDB">
        <w:rPr>
          <w:rFonts w:ascii="Angsana New" w:hAnsi="Angsana New"/>
          <w:b/>
          <w:spacing w:val="-6"/>
          <w:sz w:val="30"/>
          <w:szCs w:val="30"/>
          <w:cs/>
        </w:rPr>
        <w:t xml:space="preserve"> โดยมีการจ่ายคืนทุนส่วนหนึ่งแก่</w:t>
      </w:r>
      <w:r w:rsidR="008F4354" w:rsidRPr="00BD1EDB">
        <w:rPr>
          <w:rFonts w:ascii="Angsana New" w:hAnsi="Angsana New"/>
          <w:b/>
          <w:spacing w:val="-6"/>
          <w:sz w:val="30"/>
          <w:szCs w:val="30"/>
          <w:cs/>
        </w:rPr>
        <w:t>บริษัท</w:t>
      </w:r>
      <w:r w:rsidRPr="00BD1EDB">
        <w:rPr>
          <w:rFonts w:ascii="Angsana New" w:hAnsi="Angsana New"/>
          <w:b/>
          <w:spacing w:val="-6"/>
          <w:sz w:val="30"/>
          <w:szCs w:val="30"/>
          <w:cs/>
        </w:rPr>
        <w:t xml:space="preserve"> เป็นจำนวนเงิน</w:t>
      </w:r>
      <w:r w:rsidRPr="00BD1EDB">
        <w:rPr>
          <w:rFonts w:ascii="Angsana New" w:hAnsi="Angsana New"/>
          <w:b/>
          <w:spacing w:val="-6"/>
          <w:sz w:val="30"/>
          <w:szCs w:val="30"/>
        </w:rPr>
        <w:t> </w:t>
      </w:r>
      <w:r w:rsidRPr="00BD1EDB">
        <w:rPr>
          <w:rFonts w:ascii="Angsana New" w:hAnsi="Angsana New"/>
          <w:b/>
          <w:spacing w:val="-6"/>
          <w:sz w:val="30"/>
          <w:szCs w:val="30"/>
          <w:cs/>
        </w:rPr>
        <w:t>9</w:t>
      </w:r>
      <w:r w:rsidRPr="00BD1EDB">
        <w:rPr>
          <w:rFonts w:ascii="Angsana New" w:hAnsi="Angsana New"/>
          <w:bCs/>
          <w:spacing w:val="-6"/>
          <w:sz w:val="30"/>
          <w:szCs w:val="30"/>
        </w:rPr>
        <w:t>,</w:t>
      </w:r>
      <w:r w:rsidR="006D14B8" w:rsidRPr="00BD1EDB">
        <w:rPr>
          <w:rFonts w:ascii="Angsana New" w:hAnsi="Angsana New"/>
          <w:bCs/>
          <w:spacing w:val="-6"/>
          <w:sz w:val="30"/>
          <w:szCs w:val="30"/>
        </w:rPr>
        <w:t>368</w:t>
      </w:r>
      <w:r w:rsidRPr="00BD1EDB">
        <w:rPr>
          <w:rFonts w:ascii="Angsana New" w:hAnsi="Angsana New"/>
          <w:b/>
          <w:spacing w:val="-6"/>
          <w:sz w:val="30"/>
          <w:szCs w:val="30"/>
          <w:cs/>
        </w:rPr>
        <w:t xml:space="preserve"> ล้านบาท</w:t>
      </w:r>
      <w:r w:rsidRPr="0039148B">
        <w:rPr>
          <w:rFonts w:ascii="Angsana New" w:hAnsi="Angsana New"/>
          <w:b/>
          <w:sz w:val="30"/>
          <w:szCs w:val="30"/>
          <w:cs/>
        </w:rPr>
        <w:t xml:space="preserve"> ขณะนี้บริษัทดังกล่าวอยู่ระหว่างชำระบัญชี</w:t>
      </w:r>
    </w:p>
    <w:p w14:paraId="338BFD1F" w14:textId="77777777" w:rsidR="006D14B8" w:rsidRPr="00E55B3E" w:rsidRDefault="006D1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2"/>
          <w:sz w:val="30"/>
          <w:szCs w:val="30"/>
          <w:cs/>
        </w:rPr>
      </w:pPr>
      <w:r w:rsidRPr="00E55B3E">
        <w:rPr>
          <w:rFonts w:ascii="Angsana New" w:hAnsi="Angsana New"/>
          <w:b/>
          <w:spacing w:val="2"/>
          <w:sz w:val="30"/>
          <w:szCs w:val="30"/>
          <w:cs/>
        </w:rPr>
        <w:br w:type="page"/>
      </w:r>
    </w:p>
    <w:p w14:paraId="1E287680" w14:textId="0278C020" w:rsidR="00366EF2" w:rsidRPr="007714C5" w:rsidRDefault="00D91ACB" w:rsidP="00A92E92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อ</w:t>
      </w:r>
      <w:r w:rsidR="00911793" w:rsidRPr="007714C5">
        <w:rPr>
          <w:rFonts w:ascii="Angsana New" w:hAnsi="Angsana New"/>
          <w:b/>
          <w:bCs/>
          <w:sz w:val="30"/>
          <w:szCs w:val="30"/>
          <w:cs/>
        </w:rPr>
        <w:t>สังหาริมทรัพย์เพื่อการลงทุน</w:t>
      </w:r>
      <w:r w:rsidR="00FC0A53" w:rsidRPr="007714C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A824F4C" w14:textId="77777777" w:rsidR="00366EF2" w:rsidRPr="007714C5" w:rsidRDefault="00366EF2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720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0"/>
        <w:gridCol w:w="1350"/>
        <w:gridCol w:w="270"/>
        <w:gridCol w:w="1260"/>
        <w:gridCol w:w="270"/>
        <w:gridCol w:w="1350"/>
      </w:tblGrid>
      <w:tr w:rsidR="00911793" w:rsidRPr="007714C5" w14:paraId="659F0195" w14:textId="77777777" w:rsidTr="00A92E92">
        <w:trPr>
          <w:trHeight w:val="245"/>
        </w:trPr>
        <w:tc>
          <w:tcPr>
            <w:tcW w:w="4680" w:type="dxa"/>
            <w:shd w:val="clear" w:color="auto" w:fill="auto"/>
            <w:vAlign w:val="center"/>
            <w:hideMark/>
          </w:tcPr>
          <w:p w14:paraId="409C063E" w14:textId="77777777" w:rsidR="00911793" w:rsidRPr="007714C5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3CA8410E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1DD48955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DA55426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อาคารและ   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4A9A2094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5E0A177" w14:textId="77777777" w:rsidR="00911793" w:rsidRPr="007714C5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793" w:rsidRPr="007714C5" w14:paraId="79E0597B" w14:textId="77777777" w:rsidTr="00A92E92">
        <w:trPr>
          <w:trHeight w:val="74"/>
        </w:trPr>
        <w:tc>
          <w:tcPr>
            <w:tcW w:w="4680" w:type="dxa"/>
            <w:shd w:val="clear" w:color="auto" w:fill="auto"/>
            <w:vAlign w:val="center"/>
            <w:hideMark/>
          </w:tcPr>
          <w:p w14:paraId="200CA98A" w14:textId="77777777" w:rsidR="00911793" w:rsidRPr="00E55B3E" w:rsidRDefault="00911793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0D0E901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098784FD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F05852D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01D2C9B9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E915E6E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รวม</w:t>
            </w:r>
          </w:p>
        </w:tc>
      </w:tr>
      <w:tr w:rsidR="00911793" w:rsidRPr="007714C5" w14:paraId="162B2E0B" w14:textId="77777777" w:rsidTr="00A92E92">
        <w:trPr>
          <w:trHeight w:val="74"/>
        </w:trPr>
        <w:tc>
          <w:tcPr>
            <w:tcW w:w="4680" w:type="dxa"/>
            <w:shd w:val="clear" w:color="auto" w:fill="auto"/>
            <w:vAlign w:val="center"/>
          </w:tcPr>
          <w:p w14:paraId="2ED5CB61" w14:textId="77777777" w:rsidR="00911793" w:rsidRPr="00E55B3E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  <w:shd w:val="clear" w:color="auto" w:fill="auto"/>
            <w:noWrap/>
            <w:vAlign w:val="center"/>
          </w:tcPr>
          <w:p w14:paraId="5AE82047" w14:textId="77777777" w:rsidR="00911793" w:rsidRPr="007714C5" w:rsidRDefault="00911793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1793" w:rsidRPr="007714C5" w14:paraId="730A67B9" w14:textId="77777777" w:rsidTr="00A92E92">
        <w:trPr>
          <w:trHeight w:val="74"/>
        </w:trPr>
        <w:tc>
          <w:tcPr>
            <w:tcW w:w="4680" w:type="dxa"/>
            <w:shd w:val="clear" w:color="auto" w:fill="auto"/>
            <w:vAlign w:val="center"/>
            <w:hideMark/>
          </w:tcPr>
          <w:p w14:paraId="11922534" w14:textId="77777777" w:rsidR="00911793" w:rsidRPr="007714C5" w:rsidRDefault="00911793" w:rsidP="00D977D2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2EAA0120" w14:textId="77777777" w:rsidR="00911793" w:rsidRPr="007714C5" w:rsidRDefault="00911793" w:rsidP="00B76FC3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4AF9FC2B" w14:textId="77777777" w:rsidR="00911793" w:rsidRPr="007714C5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34BEBC3" w14:textId="77777777" w:rsidR="00911793" w:rsidRPr="007714C5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42A0987E" w14:textId="77777777" w:rsidR="00911793" w:rsidRPr="007714C5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2606EEF8" w14:textId="77777777" w:rsidR="00911793" w:rsidRPr="007714C5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C32" w:rsidRPr="007714C5" w14:paraId="5312E4F9" w14:textId="77777777" w:rsidTr="00A92E92">
        <w:trPr>
          <w:trHeight w:val="335"/>
        </w:trPr>
        <w:tc>
          <w:tcPr>
            <w:tcW w:w="4680" w:type="dxa"/>
            <w:shd w:val="clear" w:color="auto" w:fill="auto"/>
            <w:vAlign w:val="center"/>
            <w:hideMark/>
          </w:tcPr>
          <w:p w14:paraId="713A16EB" w14:textId="4FC3C783" w:rsidR="00485C32" w:rsidRPr="007714C5" w:rsidRDefault="00485C32" w:rsidP="00485C32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C8E392B" w14:textId="1E048DC7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1,619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73413F1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3EDDEEB" w14:textId="2FBFBE78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78D9318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D50E29F" w14:textId="69FADDC1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2,235</w:t>
            </w:r>
          </w:p>
        </w:tc>
      </w:tr>
      <w:tr w:rsidR="00485C32" w:rsidRPr="007714C5" w14:paraId="570AAD6D" w14:textId="77777777" w:rsidTr="00A92E92">
        <w:trPr>
          <w:trHeight w:val="335"/>
        </w:trPr>
        <w:tc>
          <w:tcPr>
            <w:tcW w:w="4680" w:type="dxa"/>
            <w:shd w:val="clear" w:color="auto" w:fill="auto"/>
            <w:vAlign w:val="center"/>
          </w:tcPr>
          <w:p w14:paraId="514C45F4" w14:textId="120F3AB5" w:rsidR="00485C32" w:rsidRPr="007714C5" w:rsidRDefault="00485C32" w:rsidP="00485C32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248FEF" w14:textId="24C9D6B1" w:rsidR="00485C32" w:rsidRPr="007714C5" w:rsidRDefault="00974FDA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3B2AC0C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87F3BAD" w14:textId="6E3DFF91" w:rsidR="00485C32" w:rsidRPr="007714C5" w:rsidRDefault="00974FDA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421244E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7A909C" w14:textId="5B825183" w:rsidR="00485C32" w:rsidRPr="007714C5" w:rsidRDefault="00974FDA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22</w:t>
            </w:r>
          </w:p>
        </w:tc>
      </w:tr>
      <w:tr w:rsidR="00485C32" w:rsidRPr="007714C5" w14:paraId="58289D0C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16E6FE00" w14:textId="4B01DF51" w:rsidR="00485C32" w:rsidRPr="007714C5" w:rsidRDefault="00485C32" w:rsidP="00485C32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6AAFBCD" w14:textId="21E0FB52" w:rsidR="00485C32" w:rsidRPr="007714C5" w:rsidRDefault="00974FDA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1,619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88AAAFB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ACE5246" w14:textId="5626AF8B" w:rsidR="00485C32" w:rsidRPr="007714C5" w:rsidRDefault="00974FDA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8372145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60425BD" w14:textId="3EB5E422" w:rsidR="00485C32" w:rsidRPr="007714C5" w:rsidRDefault="00974FDA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2,257</w:t>
            </w:r>
          </w:p>
        </w:tc>
      </w:tr>
      <w:tr w:rsidR="00485C32" w:rsidRPr="007714C5" w14:paraId="7F3AC7E5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</w:tcPr>
          <w:p w14:paraId="2CFE4F38" w14:textId="3C5BAB6A" w:rsidR="00485C32" w:rsidRPr="007714C5" w:rsidRDefault="00950BEC" w:rsidP="00485C32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โอนจากที่ดิน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331D9A8" w14:textId="3D66F4F3" w:rsidR="00485C32" w:rsidRPr="007714C5" w:rsidDel="00AC0B66" w:rsidRDefault="008F0EC8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A77D25B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1CDBC1D" w14:textId="5E7119A0" w:rsidR="00485C32" w:rsidRPr="007714C5" w:rsidDel="00AC0B66" w:rsidRDefault="009A174D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136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CB649D9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83BF536" w14:textId="5B970425" w:rsidR="00485C32" w:rsidRPr="007714C5" w:rsidDel="00AC0B66" w:rsidRDefault="009A174D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136</w:t>
            </w:r>
          </w:p>
        </w:tc>
      </w:tr>
      <w:tr w:rsidR="007F05CF" w:rsidRPr="007714C5" w14:paraId="35138344" w14:textId="77777777" w:rsidTr="00D51AB6">
        <w:trPr>
          <w:trHeight w:val="402"/>
        </w:trPr>
        <w:tc>
          <w:tcPr>
            <w:tcW w:w="4680" w:type="dxa"/>
            <w:shd w:val="clear" w:color="auto" w:fill="auto"/>
            <w:vAlign w:val="center"/>
          </w:tcPr>
          <w:p w14:paraId="546582FE" w14:textId="69BCD7D1" w:rsidR="007F05CF" w:rsidRPr="007714C5" w:rsidRDefault="009A174D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โอนไปที่ดิน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55F3F03" w14:textId="5F822113" w:rsidR="007F05CF" w:rsidRPr="007714C5" w:rsidDel="00AC0B66" w:rsidRDefault="009A174D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2012FC7" w14:textId="77777777" w:rsidR="007F05CF" w:rsidRPr="007714C5" w:rsidRDefault="007F05CF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292CF64" w14:textId="78A3F6BE" w:rsidR="007F05CF" w:rsidRPr="007714C5" w:rsidDel="00AC0B66" w:rsidRDefault="009A174D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25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52B10F6" w14:textId="77777777" w:rsidR="007F05CF" w:rsidRPr="007714C5" w:rsidRDefault="007F05CF" w:rsidP="00485C32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0367AD8" w14:textId="7ECA91B2" w:rsidR="007F05CF" w:rsidRPr="007714C5" w:rsidDel="00AC0B66" w:rsidRDefault="009A174D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25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485C32" w:rsidRPr="007714C5" w14:paraId="0E41F6D9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</w:tcPr>
          <w:p w14:paraId="4EEDA83F" w14:textId="20B43416" w:rsidR="00485C32" w:rsidRPr="007714C5" w:rsidRDefault="007F05CF" w:rsidP="00485C32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E5C6709" w14:textId="3DF78603" w:rsidR="00485C32" w:rsidRPr="007714C5" w:rsidDel="00AC0B66" w:rsidRDefault="001B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1,6</w:t>
            </w:r>
            <w:r w:rsidR="008F0EC8"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9E97833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CB4EB48" w14:textId="7AD9BE05" w:rsidR="00485C32" w:rsidRPr="007714C5" w:rsidDel="00AC0B66" w:rsidRDefault="008F0EC8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3B3102F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780AB8D" w14:textId="2806DF51" w:rsidR="00485C32" w:rsidRPr="007714C5" w:rsidDel="00AC0B66" w:rsidRDefault="008F0EC8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2,368</w:t>
            </w:r>
          </w:p>
        </w:tc>
      </w:tr>
      <w:tr w:rsidR="00485C32" w:rsidRPr="007714C5" w14:paraId="221A2BC6" w14:textId="77777777" w:rsidTr="00A92E92">
        <w:trPr>
          <w:trHeight w:val="199"/>
        </w:trPr>
        <w:tc>
          <w:tcPr>
            <w:tcW w:w="4680" w:type="dxa"/>
            <w:shd w:val="clear" w:color="auto" w:fill="auto"/>
            <w:vAlign w:val="center"/>
            <w:hideMark/>
          </w:tcPr>
          <w:p w14:paraId="291DC9F3" w14:textId="77777777" w:rsidR="00485C32" w:rsidRPr="007714C5" w:rsidRDefault="00485C32" w:rsidP="00485C32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D93B07" w14:textId="77777777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06BA6DE3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165822" w14:textId="77777777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293FF2CF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52BC9A" w14:textId="77777777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5C32" w:rsidRPr="007714C5" w14:paraId="0244F17B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610E1DE0" w14:textId="77777777" w:rsidR="00485C32" w:rsidRPr="007714C5" w:rsidRDefault="00485C32" w:rsidP="00485C32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759CF722" w14:textId="77777777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21C1CE9C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232008DF" w14:textId="77777777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1F011075" w14:textId="77777777" w:rsidR="00485C32" w:rsidRPr="007714C5" w:rsidRDefault="00485C32" w:rsidP="00485C3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06E109E3" w14:textId="77777777" w:rsidR="00485C32" w:rsidRPr="007714C5" w:rsidRDefault="00485C32" w:rsidP="00485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61" w:rsidRPr="007714C5" w14:paraId="7BAB3938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29F0AF03" w14:textId="62FDC4B1" w:rsidR="00A92C61" w:rsidRPr="007714C5" w:rsidRDefault="00A92C61" w:rsidP="00A92C61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176C9D5" w14:textId="3C6F9A0F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5299C4A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85D874A" w14:textId="20761089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236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71C1BDE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C65E266" w14:textId="6C651E80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343</w:t>
            </w:r>
          </w:p>
        </w:tc>
      </w:tr>
      <w:tr w:rsidR="00A92C61" w:rsidRPr="007714C5" w14:paraId="674DD83B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72BF1533" w14:textId="77777777" w:rsidR="00A92C61" w:rsidRPr="007714C5" w:rsidRDefault="00A92C61" w:rsidP="00A92C61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79D291C" w14:textId="7E500051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33EDA15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D413956" w14:textId="5E293250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A416CB0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AF36A9C" w14:textId="6D7C0FE2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12</w:t>
            </w:r>
          </w:p>
        </w:tc>
      </w:tr>
      <w:tr w:rsidR="00A92C61" w:rsidRPr="007714C5" w14:paraId="080BCECD" w14:textId="77777777" w:rsidTr="007529C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306D4F7D" w14:textId="4B7A55B9" w:rsidR="00A92C61" w:rsidRPr="007714C5" w:rsidRDefault="00A92C61" w:rsidP="00A92C61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C8F3225" w14:textId="2F378787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107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C839713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478173" w14:textId="298311DF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248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53E18E8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A4E4722" w14:textId="5F25AAD1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355</w:t>
            </w:r>
          </w:p>
        </w:tc>
      </w:tr>
      <w:tr w:rsidR="009A174D" w:rsidRPr="007714C5" w14:paraId="2B306F48" w14:textId="77777777" w:rsidTr="007529C2">
        <w:trPr>
          <w:trHeight w:val="402"/>
        </w:trPr>
        <w:tc>
          <w:tcPr>
            <w:tcW w:w="4680" w:type="dxa"/>
            <w:shd w:val="clear" w:color="auto" w:fill="auto"/>
            <w:vAlign w:val="center"/>
          </w:tcPr>
          <w:p w14:paraId="5F80E83D" w14:textId="63AED77F" w:rsidR="009A174D" w:rsidRPr="007714C5" w:rsidRDefault="009A174D" w:rsidP="00A92C61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F5A6491" w14:textId="7E78B157" w:rsidR="009A174D" w:rsidRPr="007714C5" w:rsidRDefault="009A174D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9D10AE7" w14:textId="77777777" w:rsidR="009A174D" w:rsidRPr="007714C5" w:rsidRDefault="009A174D" w:rsidP="00A92C61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39C466A" w14:textId="2FF86E94" w:rsidR="009A174D" w:rsidRPr="007714C5" w:rsidRDefault="009A174D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D462C24" w14:textId="77777777" w:rsidR="009A174D" w:rsidRPr="007714C5" w:rsidRDefault="009A174D" w:rsidP="00A92C61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81866E7" w14:textId="3CCAA7A1" w:rsidR="009A174D" w:rsidRPr="007714C5" w:rsidRDefault="009A174D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13</w:t>
            </w:r>
          </w:p>
        </w:tc>
      </w:tr>
      <w:tr w:rsidR="009A174D" w:rsidRPr="007714C5" w14:paraId="57B96249" w14:textId="77777777" w:rsidTr="007529C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48095415" w14:textId="0CB0609E" w:rsidR="009A174D" w:rsidRPr="007714C5" w:rsidRDefault="009A174D" w:rsidP="009A174D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โอนจากที่ดิน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8EB79A7" w14:textId="6F389CE0" w:rsidR="009A174D" w:rsidRPr="007714C5" w:rsidRDefault="009A174D" w:rsidP="009A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CA6D534" w14:textId="77777777" w:rsidR="009A174D" w:rsidRPr="007714C5" w:rsidRDefault="009A174D" w:rsidP="009A174D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74E2E6A" w14:textId="686E234A" w:rsidR="009A174D" w:rsidRPr="007714C5" w:rsidRDefault="009A174D" w:rsidP="009A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D578287" w14:textId="77777777" w:rsidR="009A174D" w:rsidRPr="007714C5" w:rsidRDefault="009A174D" w:rsidP="009A174D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1377612" w14:textId="6EEF229F" w:rsidR="009A174D" w:rsidRPr="007714C5" w:rsidRDefault="009A174D" w:rsidP="009A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130</w:t>
            </w:r>
          </w:p>
        </w:tc>
      </w:tr>
      <w:tr w:rsidR="009A174D" w:rsidRPr="007714C5" w14:paraId="0B50B699" w14:textId="77777777" w:rsidTr="007529C2">
        <w:trPr>
          <w:trHeight w:val="402"/>
        </w:trPr>
        <w:tc>
          <w:tcPr>
            <w:tcW w:w="4680" w:type="dxa"/>
            <w:shd w:val="clear" w:color="auto" w:fill="auto"/>
            <w:vAlign w:val="center"/>
          </w:tcPr>
          <w:p w14:paraId="67D58463" w14:textId="55EF36EC" w:rsidR="009A174D" w:rsidRPr="007714C5" w:rsidRDefault="009A174D" w:rsidP="009A174D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โอนไปที่ดิน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eastAsia="Arial Unicode MS" w:hAnsi="Angsana New" w:hint="eastAsia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44B185" w14:textId="61929FD1" w:rsidR="009A174D" w:rsidRPr="007714C5" w:rsidRDefault="009A174D" w:rsidP="009A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75AEFD8" w14:textId="77777777" w:rsidR="009A174D" w:rsidRPr="007714C5" w:rsidRDefault="009A174D" w:rsidP="009A174D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AFF19C" w14:textId="1F4EC75A" w:rsidR="009A174D" w:rsidRPr="007714C5" w:rsidRDefault="009A174D" w:rsidP="009A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5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6D4B3BC" w14:textId="77777777" w:rsidR="009A174D" w:rsidRPr="007714C5" w:rsidRDefault="009A174D" w:rsidP="009A174D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FFE067" w14:textId="16992761" w:rsidR="009A174D" w:rsidRPr="007714C5" w:rsidRDefault="009A174D" w:rsidP="009A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5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A92C61" w:rsidRPr="007714C5" w14:paraId="597DBA09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7DFC6AE0" w14:textId="6CFBCA40" w:rsidR="00A92C61" w:rsidRPr="007714C5" w:rsidRDefault="00A92C61" w:rsidP="00A92C61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79D03D7" w14:textId="677DE545" w:rsidR="00A92C61" w:rsidRPr="007714C5" w:rsidRDefault="009A174D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DA941AC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14932E9" w14:textId="2BF2EDC7" w:rsidR="00A92C61" w:rsidRPr="007714C5" w:rsidRDefault="009A174D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032DCCE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A4D7B3E" w14:textId="60FBDCB4" w:rsidR="00A92C61" w:rsidRPr="007714C5" w:rsidRDefault="009A174D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493</w:t>
            </w:r>
          </w:p>
        </w:tc>
      </w:tr>
      <w:tr w:rsidR="00A92C61" w:rsidRPr="007714C5" w14:paraId="7E49E706" w14:textId="77777777" w:rsidTr="00A92E92">
        <w:trPr>
          <w:trHeight w:val="199"/>
        </w:trPr>
        <w:tc>
          <w:tcPr>
            <w:tcW w:w="4680" w:type="dxa"/>
            <w:shd w:val="clear" w:color="auto" w:fill="auto"/>
            <w:vAlign w:val="center"/>
            <w:hideMark/>
          </w:tcPr>
          <w:p w14:paraId="4756D42B" w14:textId="77777777" w:rsidR="00A92C61" w:rsidRPr="007714C5" w:rsidRDefault="00A92C61" w:rsidP="00A92C61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69165AD9" w14:textId="77777777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9A81FE2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61DBEDE7" w14:textId="77777777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D4297BA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0EC38820" w14:textId="77777777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61" w:rsidRPr="007714C5" w14:paraId="3F4895E4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7430C23E" w14:textId="77777777" w:rsidR="00A92C61" w:rsidRPr="007714C5" w:rsidRDefault="00A92C61" w:rsidP="00A92C61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D98C87A" w14:textId="77777777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94F9EDA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E8DE351" w14:textId="77777777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4567743" w14:textId="77777777" w:rsidR="00A92C61" w:rsidRPr="007714C5" w:rsidRDefault="00A92C61" w:rsidP="00A92C6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42A2133" w14:textId="77777777" w:rsidR="00A92C61" w:rsidRPr="007714C5" w:rsidRDefault="00A92C61" w:rsidP="00A9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E26" w:rsidRPr="007714C5" w14:paraId="71A16CE5" w14:textId="77777777" w:rsidTr="00A92E92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5EAB290A" w14:textId="09E421AA" w:rsidR="00087E26" w:rsidRPr="007714C5" w:rsidRDefault="00087E26" w:rsidP="00087E26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7523CF9" w14:textId="0FEC3C85" w:rsidR="00087E26" w:rsidRPr="007714C5" w:rsidRDefault="00087E26" w:rsidP="00087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1,512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8F9FC37" w14:textId="77777777" w:rsidR="00087E26" w:rsidRPr="007714C5" w:rsidRDefault="00087E26" w:rsidP="00087E26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94DA911" w14:textId="74DA71E9" w:rsidR="00087E26" w:rsidRPr="007714C5" w:rsidRDefault="00087E26" w:rsidP="00087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35BB7EA" w14:textId="77777777" w:rsidR="00087E26" w:rsidRPr="007714C5" w:rsidRDefault="00087E26" w:rsidP="00087E26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0AB2B1A" w14:textId="7B50EF4D" w:rsidR="00087E26" w:rsidRPr="007714C5" w:rsidRDefault="00087E26" w:rsidP="00087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1,902</w:t>
            </w:r>
          </w:p>
        </w:tc>
      </w:tr>
      <w:tr w:rsidR="00087E26" w:rsidRPr="007714C5" w14:paraId="3FDE8C05" w14:textId="77777777" w:rsidTr="00A92E92">
        <w:trPr>
          <w:trHeight w:val="60"/>
        </w:trPr>
        <w:tc>
          <w:tcPr>
            <w:tcW w:w="4680" w:type="dxa"/>
            <w:shd w:val="clear" w:color="auto" w:fill="auto"/>
            <w:vAlign w:val="center"/>
            <w:hideMark/>
          </w:tcPr>
          <w:p w14:paraId="58DB6F1F" w14:textId="6AF96052" w:rsidR="00087E26" w:rsidRPr="007714C5" w:rsidRDefault="00087E26" w:rsidP="00087E26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542E1AF" w14:textId="654A9A40" w:rsidR="00087E26" w:rsidRPr="007714C5" w:rsidRDefault="009A174D" w:rsidP="00087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1,512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1D8E638" w14:textId="77777777" w:rsidR="00087E26" w:rsidRPr="007714C5" w:rsidRDefault="00087E26" w:rsidP="00087E26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904BEB3" w14:textId="26EA56E6" w:rsidR="00087E26" w:rsidRPr="007714C5" w:rsidRDefault="009A174D" w:rsidP="00087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6149006" w14:textId="77777777" w:rsidR="00087E26" w:rsidRPr="007714C5" w:rsidRDefault="00087E26" w:rsidP="00087E26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DE61C75" w14:textId="67CD8194" w:rsidR="00087E26" w:rsidRPr="007714C5" w:rsidRDefault="009A174D" w:rsidP="00087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1,875</w:t>
            </w:r>
          </w:p>
        </w:tc>
      </w:tr>
    </w:tbl>
    <w:p w14:paraId="3753065C" w14:textId="77777777" w:rsidR="00716AA0" w:rsidRPr="007714C5" w:rsidRDefault="00716AA0" w:rsidP="00D97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BCA755B" w14:textId="7122ABD3" w:rsidR="00BA5FFF" w:rsidRPr="007714C5" w:rsidRDefault="00BA5FFF" w:rsidP="00D97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spacing w:val="6"/>
          <w:sz w:val="30"/>
          <w:szCs w:val="30"/>
          <w:cs/>
        </w:rPr>
        <w:t>บริษัทได้มีการประเมินมูลค่ายุติธรรมของอสังหาริมทรัพย์เพื่อการลงทุน โดยพิจารณาราคาตลาดตามเกณฑ์</w:t>
      </w:r>
      <w:r w:rsidRPr="007714C5">
        <w:rPr>
          <w:rFonts w:ascii="Angsana New" w:hAnsi="Angsana New"/>
          <w:sz w:val="30"/>
          <w:szCs w:val="30"/>
          <w:cs/>
        </w:rPr>
        <w:t xml:space="preserve">ของสินทรัพย์ที่ใช้งานอยู่ในปัจจุบัน ณ วันที่ </w:t>
      </w:r>
      <w:r w:rsidRPr="007714C5">
        <w:rPr>
          <w:rFonts w:ascii="Angsana New" w:hAnsi="Angsana New"/>
          <w:sz w:val="30"/>
          <w:szCs w:val="30"/>
        </w:rPr>
        <w:t xml:space="preserve">31 </w:t>
      </w:r>
      <w:r w:rsidRPr="007714C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714C5">
        <w:rPr>
          <w:rFonts w:ascii="Angsana New" w:hAnsi="Angsana New"/>
          <w:sz w:val="30"/>
          <w:szCs w:val="30"/>
        </w:rPr>
        <w:t>256</w:t>
      </w:r>
      <w:r w:rsidR="00AC0B66" w:rsidRPr="007714C5">
        <w:rPr>
          <w:rFonts w:ascii="Angsana New" w:hAnsi="Angsana New"/>
          <w:sz w:val="30"/>
          <w:szCs w:val="30"/>
        </w:rPr>
        <w:t>5</w:t>
      </w:r>
      <w:r w:rsidRPr="007714C5">
        <w:rPr>
          <w:rFonts w:ascii="Angsana New" w:hAnsi="Angsana New"/>
          <w:sz w:val="30"/>
          <w:szCs w:val="30"/>
          <w:cs/>
        </w:rPr>
        <w:t xml:space="preserve"> มีมูลค่ายุติธรรมจำนวน</w:t>
      </w:r>
      <w:r w:rsidR="00CD0397" w:rsidRPr="007714C5">
        <w:rPr>
          <w:rFonts w:ascii="Angsana New" w:hAnsi="Angsana New"/>
          <w:sz w:val="30"/>
          <w:szCs w:val="30"/>
          <w:cs/>
        </w:rPr>
        <w:t xml:space="preserve"> </w:t>
      </w:r>
      <w:r w:rsidR="00883CA4" w:rsidRPr="007714C5">
        <w:rPr>
          <w:rFonts w:ascii="Angsana New" w:hAnsi="Angsana New"/>
          <w:sz w:val="30"/>
          <w:szCs w:val="30"/>
        </w:rPr>
        <w:t>6,</w:t>
      </w:r>
      <w:r w:rsidR="0092411E">
        <w:rPr>
          <w:rFonts w:ascii="Angsana New" w:hAnsi="Angsana New"/>
          <w:sz w:val="30"/>
          <w:szCs w:val="30"/>
        </w:rPr>
        <w:t>278</w:t>
      </w:r>
      <w:r w:rsidR="00C8421A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714C5">
        <w:rPr>
          <w:rFonts w:ascii="Angsana New" w:hAnsi="Angsana New"/>
          <w:i/>
          <w:iCs/>
          <w:sz w:val="30"/>
          <w:szCs w:val="30"/>
          <w:cs/>
        </w:rPr>
        <w:t>(</w:t>
      </w:r>
      <w:r w:rsidR="00087E26" w:rsidRPr="007714C5">
        <w:rPr>
          <w:rFonts w:ascii="Angsana New" w:hAnsi="Angsana New"/>
          <w:i/>
          <w:iCs/>
          <w:sz w:val="30"/>
          <w:szCs w:val="30"/>
        </w:rPr>
        <w:t>2564</w:t>
      </w:r>
      <w:r w:rsidR="00087E26" w:rsidRPr="007714C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87E26" w:rsidRPr="007714C5">
        <w:rPr>
          <w:rFonts w:ascii="Angsana New" w:hAnsi="Angsana New"/>
          <w:i/>
          <w:iCs/>
          <w:sz w:val="30"/>
          <w:szCs w:val="30"/>
        </w:rPr>
        <w:t>5,</w:t>
      </w:r>
      <w:r w:rsidR="003E01EC" w:rsidRPr="007714C5">
        <w:rPr>
          <w:rFonts w:ascii="Angsana New" w:hAnsi="Angsana New"/>
          <w:i/>
          <w:iCs/>
          <w:sz w:val="30"/>
          <w:szCs w:val="30"/>
        </w:rPr>
        <w:t>533</w:t>
      </w:r>
      <w:r w:rsidR="00CD0397" w:rsidRPr="007714C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EA6FAD4" w14:textId="77777777" w:rsidR="00923F43" w:rsidRPr="007714C5" w:rsidRDefault="00923F43" w:rsidP="00D97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686B3583" w14:textId="0F488F2A" w:rsidR="000E1DDC" w:rsidRPr="007714C5" w:rsidRDefault="000E1DDC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6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714C5">
        <w:rPr>
          <w:rFonts w:ascii="Angsana New" w:hAnsi="Angsana New"/>
          <w:spacing w:val="6"/>
          <w:sz w:val="30"/>
          <w:szCs w:val="30"/>
        </w:rPr>
        <w:t>3</w:t>
      </w:r>
      <w:r w:rsidRPr="007714C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จากเกณฑ์ข้อมูลที่นำมาใช้ ซึ่งใช้วิธีการคิดลดกระแสเงินสดและวิธีราคาตลาดในการประเมินมูลค่ายุติธรรม</w:t>
      </w:r>
    </w:p>
    <w:p w14:paraId="4ED5887A" w14:textId="5DACEA57" w:rsidR="006D2168" w:rsidRPr="007714C5" w:rsidRDefault="006D2168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="00A91381" w:rsidRPr="007714C5">
        <w:rPr>
          <w:rFonts w:ascii="Angsana New" w:hAnsi="Angsana New"/>
          <w:i/>
          <w:iCs/>
          <w:sz w:val="30"/>
          <w:szCs w:val="30"/>
          <w:cs/>
        </w:rPr>
        <w:t>เช่า (ในฐานะผู้ให้เช่า)</w:t>
      </w:r>
    </w:p>
    <w:p w14:paraId="1A04DB78" w14:textId="77777777" w:rsidR="006D2168" w:rsidRPr="007714C5" w:rsidRDefault="006D2168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5776A23" w14:textId="457A1847" w:rsidR="006D2168" w:rsidRPr="007714C5" w:rsidRDefault="006D2168" w:rsidP="006D216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บริษัทให้เช่าอสังหาริมทรัพย์เพื่อการลงทุนซึ่งถือเป็นสัญญาเช่าดำเนินงาน เนื่องจากไม่ได้มีการโอนความเสี่ยงและผลตอบแทนทั้งหมด หรือเกือบทั้งหมดให้แก่ผู้เช่า สัญญาเช่าของบริษัทประกอบด้วย ที่ดินและส่วนปรับปรุง </w:t>
      </w:r>
      <w:r w:rsidRPr="007714C5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และอาคารและสิ่งปลูกสร้าง ซึ่งมีอายุสัญญาเช่าอยู่ระหว่าง </w:t>
      </w:r>
      <w:r w:rsidRPr="007714C5">
        <w:rPr>
          <w:rFonts w:ascii="Angsana New" w:hAnsi="Angsana New"/>
          <w:spacing w:val="4"/>
          <w:sz w:val="30"/>
          <w:szCs w:val="30"/>
        </w:rPr>
        <w:t xml:space="preserve">1 </w:t>
      </w:r>
      <w:r w:rsidRPr="007714C5">
        <w:rPr>
          <w:rFonts w:ascii="Angsana New" w:hAnsi="Angsana New"/>
          <w:spacing w:val="4"/>
          <w:sz w:val="30"/>
          <w:szCs w:val="30"/>
          <w:cs/>
          <w:lang w:bidi="th-TH"/>
        </w:rPr>
        <w:t>ถึง</w:t>
      </w:r>
      <w:r w:rsidRPr="007714C5">
        <w:rPr>
          <w:rFonts w:ascii="Angsana New" w:hAnsi="Angsana New"/>
          <w:spacing w:val="4"/>
          <w:sz w:val="30"/>
          <w:szCs w:val="30"/>
        </w:rPr>
        <w:t xml:space="preserve"> 3</w:t>
      </w:r>
      <w:r w:rsidRPr="007714C5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ปี โดยอาจต่ออายุสัญญาในภายหลังได้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612F9F7F" w14:textId="77777777" w:rsidR="006D2168" w:rsidRPr="007714C5" w:rsidRDefault="006D2168" w:rsidP="006D216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36"/>
        <w:gridCol w:w="1530"/>
      </w:tblGrid>
      <w:tr w:rsidR="00A91381" w:rsidRPr="007714C5" w14:paraId="5190DDD5" w14:textId="77777777" w:rsidTr="004C687E">
        <w:trPr>
          <w:trHeight w:val="20"/>
          <w:tblHeader/>
        </w:trPr>
        <w:tc>
          <w:tcPr>
            <w:tcW w:w="9056" w:type="dxa"/>
            <w:gridSpan w:val="4"/>
            <w:vAlign w:val="bottom"/>
            <w:hideMark/>
          </w:tcPr>
          <w:p w14:paraId="4D690926" w14:textId="3B211BA1" w:rsidR="00A91381" w:rsidRPr="007714C5" w:rsidRDefault="00A91381" w:rsidP="00DE26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ระยะเวลาครบกำหนดการรับชำระตามสัญญาเช่าดำเนินงาน ณ วันที่ </w:t>
            </w:r>
            <w:r w:rsidRPr="007714C5">
              <w:rPr>
                <w:rFonts w:ascii="Angsana New" w:hAnsi="Angsana New"/>
                <w:sz w:val="30"/>
                <w:szCs w:val="30"/>
              </w:rPr>
              <w:t>31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1381" w:rsidRPr="007714C5" w14:paraId="74352DC6" w14:textId="77777777" w:rsidTr="004C687E">
        <w:trPr>
          <w:trHeight w:val="20"/>
          <w:tblHeader/>
        </w:trPr>
        <w:tc>
          <w:tcPr>
            <w:tcW w:w="9056" w:type="dxa"/>
            <w:gridSpan w:val="4"/>
            <w:vAlign w:val="bottom"/>
          </w:tcPr>
          <w:p w14:paraId="6C9D939F" w14:textId="77777777" w:rsidR="00A91381" w:rsidRPr="007714C5" w:rsidRDefault="00A91381" w:rsidP="00A913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12CE" w:rsidRPr="007714C5" w14:paraId="3D8969A2" w14:textId="77777777" w:rsidTr="00C812CE">
        <w:trPr>
          <w:trHeight w:val="20"/>
          <w:tblHeader/>
        </w:trPr>
        <w:tc>
          <w:tcPr>
            <w:tcW w:w="5760" w:type="dxa"/>
            <w:vAlign w:val="bottom"/>
          </w:tcPr>
          <w:p w14:paraId="0F9574B4" w14:textId="72A918FE" w:rsidR="00C812CE" w:rsidRPr="007714C5" w:rsidRDefault="00C812CE" w:rsidP="006D21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AADA61" w14:textId="0FD75C53" w:rsidR="00C812CE" w:rsidRPr="007714C5" w:rsidRDefault="00C812CE" w:rsidP="006D21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AC0B66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C88B5E4" w14:textId="77777777" w:rsidR="00C812CE" w:rsidRPr="007714C5" w:rsidRDefault="00C812CE" w:rsidP="006D21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B6F95F" w14:textId="53FD8F54" w:rsidR="00C812CE" w:rsidRPr="007714C5" w:rsidRDefault="00C812CE" w:rsidP="006D21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AC0B66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812CE" w:rsidRPr="007714C5" w14:paraId="09785A83" w14:textId="77777777" w:rsidTr="0013232E">
        <w:trPr>
          <w:trHeight w:val="20"/>
        </w:trPr>
        <w:tc>
          <w:tcPr>
            <w:tcW w:w="5760" w:type="dxa"/>
          </w:tcPr>
          <w:p w14:paraId="3D9B04DA" w14:textId="77777777" w:rsidR="00C812CE" w:rsidRPr="007714C5" w:rsidRDefault="00C812CE" w:rsidP="006D2168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7F15FC2E" w14:textId="4DEDEF4A" w:rsidR="00C812CE" w:rsidRPr="007714C5" w:rsidRDefault="00C812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C0B66" w:rsidRPr="007714C5" w14:paraId="54A9C0EA" w14:textId="77777777" w:rsidTr="002D5A4D">
        <w:trPr>
          <w:trHeight w:val="20"/>
        </w:trPr>
        <w:tc>
          <w:tcPr>
            <w:tcW w:w="5760" w:type="dxa"/>
            <w:hideMark/>
          </w:tcPr>
          <w:p w14:paraId="157B1869" w14:textId="77777777" w:rsidR="00AC0B66" w:rsidRPr="007714C5" w:rsidRDefault="00AC0B66" w:rsidP="004F33F7">
            <w:pPr>
              <w:spacing w:line="240" w:lineRule="auto"/>
              <w:ind w:left="-85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CC01A06" w14:textId="3DC924B4" w:rsidR="00AC0B66" w:rsidRPr="007714C5" w:rsidRDefault="001D5F00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236" w:type="dxa"/>
          </w:tcPr>
          <w:p w14:paraId="77E0099C" w14:textId="21BE4DEC" w:rsidR="00AC0B66" w:rsidRPr="007714C5" w:rsidRDefault="00AC0B66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E64309D" w14:textId="0FF987B9" w:rsidR="00AC0B66" w:rsidRPr="007714C5" w:rsidRDefault="00AC0B66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</w:tr>
      <w:tr w:rsidR="00AC0B66" w:rsidRPr="007714C5" w14:paraId="12CE94CA" w14:textId="77777777" w:rsidTr="002D5A4D">
        <w:trPr>
          <w:trHeight w:val="20"/>
        </w:trPr>
        <w:tc>
          <w:tcPr>
            <w:tcW w:w="5760" w:type="dxa"/>
            <w:hideMark/>
          </w:tcPr>
          <w:p w14:paraId="0F5AAE99" w14:textId="77777777" w:rsidR="00AC0B66" w:rsidRPr="007714C5" w:rsidRDefault="00AC0B66" w:rsidP="004F33F7">
            <w:pPr>
              <w:spacing w:line="240" w:lineRule="auto"/>
              <w:ind w:left="-8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ภายหลัง </w:t>
            </w:r>
            <w:r w:rsidRPr="007714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 แต่ไม่เกิน</w:t>
            </w:r>
            <w:r w:rsidRPr="007714C5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79B634" w14:textId="094B6B88" w:rsidR="00AC0B66" w:rsidRPr="007714C5" w:rsidRDefault="001D5F00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36" w:type="dxa"/>
          </w:tcPr>
          <w:p w14:paraId="17545507" w14:textId="10B31001" w:rsidR="00AC0B66" w:rsidRPr="007714C5" w:rsidRDefault="00AC0B66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E8D20A" w14:textId="793CFAA9" w:rsidR="00AC0B66" w:rsidRPr="007714C5" w:rsidRDefault="00AC0B66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AC0B66" w:rsidRPr="007714C5" w14:paraId="063A8D3A" w14:textId="77777777" w:rsidTr="002D5A4D">
        <w:trPr>
          <w:trHeight w:val="20"/>
        </w:trPr>
        <w:tc>
          <w:tcPr>
            <w:tcW w:w="5760" w:type="dxa"/>
            <w:hideMark/>
          </w:tcPr>
          <w:p w14:paraId="1A2EC3FB" w14:textId="77777777" w:rsidR="00AC0B66" w:rsidRPr="007714C5" w:rsidRDefault="00AC0B66" w:rsidP="004F33F7">
            <w:pPr>
              <w:spacing w:line="240" w:lineRule="auto"/>
              <w:ind w:lef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89E1A4" w14:textId="1E2591E9" w:rsidR="00AC0B66" w:rsidRPr="007714C5" w:rsidRDefault="001D5F00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36" w:type="dxa"/>
          </w:tcPr>
          <w:p w14:paraId="7AB49544" w14:textId="184FB971" w:rsidR="00AC0B66" w:rsidRPr="007714C5" w:rsidRDefault="00AC0B66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12950" w14:textId="629DBE4B" w:rsidR="00AC0B66" w:rsidRPr="007714C5" w:rsidRDefault="00AC0B66" w:rsidP="00AC0B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</w:tr>
    </w:tbl>
    <w:p w14:paraId="67056819" w14:textId="77777777" w:rsidR="006D2168" w:rsidRPr="007714C5" w:rsidRDefault="006D2168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E67DD7" w14:textId="3E555824" w:rsidR="002B03EE" w:rsidRPr="007714C5" w:rsidRDefault="002B0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</w:p>
    <w:p w14:paraId="73F0DE38" w14:textId="2FE7179E" w:rsidR="0051491B" w:rsidRPr="007714C5" w:rsidRDefault="000E1DDC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  <w:r w:rsidR="00CD0397"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7A89FF4E" w14:textId="12A446DA" w:rsidR="009B36CC" w:rsidRPr="00E55B3E" w:rsidRDefault="003F037F" w:rsidP="00A13138">
      <w:pPr>
        <w:tabs>
          <w:tab w:val="clear" w:pos="227"/>
          <w:tab w:val="clear" w:pos="454"/>
          <w:tab w:val="clear" w:pos="680"/>
          <w:tab w:val="left" w:pos="720"/>
        </w:tabs>
        <w:ind w:left="441" w:hanging="15"/>
        <w:jc w:val="thaiDistribute"/>
        <w:rPr>
          <w:rFonts w:ascii="Angsana New" w:hAnsi="Angsana New"/>
          <w:sz w:val="30"/>
          <w:szCs w:val="30"/>
        </w:rPr>
      </w:pPr>
      <w:r w:rsidRPr="007714C5">
        <w:rPr>
          <w:noProof/>
          <w:cs/>
        </w:rPr>
        <w:t xml:space="preserve"> </w:t>
      </w:r>
      <w:r w:rsidR="00FA074A" w:rsidRPr="00E55B3E">
        <w:rPr>
          <w:noProof/>
        </w:rPr>
        <w:drawing>
          <wp:inline distT="0" distB="0" distL="0" distR="0" wp14:anchorId="3ABB9F75" wp14:editId="50DE3FD8">
            <wp:extent cx="5763676" cy="7783373"/>
            <wp:effectExtent l="0" t="0" r="889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664" cy="77941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097129" w:rsidRPr="007714C5">
        <w:rPr>
          <w:noProof/>
          <w:cs/>
        </w:rPr>
        <w:t xml:space="preserve"> </w:t>
      </w:r>
      <w:r w:rsidR="00484FFA" w:rsidRPr="007714C5">
        <w:rPr>
          <w:noProof/>
          <w:cs/>
        </w:rPr>
        <w:t xml:space="preserve"> </w:t>
      </w:r>
      <w:r w:rsidR="00A91381" w:rsidRPr="007714C5">
        <w:rPr>
          <w:noProof/>
          <w:cs/>
        </w:rPr>
        <w:t xml:space="preserve"> </w:t>
      </w:r>
    </w:p>
    <w:p w14:paraId="2E511209" w14:textId="673FD39D" w:rsidR="00CE48FC" w:rsidRPr="007714C5" w:rsidRDefault="00CE48FC" w:rsidP="002C2E6A">
      <w:pPr>
        <w:tabs>
          <w:tab w:val="clear" w:pos="227"/>
          <w:tab w:val="clear" w:pos="454"/>
          <w:tab w:val="clear" w:pos="680"/>
          <w:tab w:val="left" w:pos="720"/>
        </w:tabs>
        <w:ind w:firstLine="540"/>
        <w:jc w:val="thaiDistribute"/>
        <w:rPr>
          <w:rFonts w:ascii="Angsana New" w:hAnsi="Angsana New"/>
        </w:rPr>
      </w:pPr>
    </w:p>
    <w:p w14:paraId="6D4E6F7B" w14:textId="74D94898" w:rsidR="00E873A7" w:rsidRPr="007714C5" w:rsidRDefault="002C2E6A" w:rsidP="00F64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ในปี </w:t>
      </w:r>
      <w:r w:rsidRPr="007714C5">
        <w:rPr>
          <w:rFonts w:ascii="Angsana New" w:hAnsi="Angsana New"/>
          <w:sz w:val="30"/>
          <w:szCs w:val="30"/>
        </w:rPr>
        <w:t>256</w:t>
      </w:r>
      <w:r w:rsidR="003856B7" w:rsidRPr="007714C5">
        <w:rPr>
          <w:rFonts w:ascii="Angsana New" w:hAnsi="Angsana New"/>
          <w:sz w:val="30"/>
          <w:szCs w:val="30"/>
        </w:rPr>
        <w:t>5</w:t>
      </w:r>
      <w:r w:rsidRPr="007714C5">
        <w:rPr>
          <w:rFonts w:ascii="Angsana New" w:hAnsi="Angsana New"/>
          <w:sz w:val="30"/>
          <w:szCs w:val="30"/>
          <w:cs/>
        </w:rPr>
        <w:t xml:space="preserve"> สินทรัพย์สิทธิการใช้ของบริษัท</w:t>
      </w:r>
      <w:r w:rsidR="004879B8" w:rsidRPr="007714C5">
        <w:rPr>
          <w:rFonts w:ascii="Angsana New" w:hAnsi="Angsana New"/>
          <w:sz w:val="30"/>
          <w:szCs w:val="30"/>
          <w:cs/>
        </w:rPr>
        <w:t>เพิ่มขึ้น</w:t>
      </w:r>
      <w:r w:rsidRPr="007714C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F527C0" w:rsidRPr="007714C5">
        <w:rPr>
          <w:rFonts w:ascii="Angsana New" w:hAnsi="Angsana New"/>
          <w:sz w:val="30"/>
          <w:szCs w:val="30"/>
        </w:rPr>
        <w:t>65</w:t>
      </w:r>
      <w:r w:rsidRPr="007714C5">
        <w:rPr>
          <w:rFonts w:ascii="Angsana New" w:hAnsi="Angsana New"/>
          <w:sz w:val="30"/>
          <w:szCs w:val="30"/>
          <w:cs/>
        </w:rPr>
        <w:t xml:space="preserve"> ล้านบาท </w:t>
      </w:r>
      <w:r w:rsidR="00E30DAD" w:rsidRPr="007714C5">
        <w:rPr>
          <w:rFonts w:ascii="Angsana New" w:hAnsi="Angsana New"/>
          <w:i/>
          <w:iCs/>
          <w:sz w:val="30"/>
          <w:szCs w:val="30"/>
          <w:cs/>
        </w:rPr>
        <w:t>(</w:t>
      </w:r>
      <w:r w:rsidR="00E30DAD" w:rsidRPr="007714C5">
        <w:rPr>
          <w:rFonts w:ascii="Angsana New" w:hAnsi="Angsana New"/>
          <w:i/>
          <w:iCs/>
          <w:sz w:val="30"/>
          <w:szCs w:val="30"/>
        </w:rPr>
        <w:t>256</w:t>
      </w:r>
      <w:r w:rsidR="003856B7" w:rsidRPr="007714C5">
        <w:rPr>
          <w:rFonts w:ascii="Angsana New" w:hAnsi="Angsana New"/>
          <w:i/>
          <w:iCs/>
          <w:sz w:val="30"/>
          <w:szCs w:val="30"/>
        </w:rPr>
        <w:t>4</w:t>
      </w:r>
      <w:r w:rsidR="00E30DAD" w:rsidRPr="007714C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527C0" w:rsidRPr="007714C5">
        <w:rPr>
          <w:rFonts w:ascii="Angsana New" w:hAnsi="Angsana New"/>
          <w:i/>
          <w:iCs/>
          <w:sz w:val="30"/>
          <w:szCs w:val="30"/>
        </w:rPr>
        <w:t>45</w:t>
      </w:r>
      <w:r w:rsidR="00E30DAD" w:rsidRPr="007714C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04107C39" w14:textId="3FF155C6" w:rsidR="0022555B" w:rsidRPr="007714C5" w:rsidRDefault="0022555B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สัญญาเช่า </w:t>
      </w:r>
    </w:p>
    <w:p w14:paraId="077A532E" w14:textId="77777777" w:rsidR="0022555B" w:rsidRPr="007714C5" w:rsidRDefault="0022555B" w:rsidP="0022555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cs/>
          <w:lang w:val="th-TH"/>
        </w:rPr>
      </w:pPr>
    </w:p>
    <w:p w14:paraId="6A07FEEC" w14:textId="27F02D56" w:rsidR="00E344AD" w:rsidRPr="007714C5" w:rsidRDefault="00E344AD" w:rsidP="0022555B">
      <w:pPr>
        <w:tabs>
          <w:tab w:val="clear" w:pos="227"/>
          <w:tab w:val="clear" w:pos="454"/>
          <w:tab w:val="clear" w:pos="680"/>
          <w:tab w:val="left" w:pos="72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สัญญาเช่าสินทรัพย์ของบริษัทส่วนใหญ่ ได้แก่ ที่ดิน และยานพาหนะ โดยสัญญาเช่ามีอายุสัญญา </w:t>
      </w:r>
      <w:r w:rsidR="00866F4C" w:rsidRPr="007714C5">
        <w:rPr>
          <w:rFonts w:ascii="Angsana New" w:hAnsi="Angsana New"/>
          <w:spacing w:val="-6"/>
          <w:sz w:val="30"/>
          <w:szCs w:val="30"/>
        </w:rPr>
        <w:t>2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25B31" w:rsidRPr="007714C5">
        <w:rPr>
          <w:rFonts w:ascii="Angsana New" w:hAnsi="Angsana New"/>
          <w:spacing w:val="-6"/>
          <w:sz w:val="30"/>
          <w:szCs w:val="30"/>
          <w:cs/>
        </w:rPr>
        <w:t xml:space="preserve">ปี 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ถึง </w:t>
      </w:r>
      <w:r w:rsidRPr="007714C5">
        <w:rPr>
          <w:rFonts w:ascii="Angsana New" w:hAnsi="Angsana New"/>
          <w:spacing w:val="-6"/>
          <w:sz w:val="30"/>
          <w:szCs w:val="30"/>
        </w:rPr>
        <w:t>5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 ปี และ </w:t>
      </w:r>
      <w:r w:rsidRPr="007714C5">
        <w:rPr>
          <w:rFonts w:ascii="Angsana New" w:hAnsi="Angsana New"/>
          <w:spacing w:val="-6"/>
          <w:sz w:val="30"/>
          <w:szCs w:val="30"/>
        </w:rPr>
        <w:t>30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7714C5">
        <w:rPr>
          <w:rFonts w:ascii="Angsana New" w:hAnsi="Angsana New"/>
          <w:sz w:val="30"/>
          <w:szCs w:val="30"/>
          <w:cs/>
        </w:rPr>
        <w:t xml:space="preserve"> ซึ่งค่าเช่ากำหนดชำระล่วงหน้าและชำระเป็นงวดๆ</w:t>
      </w:r>
    </w:p>
    <w:p w14:paraId="4FCB9C4B" w14:textId="77777777" w:rsidR="0022555B" w:rsidRPr="007714C5" w:rsidRDefault="0022555B" w:rsidP="0022555B">
      <w:pPr>
        <w:tabs>
          <w:tab w:val="clear" w:pos="227"/>
          <w:tab w:val="clear" w:pos="454"/>
          <w:tab w:val="clear" w:pos="680"/>
          <w:tab w:val="left" w:pos="720"/>
        </w:tabs>
        <w:ind w:left="562"/>
        <w:jc w:val="thaiDistribute"/>
        <w:rPr>
          <w:rFonts w:ascii="Angsana New" w:hAnsi="Angsana New"/>
        </w:rPr>
      </w:pPr>
    </w:p>
    <w:tbl>
      <w:tblPr>
        <w:tblW w:w="91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15"/>
        <w:gridCol w:w="1080"/>
        <w:gridCol w:w="180"/>
        <w:gridCol w:w="990"/>
      </w:tblGrid>
      <w:tr w:rsidR="0022555B" w:rsidRPr="007714C5" w14:paraId="4DA851BC" w14:textId="77777777" w:rsidTr="00045B70">
        <w:trPr>
          <w:cantSplit/>
          <w:tblHeader/>
        </w:trPr>
        <w:tc>
          <w:tcPr>
            <w:tcW w:w="6915" w:type="dxa"/>
            <w:hideMark/>
          </w:tcPr>
          <w:p w14:paraId="5137CD0D" w14:textId="77777777" w:rsidR="0022555B" w:rsidRPr="007714C5" w:rsidRDefault="0022555B" w:rsidP="00396DE4">
            <w:pPr>
              <w:pStyle w:val="acctfourfigures"/>
              <w:tabs>
                <w:tab w:val="left" w:pos="720"/>
              </w:tabs>
              <w:spacing w:line="240" w:lineRule="atLeast"/>
              <w:ind w:left="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64C24376" w14:textId="13103AC9" w:rsidR="0022555B" w:rsidRPr="007714C5" w:rsidRDefault="0022555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AC0B66" w:rsidRPr="007714C5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BA2FA9C" w14:textId="77777777" w:rsidR="0022555B" w:rsidRPr="007714C5" w:rsidRDefault="0022555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674E600" w14:textId="70ABDC8D" w:rsidR="0022555B" w:rsidRPr="007714C5" w:rsidRDefault="0022555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AC0B66" w:rsidRPr="007714C5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</w:tr>
      <w:tr w:rsidR="0022555B" w:rsidRPr="007714C5" w14:paraId="48DBCEFC" w14:textId="77777777" w:rsidTr="00045B70">
        <w:trPr>
          <w:cantSplit/>
        </w:trPr>
        <w:tc>
          <w:tcPr>
            <w:tcW w:w="6915" w:type="dxa"/>
          </w:tcPr>
          <w:p w14:paraId="4D547AEE" w14:textId="77777777" w:rsidR="0022555B" w:rsidRPr="00E55B3E" w:rsidRDefault="0022555B" w:rsidP="00396DE4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250" w:type="dxa"/>
            <w:gridSpan w:val="3"/>
            <w:hideMark/>
          </w:tcPr>
          <w:p w14:paraId="3CFCC9F0" w14:textId="77777777" w:rsidR="0022555B" w:rsidRPr="007714C5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2555B" w:rsidRPr="007714C5" w14:paraId="6C43AC47" w14:textId="77777777" w:rsidTr="00045B70">
        <w:trPr>
          <w:cantSplit/>
        </w:trPr>
        <w:tc>
          <w:tcPr>
            <w:tcW w:w="6915" w:type="dxa"/>
            <w:hideMark/>
          </w:tcPr>
          <w:p w14:paraId="33A0685F" w14:textId="77777777" w:rsidR="0022555B" w:rsidRPr="007714C5" w:rsidRDefault="0022555B" w:rsidP="00396DE4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2BD0E1A6" w14:textId="77777777" w:rsidR="0022555B" w:rsidRPr="007714C5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6D6EAE" w14:textId="77777777" w:rsidR="0022555B" w:rsidRPr="007714C5" w:rsidRDefault="0022555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3BC6BB" w14:textId="77777777" w:rsidR="0022555B" w:rsidRPr="007714C5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55B" w:rsidRPr="007714C5" w14:paraId="0109534A" w14:textId="77777777" w:rsidTr="00045B70">
        <w:trPr>
          <w:cantSplit/>
        </w:trPr>
        <w:tc>
          <w:tcPr>
            <w:tcW w:w="6915" w:type="dxa"/>
            <w:hideMark/>
          </w:tcPr>
          <w:p w14:paraId="5A448C13" w14:textId="77777777" w:rsidR="0022555B" w:rsidRPr="007714C5" w:rsidRDefault="0022555B" w:rsidP="00396DE4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2BE8DFF" w14:textId="77777777" w:rsidR="0022555B" w:rsidRPr="007714C5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5A21FD" w14:textId="77777777" w:rsidR="0022555B" w:rsidRPr="007714C5" w:rsidRDefault="0022555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6C326" w14:textId="77777777" w:rsidR="0022555B" w:rsidRPr="007714C5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C0B66" w:rsidRPr="007714C5" w14:paraId="16D52936" w14:textId="77777777" w:rsidTr="00AE3447">
        <w:trPr>
          <w:cantSplit/>
        </w:trPr>
        <w:tc>
          <w:tcPr>
            <w:tcW w:w="6915" w:type="dxa"/>
            <w:hideMark/>
          </w:tcPr>
          <w:p w14:paraId="5DCCE020" w14:textId="77777777" w:rsidR="00AC0B66" w:rsidRPr="007714C5" w:rsidRDefault="00AC0B66" w:rsidP="00AC0B66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080" w:type="dxa"/>
            <w:vAlign w:val="bottom"/>
          </w:tcPr>
          <w:p w14:paraId="17BF05D8" w14:textId="2F9B7FE9" w:rsidR="00AC0B66" w:rsidRPr="007714C5" w:rsidRDefault="0053362C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164FE2B9" w14:textId="77777777" w:rsidR="00AC0B66" w:rsidRPr="007714C5" w:rsidRDefault="00AC0B66" w:rsidP="00AC0B6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1B98FFA" w14:textId="0115DF2F" w:rsidR="00AC0B66" w:rsidRPr="007714C5" w:rsidRDefault="00AC0B66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AC0B66" w:rsidRPr="007714C5" w14:paraId="2F5A525C" w14:textId="77777777" w:rsidTr="00AE3447">
        <w:trPr>
          <w:cantSplit/>
        </w:trPr>
        <w:tc>
          <w:tcPr>
            <w:tcW w:w="6915" w:type="dxa"/>
            <w:hideMark/>
          </w:tcPr>
          <w:p w14:paraId="0A9AC9B9" w14:textId="77777777" w:rsidR="00AC0B66" w:rsidRPr="007714C5" w:rsidRDefault="00AC0B66" w:rsidP="00AC0B66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vAlign w:val="bottom"/>
          </w:tcPr>
          <w:p w14:paraId="6F396E29" w14:textId="75C9E384" w:rsidR="00AC0B66" w:rsidRPr="007714C5" w:rsidRDefault="0053362C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0943FE54" w14:textId="77777777" w:rsidR="00AC0B66" w:rsidRPr="007714C5" w:rsidRDefault="00AC0B66" w:rsidP="00AC0B6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080917E" w14:textId="3E5FC645" w:rsidR="00AC0B66" w:rsidRPr="007714C5" w:rsidRDefault="00AC0B66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C0B66" w:rsidRPr="007714C5" w14:paraId="11F75B03" w14:textId="77777777" w:rsidTr="00AE3447">
        <w:trPr>
          <w:cantSplit/>
        </w:trPr>
        <w:tc>
          <w:tcPr>
            <w:tcW w:w="6915" w:type="dxa"/>
            <w:hideMark/>
          </w:tcPr>
          <w:p w14:paraId="3716671E" w14:textId="77777777" w:rsidR="00AC0B66" w:rsidRPr="007714C5" w:rsidRDefault="00AC0B66" w:rsidP="00AC0B66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080" w:type="dxa"/>
            <w:vAlign w:val="bottom"/>
          </w:tcPr>
          <w:p w14:paraId="717EBF9D" w14:textId="1D3FAF02" w:rsidR="00AC0B66" w:rsidRPr="007714C5" w:rsidRDefault="0053362C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80" w:type="dxa"/>
            <w:vAlign w:val="bottom"/>
          </w:tcPr>
          <w:p w14:paraId="2689E272" w14:textId="77777777" w:rsidR="00AC0B66" w:rsidRPr="007714C5" w:rsidRDefault="00AC0B66" w:rsidP="00AC0B6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2C1055C" w14:textId="4B5EC47D" w:rsidR="00AC0B66" w:rsidRPr="007714C5" w:rsidRDefault="00AC0B66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AC0B66" w:rsidRPr="007714C5" w14:paraId="72BFB78F" w14:textId="77777777" w:rsidTr="00AE3447">
        <w:trPr>
          <w:cantSplit/>
        </w:trPr>
        <w:tc>
          <w:tcPr>
            <w:tcW w:w="6915" w:type="dxa"/>
            <w:hideMark/>
          </w:tcPr>
          <w:p w14:paraId="596B4B98" w14:textId="77777777" w:rsidR="00AC0B66" w:rsidRPr="007714C5" w:rsidRDefault="00AC0B66" w:rsidP="00AC0B66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043FE754" w14:textId="3810121D" w:rsidR="00AC0B66" w:rsidRPr="007714C5" w:rsidRDefault="0053362C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9A4494" w14:textId="77777777" w:rsidR="00AC0B66" w:rsidRPr="007714C5" w:rsidRDefault="00AC0B66" w:rsidP="00AC0B6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345AB0C" w14:textId="063C68C1" w:rsidR="00AC0B66" w:rsidRPr="007714C5" w:rsidRDefault="00AC0B66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AC0B66" w:rsidRPr="007714C5" w14:paraId="70AD6852" w14:textId="77777777" w:rsidTr="00AE3447">
        <w:trPr>
          <w:cantSplit/>
        </w:trPr>
        <w:tc>
          <w:tcPr>
            <w:tcW w:w="6915" w:type="dxa"/>
            <w:hideMark/>
          </w:tcPr>
          <w:p w14:paraId="3FF1DEBD" w14:textId="77777777" w:rsidR="00AC0B66" w:rsidRPr="007714C5" w:rsidRDefault="00AC0B66" w:rsidP="00AC0B66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3CFAC0D1" w14:textId="6E2028D0" w:rsidR="00AC0B66" w:rsidRPr="007714C5" w:rsidRDefault="00750CFC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AC3E8B1" w14:textId="77777777" w:rsidR="00AC0B66" w:rsidRPr="007714C5" w:rsidRDefault="00AC0B66" w:rsidP="00AC0B6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8C2B52D" w14:textId="3B4BB1F6" w:rsidR="00AC0B66" w:rsidRPr="007714C5" w:rsidRDefault="00AC0B66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C0B66" w:rsidRPr="007714C5" w14:paraId="6AA7918A" w14:textId="77777777" w:rsidTr="00AE3447">
        <w:trPr>
          <w:cantSplit/>
        </w:trPr>
        <w:tc>
          <w:tcPr>
            <w:tcW w:w="6915" w:type="dxa"/>
            <w:hideMark/>
          </w:tcPr>
          <w:p w14:paraId="4787FDFC" w14:textId="440814F5" w:rsidR="00AC0B66" w:rsidRPr="007714C5" w:rsidRDefault="00AC0B66" w:rsidP="00AC0B66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4727917A" w14:textId="292B2148" w:rsidR="00AC0B66" w:rsidRPr="00781E5B" w:rsidRDefault="00563775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0" w:type="dxa"/>
            <w:vAlign w:val="bottom"/>
          </w:tcPr>
          <w:p w14:paraId="5404C27F" w14:textId="77777777" w:rsidR="00AC0B66" w:rsidRPr="007714C5" w:rsidRDefault="00AC0B66" w:rsidP="00AC0B6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5A65F6C" w14:textId="5C2FB983" w:rsidR="00AC0B66" w:rsidRPr="007714C5" w:rsidRDefault="00AC0B66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0B66" w:rsidRPr="007714C5" w14:paraId="5269AAC4" w14:textId="77777777" w:rsidTr="00AE3447">
        <w:trPr>
          <w:cantSplit/>
        </w:trPr>
        <w:tc>
          <w:tcPr>
            <w:tcW w:w="6915" w:type="dxa"/>
            <w:hideMark/>
          </w:tcPr>
          <w:p w14:paraId="39875D22" w14:textId="5FAC6FCF" w:rsidR="00AC0B66" w:rsidRPr="007714C5" w:rsidRDefault="00AC0B66" w:rsidP="00AC0B66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90CC0D0" w14:textId="246D1C98" w:rsidR="00AC0B66" w:rsidRPr="007714C5" w:rsidRDefault="00750CFC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bottom"/>
          </w:tcPr>
          <w:p w14:paraId="194DAEC7" w14:textId="77777777" w:rsidR="00AC0B66" w:rsidRPr="007714C5" w:rsidRDefault="00AC0B66" w:rsidP="00AC0B6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436B925" w14:textId="6D027494" w:rsidR="00AC0B66" w:rsidRPr="007714C5" w:rsidRDefault="00AC0B66" w:rsidP="00AC0B6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</w:tbl>
    <w:p w14:paraId="52BABB42" w14:textId="04AB422B" w:rsidR="0022555B" w:rsidRPr="007714C5" w:rsidRDefault="0022555B" w:rsidP="0022555B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39162BAF" w14:textId="77777777" w:rsidR="00441C6F" w:rsidRPr="007714C5" w:rsidRDefault="00441C6F" w:rsidP="0022555B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3DA3AF8F" w14:textId="123F3D97" w:rsidR="007C5FE4" w:rsidRPr="007714C5" w:rsidRDefault="00393BBD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714C5">
        <w:rPr>
          <w:rFonts w:ascii="Angsana New" w:hAnsi="Angsana New"/>
          <w:cs/>
        </w:rPr>
        <w:br w:type="page"/>
      </w:r>
      <w:r w:rsidR="00FD0A37"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สิ</w:t>
      </w:r>
      <w:r w:rsidR="007C5FE4"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นทรัพย์ไม่มีตัวตน</w:t>
      </w:r>
    </w:p>
    <w:p w14:paraId="4B92DC96" w14:textId="77777777" w:rsidR="000E1DDC" w:rsidRPr="007714C5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521" w:type="dxa"/>
        <w:tblInd w:w="225" w:type="dxa"/>
        <w:tblLook w:val="04A0" w:firstRow="1" w:lastRow="0" w:firstColumn="1" w:lastColumn="0" w:noHBand="0" w:noVBand="1"/>
      </w:tblPr>
      <w:tblGrid>
        <w:gridCol w:w="3015"/>
        <w:gridCol w:w="1440"/>
        <w:gridCol w:w="283"/>
        <w:gridCol w:w="1599"/>
        <w:gridCol w:w="283"/>
        <w:gridCol w:w="1220"/>
        <w:gridCol w:w="283"/>
        <w:gridCol w:w="1398"/>
      </w:tblGrid>
      <w:tr w:rsidR="00336DB1" w:rsidRPr="007714C5" w14:paraId="09CAAE9D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545F3" w14:textId="77777777" w:rsidR="007C5FE4" w:rsidRPr="007714C5" w:rsidRDefault="007C5FE4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964DB" w14:textId="77777777" w:rsidR="007C5FE4" w:rsidRPr="007714C5" w:rsidRDefault="007C5FE4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ED66A" w14:textId="77777777" w:rsidR="007C5FE4" w:rsidRPr="007714C5" w:rsidRDefault="007C5FE4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46478" w14:textId="77777777" w:rsidR="007C5FE4" w:rsidRPr="007714C5" w:rsidRDefault="007C5FE4" w:rsidP="00B76FC3">
            <w:pPr>
              <w:spacing w:line="240" w:lineRule="auto"/>
              <w:ind w:right="-103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F1FC4" w14:textId="77777777" w:rsidR="007C5FE4" w:rsidRPr="007714C5" w:rsidRDefault="007C5FE4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289AF" w14:textId="77777777" w:rsidR="007C5FE4" w:rsidRPr="007714C5" w:rsidRDefault="007C5FE4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8AC35" w14:textId="77777777" w:rsidR="007C5FE4" w:rsidRPr="007714C5" w:rsidRDefault="007C5FE4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3387C" w14:textId="77777777" w:rsidR="007C5FE4" w:rsidRPr="007714C5" w:rsidRDefault="007C5FE4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DB1" w:rsidRPr="007714C5" w14:paraId="3B0A6F7C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96E0A" w14:textId="77777777" w:rsidR="005F659D" w:rsidRPr="00E55B3E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F4787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7F456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56F77" w14:textId="77777777" w:rsidR="005F659D" w:rsidRPr="007714C5" w:rsidRDefault="005F659D" w:rsidP="005F659D">
            <w:pPr>
              <w:spacing w:line="240" w:lineRule="auto"/>
              <w:ind w:left="-108" w:right="-103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21B79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B25E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BAFF2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98AB0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รวม</w:t>
            </w:r>
          </w:p>
        </w:tc>
      </w:tr>
      <w:tr w:rsidR="00336DB1" w:rsidRPr="007714C5" w14:paraId="2E563773" w14:textId="77777777" w:rsidTr="00A92E92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236EB" w14:textId="7777777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9AD31" w14:textId="1F46A94F" w:rsidR="005F659D" w:rsidRPr="007714C5" w:rsidRDefault="005F659D" w:rsidP="00044BB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DB1" w:rsidRPr="007714C5" w14:paraId="4A2ECD8E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C2FB0" w14:textId="7777777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5B3C" w14:textId="77777777" w:rsidR="005F659D" w:rsidRPr="007714C5" w:rsidRDefault="005F659D" w:rsidP="005F659D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0702" w14:textId="77777777" w:rsidR="005F659D" w:rsidRPr="007714C5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9518" w14:textId="77777777" w:rsidR="005F659D" w:rsidRPr="007714C5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8A7D" w14:textId="77777777" w:rsidR="005F659D" w:rsidRPr="007714C5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D644" w14:textId="77777777" w:rsidR="005F659D" w:rsidRPr="007714C5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EE75" w14:textId="77777777" w:rsidR="005F659D" w:rsidRPr="007714C5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CCCE" w14:textId="77777777" w:rsidR="005F659D" w:rsidRPr="007714C5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DB1" w:rsidRPr="007714C5" w14:paraId="55FF00AB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0AECF" w14:textId="1F2A8C05" w:rsidR="00280052" w:rsidRPr="007714C5" w:rsidRDefault="00280052" w:rsidP="00280052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F618" w14:textId="3E4A5E34" w:rsidR="00280052" w:rsidRPr="007714C5" w:rsidRDefault="0028005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3,218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C7B9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AA59" w14:textId="460CC82F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DD45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7BE" w14:textId="73687E00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663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C5EE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EDE3" w14:textId="0AB6B86B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3,938</w:t>
            </w:r>
          </w:p>
        </w:tc>
      </w:tr>
      <w:tr w:rsidR="00336DB1" w:rsidRPr="007714C5" w14:paraId="404CE9FC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98CD8" w14:textId="77777777" w:rsidR="00280052" w:rsidRPr="007714C5" w:rsidRDefault="00280052" w:rsidP="00280052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0372" w14:textId="1ECDA270" w:rsidR="00280052" w:rsidRPr="007714C5" w:rsidRDefault="0028005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2978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C095" w14:textId="51DD53B1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BB63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C0F" w14:textId="32E07F33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4878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0872" w14:textId="697C8F75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74</w:t>
            </w:r>
          </w:p>
        </w:tc>
      </w:tr>
      <w:tr w:rsidR="00336DB1" w:rsidRPr="007714C5" w14:paraId="7A027BEF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4A07" w14:textId="77777777" w:rsidR="00280052" w:rsidRPr="007714C5" w:rsidRDefault="00280052" w:rsidP="00280052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9D473" w14:textId="17E8F1FA" w:rsidR="00280052" w:rsidRPr="007714C5" w:rsidRDefault="0028005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9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F474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D438" w14:textId="5E97CD53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2628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C71C" w14:textId="00ACCA43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83AB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12C1" w14:textId="3127E9C5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10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336DB1" w:rsidRPr="007714C5" w14:paraId="0FFB927B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698C" w14:textId="77777777" w:rsidR="00280052" w:rsidRPr="007714C5" w:rsidRDefault="00280052" w:rsidP="00280052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330517" w14:textId="633FF8F1" w:rsidR="00280052" w:rsidRPr="007714C5" w:rsidRDefault="0028005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060B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A0CD" w14:textId="52FAA29B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44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92EA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0EEC" w14:textId="698F88CF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4D7F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FF234" w14:textId="2E17EA08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</w:tr>
      <w:tr w:rsidR="00336DB1" w:rsidRPr="007714C5" w14:paraId="2AE8FDC2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F2724" w14:textId="667A0E72" w:rsidR="00280052" w:rsidRPr="007714C5" w:rsidRDefault="00280052" w:rsidP="00280052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FD5B3B" w14:textId="73890793" w:rsidR="00280052" w:rsidRPr="007714C5" w:rsidRDefault="0028005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3,291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A1C764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6B22D0" w14:textId="6AF47C46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237D74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90703B" w14:textId="40507C98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2E5DE7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D531EC" w14:textId="6AC8B419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4,002</w:t>
            </w:r>
          </w:p>
        </w:tc>
      </w:tr>
      <w:tr w:rsidR="00336DB1" w:rsidRPr="007714C5" w14:paraId="190F0924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BB8D8" w14:textId="7777777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073E" w14:textId="782191F3" w:rsidR="005F659D" w:rsidRPr="007714C5" w:rsidRDefault="00F75838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5A805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A122" w14:textId="6C201B08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5C9B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9C8B" w14:textId="38C16D39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47276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FD59" w14:textId="5C9C6D96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85</w:t>
            </w:r>
          </w:p>
        </w:tc>
      </w:tr>
      <w:tr w:rsidR="00336DB1" w:rsidRPr="007714C5" w14:paraId="27F7E1DB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5A54" w14:textId="7777777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3C47D2" w14:textId="612796E6" w:rsidR="005F659D" w:rsidRPr="007714C5" w:rsidRDefault="00F75838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117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C0E25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6686" w14:textId="29E83886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50EA6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FECC5" w14:textId="0714AED5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AFBB5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74D28" w14:textId="6F66DA05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117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336DB1" w:rsidRPr="007714C5" w14:paraId="377EC163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05EBB" w14:textId="7777777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5F136A" w14:textId="55DACC0E" w:rsidR="005F659D" w:rsidRPr="007714C5" w:rsidRDefault="00F75838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87724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6B4E" w14:textId="45AB6A90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16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48E43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29527" w14:textId="78F1AF14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D9E6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397F" w14:textId="133500FC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</w:tr>
      <w:tr w:rsidR="00336DB1" w:rsidRPr="007714C5" w14:paraId="33238EB5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DBD5F" w14:textId="792B40F3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 w:rsidR="00280052"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E6A726" w14:textId="7D4C5455" w:rsidR="005F659D" w:rsidRPr="007714C5" w:rsidRDefault="00F75838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3,223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73B24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94A1DA" w14:textId="604B7FFB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216DD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0400FE" w14:textId="1D45EB43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C88B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686627" w14:textId="62C47DA5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3,970</w:t>
            </w:r>
          </w:p>
        </w:tc>
      </w:tr>
      <w:tr w:rsidR="00336DB1" w:rsidRPr="007714C5" w14:paraId="644B7522" w14:textId="77777777" w:rsidTr="00781E5B">
        <w:trPr>
          <w:trHeight w:val="199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6737E" w14:textId="7777777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9C63" w14:textId="77777777" w:rsidR="005F659D" w:rsidRPr="007714C5" w:rsidRDefault="005F659D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664C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2D66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A04F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D303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EB89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9D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DB1" w:rsidRPr="007714C5" w14:paraId="7D35EA6D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E5050" w14:textId="02203C8A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  <w:r w:rsidR="004650E0" w:rsidRPr="007714C5">
              <w:rPr>
                <w:rFonts w:ascii="Angsana New" w:eastAsia="Arial Unicode MS" w:hAnsi="Angsana New" w:hint="eastAsia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BDD16" w14:textId="77777777" w:rsidR="005F659D" w:rsidRPr="007714C5" w:rsidRDefault="005F659D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D6E89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3392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52B8C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8CF3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0201E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F093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DB1" w:rsidRPr="007714C5" w14:paraId="3D3891CE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82D81" w14:textId="7834915D" w:rsidR="008C3C4D" w:rsidRPr="007714C5" w:rsidRDefault="004650E0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ผลขาดทุนจากการด้อยค่าสะสม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727F" w14:textId="77777777" w:rsidR="008C3C4D" w:rsidRPr="007714C5" w:rsidRDefault="008C3C4D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35AAA" w14:textId="77777777" w:rsidR="008C3C4D" w:rsidRPr="007714C5" w:rsidRDefault="008C3C4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9EE25" w14:textId="77777777" w:rsidR="008C3C4D" w:rsidRPr="007714C5" w:rsidRDefault="008C3C4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D8BD" w14:textId="77777777" w:rsidR="008C3C4D" w:rsidRPr="007714C5" w:rsidRDefault="008C3C4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46F39" w14:textId="77777777" w:rsidR="008C3C4D" w:rsidRPr="007714C5" w:rsidRDefault="008C3C4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BD01F" w14:textId="77777777" w:rsidR="008C3C4D" w:rsidRPr="007714C5" w:rsidRDefault="008C3C4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1D31" w14:textId="77777777" w:rsidR="008C3C4D" w:rsidRPr="007714C5" w:rsidRDefault="008C3C4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DB1" w:rsidRPr="007714C5" w14:paraId="20A69875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8E708" w14:textId="7F373331" w:rsidR="00210676" w:rsidRPr="007714C5" w:rsidRDefault="00210676" w:rsidP="00210676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F08D" w14:textId="03B3EB4C" w:rsidR="00210676" w:rsidRPr="007714C5" w:rsidRDefault="00210676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1,885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387A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5F55" w14:textId="285665E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36DE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A736" w14:textId="1590179A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7DCF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5B11" w14:textId="53E629C3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1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984</w:t>
            </w:r>
          </w:p>
        </w:tc>
      </w:tr>
      <w:tr w:rsidR="00336DB1" w:rsidRPr="007714C5" w14:paraId="6B02C3B5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38EF4" w14:textId="77777777" w:rsidR="00210676" w:rsidRPr="007714C5" w:rsidRDefault="00210676" w:rsidP="00210676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074B" w14:textId="3FDD0E3C" w:rsidR="00210676" w:rsidRPr="007714C5" w:rsidRDefault="00210676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D496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6094" w14:textId="1E77D8F5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B854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2896" w14:textId="76CAFB94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EA91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A20E" w14:textId="64224F08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431</w:t>
            </w:r>
          </w:p>
        </w:tc>
      </w:tr>
      <w:tr w:rsidR="00336DB1" w:rsidRPr="007714C5" w14:paraId="7E5910A8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AE1AD" w14:textId="1E68D7C6" w:rsidR="00210676" w:rsidRPr="007714C5" w:rsidRDefault="00210676" w:rsidP="00210676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508B7A" w14:textId="6CB6F09E" w:rsidR="00210676" w:rsidRPr="007714C5" w:rsidRDefault="00210676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9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03BB2A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2FE6D8" w14:textId="4139D2BD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B7A2DE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EFF38A" w14:textId="62566184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5EED9F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CEA33C" w14:textId="5E79D353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9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336DB1" w:rsidRPr="007714C5" w14:paraId="406B5765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F165" w14:textId="02ACFDE2" w:rsidR="00210676" w:rsidRPr="007714C5" w:rsidRDefault="00210676" w:rsidP="00210676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8CFB" w14:textId="41947BB4" w:rsidR="00210676" w:rsidRPr="007714C5" w:rsidRDefault="00210676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2,262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3220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F7A1" w14:textId="785A6F7F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94A9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192" w14:textId="40745A71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9780" w14:textId="77777777" w:rsidR="00210676" w:rsidRPr="007714C5" w:rsidRDefault="00210676" w:rsidP="00210676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CDD5" w14:textId="2336A3C2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2,406</w:t>
            </w:r>
          </w:p>
        </w:tc>
      </w:tr>
      <w:tr w:rsidR="00336DB1" w:rsidRPr="007714C5" w14:paraId="3CD7BBDD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490A2" w14:textId="574A528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D99FA" w14:textId="5FAECF0F" w:rsidR="005F659D" w:rsidRPr="007714C5" w:rsidRDefault="00F75838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332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E0DE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75E58" w14:textId="6E170CFF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2A90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B2EC" w14:textId="616C7E22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8F50E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F473" w14:textId="520A1ADB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379</w:t>
            </w:r>
          </w:p>
        </w:tc>
      </w:tr>
      <w:tr w:rsidR="00336DB1" w:rsidRPr="007714C5" w14:paraId="0BB5BD17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EF031" w14:textId="5F266CD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58A6" w14:textId="76A880EC" w:rsidR="005F659D" w:rsidRPr="007714C5" w:rsidRDefault="00F7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11</w:t>
            </w:r>
            <w:r w:rsidR="00B31D22">
              <w:rPr>
                <w:rFonts w:ascii="Angsana New" w:eastAsia="Arial Unicode MS" w:hAnsi="Angsana New" w:hint="cs"/>
                <w:sz w:val="30"/>
                <w:szCs w:val="30"/>
                <w:cs/>
              </w:rPr>
              <w:t>7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B1C5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A7C3" w14:textId="48E002F1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2AB78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0D50" w14:textId="318B08B8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6D0F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BEBA" w14:textId="3966DFA9" w:rsidR="005F659D" w:rsidRPr="007714C5" w:rsidRDefault="00F7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30"/>
                <w:szCs w:val="30"/>
              </w:rPr>
              <w:t>11</w:t>
            </w:r>
            <w:r w:rsidR="00B31D22">
              <w:rPr>
                <w:rFonts w:ascii="Angsana New" w:eastAsia="Arial Unicode MS" w:hAnsi="Angsana New" w:hint="cs"/>
                <w:sz w:val="30"/>
                <w:szCs w:val="30"/>
                <w:cs/>
              </w:rPr>
              <w:t>7</w:t>
            </w:r>
            <w:r w:rsidRPr="007714C5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336DB1" w:rsidRPr="007714C5" w14:paraId="2474B06A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3D4D3" w14:textId="3415069C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 w:rsidR="00210676"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A888B5" w14:textId="0A340B40" w:rsidR="005F659D" w:rsidRPr="007714C5" w:rsidRDefault="00F75838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2,477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14A5D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DEBDFA" w14:textId="10AD7DAA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B1D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221C4CA" w14:textId="5F1DE8F1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73746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60539E" w14:textId="56F55FB2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2,668</w:t>
            </w:r>
          </w:p>
        </w:tc>
      </w:tr>
      <w:tr w:rsidR="00336DB1" w:rsidRPr="007714C5" w14:paraId="6E5D9E07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08815" w14:textId="0DD69ECA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16299" w14:textId="7D966EAA" w:rsidR="005F659D" w:rsidRPr="007714C5" w:rsidRDefault="005F659D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60AD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7F33" w14:textId="0F20744F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1A3C3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60AF" w14:textId="6B1ABA9C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E254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098AB" w14:textId="1458CC3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</w:rPr>
            </w:pPr>
          </w:p>
        </w:tc>
      </w:tr>
      <w:tr w:rsidR="00336DB1" w:rsidRPr="007714C5" w14:paraId="5BD8AAB4" w14:textId="77777777" w:rsidTr="00781E5B">
        <w:trPr>
          <w:trHeight w:val="199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45E71" w14:textId="77777777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DE1C" w14:textId="77777777" w:rsidR="005F659D" w:rsidRPr="007714C5" w:rsidRDefault="005F659D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8F77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CA61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D8B6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800E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6CEF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CA1E" w14:textId="77777777" w:rsidR="005F659D" w:rsidRPr="007714C5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DB1" w:rsidRPr="007714C5" w14:paraId="6B978476" w14:textId="77777777" w:rsidTr="00781E5B">
        <w:trPr>
          <w:trHeight w:val="126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99203" w14:textId="28B25493" w:rsidR="00280052" w:rsidRPr="007714C5" w:rsidRDefault="00280052" w:rsidP="00280052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2FAB" w14:textId="5C635222" w:rsidR="00280052" w:rsidRPr="007714C5" w:rsidRDefault="0028005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1,029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7DE5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C509" w14:textId="6952CE2C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B412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1384" w14:textId="28BC5670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AE42" w14:textId="77777777" w:rsidR="00280052" w:rsidRPr="007714C5" w:rsidRDefault="00280052" w:rsidP="0028005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E4D5" w14:textId="5C4CC21B" w:rsidR="00280052" w:rsidRPr="007714C5" w:rsidRDefault="00280052" w:rsidP="0028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1,596</w:t>
            </w:r>
          </w:p>
        </w:tc>
      </w:tr>
      <w:tr w:rsidR="00336DB1" w:rsidRPr="007714C5" w14:paraId="687D84B9" w14:textId="77777777" w:rsidTr="00781E5B">
        <w:trPr>
          <w:trHeight w:val="402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18ED8" w14:textId="07BF613A" w:rsidR="005F659D" w:rsidRPr="007714C5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 w:rsidR="00280052"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B522" w14:textId="2C10C259" w:rsidR="005F659D" w:rsidRPr="007714C5" w:rsidRDefault="00F75838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EA9D3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5E0A4" w14:textId="65135DEE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B703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DA36" w14:textId="3932E200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42794" w14:textId="77777777" w:rsidR="005F659D" w:rsidRPr="007714C5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F2A10" w14:textId="5378B6FB" w:rsidR="005F659D" w:rsidRPr="007714C5" w:rsidRDefault="00F75838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1,302</w:t>
            </w:r>
          </w:p>
        </w:tc>
      </w:tr>
    </w:tbl>
    <w:p w14:paraId="49898965" w14:textId="006B2E87" w:rsidR="000578B4" w:rsidRPr="007714C5" w:rsidRDefault="000578B4" w:rsidP="00057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9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E49AB4" w14:textId="1D23FF4C" w:rsidR="000578B4" w:rsidRPr="007714C5" w:rsidRDefault="000578B4" w:rsidP="00A92E92">
      <w:pPr>
        <w:pStyle w:val="block"/>
        <w:spacing w:after="0" w:line="240" w:lineRule="atLeast"/>
        <w:ind w:left="562" w:hanging="112"/>
        <w:jc w:val="thaiDistribute"/>
        <w:rPr>
          <w:rFonts w:ascii="Angsana New" w:hAnsi="Angsana New"/>
          <w:spacing w:val="-2"/>
          <w:sz w:val="30"/>
          <w:szCs w:val="30"/>
        </w:rPr>
      </w:pPr>
      <w:r w:rsidRPr="00E55B3E">
        <w:rPr>
          <w:rFonts w:ascii="Angsana New" w:hAnsi="Angsana New"/>
          <w:spacing w:val="-2"/>
          <w:sz w:val="30"/>
          <w:szCs w:val="30"/>
          <w:cs/>
          <w:lang w:bidi="th-TH"/>
        </w:rPr>
        <w:t>ค่าตัดจำหน่ายของสินทรัพย์ไม่มีตัวตนแสดงไว้ในค่าใช้จ่ายในการบริหารในงบกำไรขาดทุน</w:t>
      </w:r>
    </w:p>
    <w:p w14:paraId="6BD6A879" w14:textId="76C6F3F2" w:rsidR="000E1DDC" w:rsidRPr="007714C5" w:rsidRDefault="0014108F" w:rsidP="00AF4C46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9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  <w:r w:rsidR="007C5FE4"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สินทรัพย์ภาษีเงินได้รอการตัดบัญชี (หนี้สินภาษีเงินได้รอการตัดบัญชี</w:t>
      </w:r>
      <w:r w:rsidR="007C5FE4" w:rsidRPr="007714C5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50A1BC6" w14:textId="77777777" w:rsidR="000E1DDC" w:rsidRPr="007714C5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FD8517A" w14:textId="77777777" w:rsidR="007C5FE4" w:rsidRPr="007714C5" w:rsidRDefault="007C5FE4" w:rsidP="007C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7714C5">
        <w:rPr>
          <w:rFonts w:ascii="Angsana New" w:hAnsi="Angsana New"/>
          <w:spacing w:val="4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7714C5">
        <w:rPr>
          <w:rFonts w:ascii="Angsana New" w:hAnsi="Angsana New"/>
          <w:spacing w:val="6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</w:t>
      </w:r>
      <w:r w:rsidRPr="007714C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สดงรวมไว้ในงบแสดงฐานะการเงินโดยมีรายละเอียดดังนี้ </w:t>
      </w:r>
    </w:p>
    <w:p w14:paraId="78BA60ED" w14:textId="77777777" w:rsidR="000E1DDC" w:rsidRPr="007714C5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00"/>
        <w:gridCol w:w="266"/>
        <w:gridCol w:w="1265"/>
      </w:tblGrid>
      <w:tr w:rsidR="007C5FE4" w:rsidRPr="007714C5" w14:paraId="5EE7A8E4" w14:textId="77777777" w:rsidTr="00A92E92">
        <w:trPr>
          <w:trHeight w:val="365"/>
        </w:trPr>
        <w:tc>
          <w:tcPr>
            <w:tcW w:w="6300" w:type="dxa"/>
          </w:tcPr>
          <w:p w14:paraId="2125595D" w14:textId="77777777" w:rsidR="007C5FE4" w:rsidRPr="007714C5" w:rsidRDefault="007C5FE4" w:rsidP="00B76FC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30E2029A" w14:textId="2CFCE6B9" w:rsidR="007C5FE4" w:rsidRPr="007714C5" w:rsidRDefault="007C5FE4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10676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14:paraId="698AA22A" w14:textId="77777777" w:rsidR="007C5FE4" w:rsidRPr="007714C5" w:rsidRDefault="007C5FE4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067C0565" w14:textId="7D2C02B2" w:rsidR="007C5FE4" w:rsidRPr="007714C5" w:rsidRDefault="007C5FE4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210676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7C5FE4" w:rsidRPr="007714C5" w14:paraId="43994C1B" w14:textId="77777777" w:rsidTr="00A92E92">
        <w:trPr>
          <w:trHeight w:val="371"/>
        </w:trPr>
        <w:tc>
          <w:tcPr>
            <w:tcW w:w="6300" w:type="dxa"/>
          </w:tcPr>
          <w:p w14:paraId="78470B51" w14:textId="77777777" w:rsidR="007C5FE4" w:rsidRPr="007714C5" w:rsidRDefault="007C5FE4" w:rsidP="00B76FC3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588A101F" w14:textId="77777777" w:rsidR="007C5FE4" w:rsidRPr="007714C5" w:rsidRDefault="007C5FE4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63" w:right="2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10676" w:rsidRPr="007714C5" w14:paraId="04593DB6" w14:textId="77777777" w:rsidTr="00A92E92">
        <w:tc>
          <w:tcPr>
            <w:tcW w:w="6300" w:type="dxa"/>
          </w:tcPr>
          <w:p w14:paraId="6B096F4A" w14:textId="77777777" w:rsidR="00210676" w:rsidRPr="007714C5" w:rsidRDefault="00210676" w:rsidP="00210676">
            <w:pPr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</w:tcPr>
          <w:p w14:paraId="63FF4EA9" w14:textId="2538650B" w:rsidR="00210676" w:rsidRPr="007714C5" w:rsidRDefault="004B2E52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266" w:type="dxa"/>
          </w:tcPr>
          <w:p w14:paraId="54798F12" w14:textId="7777777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6729209" w14:textId="206ED5A8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326</w:t>
            </w:r>
          </w:p>
        </w:tc>
      </w:tr>
      <w:tr w:rsidR="00210676" w:rsidRPr="007714C5" w14:paraId="435A9912" w14:textId="77777777" w:rsidTr="00A92E92">
        <w:tc>
          <w:tcPr>
            <w:tcW w:w="6300" w:type="dxa"/>
          </w:tcPr>
          <w:p w14:paraId="6EA12BCE" w14:textId="77777777" w:rsidR="00210676" w:rsidRPr="007714C5" w:rsidRDefault="00210676" w:rsidP="00210676">
            <w:pPr>
              <w:tabs>
                <w:tab w:val="clear" w:pos="6322"/>
                <w:tab w:val="clear" w:pos="6549"/>
                <w:tab w:val="left" w:pos="653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0" w:type="dxa"/>
          </w:tcPr>
          <w:p w14:paraId="381A82FC" w14:textId="4E7FFA5A" w:rsidR="00210676" w:rsidRPr="007714C5" w:rsidRDefault="004B2E52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7A4079" w:rsidRPr="007714C5">
              <w:rPr>
                <w:rFonts w:ascii="Angsana New" w:hAnsi="Angsana New"/>
                <w:color w:val="000000"/>
                <w:sz w:val="30"/>
                <w:szCs w:val="30"/>
              </w:rPr>
              <w:t>1,556</w:t>
            </w:r>
            <w:r w:rsidR="007A4079"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6C1FCED7" w14:textId="7777777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B4F1162" w14:textId="43F6E101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1,808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10676" w:rsidRPr="007714C5" w14:paraId="2B89644B" w14:textId="77777777" w:rsidTr="00A92E92">
        <w:tc>
          <w:tcPr>
            <w:tcW w:w="6300" w:type="dxa"/>
          </w:tcPr>
          <w:p w14:paraId="05AF116C" w14:textId="77777777" w:rsidR="00210676" w:rsidRPr="007714C5" w:rsidRDefault="00210676" w:rsidP="00210676">
            <w:pPr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83C1375" w14:textId="45065247" w:rsidR="00210676" w:rsidRPr="007714C5" w:rsidRDefault="00665C10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="007A4079"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1,229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23C34453" w14:textId="7777777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520EF4F" w14:textId="5F3AFDF8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1,482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50D96CBC" w14:textId="77777777" w:rsidR="000E1DDC" w:rsidRPr="007714C5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2D39D2" w14:textId="0DDCA978" w:rsidR="007C5FE4" w:rsidRPr="007714C5" w:rsidRDefault="007C5FE4" w:rsidP="007C5FE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1AF9E031" w14:textId="230BB3FD" w:rsidR="004C3D55" w:rsidRPr="007714C5" w:rsidRDefault="004C3D55" w:rsidP="007C5FE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930"/>
        <w:gridCol w:w="1350"/>
        <w:gridCol w:w="273"/>
        <w:gridCol w:w="1260"/>
        <w:gridCol w:w="270"/>
        <w:gridCol w:w="1477"/>
        <w:gridCol w:w="270"/>
        <w:gridCol w:w="1260"/>
      </w:tblGrid>
      <w:tr w:rsidR="004C3D55" w:rsidRPr="007714C5" w14:paraId="7B91C4C2" w14:textId="77777777" w:rsidTr="00887BD9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A68F3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39387A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386016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AF592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CA1D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9FD7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7714C5" w14:paraId="1B9A3C0A" w14:textId="77777777" w:rsidTr="00A82EB3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63586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010A7" w14:textId="1A7BB772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B8845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7A259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BFDA8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F0140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FF1C1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5C77" w14:textId="17394218" w:rsidR="004C3D55" w:rsidRPr="007714C5" w:rsidRDefault="004C3D55" w:rsidP="009E3ACB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28113D" w:rsidRPr="007714C5" w14:paraId="5BDA9371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E1A63" w14:textId="77777777" w:rsidR="0028113D" w:rsidRPr="007714C5" w:rsidRDefault="0028113D" w:rsidP="0028113D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46F7C5" w14:textId="5D1A2A2F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C1610" w14:textId="77777777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720F5" w14:textId="77777777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8812E0" w14:textId="77777777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8D3DF" w14:textId="77777777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4EA35" w14:textId="77777777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99EB7" w14:textId="6315E5CD" w:rsidR="0028113D" w:rsidRPr="007714C5" w:rsidRDefault="0028113D" w:rsidP="0028113D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28113D" w:rsidRPr="007714C5" w14:paraId="688ECBD2" w14:textId="77777777" w:rsidTr="000B7DF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A6A6C" w14:textId="77777777" w:rsidR="0028113D" w:rsidRPr="007714C5" w:rsidRDefault="0028113D" w:rsidP="0028113D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69CF" w14:textId="5981643F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 xml:space="preserve">1 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มกราคม 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2564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4E2FF" w14:textId="77777777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86EAE" w14:textId="3CD0F1A4" w:rsidR="0028113D" w:rsidRPr="00A82EB3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</w:pPr>
            <w:r w:rsidRPr="00A82EB3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(หมายเหตุ 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B292" w14:textId="77777777" w:rsidR="0028113D" w:rsidRPr="007714C5" w:rsidRDefault="0028113D" w:rsidP="0028113D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6F12" w14:textId="7243C7C3" w:rsidR="0028113D" w:rsidRPr="007714C5" w:rsidRDefault="0028113D" w:rsidP="0028113D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2564</w:t>
            </w:r>
          </w:p>
        </w:tc>
      </w:tr>
      <w:tr w:rsidR="004C3D55" w:rsidRPr="007714C5" w14:paraId="132D992E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B8D01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6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D59DE" w14:textId="77777777" w:rsidR="004C3D55" w:rsidRPr="007714C5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C3D55" w:rsidRPr="007714C5" w14:paraId="169C5F50" w14:textId="77777777" w:rsidTr="00934C35">
        <w:trPr>
          <w:trHeight w:val="135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A332E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A51C4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F8ED1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DC3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4D069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F2F4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7E4B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BC45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210676" w:rsidRPr="007714C5" w14:paraId="0284922D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1350A" w14:textId="1ADA333D" w:rsidR="00210676" w:rsidRPr="007714C5" w:rsidRDefault="00210676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C8438" w14:textId="0E94BF60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92C0A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B515A" w14:textId="7B7E7C0B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BBBE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B3DE4" w14:textId="4262F166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33D0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8031" w14:textId="68D3B463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</w:tr>
      <w:tr w:rsidR="00210676" w:rsidRPr="007714C5" w14:paraId="58B56980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86891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6091" w14:textId="7777777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55A5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372E9" w14:textId="7777777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C118F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8EA4" w14:textId="7777777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EEE6F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E15C0" w14:textId="7777777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210676" w:rsidRPr="007714C5" w14:paraId="141E3685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D2BFE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D769B" w14:textId="1CBC2E1B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259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BEF26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272A7" w14:textId="7A418A1C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6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2F3C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1DDF9" w14:textId="3F5C5F3D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10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76BD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13655" w14:textId="55BE85CB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243</w:t>
            </w:r>
          </w:p>
        </w:tc>
      </w:tr>
      <w:tr w:rsidR="00210676" w:rsidRPr="007714C5" w14:paraId="1620F63B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E4569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9B6B8" w14:textId="091FA666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38810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791C7" w14:textId="1E3F4EE1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291B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5B1EC" w14:textId="7DC1CD93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7EA8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2CE4A" w14:textId="0EF87751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</w:tr>
      <w:tr w:rsidR="00210676" w:rsidRPr="007714C5" w14:paraId="2BC72EF5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2E6F7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B347AD" w14:textId="6D061C17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346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1AFA8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CAAE1" w14:textId="1E708B01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10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4547A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69A4E3" w14:textId="5E916786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10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766C5" w14:textId="77777777" w:rsidR="00210676" w:rsidRPr="007714C5" w:rsidRDefault="00210676" w:rsidP="00210676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5E3FED" w14:textId="0B3D686F" w:rsidR="00210676" w:rsidRPr="007714C5" w:rsidRDefault="00210676" w:rsidP="0021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326</w:t>
            </w:r>
          </w:p>
        </w:tc>
      </w:tr>
      <w:tr w:rsidR="004C3D55" w:rsidRPr="007714C5" w14:paraId="649F6BB2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13EE7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6EBDA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2CC0F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B2853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6DFED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976E4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E2F8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A0B46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7714C5" w14:paraId="4069DC56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381C0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586C7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06CF0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01B90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E3E21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23129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4BC13" w14:textId="77777777" w:rsidR="004C3D55" w:rsidRPr="007714C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F800" w14:textId="77777777" w:rsidR="004C3D55" w:rsidRPr="007714C5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7714C5" w14:paraId="7A83D636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69BE5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เงินลงทุน</w:t>
            </w:r>
            <w:r w:rsidRPr="007714C5">
              <w:rPr>
                <w:rFonts w:ascii="Angsana New" w:eastAsia="Arial Unicode MS" w:hAnsi="Angsana New" w:hint="eastAsia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77310" w14:textId="4DDC1B40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1,55</w:t>
            </w:r>
            <w:r w:rsidR="00210676" w:rsidRPr="007714C5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6029C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CD53" w14:textId="77777777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BAE7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E9EB" w14:textId="0010E2FB" w:rsidR="004C3D55" w:rsidRPr="007714C5" w:rsidRDefault="00210676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="004C3D55" w:rsidRPr="007714C5"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39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801E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2A4AA" w14:textId="11413B8D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1,</w:t>
            </w:r>
            <w:r w:rsidR="00210676" w:rsidRPr="007714C5">
              <w:rPr>
                <w:rFonts w:ascii="Angsana New" w:eastAsia="Arial Unicode MS" w:hAnsi="Angsana New"/>
                <w:sz w:val="26"/>
                <w:szCs w:val="26"/>
              </w:rPr>
              <w:t>794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4C3D55" w:rsidRPr="007714C5" w14:paraId="204A4E03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DC842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เงินลงทุน</w:t>
            </w:r>
            <w:r w:rsidRPr="007714C5">
              <w:rPr>
                <w:rFonts w:ascii="Angsana New" w:eastAsia="Arial Unicode MS" w:hAnsi="Angsana New" w:hint="eastAsia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B86285" w14:textId="0E9651B7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="00210676" w:rsidRPr="007714C5">
              <w:rPr>
                <w:rFonts w:ascii="Angsana New" w:eastAsia="Arial Unicode MS" w:hAnsi="Angsana New"/>
                <w:sz w:val="26"/>
                <w:szCs w:val="26"/>
              </w:rPr>
              <w:t>13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85A49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C97C9" w14:textId="77777777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B7C2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8118" w14:textId="1D47FC04" w:rsidR="004C3D55" w:rsidRPr="007714C5" w:rsidRDefault="00210676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2339B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2C2DC" w14:textId="441E2895" w:rsidR="004C3D55" w:rsidRPr="007714C5" w:rsidRDefault="00210676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</w:tr>
      <w:tr w:rsidR="004C3D55" w:rsidRPr="007714C5" w14:paraId="4864E886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F85A1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 w:hint="eastAsia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D668B3" w14:textId="5407A615" w:rsidR="004C3D55" w:rsidRPr="007714C5" w:rsidRDefault="00715BAD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9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747D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0DAF7" w14:textId="447B582F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="00715BAD" w:rsidRPr="007714C5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D23CD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42CB" w14:textId="77777777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3EFC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B3033" w14:textId="4AF2D3C6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="00715BAD" w:rsidRPr="007714C5">
              <w:rPr>
                <w:rFonts w:ascii="Angsana New" w:eastAsia="Arial Unicode MS" w:hAnsi="Angsana New"/>
                <w:sz w:val="26"/>
                <w:szCs w:val="26"/>
              </w:rPr>
              <w:t>14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4C3D55" w:rsidRPr="007714C5" w14:paraId="0123F2BC" w14:textId="77777777" w:rsidTr="00934C35">
        <w:trPr>
          <w:trHeight w:val="26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927E8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BCD735" w14:textId="60B31E75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1,5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77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8E39E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611CA9" w14:textId="52A44BF0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5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4766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E1033F" w14:textId="04022370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226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7702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504996" w14:textId="61162CB8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1,808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C3D55" w:rsidRPr="007714C5" w14:paraId="05415393" w14:textId="77777777" w:rsidTr="00934C35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3D7DC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91CEA4B" w14:textId="66B72840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1,2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31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4F63F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778ECE" w14:textId="1B9019FC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15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E25FD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3F43ABF" w14:textId="0241A042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236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7114" w14:textId="77777777" w:rsidR="004C3D55" w:rsidRPr="007714C5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CC4CEE0" w14:textId="2AADB0EF" w:rsidR="004C3D55" w:rsidRPr="007714C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</w:t>
            </w:r>
            <w:r w:rsidR="00715BAD"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482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01E7E75A" w14:textId="325250FE" w:rsidR="00FA7B1D" w:rsidRPr="007714C5" w:rsidRDefault="00FA7B1D" w:rsidP="007C5FE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220FF8BE" w14:textId="77777777" w:rsidR="000E1DDC" w:rsidRPr="007714C5" w:rsidRDefault="000E1DDC" w:rsidP="00182BCF">
      <w:pPr>
        <w:pStyle w:val="BodyText"/>
        <w:tabs>
          <w:tab w:val="clear" w:pos="454"/>
          <w:tab w:val="left" w:pos="540"/>
        </w:tabs>
        <w:spacing w:after="0" w:line="240" w:lineRule="auto"/>
        <w:ind w:left="540"/>
      </w:pP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50"/>
        <w:gridCol w:w="1336"/>
        <w:gridCol w:w="273"/>
        <w:gridCol w:w="1033"/>
        <w:gridCol w:w="270"/>
        <w:gridCol w:w="1170"/>
        <w:gridCol w:w="270"/>
        <w:gridCol w:w="1080"/>
        <w:gridCol w:w="270"/>
        <w:gridCol w:w="1260"/>
      </w:tblGrid>
      <w:tr w:rsidR="008E6358" w:rsidRPr="007714C5" w14:paraId="7AA17A79" w14:textId="77777777" w:rsidTr="00887BD9">
        <w:trPr>
          <w:trHeight w:val="360"/>
        </w:trPr>
        <w:tc>
          <w:tcPr>
            <w:tcW w:w="2650" w:type="dxa"/>
            <w:shd w:val="clear" w:color="auto" w:fill="auto"/>
            <w:vAlign w:val="center"/>
            <w:hideMark/>
          </w:tcPr>
          <w:p w14:paraId="1A37F42F" w14:textId="77777777" w:rsidR="008E6358" w:rsidRPr="007714C5" w:rsidRDefault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36" w:type="dxa"/>
            <w:shd w:val="clear" w:color="auto" w:fill="auto"/>
            <w:hideMark/>
          </w:tcPr>
          <w:p w14:paraId="6F9F622C" w14:textId="77777777" w:rsidR="008E6358" w:rsidRPr="007714C5" w:rsidRDefault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hideMark/>
          </w:tcPr>
          <w:p w14:paraId="50862D8A" w14:textId="77777777" w:rsidR="008E6358" w:rsidRPr="007714C5" w:rsidRDefault="008E63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7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5CB3DA" w14:textId="343D13D5" w:rsidR="008E6358" w:rsidRPr="007714C5" w:rsidRDefault="008E635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270" w:type="dxa"/>
            <w:shd w:val="clear" w:color="auto" w:fill="auto"/>
            <w:noWrap/>
            <w:hideMark/>
          </w:tcPr>
          <w:p w14:paraId="226CBF36" w14:textId="77777777" w:rsidR="008E6358" w:rsidRPr="007714C5" w:rsidRDefault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F04EC3" w14:textId="77777777" w:rsidR="008E6358" w:rsidRPr="007714C5" w:rsidRDefault="008E635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E0A6801" w14:textId="77777777" w:rsidR="008E6358" w:rsidRPr="007714C5" w:rsidRDefault="008E635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5044CE0C" w14:textId="77777777" w:rsidR="008E6358" w:rsidRPr="007714C5" w:rsidRDefault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E6358" w:rsidRPr="007714C5" w14:paraId="32E5BAF2" w14:textId="77777777" w:rsidTr="00887BD9">
        <w:trPr>
          <w:trHeight w:val="360"/>
        </w:trPr>
        <w:tc>
          <w:tcPr>
            <w:tcW w:w="2650" w:type="dxa"/>
            <w:shd w:val="clear" w:color="auto" w:fill="auto"/>
            <w:vAlign w:val="center"/>
          </w:tcPr>
          <w:p w14:paraId="461D9470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</w:tcPr>
          <w:p w14:paraId="77D45477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7B959E2" w14:textId="77777777" w:rsidR="008E6358" w:rsidRPr="007714C5" w:rsidRDefault="008E6358" w:rsidP="008E63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084C" w14:textId="11B3A36F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D133D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7FDE0" w14:textId="33919498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  <w:noWrap/>
          </w:tcPr>
          <w:p w14:paraId="1A1357BD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19AD92" w14:textId="7634F96A" w:rsidR="008E6358" w:rsidRPr="007714C5" w:rsidRDefault="004323E0" w:rsidP="008E635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7714C5">
              <w:rPr>
                <w:rFonts w:ascii="Angsana New" w:eastAsia="Arial Unicode MS" w:hAnsi="Angsana New" w:hint="eastAsia"/>
                <w:sz w:val="26"/>
                <w:szCs w:val="26"/>
                <w:cs/>
                <w:lang w:val="en-GB"/>
              </w:rPr>
              <w:t>รับรู้ใน</w:t>
            </w:r>
          </w:p>
        </w:tc>
        <w:tc>
          <w:tcPr>
            <w:tcW w:w="270" w:type="dxa"/>
            <w:shd w:val="clear" w:color="auto" w:fill="auto"/>
          </w:tcPr>
          <w:p w14:paraId="3B24B7EB" w14:textId="77777777" w:rsidR="008E6358" w:rsidRPr="007714C5" w:rsidRDefault="008E6358" w:rsidP="008E635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AB09235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E6358" w:rsidRPr="007714C5" w14:paraId="1D4E7E0D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center"/>
            <w:hideMark/>
          </w:tcPr>
          <w:p w14:paraId="1FE4652D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36" w:type="dxa"/>
            <w:shd w:val="clear" w:color="auto" w:fill="auto"/>
            <w:hideMark/>
          </w:tcPr>
          <w:p w14:paraId="180A3482" w14:textId="77777777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" w:type="dxa"/>
            <w:shd w:val="clear" w:color="auto" w:fill="auto"/>
            <w:hideMark/>
          </w:tcPr>
          <w:p w14:paraId="5A8D2BCD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hideMark/>
          </w:tcPr>
          <w:p w14:paraId="74D649BC" w14:textId="77777777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  <w:noWrap/>
            <w:hideMark/>
          </w:tcPr>
          <w:p w14:paraId="5BD7B193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7CC42D0A" w14:textId="77777777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  <w:noWrap/>
            <w:hideMark/>
          </w:tcPr>
          <w:p w14:paraId="0D00D445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73DC0373" w14:textId="77777777" w:rsidR="008E6358" w:rsidRPr="007714C5" w:rsidRDefault="008E6358" w:rsidP="008E635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ส่วนของ</w:t>
            </w:r>
          </w:p>
        </w:tc>
        <w:tc>
          <w:tcPr>
            <w:tcW w:w="270" w:type="dxa"/>
            <w:shd w:val="clear" w:color="auto" w:fill="auto"/>
          </w:tcPr>
          <w:p w14:paraId="5A7D4F4F" w14:textId="77777777" w:rsidR="008E6358" w:rsidRPr="007714C5" w:rsidRDefault="008E6358" w:rsidP="008E635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4585F58" w14:textId="77777777" w:rsidR="008E6358" w:rsidRPr="007714C5" w:rsidRDefault="008E6358" w:rsidP="008E635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E6358" w:rsidRPr="007714C5" w14:paraId="58A2A309" w14:textId="77777777" w:rsidTr="00FD1F0C">
        <w:trPr>
          <w:trHeight w:val="135"/>
        </w:trPr>
        <w:tc>
          <w:tcPr>
            <w:tcW w:w="2650" w:type="dxa"/>
            <w:shd w:val="clear" w:color="auto" w:fill="auto"/>
            <w:vAlign w:val="center"/>
          </w:tcPr>
          <w:p w14:paraId="67466C59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hideMark/>
          </w:tcPr>
          <w:p w14:paraId="13B771F2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 xml:space="preserve">1 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มกราคม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7F9AFBB2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  <w:vAlign w:val="center"/>
            <w:hideMark/>
          </w:tcPr>
          <w:p w14:paraId="77B6D100" w14:textId="531A81EA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 w:hint="eastAsia"/>
                <w:i/>
                <w:iCs/>
                <w:sz w:val="26"/>
                <w:szCs w:val="26"/>
                <w:cs/>
              </w:rPr>
              <w:t>หมายเหตุ</w:t>
            </w:r>
            <w:r w:rsidRPr="007714C5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Pr="007714C5"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  <w:t>17</w:t>
            </w:r>
            <w:r w:rsidRPr="007714C5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B7CD839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F7FD9D9" w14:textId="77777777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0" w:type="dxa"/>
            <w:shd w:val="clear" w:color="auto" w:fill="auto"/>
          </w:tcPr>
          <w:p w14:paraId="26D53D30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5D992EBB" w14:textId="77777777" w:rsidR="008E6358" w:rsidRPr="007714C5" w:rsidRDefault="008E6358" w:rsidP="008E6358">
            <w:pPr>
              <w:spacing w:line="240" w:lineRule="auto"/>
              <w:ind w:right="-105" w:hanging="105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 xml:space="preserve"> 31 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ธันวาคม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 xml:space="preserve"> 2565</w:t>
            </w:r>
          </w:p>
        </w:tc>
      </w:tr>
      <w:tr w:rsidR="008E6358" w:rsidRPr="007714C5" w14:paraId="18524C82" w14:textId="77777777" w:rsidTr="00FD1F0C">
        <w:trPr>
          <w:trHeight w:val="135"/>
        </w:trPr>
        <w:tc>
          <w:tcPr>
            <w:tcW w:w="2650" w:type="dxa"/>
            <w:shd w:val="clear" w:color="auto" w:fill="auto"/>
            <w:vAlign w:val="center"/>
          </w:tcPr>
          <w:p w14:paraId="725567B5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62" w:type="dxa"/>
            <w:gridSpan w:val="9"/>
            <w:shd w:val="clear" w:color="auto" w:fill="auto"/>
            <w:vAlign w:val="center"/>
            <w:hideMark/>
          </w:tcPr>
          <w:p w14:paraId="517889FB" w14:textId="77777777" w:rsidR="008E6358" w:rsidRPr="007714C5" w:rsidRDefault="008E6358" w:rsidP="008E6358">
            <w:pPr>
              <w:spacing w:line="240" w:lineRule="auto"/>
              <w:jc w:val="center"/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E6358" w:rsidRPr="007714C5" w14:paraId="68A67404" w14:textId="77777777" w:rsidTr="00FD1F0C">
        <w:trPr>
          <w:trHeight w:val="135"/>
        </w:trPr>
        <w:tc>
          <w:tcPr>
            <w:tcW w:w="2650" w:type="dxa"/>
            <w:shd w:val="clear" w:color="auto" w:fill="auto"/>
            <w:vAlign w:val="bottom"/>
            <w:hideMark/>
          </w:tcPr>
          <w:p w14:paraId="284DE767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rtl/>
                <w:cs/>
                <w:lang w:bidi="ar-SA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6" w:type="dxa"/>
            <w:shd w:val="clear" w:color="auto" w:fill="auto"/>
            <w:vAlign w:val="bottom"/>
            <w:hideMark/>
          </w:tcPr>
          <w:p w14:paraId="4FB31B88" w14:textId="77777777" w:rsidR="008E6358" w:rsidRPr="007714C5" w:rsidRDefault="008E6358" w:rsidP="008E6358">
            <w:pPr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vAlign w:val="center"/>
            <w:hideMark/>
          </w:tcPr>
          <w:p w14:paraId="25340454" w14:textId="77777777" w:rsidR="008E6358" w:rsidRPr="007714C5" w:rsidRDefault="008E6358" w:rsidP="008E63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5796CEC6" w14:textId="77777777" w:rsidR="008E6358" w:rsidRPr="007714C5" w:rsidRDefault="008E6358" w:rsidP="008E63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4F876DFA" w14:textId="77777777" w:rsidR="008E6358" w:rsidRPr="007714C5" w:rsidRDefault="008E6358" w:rsidP="008E63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1992E6D1" w14:textId="77777777" w:rsidR="008E6358" w:rsidRPr="007714C5" w:rsidRDefault="008E6358" w:rsidP="008E63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33AD8EFB" w14:textId="77777777" w:rsidR="008E6358" w:rsidRPr="007714C5" w:rsidRDefault="008E6358" w:rsidP="008E6358">
            <w:pPr>
              <w:spacing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24530FB9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18EEC33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030818A7" w14:textId="77777777" w:rsidR="008E6358" w:rsidRPr="007714C5" w:rsidRDefault="008E6358" w:rsidP="008E6358">
            <w:pPr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E6358" w:rsidRPr="007714C5" w14:paraId="4773FFF3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54BDA3E2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0A44EB33" w14:textId="77777777" w:rsidR="008E6358" w:rsidRPr="007714C5" w:rsidRDefault="008E6358" w:rsidP="008E635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10FFABB1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3B6A6690" w14:textId="74BD079A" w:rsidR="008E6358" w:rsidRPr="007714C5" w:rsidRDefault="008E6358" w:rsidP="008E635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BED842A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1F44800" w14:textId="2190DF52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37B14DE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DC85ED" w14:textId="6A75DB80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AC9E9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F0D04E" w14:textId="2DACB6A9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</w:tr>
      <w:tr w:rsidR="008E6358" w:rsidRPr="007714C5" w14:paraId="4E72A40F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482EEF49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36" w:type="dxa"/>
            <w:shd w:val="clear" w:color="auto" w:fill="auto"/>
            <w:noWrap/>
            <w:vAlign w:val="bottom"/>
          </w:tcPr>
          <w:p w14:paraId="4B9E8D79" w14:textId="77777777" w:rsidR="008E6358" w:rsidRPr="007714C5" w:rsidRDefault="008E6358" w:rsidP="008E635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1CA63F83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30DF554A" w14:textId="77777777" w:rsidR="008E6358" w:rsidRPr="007714C5" w:rsidRDefault="008E6358" w:rsidP="008E635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2D7C36A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A707095" w14:textId="5BB8C43E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69BCB04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81C7E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9BE8D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C100A94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E6358" w:rsidRPr="007714C5" w14:paraId="05C42647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1F0CBA8E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465D8AAA" w14:textId="77777777" w:rsidR="008E6358" w:rsidRPr="007714C5" w:rsidRDefault="008E6358" w:rsidP="008E635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243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0D9D74A0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6C8FE1EF" w14:textId="62511A0A" w:rsidR="008E6358" w:rsidRPr="007714C5" w:rsidRDefault="008E6358" w:rsidP="008E635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6DB766C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C5AFCF5" w14:textId="0967E731" w:rsidR="008E6358" w:rsidRPr="007714C5" w:rsidRDefault="008E6358" w:rsidP="008E6358">
            <w:pPr>
              <w:tabs>
                <w:tab w:val="clear" w:pos="907"/>
                <w:tab w:val="decimal" w:pos="1060"/>
              </w:tabs>
              <w:spacing w:line="240" w:lineRule="auto"/>
              <w:ind w:right="-3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9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9A6EFD0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AC9DE" w14:textId="4672B23D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F122E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CD941F6" w14:textId="30D4FA34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245</w:t>
            </w:r>
          </w:p>
        </w:tc>
      </w:tr>
      <w:tr w:rsidR="008E6358" w:rsidRPr="007714C5" w14:paraId="2C95A2F6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50FD3634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1D153C83" w14:textId="77777777" w:rsidR="008E6358" w:rsidRPr="007714C5" w:rsidRDefault="008E6358" w:rsidP="008E635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52BF3C57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0D7AABC7" w14:textId="2163779B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left" w:pos="646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61CA06C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34332BE" w14:textId="721D0928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3FE5EE4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B2FB1" w14:textId="392CA7DA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16222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E0E7B1C" w14:textId="1BE1B493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32</w:t>
            </w:r>
          </w:p>
        </w:tc>
      </w:tr>
      <w:tr w:rsidR="008E6358" w:rsidRPr="007714C5" w14:paraId="7A92ACF0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03997D48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7D254" w14:textId="77777777" w:rsidR="008E6358" w:rsidRPr="007714C5" w:rsidRDefault="008E6358" w:rsidP="008E635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326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53FCA992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0223B4" w14:textId="7FF049F9" w:rsidR="008E6358" w:rsidRPr="007714C5" w:rsidRDefault="008E6358" w:rsidP="008E635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2065D1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EEC9F5" w14:textId="40CF35D3" w:rsidR="008E6358" w:rsidRPr="007714C5" w:rsidRDefault="008E6358" w:rsidP="008E6358">
            <w:pPr>
              <w:tabs>
                <w:tab w:val="clear" w:pos="907"/>
                <w:tab w:val="decimal" w:pos="1060"/>
              </w:tabs>
              <w:spacing w:line="240" w:lineRule="auto"/>
              <w:ind w:right="-33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8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4C69D57" w14:textId="77777777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ind w:right="-33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EC436" w14:textId="013019EF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A0888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F63D18" w14:textId="21AD091A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327</w:t>
            </w:r>
          </w:p>
        </w:tc>
      </w:tr>
      <w:tr w:rsidR="008E6358" w:rsidRPr="007714C5" w14:paraId="70B5B077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6801709E" w14:textId="77777777" w:rsidR="008E6358" w:rsidRPr="007714C5" w:rsidRDefault="008E6358" w:rsidP="008E6358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</w:tcPr>
          <w:p w14:paraId="1A4A39F0" w14:textId="77777777" w:rsidR="008E6358" w:rsidRPr="007714C5" w:rsidRDefault="008E6358" w:rsidP="008E635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2C9D6C2E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2E4BD8D5" w14:textId="77777777" w:rsidR="008E6358" w:rsidRPr="007714C5" w:rsidRDefault="008E6358" w:rsidP="008E635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ECA3F18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E33BC9" w14:textId="77777777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B794D1B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9002C4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C6D9B7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9B2A62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E6358" w:rsidRPr="007714C5" w14:paraId="2BF82644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053FAE49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6" w:type="dxa"/>
            <w:shd w:val="clear" w:color="auto" w:fill="auto"/>
            <w:noWrap/>
            <w:vAlign w:val="bottom"/>
          </w:tcPr>
          <w:p w14:paraId="770DCD1B" w14:textId="77777777" w:rsidR="008E6358" w:rsidRPr="007714C5" w:rsidRDefault="008E6358" w:rsidP="008E635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6782738D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1297D40C" w14:textId="77777777" w:rsidR="008E6358" w:rsidRPr="007714C5" w:rsidRDefault="008E6358" w:rsidP="008E635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5AE9272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350131" w14:textId="77777777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D7BB694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181651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1D175D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1620E1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E6358" w:rsidRPr="007714C5" w14:paraId="334A6FEA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69E0BFF7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6E314896" w14:textId="77777777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1,794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73BA84DF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55884BE2" w14:textId="70099426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56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8D3F417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6481224" w14:textId="71DF6E9E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157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5ECA541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C6E9A" w14:textId="72B6ADC4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7BE86D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909FAC" w14:textId="41E6E4CE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71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1,506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8E6358" w:rsidRPr="007714C5" w14:paraId="2DF34A6B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3927A873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61CF1" w14:textId="77777777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14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6B41293B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noWrap/>
            <w:vAlign w:val="bottom"/>
          </w:tcPr>
          <w:p w14:paraId="3DD7BAEA" w14:textId="1F5AB504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36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82A6DDD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EC57C5F" w14:textId="23A3A926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9410E1E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C78B48" w14:textId="65353FE5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74910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FAA0AF" w14:textId="504F8016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sz w:val="26"/>
                <w:szCs w:val="26"/>
              </w:rPr>
              <w:t>50</w:t>
            </w:r>
            <w:r w:rsidRPr="007714C5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8E6358" w:rsidRPr="007714C5" w14:paraId="49870A5B" w14:textId="77777777" w:rsidTr="00FD1F0C">
        <w:trPr>
          <w:trHeight w:val="262"/>
        </w:trPr>
        <w:tc>
          <w:tcPr>
            <w:tcW w:w="2650" w:type="dxa"/>
            <w:shd w:val="clear" w:color="auto" w:fill="auto"/>
            <w:vAlign w:val="bottom"/>
            <w:hideMark/>
          </w:tcPr>
          <w:p w14:paraId="697AB379" w14:textId="77777777" w:rsidR="008E6358" w:rsidRPr="007714C5" w:rsidRDefault="008E6358" w:rsidP="008E635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2989" w14:textId="77777777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1,808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08FA3AEC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33486" w14:textId="62EAAD4D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92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F2A26B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4D9D05" w14:textId="52735681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157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E8D917F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39651" w14:textId="3250874D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A91D2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38EA72" w14:textId="2748F041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71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1,556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E6358" w:rsidRPr="007714C5" w14:paraId="2858E103" w14:textId="77777777" w:rsidTr="00FD1F0C">
        <w:trPr>
          <w:trHeight w:val="360"/>
        </w:trPr>
        <w:tc>
          <w:tcPr>
            <w:tcW w:w="2650" w:type="dxa"/>
            <w:shd w:val="clear" w:color="auto" w:fill="auto"/>
            <w:vAlign w:val="bottom"/>
            <w:hideMark/>
          </w:tcPr>
          <w:p w14:paraId="5CA510F6" w14:textId="77777777" w:rsidR="008E6358" w:rsidRPr="007714C5" w:rsidRDefault="008E6358" w:rsidP="008E6358">
            <w:pPr>
              <w:tabs>
                <w:tab w:val="clear" w:pos="3742"/>
                <w:tab w:val="left" w:pos="243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88748" w14:textId="77777777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1,482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273" w:type="dxa"/>
            <w:shd w:val="clear" w:color="auto" w:fill="auto"/>
            <w:noWrap/>
            <w:vAlign w:val="bottom"/>
          </w:tcPr>
          <w:p w14:paraId="67BAADCB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AA4060" w14:textId="0D556F06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69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83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17497D7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F1DB6A" w14:textId="2F22F09F" w:rsidR="008E6358" w:rsidRPr="007714C5" w:rsidRDefault="008E6358" w:rsidP="008E6358">
            <w:pPr>
              <w:tabs>
                <w:tab w:val="decimal" w:pos="1060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97B2FD9" w14:textId="77777777" w:rsidR="008E6358" w:rsidRPr="007714C5" w:rsidRDefault="008E6358" w:rsidP="008E6358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5E77678" w14:textId="7F9C6E88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B89CE1" w14:textId="77777777" w:rsidR="008E6358" w:rsidRPr="007714C5" w:rsidRDefault="008E6358" w:rsidP="008E6358">
            <w:pPr>
              <w:tabs>
                <w:tab w:val="decimal" w:pos="971"/>
              </w:tabs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6741ED" w14:textId="30B1CFB0" w:rsidR="008E6358" w:rsidRPr="007714C5" w:rsidRDefault="008E6358" w:rsidP="008E6358">
            <w:pPr>
              <w:tabs>
                <w:tab w:val="clear" w:pos="680"/>
                <w:tab w:val="clear" w:pos="907"/>
                <w:tab w:val="left" w:pos="498"/>
                <w:tab w:val="decimal" w:pos="971"/>
              </w:tabs>
              <w:spacing w:line="240" w:lineRule="auto"/>
              <w:ind w:right="-60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1,229</w:t>
            </w:r>
            <w:r w:rsidRPr="007714C5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2DA97EA4" w14:textId="77777777" w:rsidR="006659E4" w:rsidRPr="007714C5" w:rsidRDefault="006659E4" w:rsidP="00396DE4">
      <w:pPr>
        <w:pStyle w:val="block"/>
        <w:tabs>
          <w:tab w:val="left" w:pos="709"/>
        </w:tabs>
        <w:spacing w:after="0" w:line="240" w:lineRule="auto"/>
        <w:ind w:left="0" w:firstLine="567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A6C179E" w14:textId="27A00BA5" w:rsidR="00E4268D" w:rsidRPr="007714C5" w:rsidRDefault="00E4268D" w:rsidP="00BE2594">
      <w:pPr>
        <w:pStyle w:val="block"/>
        <w:tabs>
          <w:tab w:val="left" w:pos="709"/>
        </w:tabs>
        <w:spacing w:after="0" w:line="240" w:lineRule="auto"/>
        <w:ind w:left="0" w:firstLine="546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FD2F185" w14:textId="18213FAB" w:rsidR="006D1EDB" w:rsidRPr="007714C5" w:rsidRDefault="003F7E86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A109B" w:rsidRPr="007714C5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2341A550" w14:textId="77777777" w:rsidR="00393BBD" w:rsidRPr="007714C5" w:rsidRDefault="00393BB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568B92" w14:textId="1272E80F" w:rsidR="00393BBD" w:rsidRPr="007714C5" w:rsidRDefault="00393BBD" w:rsidP="0039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ab/>
      </w:r>
      <w:r w:rsidRPr="007714C5">
        <w:rPr>
          <w:rFonts w:ascii="Angsana New" w:hAnsi="Angsana New"/>
          <w:sz w:val="30"/>
          <w:szCs w:val="30"/>
          <w:cs/>
        </w:rPr>
        <w:t>การเปลี่ยนแปลงของหนี้สินที่มีสาระสำคัญที่เกิดจากกิจกรรมจัดหาเงินเป็นดังนี้</w:t>
      </w:r>
    </w:p>
    <w:p w14:paraId="44354711" w14:textId="77777777" w:rsidR="00393BBD" w:rsidRPr="007714C5" w:rsidRDefault="00393BBD" w:rsidP="0039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</w:p>
    <w:tbl>
      <w:tblPr>
        <w:tblW w:w="89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93"/>
        <w:gridCol w:w="1304"/>
        <w:gridCol w:w="193"/>
        <w:gridCol w:w="1173"/>
        <w:gridCol w:w="193"/>
        <w:gridCol w:w="1304"/>
        <w:gridCol w:w="193"/>
        <w:gridCol w:w="1309"/>
      </w:tblGrid>
      <w:tr w:rsidR="00393BBD" w:rsidRPr="007714C5" w14:paraId="093D507A" w14:textId="77777777" w:rsidTr="00BB6B73">
        <w:trPr>
          <w:cantSplit/>
          <w:trHeight w:val="907"/>
          <w:tblHeader/>
        </w:trPr>
        <w:tc>
          <w:tcPr>
            <w:tcW w:w="3118" w:type="dxa"/>
          </w:tcPr>
          <w:p w14:paraId="4AF427A6" w14:textId="77777777" w:rsidR="00393BBD" w:rsidRPr="007714C5" w:rsidRDefault="00393BBD" w:rsidP="00716F5E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13A1E84B" w14:textId="77777777" w:rsidR="00393BBD" w:rsidRPr="007714C5" w:rsidRDefault="00393BBD" w:rsidP="00716F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55948AE" w14:textId="77777777" w:rsidR="00393BBD" w:rsidRPr="007714C5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0D462756" w14:textId="77777777" w:rsidR="00393BBD" w:rsidRPr="007714C5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93" w:type="dxa"/>
            <w:vAlign w:val="bottom"/>
          </w:tcPr>
          <w:p w14:paraId="575FC5D6" w14:textId="77777777" w:rsidR="00393BBD" w:rsidRPr="007714C5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0359A68" w14:textId="2680BBE0" w:rsidR="00393BBD" w:rsidRPr="007714C5" w:rsidRDefault="0044017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 xml:space="preserve">    </w:t>
            </w:r>
            <w:r w:rsidR="00393BBD"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73713E54" w14:textId="360F8047" w:rsidR="00393BBD" w:rsidRPr="007714C5" w:rsidRDefault="0044017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 xml:space="preserve">    </w:t>
            </w:r>
            <w:r w:rsidR="00393BBD"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  <w:tc>
          <w:tcPr>
            <w:tcW w:w="193" w:type="dxa"/>
          </w:tcPr>
          <w:p w14:paraId="5A70FF58" w14:textId="77777777" w:rsidR="00393BBD" w:rsidRPr="007714C5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3C00C349" w14:textId="77777777" w:rsidR="00393BBD" w:rsidRPr="007714C5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93" w:type="dxa"/>
            <w:vAlign w:val="bottom"/>
          </w:tcPr>
          <w:p w14:paraId="0450AC14" w14:textId="77777777" w:rsidR="00393BBD" w:rsidRPr="007714C5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25E6259A" w14:textId="77777777" w:rsidR="00393BBD" w:rsidRPr="007714C5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93BBD" w:rsidRPr="007714C5" w14:paraId="0030E052" w14:textId="77777777" w:rsidTr="00BB6B73">
        <w:trPr>
          <w:cantSplit/>
          <w:trHeight w:val="444"/>
        </w:trPr>
        <w:tc>
          <w:tcPr>
            <w:tcW w:w="3118" w:type="dxa"/>
          </w:tcPr>
          <w:p w14:paraId="10450F65" w14:textId="77777777" w:rsidR="00393BBD" w:rsidRPr="007714C5" w:rsidRDefault="00393BBD" w:rsidP="00716F5E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  <w:vAlign w:val="bottom"/>
          </w:tcPr>
          <w:p w14:paraId="446C5C93" w14:textId="77777777" w:rsidR="00393BBD" w:rsidRPr="007714C5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9" w:type="dxa"/>
            <w:gridSpan w:val="7"/>
            <w:vAlign w:val="bottom"/>
          </w:tcPr>
          <w:p w14:paraId="0C2846CD" w14:textId="77777777" w:rsidR="00393BBD" w:rsidRPr="007714C5" w:rsidRDefault="00393BBD" w:rsidP="00716F5E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F0716" w:rsidRPr="007714C5" w14:paraId="4AECEC06" w14:textId="77777777" w:rsidTr="00BB6B73">
        <w:trPr>
          <w:cantSplit/>
          <w:trHeight w:val="444"/>
        </w:trPr>
        <w:tc>
          <w:tcPr>
            <w:tcW w:w="3118" w:type="dxa"/>
            <w:vAlign w:val="bottom"/>
          </w:tcPr>
          <w:p w14:paraId="47E0F913" w14:textId="438FAB68" w:rsidR="000F0716" w:rsidRPr="007714C5" w:rsidRDefault="000F0716" w:rsidP="000F0716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" w:type="dxa"/>
            <w:vAlign w:val="bottom"/>
          </w:tcPr>
          <w:p w14:paraId="1CC01649" w14:textId="77777777" w:rsidR="000F0716" w:rsidRPr="007714C5" w:rsidRDefault="000F0716" w:rsidP="000F071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  <w:vAlign w:val="bottom"/>
          </w:tcPr>
          <w:p w14:paraId="1023B3D5" w14:textId="573A2DC1" w:rsidR="000F0716" w:rsidRPr="007714C5" w:rsidRDefault="000F0716" w:rsidP="00932C8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5,299</w:t>
            </w:r>
          </w:p>
        </w:tc>
        <w:tc>
          <w:tcPr>
            <w:tcW w:w="193" w:type="dxa"/>
            <w:vAlign w:val="bottom"/>
          </w:tcPr>
          <w:p w14:paraId="44B6A687" w14:textId="77777777" w:rsidR="000F0716" w:rsidRPr="007714C5" w:rsidRDefault="000F0716" w:rsidP="000F0716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E1F7311" w14:textId="5CBA958E" w:rsidR="000F0716" w:rsidRPr="007714C5" w:rsidRDefault="000F0716" w:rsidP="00BB6B7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93" w:type="dxa"/>
          </w:tcPr>
          <w:p w14:paraId="078E2DD8" w14:textId="77777777" w:rsidR="000F0716" w:rsidRPr="007714C5" w:rsidRDefault="000F0716" w:rsidP="00BB6B73">
            <w:pPr>
              <w:pStyle w:val="acctfourfigures"/>
              <w:tabs>
                <w:tab w:val="clear" w:pos="765"/>
                <w:tab w:val="decimal" w:pos="892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748162B3" w14:textId="7D085CCC" w:rsidR="000F0716" w:rsidRPr="007714C5" w:rsidRDefault="000F0716" w:rsidP="000F0716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174,955</w:t>
            </w:r>
          </w:p>
        </w:tc>
        <w:tc>
          <w:tcPr>
            <w:tcW w:w="193" w:type="dxa"/>
            <w:vAlign w:val="bottom"/>
          </w:tcPr>
          <w:p w14:paraId="22B465D0" w14:textId="77777777" w:rsidR="000F0716" w:rsidRPr="007714C5" w:rsidRDefault="000F0716" w:rsidP="000F071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DB2AEE8" w14:textId="44DCF3BF" w:rsidR="000F0716" w:rsidRPr="007714C5" w:rsidRDefault="000F0716" w:rsidP="00932C8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180,422</w:t>
            </w:r>
          </w:p>
        </w:tc>
      </w:tr>
      <w:tr w:rsidR="000F0716" w:rsidRPr="007714C5" w14:paraId="12A6516D" w14:textId="77777777" w:rsidTr="00BB6B73">
        <w:trPr>
          <w:cantSplit/>
          <w:trHeight w:val="444"/>
        </w:trPr>
        <w:tc>
          <w:tcPr>
            <w:tcW w:w="3118" w:type="dxa"/>
            <w:vAlign w:val="bottom"/>
          </w:tcPr>
          <w:p w14:paraId="6149F984" w14:textId="77777777" w:rsidR="000F0716" w:rsidRPr="007714C5" w:rsidRDefault="000F0716" w:rsidP="000F0716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</w:p>
          <w:p w14:paraId="16747F0E" w14:textId="6DF6307E" w:rsidR="000F0716" w:rsidRPr="007714C5" w:rsidRDefault="000F0716" w:rsidP="000F0716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เงินสดจากการจัดหาเงิน</w:t>
            </w:r>
          </w:p>
        </w:tc>
        <w:tc>
          <w:tcPr>
            <w:tcW w:w="193" w:type="dxa"/>
            <w:vAlign w:val="bottom"/>
          </w:tcPr>
          <w:p w14:paraId="0E3B030C" w14:textId="77777777" w:rsidR="000F0716" w:rsidRPr="007714C5" w:rsidRDefault="000F0716" w:rsidP="000F071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  <w:vAlign w:val="bottom"/>
          </w:tcPr>
          <w:p w14:paraId="08F0975D" w14:textId="3CA15A81" w:rsidR="000F0716" w:rsidRPr="007714C5" w:rsidDel="007D670E" w:rsidRDefault="000F0716" w:rsidP="00DF34A9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1,282</w:t>
            </w:r>
          </w:p>
        </w:tc>
        <w:tc>
          <w:tcPr>
            <w:tcW w:w="193" w:type="dxa"/>
            <w:vAlign w:val="bottom"/>
          </w:tcPr>
          <w:p w14:paraId="10EB8083" w14:textId="77777777" w:rsidR="000F0716" w:rsidRPr="007714C5" w:rsidRDefault="000F0716" w:rsidP="000F0716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5ADDE22" w14:textId="20902E80" w:rsidR="000F0716" w:rsidRPr="007714C5" w:rsidRDefault="000F0716" w:rsidP="00BB6B7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6A2F8F32" w14:textId="60CFA80A" w:rsidR="000F0716" w:rsidRPr="007714C5" w:rsidRDefault="000F0716" w:rsidP="000F071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3D9570FE" w14:textId="5654AADB" w:rsidR="000F0716" w:rsidRPr="007714C5" w:rsidRDefault="000F0716" w:rsidP="00DF34A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10,000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291C9578" w14:textId="77777777" w:rsidR="000F0716" w:rsidRPr="007714C5" w:rsidRDefault="000F0716" w:rsidP="000F071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89EE43A" w14:textId="56BC7694" w:rsidR="000F0716" w:rsidRPr="007714C5" w:rsidRDefault="000F0716" w:rsidP="00DF34A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8,811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F0716" w:rsidRPr="007714C5" w14:paraId="1337982F" w14:textId="77777777" w:rsidTr="00BB6B73">
        <w:trPr>
          <w:cantSplit/>
          <w:trHeight w:val="862"/>
        </w:trPr>
        <w:tc>
          <w:tcPr>
            <w:tcW w:w="3118" w:type="dxa"/>
            <w:vAlign w:val="bottom"/>
          </w:tcPr>
          <w:p w14:paraId="33B5D413" w14:textId="77301A34" w:rsidR="000F0716" w:rsidRPr="007714C5" w:rsidRDefault="000F0716" w:rsidP="000F0716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</w:t>
            </w:r>
          </w:p>
          <w:p w14:paraId="6195B0E5" w14:textId="0B6A42F1" w:rsidR="000F0716" w:rsidRPr="007714C5" w:rsidRDefault="000F0716" w:rsidP="000F0716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รายการอื่นที่มิใช่เงินสด</w:t>
            </w:r>
          </w:p>
        </w:tc>
        <w:tc>
          <w:tcPr>
            <w:tcW w:w="193" w:type="dxa"/>
            <w:vAlign w:val="bottom"/>
          </w:tcPr>
          <w:p w14:paraId="46B032C8" w14:textId="77777777" w:rsidR="000F0716" w:rsidRPr="007714C5" w:rsidRDefault="000F0716" w:rsidP="000F071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0990A94" w14:textId="171DF8CA" w:rsidR="000F0716" w:rsidRPr="007714C5" w:rsidDel="007D0814" w:rsidRDefault="000F0716" w:rsidP="000F0716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3A37CD7F" w14:textId="77777777" w:rsidR="000F0716" w:rsidRPr="007714C5" w:rsidRDefault="000F0716" w:rsidP="000F0716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9D35330" w14:textId="73DE1BDF" w:rsidR="000F0716" w:rsidRPr="007714C5" w:rsidDel="007D0814" w:rsidRDefault="000F0716" w:rsidP="00BB6B73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93" w:type="dxa"/>
          </w:tcPr>
          <w:p w14:paraId="0B2B07F2" w14:textId="77777777" w:rsidR="000F0716" w:rsidRPr="007714C5" w:rsidDel="007D0814" w:rsidRDefault="000F0716" w:rsidP="0084452A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CDC888A" w14:textId="0F320F4B" w:rsidR="000F0716" w:rsidRPr="007714C5" w:rsidDel="007D0814" w:rsidRDefault="00D95E40" w:rsidP="0084452A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036EBD66" w14:textId="627C78A4" w:rsidR="000F0716" w:rsidRPr="007714C5" w:rsidRDefault="000F0716" w:rsidP="0084452A">
            <w:pPr>
              <w:pStyle w:val="acctfourfigures"/>
              <w:tabs>
                <w:tab w:val="decimal" w:pos="8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64AC6C" w14:textId="778AAB70" w:rsidR="000F0716" w:rsidRPr="007714C5" w:rsidDel="007D0814" w:rsidRDefault="000F0716" w:rsidP="00DF34A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F0716" w:rsidRPr="007714C5" w14:paraId="26F41703" w14:textId="77777777" w:rsidTr="00BB6B73">
        <w:trPr>
          <w:cantSplit/>
          <w:trHeight w:val="417"/>
        </w:trPr>
        <w:tc>
          <w:tcPr>
            <w:tcW w:w="3118" w:type="dxa"/>
            <w:vAlign w:val="bottom"/>
          </w:tcPr>
          <w:p w14:paraId="56D5FA98" w14:textId="1DDFDC21" w:rsidR="000F0716" w:rsidRPr="007714C5" w:rsidRDefault="000F0716" w:rsidP="000F0716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3" w:type="dxa"/>
            <w:vAlign w:val="bottom"/>
          </w:tcPr>
          <w:p w14:paraId="69FB89E9" w14:textId="77777777" w:rsidR="000F0716" w:rsidRPr="007714C5" w:rsidRDefault="000F0716" w:rsidP="000F0716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1E690AD" w14:textId="300C9BF5" w:rsidR="000F0716" w:rsidRPr="007714C5" w:rsidDel="007D0814" w:rsidRDefault="000F0716" w:rsidP="000F0716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6,581</w:t>
            </w:r>
          </w:p>
        </w:tc>
        <w:tc>
          <w:tcPr>
            <w:tcW w:w="193" w:type="dxa"/>
            <w:vAlign w:val="bottom"/>
          </w:tcPr>
          <w:p w14:paraId="35491F4E" w14:textId="77777777" w:rsidR="000F0716" w:rsidRPr="007714C5" w:rsidRDefault="000F0716" w:rsidP="000F071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5142C0E3" w14:textId="6EC7C1CB" w:rsidR="000F0716" w:rsidRPr="007714C5" w:rsidDel="007D0814" w:rsidRDefault="000F0716" w:rsidP="00BB6B73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93" w:type="dxa"/>
          </w:tcPr>
          <w:p w14:paraId="08EE9E3C" w14:textId="77777777" w:rsidR="000F0716" w:rsidRPr="007714C5" w:rsidDel="007D0814" w:rsidRDefault="000F0716" w:rsidP="000F0716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0" w:right="-79" w:firstLine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45390823" w14:textId="00628701" w:rsidR="000F0716" w:rsidRPr="007714C5" w:rsidDel="007D0814" w:rsidRDefault="000F0716" w:rsidP="000F0716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164,931</w:t>
            </w:r>
          </w:p>
        </w:tc>
        <w:tc>
          <w:tcPr>
            <w:tcW w:w="193" w:type="dxa"/>
            <w:vAlign w:val="bottom"/>
          </w:tcPr>
          <w:p w14:paraId="37FA043A" w14:textId="77777777" w:rsidR="000F0716" w:rsidRPr="007714C5" w:rsidRDefault="000F0716" w:rsidP="000F0716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0D80F2ED" w14:textId="5EE1E763" w:rsidR="000F0716" w:rsidRPr="007714C5" w:rsidDel="007D0814" w:rsidRDefault="000F0716" w:rsidP="000F071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171,609</w:t>
            </w:r>
          </w:p>
        </w:tc>
      </w:tr>
      <w:tr w:rsidR="00393BBD" w:rsidRPr="007714C5" w14:paraId="41583CBC" w14:textId="77777777" w:rsidTr="00BB6B73">
        <w:trPr>
          <w:cantSplit/>
          <w:trHeight w:val="862"/>
        </w:trPr>
        <w:tc>
          <w:tcPr>
            <w:tcW w:w="3118" w:type="dxa"/>
            <w:vAlign w:val="bottom"/>
          </w:tcPr>
          <w:p w14:paraId="7D23884E" w14:textId="77777777" w:rsidR="00393BBD" w:rsidRPr="007714C5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</w:p>
          <w:p w14:paraId="57311DB5" w14:textId="77777777" w:rsidR="00393BBD" w:rsidRPr="007714C5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เงินสดจากการจัดหาเงิน</w:t>
            </w:r>
          </w:p>
        </w:tc>
        <w:tc>
          <w:tcPr>
            <w:tcW w:w="193" w:type="dxa"/>
            <w:vAlign w:val="bottom"/>
          </w:tcPr>
          <w:p w14:paraId="124D8EE2" w14:textId="77777777" w:rsidR="00393BBD" w:rsidRPr="007714C5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46F3DAE" w14:textId="3CA784DA" w:rsidR="00393BBD" w:rsidRPr="007714C5" w:rsidRDefault="00D27AB7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7A9E2448" w14:textId="77777777" w:rsidR="00393BBD" w:rsidRPr="007714C5" w:rsidRDefault="00393BBD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1FE2E9D3" w14:textId="655E174A" w:rsidR="00393BBD" w:rsidRPr="007714C5" w:rsidRDefault="007B74EC" w:rsidP="00BB6B7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5F310D4E" w14:textId="77777777" w:rsidR="00393BBD" w:rsidRPr="007714C5" w:rsidDel="007D0814" w:rsidRDefault="00393BBD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77D85860" w14:textId="64E320FD" w:rsidR="00393BBD" w:rsidRPr="007714C5" w:rsidRDefault="00F20FA9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25,000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41C3626C" w14:textId="77777777" w:rsidR="00393BBD" w:rsidRPr="007714C5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7FA39356" w14:textId="3A9F2F09" w:rsidR="00393BBD" w:rsidRPr="007714C5" w:rsidRDefault="00F20FA9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25,</w:t>
            </w:r>
            <w:r w:rsidR="00BA14D9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A14D9" w:rsidRPr="007714C5" w14:paraId="3495E4F3" w14:textId="77777777" w:rsidTr="00781E5B">
        <w:trPr>
          <w:cantSplit/>
          <w:trHeight w:val="432"/>
        </w:trPr>
        <w:tc>
          <w:tcPr>
            <w:tcW w:w="3118" w:type="dxa"/>
            <w:vAlign w:val="bottom"/>
          </w:tcPr>
          <w:p w14:paraId="7EED289D" w14:textId="0C1B3F26" w:rsidR="00BA14D9" w:rsidRPr="007714C5" w:rsidRDefault="00BA14D9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3" w:type="dxa"/>
            <w:vAlign w:val="bottom"/>
          </w:tcPr>
          <w:p w14:paraId="6B3C141B" w14:textId="77777777" w:rsidR="00BA14D9" w:rsidRPr="007714C5" w:rsidRDefault="00BA14D9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ADC406C" w14:textId="4E3AC47A" w:rsidR="00BA14D9" w:rsidRPr="007714C5" w:rsidRDefault="00BA14D9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6EA06FBC" w14:textId="4679BA7E" w:rsidR="00BA14D9" w:rsidRPr="007714C5" w:rsidRDefault="00BA14D9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1BEB6CEB" w14:textId="268BA39D" w:rsidR="00BA14D9" w:rsidRPr="007714C5" w:rsidRDefault="00BA14D9" w:rsidP="00BB6B7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93" w:type="dxa"/>
          </w:tcPr>
          <w:p w14:paraId="31BE4352" w14:textId="77777777" w:rsidR="00BA14D9" w:rsidRPr="007714C5" w:rsidDel="007D0814" w:rsidRDefault="00BA14D9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6B29735C" w14:textId="517A8DC4" w:rsidR="00BA14D9" w:rsidRPr="007714C5" w:rsidRDefault="00BA14D9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303B70B5" w14:textId="77777777" w:rsidR="00BA14D9" w:rsidRPr="007714C5" w:rsidRDefault="00BA14D9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735F92F6" w14:textId="67C79827" w:rsidR="00BA14D9" w:rsidRPr="007714C5" w:rsidRDefault="00BA14D9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</w:tr>
      <w:tr w:rsidR="00393BBD" w:rsidRPr="007714C5" w14:paraId="36479994" w14:textId="77777777" w:rsidTr="00BB6B73">
        <w:trPr>
          <w:cantSplit/>
          <w:trHeight w:val="862"/>
        </w:trPr>
        <w:tc>
          <w:tcPr>
            <w:tcW w:w="3118" w:type="dxa"/>
            <w:vAlign w:val="bottom"/>
          </w:tcPr>
          <w:p w14:paraId="711EC0C0" w14:textId="7266C8B8" w:rsidR="00393BBD" w:rsidRPr="007714C5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</w:t>
            </w:r>
          </w:p>
          <w:p w14:paraId="43D57864" w14:textId="77777777" w:rsidR="00393BBD" w:rsidRPr="007714C5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รายการอื่นที่มิใช่เงินสด</w:t>
            </w:r>
          </w:p>
        </w:tc>
        <w:tc>
          <w:tcPr>
            <w:tcW w:w="193" w:type="dxa"/>
            <w:vAlign w:val="bottom"/>
          </w:tcPr>
          <w:p w14:paraId="6F786ADE" w14:textId="77777777" w:rsidR="00393BBD" w:rsidRPr="007714C5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9A8BEFB" w14:textId="5BD67012" w:rsidR="00393BBD" w:rsidRPr="007714C5" w:rsidRDefault="00D27AB7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59B39898" w14:textId="77777777" w:rsidR="00393BBD" w:rsidRPr="007714C5" w:rsidRDefault="00393BBD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vAlign w:val="bottom"/>
          </w:tcPr>
          <w:p w14:paraId="59F1F155" w14:textId="07DC418B" w:rsidR="00393BBD" w:rsidRPr="007714C5" w:rsidRDefault="00BA14D9" w:rsidP="00BB6B7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</w:tcPr>
          <w:p w14:paraId="31C43C38" w14:textId="77777777" w:rsidR="00393BBD" w:rsidRPr="007714C5" w:rsidDel="007D0814" w:rsidRDefault="00393BBD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5047113A" w14:textId="303210D3" w:rsidR="00393BBD" w:rsidRPr="007714C5" w:rsidRDefault="00F20FA9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vAlign w:val="bottom"/>
          </w:tcPr>
          <w:p w14:paraId="516CB297" w14:textId="77777777" w:rsidR="00393BBD" w:rsidRPr="007714C5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520C207F" w14:textId="64255DC7" w:rsidR="00393BBD" w:rsidRPr="007714C5" w:rsidRDefault="00BA14D9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93BBD" w:rsidRPr="007714C5" w14:paraId="1EF66D50" w14:textId="77777777" w:rsidTr="00BB6B73">
        <w:trPr>
          <w:cantSplit/>
          <w:trHeight w:val="470"/>
        </w:trPr>
        <w:tc>
          <w:tcPr>
            <w:tcW w:w="3118" w:type="dxa"/>
            <w:vAlign w:val="bottom"/>
          </w:tcPr>
          <w:p w14:paraId="73DB9CC0" w14:textId="0C11C810" w:rsidR="00393BBD" w:rsidRPr="007714C5" w:rsidRDefault="00393BBD" w:rsidP="00716F5E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F0716" w:rsidRPr="007714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3" w:type="dxa"/>
            <w:vAlign w:val="bottom"/>
          </w:tcPr>
          <w:p w14:paraId="4B1977B9" w14:textId="77777777" w:rsidR="00393BBD" w:rsidRPr="007714C5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2C55B" w14:textId="74B6DCA4" w:rsidR="00393BBD" w:rsidRPr="007714C5" w:rsidRDefault="00D27AB7" w:rsidP="007529C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6,517</w:t>
            </w:r>
          </w:p>
        </w:tc>
        <w:tc>
          <w:tcPr>
            <w:tcW w:w="193" w:type="dxa"/>
            <w:vAlign w:val="bottom"/>
          </w:tcPr>
          <w:p w14:paraId="0A2A0309" w14:textId="77777777" w:rsidR="00393BBD" w:rsidRPr="007714C5" w:rsidRDefault="00393BBD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34FC" w14:textId="4A080B66" w:rsidR="00393BBD" w:rsidRPr="007714C5" w:rsidRDefault="0009045C" w:rsidP="00BB6B73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93" w:type="dxa"/>
          </w:tcPr>
          <w:p w14:paraId="43D44A50" w14:textId="77777777" w:rsidR="00393BBD" w:rsidRPr="007714C5" w:rsidDel="007D0814" w:rsidRDefault="00393BBD" w:rsidP="00716F5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3C3B1" w14:textId="6987F14B" w:rsidR="00393BBD" w:rsidRPr="007714C5" w:rsidRDefault="00F20FA9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139,937</w:t>
            </w:r>
          </w:p>
        </w:tc>
        <w:tc>
          <w:tcPr>
            <w:tcW w:w="193" w:type="dxa"/>
            <w:vAlign w:val="bottom"/>
          </w:tcPr>
          <w:p w14:paraId="56E734F7" w14:textId="77777777" w:rsidR="00393BBD" w:rsidRPr="007714C5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7D57F" w14:textId="0E462EC3" w:rsidR="00393BBD" w:rsidRPr="007714C5" w:rsidRDefault="008A1935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146,532</w:t>
            </w:r>
          </w:p>
        </w:tc>
      </w:tr>
    </w:tbl>
    <w:p w14:paraId="276E9C83" w14:textId="77777777" w:rsidR="00903F69" w:rsidRPr="007714C5" w:rsidRDefault="00903F69" w:rsidP="007C5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771A6D" w14:textId="35EDBC04" w:rsidR="0011429D" w:rsidRPr="007714C5" w:rsidRDefault="0011429D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93DBF12" w14:textId="77777777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D7F43F" w14:textId="77777777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714C5">
        <w:rPr>
          <w:rFonts w:ascii="Angsana New" w:hAnsi="Angsana New"/>
          <w:spacing w:val="8"/>
          <w:sz w:val="30"/>
          <w:szCs w:val="30"/>
          <w:cs/>
        </w:rPr>
        <w:t xml:space="preserve">บริษัทจ่ายค่าชดเชยผลประโยชน์ที่กำหนดไว้ตามข้อกำหนดของพระราชบัญญัติคุ้มครองแรงงาน พ.ศ. </w:t>
      </w:r>
      <w:r w:rsidRPr="007714C5">
        <w:rPr>
          <w:rFonts w:ascii="Angsana New" w:hAnsi="Angsana New"/>
          <w:spacing w:val="8"/>
          <w:sz w:val="30"/>
          <w:szCs w:val="30"/>
        </w:rPr>
        <w:t>254</w:t>
      </w:r>
      <w:r w:rsidR="00416BE3" w:rsidRPr="007714C5">
        <w:rPr>
          <w:rFonts w:ascii="Angsana New" w:hAnsi="Angsana New"/>
          <w:spacing w:val="8"/>
          <w:sz w:val="30"/>
          <w:szCs w:val="30"/>
        </w:rPr>
        <w:t>1</w:t>
      </w:r>
      <w:r w:rsidRPr="007714C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57C20581" w14:textId="77777777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</w:rPr>
      </w:pPr>
    </w:p>
    <w:p w14:paraId="4959FFED" w14:textId="77777777" w:rsidR="0011429D" w:rsidRPr="007714C5" w:rsidRDefault="0011429D" w:rsidP="008C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7714C5">
        <w:rPr>
          <w:rFonts w:ascii="Angsana New" w:hAnsi="Angsana New"/>
          <w:sz w:val="30"/>
          <w:szCs w:val="30"/>
          <w:cs/>
        </w:rPr>
        <w:t>ของช่วงชีวิต</w:t>
      </w:r>
      <w:r w:rsidR="00953008" w:rsidRPr="007714C5">
        <w:rPr>
          <w:rFonts w:ascii="Angsana New" w:hAnsi="Angsana New"/>
          <w:sz w:val="30"/>
          <w:szCs w:val="30"/>
          <w:cs/>
        </w:rPr>
        <w:t>และ</w:t>
      </w:r>
      <w:r w:rsidRPr="007714C5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1CBC0DAD" w14:textId="77777777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</w:rPr>
      </w:pPr>
    </w:p>
    <w:p w14:paraId="5CCBFBCA" w14:textId="77777777" w:rsidR="005F1F28" w:rsidRPr="007714C5" w:rsidRDefault="005F1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56572DF" w14:textId="5A432414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ประมาณการหนี้สินไม่หมุนเวียนสำหรับผลประโยชน์พนักงานในงบแสดงฐานะการเงิน </w:t>
      </w:r>
      <w:r w:rsidR="00C422F5" w:rsidRPr="007714C5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="007D5F76" w:rsidRPr="007714C5">
        <w:rPr>
          <w:rFonts w:ascii="Angsana New" w:hAnsi="Angsana New"/>
          <w:i/>
          <w:iCs/>
          <w:sz w:val="30"/>
          <w:szCs w:val="30"/>
        </w:rPr>
        <w:t>31</w:t>
      </w:r>
      <w:r w:rsidR="00C422F5" w:rsidRPr="007714C5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</w:p>
    <w:p w14:paraId="4FF4CAB9" w14:textId="77777777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</w:rPr>
      </w:pPr>
    </w:p>
    <w:tbl>
      <w:tblPr>
        <w:tblW w:w="925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69"/>
        <w:gridCol w:w="1260"/>
        <w:gridCol w:w="270"/>
        <w:gridCol w:w="1260"/>
      </w:tblGrid>
      <w:tr w:rsidR="0011429D" w:rsidRPr="007714C5" w14:paraId="5D3CD12B" w14:textId="77777777" w:rsidTr="00B76FC3">
        <w:tc>
          <w:tcPr>
            <w:tcW w:w="6469" w:type="dxa"/>
          </w:tcPr>
          <w:p w14:paraId="7D1202D4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3873C" w14:textId="7D0763CA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F0716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D67EB54" w14:textId="77777777" w:rsidR="0011429D" w:rsidRPr="007714C5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BBC9E3" w14:textId="1F8C304D" w:rsidR="0011429D" w:rsidRPr="007714C5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F0716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1429D" w:rsidRPr="007714C5" w14:paraId="1D18CB0F" w14:textId="77777777" w:rsidTr="00B76FC3">
        <w:tc>
          <w:tcPr>
            <w:tcW w:w="6469" w:type="dxa"/>
          </w:tcPr>
          <w:p w14:paraId="0131584F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158193" w14:textId="77777777" w:rsidR="0011429D" w:rsidRPr="007714C5" w:rsidRDefault="0011429D" w:rsidP="00B76FC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429D" w:rsidRPr="007714C5" w14:paraId="578D04DC" w14:textId="77777777" w:rsidTr="00B76FC3">
        <w:tc>
          <w:tcPr>
            <w:tcW w:w="6469" w:type="dxa"/>
          </w:tcPr>
          <w:p w14:paraId="5B32B78B" w14:textId="77777777" w:rsidR="0011429D" w:rsidRPr="007714C5" w:rsidRDefault="0011429D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3B83912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23EC2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E5C6F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716" w:rsidRPr="007714C5" w14:paraId="3A1983CB" w14:textId="77777777" w:rsidTr="00B76FC3">
        <w:tc>
          <w:tcPr>
            <w:tcW w:w="6469" w:type="dxa"/>
          </w:tcPr>
          <w:p w14:paraId="5800538C" w14:textId="3A6FD84A" w:rsidR="000F0716" w:rsidRPr="007714C5" w:rsidRDefault="002F37FC" w:rsidP="004F33F7">
            <w:pPr>
              <w:ind w:lef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F0716" w:rsidRPr="007714C5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60" w:type="dxa"/>
          </w:tcPr>
          <w:p w14:paraId="1F9203B8" w14:textId="452E67D9" w:rsidR="000F0716" w:rsidRPr="007714C5" w:rsidRDefault="007F2903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1,136</w:t>
            </w:r>
          </w:p>
        </w:tc>
        <w:tc>
          <w:tcPr>
            <w:tcW w:w="270" w:type="dxa"/>
          </w:tcPr>
          <w:p w14:paraId="3FA565DD" w14:textId="77777777" w:rsidR="000F0716" w:rsidRPr="007714C5" w:rsidRDefault="000F0716" w:rsidP="000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195B8" w14:textId="207BE674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1,131</w:t>
            </w:r>
          </w:p>
        </w:tc>
      </w:tr>
      <w:tr w:rsidR="000F0716" w:rsidRPr="007714C5" w14:paraId="408E8E42" w14:textId="77777777" w:rsidTr="00B76FC3">
        <w:tc>
          <w:tcPr>
            <w:tcW w:w="6469" w:type="dxa"/>
          </w:tcPr>
          <w:p w14:paraId="7FE1D550" w14:textId="77777777" w:rsidR="000F0716" w:rsidRPr="007714C5" w:rsidRDefault="000F0716" w:rsidP="004F33F7">
            <w:pPr>
              <w:ind w:left="342" w:hanging="431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15C164B6" w14:textId="1B4EAA10" w:rsidR="000F0716" w:rsidRPr="007714C5" w:rsidRDefault="007F2903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37415D54" w14:textId="77777777" w:rsidR="000F0716" w:rsidRPr="007714C5" w:rsidRDefault="000F0716" w:rsidP="000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636BB" w14:textId="003476DA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0F0716" w:rsidRPr="007714C5" w14:paraId="40194CBA" w14:textId="77777777" w:rsidTr="00B76FC3">
        <w:tc>
          <w:tcPr>
            <w:tcW w:w="6469" w:type="dxa"/>
            <w:vAlign w:val="center"/>
          </w:tcPr>
          <w:p w14:paraId="37F44A27" w14:textId="77777777" w:rsidR="000F0716" w:rsidRPr="007714C5" w:rsidRDefault="000F0716" w:rsidP="004F33F7">
            <w:pPr>
              <w:ind w:left="342" w:hanging="4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CD7B48" w14:textId="574F2CA0" w:rsidR="000F0716" w:rsidRPr="007714C5" w:rsidRDefault="007F2903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1,159</w:t>
            </w:r>
          </w:p>
        </w:tc>
        <w:tc>
          <w:tcPr>
            <w:tcW w:w="270" w:type="dxa"/>
          </w:tcPr>
          <w:p w14:paraId="32FF4D14" w14:textId="77777777" w:rsidR="000F0716" w:rsidRPr="007714C5" w:rsidRDefault="000F0716" w:rsidP="000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3CBC87" w14:textId="22C7FC79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1,156</w:t>
            </w:r>
          </w:p>
        </w:tc>
      </w:tr>
    </w:tbl>
    <w:p w14:paraId="2F145CDF" w14:textId="5E0ED725" w:rsidR="005F1F28" w:rsidRPr="007714C5" w:rsidRDefault="005F1F28" w:rsidP="00D15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0"/>
        <w:jc w:val="both"/>
        <w:rPr>
          <w:rFonts w:ascii="Angsana New" w:hAnsi="Angsana New"/>
          <w:sz w:val="30"/>
          <w:szCs w:val="30"/>
        </w:rPr>
      </w:pPr>
      <w:bookmarkStart w:id="4" w:name="OLE_LINK1"/>
    </w:p>
    <w:p w14:paraId="25A15290" w14:textId="1C0CB8A5" w:rsidR="0011429D" w:rsidRPr="007714C5" w:rsidRDefault="0011429D" w:rsidP="00D15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0"/>
        <w:jc w:val="both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</w:p>
    <w:bookmarkEnd w:id="4"/>
    <w:p w14:paraId="38E933BB" w14:textId="77777777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tbl>
      <w:tblPr>
        <w:tblW w:w="926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9"/>
        <w:gridCol w:w="6471"/>
        <w:gridCol w:w="1260"/>
        <w:gridCol w:w="270"/>
        <w:gridCol w:w="1259"/>
      </w:tblGrid>
      <w:tr w:rsidR="0011429D" w:rsidRPr="007714C5" w14:paraId="34750981" w14:textId="77777777" w:rsidTr="00B76FC3">
        <w:trPr>
          <w:tblHeader/>
        </w:trPr>
        <w:tc>
          <w:tcPr>
            <w:tcW w:w="6480" w:type="dxa"/>
            <w:gridSpan w:val="2"/>
          </w:tcPr>
          <w:p w14:paraId="65726978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506F1" w14:textId="6D2D76DC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F0716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285067" w14:textId="77777777" w:rsidR="0011429D" w:rsidRPr="007714C5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25A134D8" w14:textId="0435CC03" w:rsidR="0011429D" w:rsidRPr="007714C5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F0716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1429D" w:rsidRPr="007714C5" w14:paraId="5CAE4941" w14:textId="77777777" w:rsidTr="00B76FC3">
        <w:trPr>
          <w:gridBefore w:val="1"/>
          <w:wBefore w:w="9" w:type="dxa"/>
          <w:trHeight w:val="340"/>
          <w:tblHeader/>
        </w:trPr>
        <w:tc>
          <w:tcPr>
            <w:tcW w:w="6471" w:type="dxa"/>
          </w:tcPr>
          <w:p w14:paraId="08FA6339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dxa"/>
            <w:gridSpan w:val="3"/>
          </w:tcPr>
          <w:p w14:paraId="08BD2E85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0716" w:rsidRPr="007714C5" w14:paraId="0CB79C18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  <w:vAlign w:val="bottom"/>
          </w:tcPr>
          <w:p w14:paraId="253D3182" w14:textId="77777777" w:rsidR="000F0716" w:rsidRPr="007714C5" w:rsidRDefault="000F0716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60" w:type="dxa"/>
          </w:tcPr>
          <w:p w14:paraId="37A11B79" w14:textId="0603AEDF" w:rsidR="000F0716" w:rsidRPr="007714C5" w:rsidRDefault="00906649" w:rsidP="000F07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1,156</w:t>
            </w:r>
          </w:p>
        </w:tc>
        <w:tc>
          <w:tcPr>
            <w:tcW w:w="270" w:type="dxa"/>
          </w:tcPr>
          <w:p w14:paraId="3AA7C33B" w14:textId="77777777" w:rsidR="000F0716" w:rsidRPr="007714C5" w:rsidRDefault="000F0716" w:rsidP="000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0F972D8" w14:textId="1DED74C3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1,234</w:t>
            </w:r>
          </w:p>
        </w:tc>
      </w:tr>
      <w:tr w:rsidR="000F0716" w:rsidRPr="007714C5" w14:paraId="42A65ED7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  <w:vAlign w:val="bottom"/>
          </w:tcPr>
          <w:p w14:paraId="7AEBED1A" w14:textId="77777777" w:rsidR="000F0716" w:rsidRPr="007714C5" w:rsidRDefault="000F0716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F3FAFA" w14:textId="77777777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5F01E76" w14:textId="77777777" w:rsidR="000F0716" w:rsidRPr="007714C5" w:rsidRDefault="000F0716" w:rsidP="000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7CD8650" w14:textId="77777777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F0716" w:rsidRPr="007714C5" w14:paraId="2C33DE64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0391254B" w14:textId="484E73B2" w:rsidR="000F0716" w:rsidRPr="007714C5" w:rsidRDefault="000F0716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vAlign w:val="center"/>
          </w:tcPr>
          <w:p w14:paraId="725050C9" w14:textId="77777777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E38251C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1AF460D7" w14:textId="77777777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F0716" w:rsidRPr="007714C5" w14:paraId="035A7377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5CE76457" w14:textId="77777777" w:rsidR="000F0716" w:rsidRPr="007714C5" w:rsidRDefault="000F0716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6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vAlign w:val="center"/>
          </w:tcPr>
          <w:p w14:paraId="3401386B" w14:textId="4BD0C0D5" w:rsidR="000F0716" w:rsidRPr="007714C5" w:rsidRDefault="000F2810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vAlign w:val="center"/>
          </w:tcPr>
          <w:p w14:paraId="2DDE4068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2599FF6" w14:textId="0E9D6C03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62</w:t>
            </w:r>
          </w:p>
        </w:tc>
      </w:tr>
      <w:tr w:rsidR="000F0716" w:rsidRPr="007714C5" w14:paraId="7AF07E7D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400C6091" w14:textId="77777777" w:rsidR="000F0716" w:rsidRPr="007714C5" w:rsidRDefault="000F0716" w:rsidP="004F33F7">
            <w:pPr>
              <w:ind w:left="342" w:hanging="451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vAlign w:val="center"/>
          </w:tcPr>
          <w:p w14:paraId="35E16754" w14:textId="388DF7C4" w:rsidR="000F0716" w:rsidRPr="007714C5" w:rsidRDefault="00906649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F2810" w:rsidRPr="007714C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2345D463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8F1AFC2" w14:textId="29BD9C85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</w:p>
        </w:tc>
      </w:tr>
      <w:tr w:rsidR="000F0716" w:rsidRPr="007714C5" w14:paraId="20C380B7" w14:textId="77777777" w:rsidTr="00934C35">
        <w:trPr>
          <w:gridBefore w:val="1"/>
          <w:wBefore w:w="9" w:type="dxa"/>
          <w:trHeight w:val="433"/>
        </w:trPr>
        <w:tc>
          <w:tcPr>
            <w:tcW w:w="6471" w:type="dxa"/>
            <w:vAlign w:val="bottom"/>
          </w:tcPr>
          <w:p w14:paraId="05DF2D08" w14:textId="77777777" w:rsidR="000F0716" w:rsidRPr="007714C5" w:rsidRDefault="000F0716" w:rsidP="004F33F7">
            <w:pPr>
              <w:spacing w:line="240" w:lineRule="auto"/>
              <w:ind w:left="342" w:hanging="45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  <w:p w14:paraId="5DCF4A2C" w14:textId="147A1C43" w:rsidR="000F0716" w:rsidRPr="007714C5" w:rsidRDefault="000F0716" w:rsidP="004F33F7">
            <w:pPr>
              <w:tabs>
                <w:tab w:val="left" w:pos="63"/>
              </w:tabs>
              <w:spacing w:line="240" w:lineRule="auto"/>
              <w:ind w:left="342" w:hanging="45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D7A94" w:rsidRPr="007714C5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BD7A94" w:rsidRPr="007714C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45D51A6" w14:textId="14030ADA" w:rsidR="000F0716" w:rsidRPr="007714C5" w:rsidRDefault="000F2810" w:rsidP="00934C35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vAlign w:val="bottom"/>
          </w:tcPr>
          <w:p w14:paraId="3B123B13" w14:textId="77777777" w:rsidR="000F0716" w:rsidRPr="007714C5" w:rsidRDefault="000F0716" w:rsidP="00934C35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7125CA" w14:textId="6979C258" w:rsidR="000F0716" w:rsidRPr="007714C5" w:rsidRDefault="000F0716" w:rsidP="00934C35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contextualSpacing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F0716" w:rsidRPr="007714C5" w14:paraId="182A34F9" w14:textId="77777777" w:rsidTr="00C422F5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063677BC" w14:textId="77777777" w:rsidR="000F0716" w:rsidRPr="007714C5" w:rsidRDefault="000F0716" w:rsidP="004F33F7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hanging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29C1633" w14:textId="358FFFF6" w:rsidR="000F0716" w:rsidRPr="00E55B3E" w:rsidRDefault="0060433E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B3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103</w:t>
            </w:r>
          </w:p>
        </w:tc>
        <w:tc>
          <w:tcPr>
            <w:tcW w:w="270" w:type="dxa"/>
            <w:vAlign w:val="center"/>
          </w:tcPr>
          <w:p w14:paraId="690C977D" w14:textId="77777777" w:rsidR="000F0716" w:rsidRPr="00E55B3E" w:rsidRDefault="000F0716" w:rsidP="000F07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31C8515" w14:textId="486218FA" w:rsidR="000F0716" w:rsidRPr="00E55B3E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B3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</w:p>
        </w:tc>
      </w:tr>
      <w:tr w:rsidR="000F0716" w:rsidRPr="007714C5" w14:paraId="2E96A970" w14:textId="77777777" w:rsidTr="00FE519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263EECBB" w14:textId="77777777" w:rsidR="000F0716" w:rsidRPr="007714C5" w:rsidRDefault="000F0716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570C8538" w14:textId="77777777" w:rsidR="000F0716" w:rsidRPr="007714C5" w:rsidRDefault="000F0716" w:rsidP="000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5F9388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BAB883E" w14:textId="77777777" w:rsidR="000F0716" w:rsidRPr="007714C5" w:rsidRDefault="000F0716" w:rsidP="000F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716" w:rsidRPr="007714C5" w14:paraId="53A4722B" w14:textId="77777777" w:rsidTr="00FE519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64EEEB5A" w14:textId="3B78BCDA" w:rsidR="000F0716" w:rsidRPr="007714C5" w:rsidRDefault="000F0716" w:rsidP="004F33F7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ind w:hanging="116"/>
              <w:rPr>
                <w:rFonts w:ascii="Angsana New" w:hAnsi="Angsana New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ผลกำไรจากการ</w:t>
            </w:r>
            <w:r w:rsidR="000A4B5B" w:rsidRPr="007714C5">
              <w:rPr>
                <w:rFonts w:ascii="Angsana New" w:hAnsi="Angsana New"/>
                <w:sz w:val="30"/>
                <w:szCs w:val="30"/>
                <w:cs/>
              </w:rPr>
              <w:t>วัดมูลค่าใหม่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  <w:vAlign w:val="center"/>
          </w:tcPr>
          <w:p w14:paraId="3CC7C858" w14:textId="38E3EFA6" w:rsidR="000F0716" w:rsidRPr="007714C5" w:rsidRDefault="00906649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75D99FB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center"/>
          </w:tcPr>
          <w:p w14:paraId="3CE90CFF" w14:textId="4710C1C9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F0716" w:rsidRPr="007714C5" w14:paraId="3F85D6D7" w14:textId="77777777" w:rsidTr="00FE519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66BCCC29" w14:textId="77777777" w:rsidR="000F0716" w:rsidRPr="007714C5" w:rsidRDefault="000F0716" w:rsidP="004F33F7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ind w:hanging="1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3F13A5A" w14:textId="02E0C46A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8587966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535E458" w14:textId="03DBC079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F0716" w:rsidRPr="007714C5" w14:paraId="7FBA037D" w14:textId="77777777" w:rsidTr="00D13770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0C8FCBE7" w14:textId="77777777" w:rsidR="000F0716" w:rsidRPr="007714C5" w:rsidRDefault="000F0716" w:rsidP="004F33F7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hanging="1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vAlign w:val="center"/>
          </w:tcPr>
          <w:p w14:paraId="038E0F93" w14:textId="77777777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left" w:pos="573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BF825C8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9CE7060" w14:textId="77777777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left" w:pos="573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F0716" w:rsidRPr="007714C5" w14:paraId="0511198E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1E24D2EA" w14:textId="77777777" w:rsidR="000F0716" w:rsidRPr="007714C5" w:rsidRDefault="000F0716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7" w:hanging="116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BC2245" w14:textId="2A0DA0AF" w:rsidR="000F0716" w:rsidRPr="007714C5" w:rsidRDefault="00906A4F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1D7B5A94" w14:textId="77777777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04EAB5F" w14:textId="3A91DA8C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F0716" w:rsidRPr="007714C5" w14:paraId="3EFE4ED1" w14:textId="77777777" w:rsidTr="00B76FC3">
        <w:trPr>
          <w:gridBefore w:val="1"/>
          <w:wBefore w:w="9" w:type="dxa"/>
          <w:trHeight w:hRule="exact" w:val="370"/>
        </w:trPr>
        <w:tc>
          <w:tcPr>
            <w:tcW w:w="6471" w:type="dxa"/>
          </w:tcPr>
          <w:p w14:paraId="7C0E1F58" w14:textId="77777777" w:rsidR="000F0716" w:rsidRPr="007714C5" w:rsidRDefault="000F0716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7" w:hanging="1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D56D1A" w14:textId="5F177EDB" w:rsidR="000F0716" w:rsidRPr="007714C5" w:rsidRDefault="00906A4F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1,159</w:t>
            </w:r>
          </w:p>
        </w:tc>
        <w:tc>
          <w:tcPr>
            <w:tcW w:w="270" w:type="dxa"/>
            <w:vAlign w:val="bottom"/>
          </w:tcPr>
          <w:p w14:paraId="4AC75B48" w14:textId="77777777" w:rsidR="000F0716" w:rsidRPr="007714C5" w:rsidRDefault="000F0716" w:rsidP="000F0716">
            <w:pPr>
              <w:pStyle w:val="acctfourfigures"/>
              <w:tabs>
                <w:tab w:val="clear" w:pos="765"/>
              </w:tabs>
              <w:spacing w:line="380" w:lineRule="exact"/>
              <w:ind w:right="-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D05B504" w14:textId="48EA7A88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1,156</w:t>
            </w:r>
          </w:p>
        </w:tc>
      </w:tr>
    </w:tbl>
    <w:p w14:paraId="3D228523" w14:textId="77777777" w:rsidR="00313539" w:rsidRPr="007714C5" w:rsidRDefault="00313539" w:rsidP="00313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6C0D8" w14:textId="2B9AFEA6" w:rsidR="00120E1A" w:rsidRPr="007714C5" w:rsidRDefault="00313539" w:rsidP="0043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  <w:r w:rsidR="00120E1A" w:rsidRPr="007714C5">
        <w:rPr>
          <w:rFonts w:ascii="Angsana New" w:eastAsia="Calibri" w:hAnsi="Angsana New"/>
          <w:spacing w:val="-6"/>
          <w:sz w:val="30"/>
          <w:szCs w:val="30"/>
          <w:cs/>
        </w:rPr>
        <w:t>ผล</w:t>
      </w:r>
      <w:r w:rsidR="00232B06" w:rsidRPr="007714C5">
        <w:rPr>
          <w:rFonts w:ascii="Angsana New" w:eastAsia="Calibri" w:hAnsi="Angsana New"/>
          <w:spacing w:val="-6"/>
          <w:sz w:val="30"/>
          <w:szCs w:val="30"/>
          <w:cs/>
        </w:rPr>
        <w:t>ขาดทุน (</w:t>
      </w:r>
      <w:r w:rsidR="00484FFA" w:rsidRPr="007714C5">
        <w:rPr>
          <w:rFonts w:ascii="Angsana New" w:eastAsia="Calibri" w:hAnsi="Angsana New"/>
          <w:spacing w:val="-6"/>
          <w:sz w:val="30"/>
          <w:szCs w:val="30"/>
          <w:cs/>
        </w:rPr>
        <w:t>กำไร</w:t>
      </w:r>
      <w:r w:rsidR="00232B06" w:rsidRPr="007714C5">
        <w:rPr>
          <w:rFonts w:ascii="Angsana New" w:eastAsia="Calibri" w:hAnsi="Angsana New"/>
          <w:spacing w:val="-6"/>
          <w:sz w:val="30"/>
          <w:szCs w:val="30"/>
          <w:cs/>
        </w:rPr>
        <w:t xml:space="preserve">) </w:t>
      </w:r>
      <w:r w:rsidR="00120E1A" w:rsidRPr="007714C5">
        <w:rPr>
          <w:rFonts w:ascii="Angsana New" w:eastAsia="Calibri" w:hAnsi="Angsana New"/>
          <w:spacing w:val="-6"/>
          <w:sz w:val="30"/>
          <w:szCs w:val="30"/>
          <w:cs/>
        </w:rPr>
        <w:t>จากการ</w:t>
      </w:r>
      <w:r w:rsidR="000A4B5B" w:rsidRPr="007714C5">
        <w:rPr>
          <w:rFonts w:ascii="Angsana New" w:eastAsia="Calibri" w:hAnsi="Angsana New"/>
          <w:spacing w:val="-6"/>
          <w:sz w:val="30"/>
          <w:szCs w:val="30"/>
          <w:cs/>
        </w:rPr>
        <w:t>วัดมูลค่าใหม่</w:t>
      </w:r>
      <w:r w:rsidR="00120E1A" w:rsidRPr="007714C5">
        <w:rPr>
          <w:rFonts w:ascii="Angsana New" w:eastAsia="Calibri" w:hAnsi="Angsana New"/>
          <w:spacing w:val="-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</w:t>
      </w:r>
      <w:r w:rsidR="00120E1A" w:rsidRPr="007714C5">
        <w:rPr>
          <w:rFonts w:ascii="Angsana New" w:hAnsi="Angsana New"/>
          <w:spacing w:val="-6"/>
          <w:sz w:val="30"/>
          <w:szCs w:val="30"/>
          <w:cs/>
        </w:rPr>
        <w:t xml:space="preserve"> ณ วันสิ้นรอบ</w:t>
      </w:r>
      <w:r w:rsidR="00120E1A" w:rsidRPr="007714C5">
        <w:rPr>
          <w:rFonts w:ascii="Angsana New" w:hAnsi="Angsana New"/>
          <w:sz w:val="30"/>
          <w:szCs w:val="30"/>
          <w:cs/>
        </w:rPr>
        <w:t>ระยะเวลารายงาน</w:t>
      </w:r>
      <w:r w:rsidR="00120E1A" w:rsidRPr="007714C5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14:paraId="3630FDB4" w14:textId="77777777" w:rsidR="00120E1A" w:rsidRPr="007714C5" w:rsidRDefault="00120E1A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80"/>
        <w:gridCol w:w="1259"/>
        <w:gridCol w:w="266"/>
        <w:gridCol w:w="1260"/>
      </w:tblGrid>
      <w:tr w:rsidR="00120E1A" w:rsidRPr="007714C5" w14:paraId="3080AB7B" w14:textId="77777777" w:rsidTr="00C14B49">
        <w:tc>
          <w:tcPr>
            <w:tcW w:w="6480" w:type="dxa"/>
          </w:tcPr>
          <w:p w14:paraId="1081B710" w14:textId="77777777" w:rsidR="00120E1A" w:rsidRPr="00E55B3E" w:rsidRDefault="00120E1A" w:rsidP="004D02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5B589E07" w14:textId="4783B6A5" w:rsidR="00120E1A" w:rsidRPr="007714C5" w:rsidRDefault="00120E1A" w:rsidP="00860036">
            <w:pPr>
              <w:pStyle w:val="30"/>
              <w:tabs>
                <w:tab w:val="clear" w:pos="360"/>
                <w:tab w:val="clear" w:pos="720"/>
              </w:tabs>
              <w:ind w:left="-108" w:right="-20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F0716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14:paraId="71B35BBD" w14:textId="77777777" w:rsidR="00120E1A" w:rsidRPr="007714C5" w:rsidRDefault="00120E1A" w:rsidP="004D02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8D362C4" w14:textId="2302AE30" w:rsidR="00120E1A" w:rsidRPr="007714C5" w:rsidRDefault="00120E1A" w:rsidP="004D02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F0716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120E1A" w:rsidRPr="007714C5" w14:paraId="163D87C2" w14:textId="77777777" w:rsidTr="00C14B49">
        <w:tc>
          <w:tcPr>
            <w:tcW w:w="6480" w:type="dxa"/>
          </w:tcPr>
          <w:p w14:paraId="533F62F3" w14:textId="77777777" w:rsidR="00120E1A" w:rsidRPr="00E55B3E" w:rsidRDefault="00120E1A" w:rsidP="004D02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3"/>
          </w:tcPr>
          <w:p w14:paraId="41C3F93E" w14:textId="77777777" w:rsidR="00120E1A" w:rsidRPr="007714C5" w:rsidRDefault="00120E1A" w:rsidP="00860036">
            <w:pPr>
              <w:pStyle w:val="acctfourfigures"/>
              <w:tabs>
                <w:tab w:val="clear" w:pos="765"/>
              </w:tabs>
              <w:spacing w:line="240" w:lineRule="atLeast"/>
              <w:ind w:left="-79" w:right="-20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20E1A" w:rsidRPr="007714C5" w14:paraId="1559D117" w14:textId="77777777" w:rsidTr="00C14B49">
        <w:tc>
          <w:tcPr>
            <w:tcW w:w="6480" w:type="dxa"/>
          </w:tcPr>
          <w:p w14:paraId="518DD4D9" w14:textId="77777777" w:rsidR="00120E1A" w:rsidRPr="00E55B3E" w:rsidRDefault="00120E1A" w:rsidP="004D0235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14:paraId="492B6B96" w14:textId="77777777" w:rsidR="00120E1A" w:rsidRPr="007714C5" w:rsidRDefault="00120E1A" w:rsidP="0086003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1CB42C5" w14:textId="77777777" w:rsidR="00120E1A" w:rsidRPr="007714C5" w:rsidRDefault="00120E1A" w:rsidP="004D023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CD3AEA" w14:textId="77777777" w:rsidR="00120E1A" w:rsidRPr="007714C5" w:rsidRDefault="00120E1A" w:rsidP="004D023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F0716" w:rsidRPr="007714C5" w14:paraId="028FC48B" w14:textId="77777777" w:rsidTr="00C14B49">
        <w:tc>
          <w:tcPr>
            <w:tcW w:w="6480" w:type="dxa"/>
          </w:tcPr>
          <w:p w14:paraId="31B72E08" w14:textId="77777777" w:rsidR="000F0716" w:rsidRPr="007714C5" w:rsidRDefault="000F0716" w:rsidP="000F0716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59" w:type="dxa"/>
          </w:tcPr>
          <w:p w14:paraId="5B6DB81B" w14:textId="437C4BDF" w:rsidR="000F0716" w:rsidRPr="007714C5" w:rsidRDefault="00D84B7C" w:rsidP="000F071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2"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66" w:type="dxa"/>
          </w:tcPr>
          <w:p w14:paraId="1B3CBD6D" w14:textId="77777777" w:rsidR="000F0716" w:rsidRPr="007714C5" w:rsidRDefault="000F0716" w:rsidP="000F071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3BBB5E" w14:textId="2F36F028" w:rsidR="000F0716" w:rsidRPr="007714C5" w:rsidRDefault="000F0716" w:rsidP="000F071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2" w:right="-209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F0716" w:rsidRPr="007714C5" w14:paraId="1AB3EBB1" w14:textId="77777777" w:rsidTr="00C14B49">
        <w:tc>
          <w:tcPr>
            <w:tcW w:w="6480" w:type="dxa"/>
          </w:tcPr>
          <w:p w14:paraId="6073AF3B" w14:textId="77777777" w:rsidR="000F0716" w:rsidRPr="007714C5" w:rsidRDefault="000F0716" w:rsidP="000F0716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59" w:type="dxa"/>
          </w:tcPr>
          <w:p w14:paraId="5116671E" w14:textId="6F5D82C5" w:rsidR="000F0716" w:rsidRPr="007714C5" w:rsidRDefault="00D84B7C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</w:tcPr>
          <w:p w14:paraId="637EBDF7" w14:textId="77777777" w:rsidR="000F0716" w:rsidRPr="007714C5" w:rsidRDefault="000F0716" w:rsidP="000F071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AA54B" w14:textId="708CDD5C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F0716" w:rsidRPr="007714C5" w14:paraId="31896BB4" w14:textId="77777777" w:rsidTr="00C14B49">
        <w:tc>
          <w:tcPr>
            <w:tcW w:w="6480" w:type="dxa"/>
          </w:tcPr>
          <w:p w14:paraId="036596AF" w14:textId="77777777" w:rsidR="000F0716" w:rsidRPr="007714C5" w:rsidRDefault="000F0716" w:rsidP="000F0716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B525F95" w14:textId="60C73802" w:rsidR="000F0716" w:rsidRPr="007714C5" w:rsidRDefault="00D84B7C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6" w:type="dxa"/>
          </w:tcPr>
          <w:p w14:paraId="5229D72E" w14:textId="77777777" w:rsidR="000F0716" w:rsidRPr="007714C5" w:rsidRDefault="000F0716" w:rsidP="000F071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30E9E3" w14:textId="2DDA3CE9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</w:tr>
      <w:tr w:rsidR="000F0716" w:rsidRPr="007714C5" w14:paraId="09D44C79" w14:textId="77777777" w:rsidTr="00C14B49">
        <w:tc>
          <w:tcPr>
            <w:tcW w:w="6480" w:type="dxa"/>
          </w:tcPr>
          <w:p w14:paraId="7FF5A1BE" w14:textId="77777777" w:rsidR="000F0716" w:rsidRPr="007714C5" w:rsidRDefault="000F0716" w:rsidP="000F0716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D4AEF90" w14:textId="22E30E11" w:rsidR="000F0716" w:rsidRPr="007714C5" w:rsidRDefault="00D50975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</w:tcPr>
          <w:p w14:paraId="0ED50C68" w14:textId="77777777" w:rsidR="000F0716" w:rsidRPr="007714C5" w:rsidRDefault="000F0716" w:rsidP="000F071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49A1E3" w14:textId="00535348" w:rsidR="000F0716" w:rsidRPr="007714C5" w:rsidRDefault="000F0716" w:rsidP="000F0716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30866A9E" w14:textId="77777777" w:rsidR="00120E1A" w:rsidRPr="007714C5" w:rsidRDefault="00120E1A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B4ECC4" w14:textId="77777777" w:rsidR="00E70C6E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AEBEBFA" w14:textId="77777777" w:rsidR="00E70C6E" w:rsidRPr="007714C5" w:rsidRDefault="00E70C6E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7C8A851" w14:textId="77777777" w:rsidR="00E70C6E" w:rsidRPr="007714C5" w:rsidRDefault="00E70C6E" w:rsidP="00E7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47EE04BD" w14:textId="77777777" w:rsidR="0011429D" w:rsidRPr="007714C5" w:rsidRDefault="0011429D" w:rsidP="00152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9"/>
          <w:szCs w:val="29"/>
        </w:rPr>
      </w:pPr>
    </w:p>
    <w:tbl>
      <w:tblPr>
        <w:tblW w:w="88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77"/>
        <w:gridCol w:w="2410"/>
        <w:gridCol w:w="241"/>
        <w:gridCol w:w="2150"/>
      </w:tblGrid>
      <w:tr w:rsidR="0011429D" w:rsidRPr="007714C5" w14:paraId="1E00F09D" w14:textId="77777777" w:rsidTr="00C14B49">
        <w:trPr>
          <w:cantSplit/>
          <w:trHeight w:val="389"/>
        </w:trPr>
        <w:tc>
          <w:tcPr>
            <w:tcW w:w="4077" w:type="dxa"/>
            <w:vAlign w:val="center"/>
          </w:tcPr>
          <w:p w14:paraId="1138B449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4768FE08" w14:textId="17AE9174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F0716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21E64483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0" w:type="dxa"/>
          </w:tcPr>
          <w:p w14:paraId="19DF13A2" w14:textId="1F0ECDA2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0F0716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1429D" w:rsidRPr="007714C5" w14:paraId="65472B9A" w14:textId="77777777" w:rsidTr="00C14B49">
        <w:trPr>
          <w:cantSplit/>
          <w:trHeight w:val="389"/>
        </w:trPr>
        <w:tc>
          <w:tcPr>
            <w:tcW w:w="4077" w:type="dxa"/>
            <w:vAlign w:val="center"/>
          </w:tcPr>
          <w:p w14:paraId="251B8ACF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801" w:type="dxa"/>
            <w:gridSpan w:val="3"/>
          </w:tcPr>
          <w:p w14:paraId="2CA8DD86" w14:textId="77777777" w:rsidR="0011429D" w:rsidRPr="007714C5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47CF5" w:rsidRPr="007714C5" w14:paraId="53822CA9" w14:textId="77777777" w:rsidTr="00C14B49">
        <w:trPr>
          <w:cantSplit/>
          <w:trHeight w:val="389"/>
        </w:trPr>
        <w:tc>
          <w:tcPr>
            <w:tcW w:w="4077" w:type="dxa"/>
          </w:tcPr>
          <w:p w14:paraId="7660AF8C" w14:textId="77777777" w:rsidR="00347CF5" w:rsidRPr="007714C5" w:rsidRDefault="00347CF5" w:rsidP="0034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</w:rPr>
            </w:pPr>
            <w:r w:rsidRPr="007714C5">
              <w:rPr>
                <w:rFonts w:ascii="Angsana New" w:hAnsi="Angsana New"/>
                <w:sz w:val="29"/>
                <w:szCs w:val="29"/>
                <w:cs/>
              </w:rPr>
              <w:t>อัตราคิดลด *</w:t>
            </w:r>
          </w:p>
        </w:tc>
        <w:tc>
          <w:tcPr>
            <w:tcW w:w="2410" w:type="dxa"/>
            <w:shd w:val="clear" w:color="auto" w:fill="auto"/>
          </w:tcPr>
          <w:p w14:paraId="763B90AE" w14:textId="18CC7241" w:rsidR="00347CF5" w:rsidRPr="00E55B3E" w:rsidRDefault="0034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714C5">
              <w:rPr>
                <w:rFonts w:ascii="Angsana New" w:hAnsi="Angsana New"/>
                <w:sz w:val="29"/>
                <w:szCs w:val="29"/>
              </w:rPr>
              <w:t>2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76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7714C5">
              <w:rPr>
                <w:rFonts w:ascii="Angsana New" w:hAnsi="Angsana New"/>
                <w:sz w:val="29"/>
                <w:szCs w:val="29"/>
              </w:rPr>
              <w:t>2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93</w:t>
            </w:r>
          </w:p>
        </w:tc>
        <w:tc>
          <w:tcPr>
            <w:tcW w:w="241" w:type="dxa"/>
          </w:tcPr>
          <w:p w14:paraId="662A691B" w14:textId="77777777" w:rsidR="00347CF5" w:rsidRPr="007714C5" w:rsidRDefault="00347CF5" w:rsidP="0034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150" w:type="dxa"/>
            <w:shd w:val="clear" w:color="auto" w:fill="auto"/>
          </w:tcPr>
          <w:p w14:paraId="040F216E" w14:textId="1132EB4B" w:rsidR="00347CF5" w:rsidRPr="007714C5" w:rsidRDefault="00347CF5" w:rsidP="0034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714C5">
              <w:rPr>
                <w:rFonts w:ascii="Angsana New" w:hAnsi="Angsana New"/>
                <w:sz w:val="29"/>
                <w:szCs w:val="29"/>
              </w:rPr>
              <w:t>1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94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7714C5">
              <w:rPr>
                <w:rFonts w:ascii="Angsana New" w:hAnsi="Angsana New"/>
                <w:sz w:val="29"/>
                <w:szCs w:val="29"/>
              </w:rPr>
              <w:t>2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12</w:t>
            </w:r>
          </w:p>
        </w:tc>
      </w:tr>
      <w:tr w:rsidR="00347CF5" w:rsidRPr="007714C5" w14:paraId="42D42169" w14:textId="77777777" w:rsidTr="00C14B49">
        <w:trPr>
          <w:cantSplit/>
          <w:trHeight w:val="389"/>
        </w:trPr>
        <w:tc>
          <w:tcPr>
            <w:tcW w:w="4077" w:type="dxa"/>
          </w:tcPr>
          <w:p w14:paraId="43F835F9" w14:textId="51E6D78F" w:rsidR="00347CF5" w:rsidRPr="007714C5" w:rsidRDefault="0034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</w:rPr>
            </w:pPr>
            <w:r w:rsidRPr="00E55B3E">
              <w:rPr>
                <w:rFonts w:ascii="Angsana New" w:hAnsi="Angsana New"/>
                <w:sz w:val="29"/>
                <w:szCs w:val="29"/>
                <w:cs/>
              </w:rPr>
              <w:t>อัตราการเพิ่มขึ้นของเงินเดือน</w:t>
            </w:r>
            <w:r w:rsidR="00F92F05" w:rsidRPr="007714C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243B5E7C" w14:textId="3626A0A1" w:rsidR="00347CF5" w:rsidRPr="007714C5" w:rsidRDefault="00C5499C" w:rsidP="00BD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0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46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2D05E9">
              <w:rPr>
                <w:rFonts w:ascii="Angsana New" w:hAnsi="Angsana New"/>
                <w:sz w:val="29"/>
                <w:szCs w:val="29"/>
                <w:cs/>
              </w:rPr>
              <w:t>-</w:t>
            </w:r>
            <w:r>
              <w:rPr>
                <w:rFonts w:ascii="Angsana New" w:hAnsi="Angsana New"/>
                <w:sz w:val="29"/>
                <w:szCs w:val="29"/>
              </w:rPr>
              <w:t xml:space="preserve"> 5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241" w:type="dxa"/>
            <w:shd w:val="clear" w:color="auto" w:fill="auto"/>
          </w:tcPr>
          <w:p w14:paraId="14A48A66" w14:textId="77777777" w:rsidR="00347CF5" w:rsidRPr="007714C5" w:rsidRDefault="00347CF5" w:rsidP="0034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150" w:type="dxa"/>
            <w:shd w:val="clear" w:color="auto" w:fill="auto"/>
          </w:tcPr>
          <w:p w14:paraId="075E2C3F" w14:textId="46802A49" w:rsidR="00347CF5" w:rsidRPr="007714C5" w:rsidRDefault="00347CF5" w:rsidP="0034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714C5">
              <w:rPr>
                <w:rFonts w:ascii="Angsana New" w:hAnsi="Angsana New"/>
                <w:sz w:val="29"/>
                <w:szCs w:val="29"/>
              </w:rPr>
              <w:t>0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 xml:space="preserve">80 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7714C5">
              <w:rPr>
                <w:rFonts w:ascii="Angsana New" w:hAnsi="Angsana New"/>
                <w:sz w:val="29"/>
                <w:szCs w:val="29"/>
              </w:rPr>
              <w:t xml:space="preserve"> 7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C6394E" w:rsidRPr="007714C5" w14:paraId="154FDFCC" w14:textId="77777777" w:rsidTr="00C14B49">
        <w:trPr>
          <w:cantSplit/>
          <w:trHeight w:val="389"/>
        </w:trPr>
        <w:tc>
          <w:tcPr>
            <w:tcW w:w="4077" w:type="dxa"/>
          </w:tcPr>
          <w:p w14:paraId="5F129FA5" w14:textId="77777777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  <w:cs/>
              </w:rPr>
            </w:pPr>
            <w:r w:rsidRPr="007714C5">
              <w:rPr>
                <w:rFonts w:ascii="Angsana New" w:hAnsi="Angsana New"/>
                <w:sz w:val="29"/>
                <w:szCs w:val="29"/>
                <w:cs/>
              </w:rPr>
              <w:t>อัตราการหมุนเวียนพนักงาน **</w:t>
            </w:r>
          </w:p>
        </w:tc>
        <w:tc>
          <w:tcPr>
            <w:tcW w:w="2410" w:type="dxa"/>
          </w:tcPr>
          <w:p w14:paraId="6883695C" w14:textId="7D34D33A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714C5">
              <w:rPr>
                <w:rFonts w:ascii="Angsana New" w:hAnsi="Angsana New"/>
                <w:sz w:val="29"/>
                <w:szCs w:val="29"/>
              </w:rPr>
              <w:t>2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.0</w:t>
            </w:r>
            <w:r w:rsidRPr="007714C5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7714C5">
              <w:rPr>
                <w:rFonts w:ascii="Angsana New" w:hAnsi="Angsana New"/>
                <w:sz w:val="29"/>
                <w:szCs w:val="29"/>
              </w:rPr>
              <w:t>10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00</w:t>
            </w:r>
          </w:p>
        </w:tc>
        <w:tc>
          <w:tcPr>
            <w:tcW w:w="241" w:type="dxa"/>
          </w:tcPr>
          <w:p w14:paraId="146DE842" w14:textId="77777777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150" w:type="dxa"/>
          </w:tcPr>
          <w:p w14:paraId="5773ECCA" w14:textId="26CB1A50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714C5">
              <w:rPr>
                <w:rFonts w:ascii="Angsana New" w:hAnsi="Angsana New"/>
                <w:sz w:val="29"/>
                <w:szCs w:val="29"/>
              </w:rPr>
              <w:t>2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 xml:space="preserve">50 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7714C5">
              <w:rPr>
                <w:rFonts w:ascii="Angsana New" w:hAnsi="Angsana New"/>
                <w:sz w:val="29"/>
                <w:szCs w:val="29"/>
              </w:rPr>
              <w:t>10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C6394E" w:rsidRPr="007714C5" w14:paraId="776695EF" w14:textId="77777777" w:rsidTr="00C14B49">
        <w:trPr>
          <w:cantSplit/>
          <w:trHeight w:val="389"/>
        </w:trPr>
        <w:tc>
          <w:tcPr>
            <w:tcW w:w="4077" w:type="dxa"/>
          </w:tcPr>
          <w:p w14:paraId="3449437E" w14:textId="77777777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  <w:cs/>
              </w:rPr>
            </w:pPr>
            <w:r w:rsidRPr="007714C5">
              <w:rPr>
                <w:rFonts w:ascii="Angsana New" w:hAnsi="Angsana New"/>
                <w:sz w:val="29"/>
                <w:szCs w:val="29"/>
                <w:cs/>
              </w:rPr>
              <w:t>อัตรามรณะ ***</w:t>
            </w:r>
          </w:p>
        </w:tc>
        <w:tc>
          <w:tcPr>
            <w:tcW w:w="2410" w:type="dxa"/>
          </w:tcPr>
          <w:p w14:paraId="79AEFCF4" w14:textId="32AADC9F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714C5">
              <w:rPr>
                <w:rFonts w:ascii="Angsana New" w:hAnsi="Angsana New"/>
                <w:sz w:val="29"/>
                <w:szCs w:val="29"/>
              </w:rPr>
              <w:t>50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00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 xml:space="preserve"> ของ </w:t>
            </w:r>
            <w:r w:rsidRPr="007714C5">
              <w:rPr>
                <w:rFonts w:ascii="Angsana New" w:hAnsi="Angsana New"/>
                <w:sz w:val="29"/>
                <w:szCs w:val="29"/>
              </w:rPr>
              <w:t>TMO2017</w:t>
            </w:r>
          </w:p>
        </w:tc>
        <w:tc>
          <w:tcPr>
            <w:tcW w:w="241" w:type="dxa"/>
          </w:tcPr>
          <w:p w14:paraId="492B2815" w14:textId="77777777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150" w:type="dxa"/>
          </w:tcPr>
          <w:p w14:paraId="17AD88D2" w14:textId="536CC2B9" w:rsidR="00C6394E" w:rsidRPr="007714C5" w:rsidRDefault="00C6394E" w:rsidP="00C6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714C5">
              <w:rPr>
                <w:rFonts w:ascii="Angsana New" w:hAnsi="Angsana New"/>
                <w:sz w:val="29"/>
                <w:szCs w:val="29"/>
              </w:rPr>
              <w:t>50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714C5">
              <w:rPr>
                <w:rFonts w:ascii="Angsana New" w:hAnsi="Angsana New"/>
                <w:sz w:val="29"/>
                <w:szCs w:val="29"/>
              </w:rPr>
              <w:t>00</w:t>
            </w:r>
            <w:r w:rsidRPr="007714C5">
              <w:rPr>
                <w:rFonts w:ascii="Angsana New" w:hAnsi="Angsana New"/>
                <w:sz w:val="29"/>
                <w:szCs w:val="29"/>
                <w:cs/>
              </w:rPr>
              <w:t xml:space="preserve"> ของ </w:t>
            </w:r>
            <w:r w:rsidRPr="007714C5">
              <w:rPr>
                <w:rFonts w:ascii="Angsana New" w:hAnsi="Angsana New"/>
                <w:sz w:val="29"/>
                <w:szCs w:val="29"/>
              </w:rPr>
              <w:t>TMO2017</w:t>
            </w:r>
          </w:p>
        </w:tc>
      </w:tr>
    </w:tbl>
    <w:p w14:paraId="3592F420" w14:textId="77777777" w:rsidR="0011429D" w:rsidRPr="007714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</w:rPr>
      </w:pPr>
    </w:p>
    <w:tbl>
      <w:tblPr>
        <w:tblW w:w="888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883"/>
      </w:tblGrid>
      <w:tr w:rsidR="0011429D" w:rsidRPr="007714C5" w14:paraId="28D3342E" w14:textId="77777777" w:rsidTr="00C14B49">
        <w:trPr>
          <w:cantSplit/>
          <w:trHeight w:hRule="exact" w:val="360"/>
        </w:trPr>
        <w:tc>
          <w:tcPr>
            <w:tcW w:w="8883" w:type="dxa"/>
          </w:tcPr>
          <w:p w14:paraId="61AC44AB" w14:textId="77777777" w:rsidR="0011429D" w:rsidRPr="007714C5" w:rsidRDefault="0011429D" w:rsidP="004A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"/>
              </w:tabs>
              <w:ind w:left="-45"/>
              <w:rPr>
                <w:rFonts w:ascii="Angsana New" w:hAnsi="Angsana New"/>
                <w:sz w:val="26"/>
                <w:szCs w:val="26"/>
                <w:cs/>
              </w:rPr>
            </w:pPr>
            <w:r w:rsidRPr="007714C5">
              <w:rPr>
                <w:rFonts w:ascii="Angsana New" w:hAnsi="Angsana New"/>
                <w:sz w:val="26"/>
                <w:szCs w:val="26"/>
                <w:cs/>
              </w:rPr>
              <w:t>*      อัตราผลตอบแทนในท้องตลาดของพันธบัตรรัฐบาลสำหรับเงินชดเชยตามกฎหมายแรงงาน</w:t>
            </w:r>
          </w:p>
        </w:tc>
      </w:tr>
      <w:tr w:rsidR="0011429D" w:rsidRPr="007714C5" w14:paraId="25F095F3" w14:textId="77777777" w:rsidTr="00C14B49">
        <w:trPr>
          <w:cantSplit/>
          <w:trHeight w:hRule="exact" w:val="360"/>
        </w:trPr>
        <w:tc>
          <w:tcPr>
            <w:tcW w:w="8883" w:type="dxa"/>
          </w:tcPr>
          <w:p w14:paraId="49859D4E" w14:textId="77777777" w:rsidR="0011429D" w:rsidRPr="007714C5" w:rsidRDefault="0011429D" w:rsidP="004A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</w:tabs>
              <w:ind w:left="-45"/>
              <w:rPr>
                <w:rFonts w:ascii="Angsana New" w:hAnsi="Angsana New"/>
                <w:sz w:val="26"/>
                <w:szCs w:val="26"/>
                <w:cs/>
              </w:rPr>
            </w:pPr>
            <w:r w:rsidRPr="007714C5">
              <w:rPr>
                <w:rFonts w:ascii="Angsana New" w:hAnsi="Angsana New"/>
                <w:sz w:val="26"/>
                <w:szCs w:val="26"/>
                <w:cs/>
              </w:rPr>
              <w:t>**    ขึ้นอยู่กับระยะเวลาการทำงานของพนักงาน</w:t>
            </w:r>
          </w:p>
        </w:tc>
      </w:tr>
      <w:tr w:rsidR="0011429D" w:rsidRPr="007714C5" w14:paraId="5C20A229" w14:textId="77777777" w:rsidTr="00C14B49">
        <w:trPr>
          <w:cantSplit/>
          <w:trHeight w:hRule="exact" w:val="388"/>
        </w:trPr>
        <w:tc>
          <w:tcPr>
            <w:tcW w:w="8883" w:type="dxa"/>
          </w:tcPr>
          <w:p w14:paraId="19B5523D" w14:textId="77777777" w:rsidR="0011429D" w:rsidRPr="007714C5" w:rsidRDefault="0011429D" w:rsidP="0037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7714C5">
              <w:rPr>
                <w:rFonts w:ascii="Angsana New" w:hAnsi="Angsana New"/>
                <w:sz w:val="26"/>
                <w:szCs w:val="26"/>
                <w:cs/>
              </w:rPr>
              <w:t xml:space="preserve">***  อ้างอิงตามตารางมรณะไทย </w:t>
            </w:r>
            <w:r w:rsidRPr="007714C5">
              <w:rPr>
                <w:rFonts w:ascii="Angsana New" w:hAnsi="Angsana New"/>
                <w:sz w:val="26"/>
                <w:szCs w:val="26"/>
              </w:rPr>
              <w:t>25</w:t>
            </w:r>
            <w:r w:rsidR="009A7C4E" w:rsidRPr="007714C5">
              <w:rPr>
                <w:rFonts w:ascii="Angsana New" w:hAnsi="Angsana New"/>
                <w:sz w:val="26"/>
                <w:szCs w:val="26"/>
              </w:rPr>
              <w:t>60</w:t>
            </w:r>
            <w:r w:rsidRPr="007714C5">
              <w:rPr>
                <w:rFonts w:ascii="Angsana New" w:hAnsi="Angsana New"/>
                <w:sz w:val="26"/>
                <w:szCs w:val="26"/>
                <w:cs/>
              </w:rPr>
              <w:t xml:space="preserve"> ประเภทสามัญ </w:t>
            </w:r>
            <w:r w:rsidR="00270604" w:rsidRPr="007714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70604" w:rsidRPr="007714C5">
              <w:rPr>
                <w:rFonts w:ascii="Angsana New" w:hAnsi="Angsana New"/>
                <w:sz w:val="26"/>
                <w:szCs w:val="26"/>
              </w:rPr>
              <w:t>TMO2017</w:t>
            </w:r>
            <w:r w:rsidR="00270604" w:rsidRPr="007714C5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="00270604" w:rsidRPr="007714C5">
              <w:rPr>
                <w:rFonts w:ascii="Angsana New" w:hAnsi="Angsana New"/>
                <w:sz w:val="26"/>
                <w:szCs w:val="26"/>
              </w:rPr>
              <w:t>Thai</w:t>
            </w:r>
            <w:r w:rsidR="00270604" w:rsidRPr="007714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7714C5">
              <w:rPr>
                <w:rFonts w:ascii="Angsana New" w:hAnsi="Angsana New"/>
                <w:sz w:val="26"/>
                <w:szCs w:val="26"/>
              </w:rPr>
              <w:t>Mortality</w:t>
            </w:r>
            <w:r w:rsidR="00270604" w:rsidRPr="007714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7714C5">
              <w:rPr>
                <w:rFonts w:ascii="Angsana New" w:hAnsi="Angsana New"/>
                <w:sz w:val="26"/>
                <w:szCs w:val="26"/>
              </w:rPr>
              <w:t>Ordinary</w:t>
            </w:r>
            <w:r w:rsidR="00270604" w:rsidRPr="007714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7714C5">
              <w:rPr>
                <w:rFonts w:ascii="Angsana New" w:hAnsi="Angsana New"/>
                <w:sz w:val="26"/>
                <w:szCs w:val="26"/>
              </w:rPr>
              <w:t>Table</w:t>
            </w:r>
            <w:r w:rsidR="00270604" w:rsidRPr="007714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7714C5">
              <w:rPr>
                <w:rFonts w:ascii="Angsana New" w:hAnsi="Angsana New"/>
                <w:sz w:val="26"/>
                <w:szCs w:val="26"/>
              </w:rPr>
              <w:t>2017</w:t>
            </w:r>
            <w:r w:rsidR="00270604" w:rsidRPr="007714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6AF9DAFB" w14:textId="77777777" w:rsidR="004615B3" w:rsidRPr="007714C5" w:rsidRDefault="004615B3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5801C9EF" w14:textId="1CE62DD3" w:rsidR="000B5906" w:rsidRPr="007714C5" w:rsidRDefault="000B5906" w:rsidP="00A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7714C5">
        <w:rPr>
          <w:rFonts w:ascii="Angsana New" w:hAnsi="Angsana New"/>
          <w:spacing w:val="-4"/>
          <w:sz w:val="30"/>
          <w:szCs w:val="30"/>
        </w:rPr>
        <w:t>31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7714C5">
        <w:rPr>
          <w:rFonts w:ascii="Angsana New" w:hAnsi="Angsana New"/>
          <w:spacing w:val="-4"/>
          <w:sz w:val="30"/>
          <w:szCs w:val="30"/>
        </w:rPr>
        <w:t>256</w:t>
      </w:r>
      <w:r w:rsidR="000F0716" w:rsidRPr="007714C5">
        <w:rPr>
          <w:rFonts w:ascii="Angsana New" w:hAnsi="Angsana New"/>
          <w:spacing w:val="-4"/>
          <w:sz w:val="30"/>
          <w:szCs w:val="30"/>
        </w:rPr>
        <w:t>5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A6EDB" w:rsidRPr="007714C5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Pr="007714C5">
        <w:rPr>
          <w:rFonts w:ascii="Angsana New" w:hAnsi="Angsana New"/>
          <w:spacing w:val="-4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</w:t>
      </w:r>
      <w:r w:rsidRPr="007714C5">
        <w:rPr>
          <w:rFonts w:ascii="Angsana New" w:hAnsi="Angsana New"/>
          <w:sz w:val="30"/>
          <w:szCs w:val="30"/>
          <w:cs/>
        </w:rPr>
        <w:t xml:space="preserve">ประมาณ </w:t>
      </w:r>
      <w:r w:rsidR="00D350DD" w:rsidRPr="007714C5">
        <w:rPr>
          <w:rFonts w:ascii="Angsana New" w:hAnsi="Angsana New"/>
          <w:sz w:val="30"/>
          <w:szCs w:val="30"/>
        </w:rPr>
        <w:t>13</w:t>
      </w:r>
      <w:r w:rsidR="0012239F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>ปี</w:t>
      </w:r>
      <w:r w:rsidRPr="007714C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  <w:r w:rsidR="0012239F" w:rsidRPr="007714C5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12239F" w:rsidRPr="007714C5">
        <w:rPr>
          <w:rFonts w:ascii="Angsana New" w:eastAsia="Calibri" w:hAnsi="Angsana New"/>
          <w:i/>
          <w:iCs/>
          <w:sz w:val="30"/>
          <w:szCs w:val="30"/>
        </w:rPr>
        <w:t>2564</w:t>
      </w:r>
      <w:r w:rsidR="0012239F" w:rsidRPr="007714C5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12239F" w:rsidRPr="007714C5">
        <w:rPr>
          <w:rFonts w:ascii="Angsana New" w:eastAsia="Calibri" w:hAnsi="Angsana New"/>
          <w:i/>
          <w:iCs/>
          <w:sz w:val="30"/>
          <w:szCs w:val="30"/>
        </w:rPr>
        <w:t xml:space="preserve">14 </w:t>
      </w:r>
      <w:r w:rsidR="0012239F" w:rsidRPr="007714C5">
        <w:rPr>
          <w:rFonts w:ascii="Angsana New" w:eastAsia="Calibri" w:hAnsi="Angsana New"/>
          <w:i/>
          <w:iCs/>
          <w:sz w:val="30"/>
          <w:szCs w:val="30"/>
          <w:cs/>
        </w:rPr>
        <w:t>ปี)</w:t>
      </w:r>
    </w:p>
    <w:p w14:paraId="1586ED35" w14:textId="77777777" w:rsidR="00374557" w:rsidRPr="007714C5" w:rsidRDefault="00374557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sz w:val="30"/>
          <w:szCs w:val="30"/>
        </w:rPr>
      </w:pPr>
    </w:p>
    <w:p w14:paraId="7446BD5A" w14:textId="77777777" w:rsidR="00F500A8" w:rsidRPr="007714C5" w:rsidRDefault="00F500A8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58DB2140" w14:textId="77777777" w:rsidR="001368F1" w:rsidRPr="007714C5" w:rsidRDefault="004615B3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1368F1" w:rsidRPr="007714C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69978251" w14:textId="77777777" w:rsidR="001368F1" w:rsidRPr="007714C5" w:rsidRDefault="001368F1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F571B" w14:textId="77777777" w:rsidR="00694F49" w:rsidRPr="007714C5" w:rsidRDefault="001368F1" w:rsidP="0069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6E6DA669" w14:textId="77777777" w:rsidR="00694F49" w:rsidRPr="007714C5" w:rsidRDefault="00694F49" w:rsidP="0043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60"/>
        <w:gridCol w:w="1415"/>
        <w:gridCol w:w="1415"/>
      </w:tblGrid>
      <w:tr w:rsidR="001368F1" w:rsidRPr="007714C5" w14:paraId="482B9EDF" w14:textId="77777777" w:rsidTr="00C14B49">
        <w:tc>
          <w:tcPr>
            <w:tcW w:w="9090" w:type="dxa"/>
            <w:gridSpan w:val="3"/>
          </w:tcPr>
          <w:p w14:paraId="7F95F0DE" w14:textId="77777777" w:rsidR="001368F1" w:rsidRPr="007714C5" w:rsidRDefault="001368F1" w:rsidP="00B76FC3">
            <w:pPr>
              <w:pStyle w:val="acctfourfigures"/>
              <w:tabs>
                <w:tab w:val="clear" w:pos="765"/>
                <w:tab w:val="left" w:pos="8476"/>
              </w:tabs>
              <w:spacing w:line="240" w:lineRule="atLeast"/>
              <w:ind w:left="-108" w:right="-108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ผลกระทบต่อประมาณการหนี้สินไม่หมุนเวียนของโครงการผลประโยชน์ที่กำหนดไว้ ณ วันที่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  <w:p w14:paraId="3646760D" w14:textId="77777777" w:rsidR="00B520A1" w:rsidRPr="007714C5" w:rsidRDefault="00B520A1" w:rsidP="00B76FC3">
            <w:pPr>
              <w:pStyle w:val="acctfourfigures"/>
              <w:tabs>
                <w:tab w:val="clear" w:pos="765"/>
                <w:tab w:val="left" w:pos="8476"/>
              </w:tabs>
              <w:spacing w:line="240" w:lineRule="atLeast"/>
              <w:ind w:left="-108"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1368F1" w:rsidRPr="007714C5" w14:paraId="2E7730C8" w14:textId="77777777" w:rsidTr="00C14B49">
        <w:tc>
          <w:tcPr>
            <w:tcW w:w="6260" w:type="dxa"/>
          </w:tcPr>
          <w:p w14:paraId="4C7ABC29" w14:textId="77777777" w:rsidR="001368F1" w:rsidRPr="007714C5" w:rsidRDefault="001368F1" w:rsidP="00B76FC3">
            <w:pPr>
              <w:rPr>
                <w:rFonts w:ascii="Angsana New" w:hAnsi="Angsana New"/>
                <w:cs/>
              </w:rPr>
            </w:pPr>
          </w:p>
        </w:tc>
        <w:tc>
          <w:tcPr>
            <w:tcW w:w="2830" w:type="dxa"/>
            <w:gridSpan w:val="2"/>
          </w:tcPr>
          <w:p w14:paraId="1B9140FF" w14:textId="77777777" w:rsidR="001368F1" w:rsidRPr="007714C5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8"/>
                <w:szCs w:val="18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 (ลดลง)</w:t>
            </w:r>
          </w:p>
        </w:tc>
      </w:tr>
      <w:tr w:rsidR="001368F1" w:rsidRPr="007714C5" w14:paraId="599A3B37" w14:textId="77777777" w:rsidTr="00C14B49">
        <w:tc>
          <w:tcPr>
            <w:tcW w:w="6260" w:type="dxa"/>
          </w:tcPr>
          <w:p w14:paraId="2D9740B3" w14:textId="77777777" w:rsidR="001368F1" w:rsidRPr="007714C5" w:rsidRDefault="001368F1" w:rsidP="00B76F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1E99D6EA" w14:textId="6283F44C" w:rsidR="001368F1" w:rsidRPr="007714C5" w:rsidRDefault="0038464B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90794"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15" w:type="dxa"/>
          </w:tcPr>
          <w:p w14:paraId="0ED69837" w14:textId="7B3FFDEB" w:rsidR="001368F1" w:rsidRPr="007714C5" w:rsidRDefault="0038464B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90794"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368F1" w:rsidRPr="007714C5" w14:paraId="3BA8B2F1" w14:textId="77777777" w:rsidTr="00C14B49">
        <w:tc>
          <w:tcPr>
            <w:tcW w:w="6260" w:type="dxa"/>
          </w:tcPr>
          <w:p w14:paraId="0CDE8087" w14:textId="77777777" w:rsidR="001368F1" w:rsidRPr="007714C5" w:rsidRDefault="001368F1" w:rsidP="00B76F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2"/>
          </w:tcPr>
          <w:p w14:paraId="4EF582D3" w14:textId="77777777" w:rsidR="001368F1" w:rsidRPr="007714C5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368F1" w:rsidRPr="007714C5" w14:paraId="3B63C5EE" w14:textId="77777777" w:rsidTr="00C14B49">
        <w:tc>
          <w:tcPr>
            <w:tcW w:w="6260" w:type="dxa"/>
          </w:tcPr>
          <w:p w14:paraId="51E59CAB" w14:textId="77777777" w:rsidR="001368F1" w:rsidRPr="007714C5" w:rsidRDefault="001368F1" w:rsidP="004A507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5" w:type="dxa"/>
            <w:vAlign w:val="center"/>
          </w:tcPr>
          <w:p w14:paraId="70B83325" w14:textId="77777777" w:rsidR="001368F1" w:rsidRPr="007714C5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5" w:type="dxa"/>
          </w:tcPr>
          <w:p w14:paraId="658F0947" w14:textId="77777777" w:rsidR="001368F1" w:rsidRPr="007714C5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90794" w:rsidRPr="007714C5" w14:paraId="38FD4723" w14:textId="77777777" w:rsidTr="00C14B49">
        <w:trPr>
          <w:trHeight w:val="308"/>
        </w:trPr>
        <w:tc>
          <w:tcPr>
            <w:tcW w:w="6260" w:type="dxa"/>
          </w:tcPr>
          <w:p w14:paraId="7DAD0CD4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7714C5">
              <w:rPr>
                <w:rFonts w:ascii="Angsana New" w:hAnsi="Angsana New"/>
                <w:sz w:val="30"/>
                <w:szCs w:val="30"/>
              </w:rPr>
              <w:t>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5" w:type="dxa"/>
            <w:vAlign w:val="center"/>
          </w:tcPr>
          <w:p w14:paraId="72D22B41" w14:textId="37123CB4" w:rsidR="00090794" w:rsidRPr="007714C5" w:rsidRDefault="007B7AB6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15" w:type="dxa"/>
            <w:vAlign w:val="center"/>
          </w:tcPr>
          <w:p w14:paraId="03D261C4" w14:textId="210B65E9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90794" w:rsidRPr="007714C5" w14:paraId="3B5175B0" w14:textId="77777777" w:rsidTr="00C14B49">
        <w:tc>
          <w:tcPr>
            <w:tcW w:w="6260" w:type="dxa"/>
          </w:tcPr>
          <w:p w14:paraId="679EE6A0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7714C5">
              <w:rPr>
                <w:rFonts w:ascii="Angsana New" w:hAnsi="Angsana New"/>
                <w:sz w:val="30"/>
                <w:szCs w:val="30"/>
              </w:rPr>
              <w:t>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5" w:type="dxa"/>
            <w:vAlign w:val="center"/>
          </w:tcPr>
          <w:p w14:paraId="56026AF4" w14:textId="212B1FA4" w:rsidR="00090794" w:rsidRPr="007714C5" w:rsidRDefault="007B7AB6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15" w:type="dxa"/>
            <w:vAlign w:val="center"/>
          </w:tcPr>
          <w:p w14:paraId="35CE02E2" w14:textId="457A313B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090794" w:rsidRPr="007714C5" w14:paraId="6CB45BE6" w14:textId="77777777" w:rsidTr="00C14B49">
        <w:tc>
          <w:tcPr>
            <w:tcW w:w="6260" w:type="dxa"/>
          </w:tcPr>
          <w:p w14:paraId="3F1CB5C2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415" w:type="dxa"/>
          </w:tcPr>
          <w:p w14:paraId="4B759EA1" w14:textId="77777777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 w:hanging="5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5" w:type="dxa"/>
          </w:tcPr>
          <w:p w14:paraId="7A536771" w14:textId="77777777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 w:hanging="5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90794" w:rsidRPr="007714C5" w14:paraId="73E760F9" w14:textId="77777777" w:rsidTr="00C14B49">
        <w:tc>
          <w:tcPr>
            <w:tcW w:w="6260" w:type="dxa"/>
          </w:tcPr>
          <w:p w14:paraId="5E367E83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6BA06072" w14:textId="11A726E9" w:rsidR="00090794" w:rsidRPr="007714C5" w:rsidRDefault="007B7AB6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bidi="th-TH"/>
              </w:rPr>
              <w:t>116</w:t>
            </w:r>
          </w:p>
        </w:tc>
        <w:tc>
          <w:tcPr>
            <w:tcW w:w="1415" w:type="dxa"/>
            <w:vAlign w:val="center"/>
          </w:tcPr>
          <w:p w14:paraId="02A0F519" w14:textId="7F10D5EE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bidi="th-TH"/>
              </w:rPr>
              <w:t>121</w:t>
            </w:r>
          </w:p>
        </w:tc>
      </w:tr>
      <w:tr w:rsidR="00090794" w:rsidRPr="007714C5" w14:paraId="420EF242" w14:textId="77777777" w:rsidTr="00C14B49">
        <w:tc>
          <w:tcPr>
            <w:tcW w:w="6260" w:type="dxa"/>
          </w:tcPr>
          <w:p w14:paraId="0E8026B3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65595D58" w14:textId="5A6FD3CB" w:rsidR="00090794" w:rsidRPr="007714C5" w:rsidRDefault="007B7AB6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102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15" w:type="dxa"/>
            <w:vAlign w:val="center"/>
          </w:tcPr>
          <w:p w14:paraId="305EDB47" w14:textId="6A6607E4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90794" w:rsidRPr="007714C5" w14:paraId="14CAAB12" w14:textId="77777777" w:rsidTr="00C14B49">
        <w:tc>
          <w:tcPr>
            <w:tcW w:w="6260" w:type="dxa"/>
          </w:tcPr>
          <w:p w14:paraId="5270A20C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415" w:type="dxa"/>
          </w:tcPr>
          <w:p w14:paraId="4605788E" w14:textId="77777777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15" w:type="dxa"/>
          </w:tcPr>
          <w:p w14:paraId="5AEEC364" w14:textId="77777777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90794" w:rsidRPr="007714C5" w14:paraId="2EC06D79" w14:textId="77777777" w:rsidTr="00C14B49">
        <w:tc>
          <w:tcPr>
            <w:tcW w:w="6260" w:type="dxa"/>
          </w:tcPr>
          <w:p w14:paraId="3E119FEA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7714C5">
              <w:rPr>
                <w:rFonts w:ascii="Angsana New" w:hAnsi="Angsana New"/>
                <w:sz w:val="30"/>
                <w:szCs w:val="30"/>
              </w:rPr>
              <w:t>10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4530ADB2" w14:textId="19C17335" w:rsidR="00090794" w:rsidRPr="007714C5" w:rsidRDefault="007B7AB6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24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15" w:type="dxa"/>
            <w:vAlign w:val="center"/>
          </w:tcPr>
          <w:p w14:paraId="77846FC2" w14:textId="71245E93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30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90794" w:rsidRPr="007714C5" w14:paraId="45B42255" w14:textId="77777777" w:rsidTr="00C14B49">
        <w:tc>
          <w:tcPr>
            <w:tcW w:w="6260" w:type="dxa"/>
          </w:tcPr>
          <w:p w14:paraId="27348882" w14:textId="77777777" w:rsidR="00090794" w:rsidRPr="007714C5" w:rsidRDefault="00090794" w:rsidP="00090794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7714C5">
              <w:rPr>
                <w:rFonts w:ascii="Angsana New" w:hAnsi="Angsana New"/>
                <w:sz w:val="30"/>
                <w:szCs w:val="30"/>
              </w:rPr>
              <w:t>10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2565BCFE" w14:textId="121210FF" w:rsidR="00090794" w:rsidRPr="007714C5" w:rsidRDefault="007B7AB6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15" w:type="dxa"/>
            <w:vAlign w:val="center"/>
          </w:tcPr>
          <w:p w14:paraId="4B1026FA" w14:textId="762CBB0E" w:rsidR="00090794" w:rsidRPr="007714C5" w:rsidRDefault="00090794" w:rsidP="000907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</w:tr>
    </w:tbl>
    <w:p w14:paraId="2A95E4BB" w14:textId="77777777" w:rsidR="001368F1" w:rsidRPr="007714C5" w:rsidRDefault="001368F1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74A935" w14:textId="22908496" w:rsidR="001368F1" w:rsidRPr="007714C5" w:rsidRDefault="001368F1" w:rsidP="004A5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>แม้ว่าการวิเคราะห์นี้ไม่ได้คำนึง</w:t>
      </w:r>
      <w:r w:rsidR="00A35484" w:rsidRPr="007714C5">
        <w:rPr>
          <w:rFonts w:ascii="Angsana New" w:hAnsi="Angsana New"/>
          <w:spacing w:val="-4"/>
          <w:sz w:val="30"/>
          <w:szCs w:val="30"/>
          <w:cs/>
        </w:rPr>
        <w:t>ถึง</w:t>
      </w:r>
      <w:r w:rsidRPr="007714C5">
        <w:rPr>
          <w:rFonts w:ascii="Angsana New" w:hAnsi="Angsana New"/>
          <w:spacing w:val="-4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7714C5">
        <w:rPr>
          <w:rFonts w:ascii="Angsana New" w:hAnsi="Angsana New"/>
          <w:sz w:val="30"/>
          <w:szCs w:val="30"/>
          <w:cs/>
        </w:rPr>
        <w:t xml:space="preserve"> แต่ได้แสดงประมาณการความอ่อนไหวของข้อสมมติต่างๆ</w:t>
      </w:r>
    </w:p>
    <w:p w14:paraId="20165D9A" w14:textId="77777777" w:rsidR="00B306F0" w:rsidRPr="007714C5" w:rsidRDefault="00B306F0" w:rsidP="00DA0FBF">
      <w:pPr>
        <w:pStyle w:val="block"/>
        <w:tabs>
          <w:tab w:val="left" w:pos="709"/>
        </w:tabs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511AA6D" w14:textId="78B380AB" w:rsidR="007C5FE4" w:rsidRPr="007714C5" w:rsidRDefault="001368F1" w:rsidP="00C14B49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</w:t>
      </w:r>
      <w:r w:rsidR="006A7FA7"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ตามกฎหมาย</w:t>
      </w:r>
      <w:r w:rsidR="00441C6F"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61C3C407" w14:textId="77777777" w:rsidR="00374557" w:rsidRPr="007714C5" w:rsidRDefault="00374557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A97E9" w14:textId="77777777" w:rsidR="00374557" w:rsidRPr="007714C5" w:rsidRDefault="00374557" w:rsidP="003745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 จำกัด พ.ศ. </w:t>
      </w:r>
      <w:r w:rsidRPr="007714C5">
        <w:rPr>
          <w:rFonts w:ascii="Angsana New" w:hAnsi="Angsana New"/>
          <w:sz w:val="30"/>
          <w:szCs w:val="30"/>
        </w:rPr>
        <w:t>2535</w:t>
      </w:r>
      <w:r w:rsidRPr="007714C5">
        <w:rPr>
          <w:rFonts w:ascii="Angsana New" w:hAnsi="Angsana New"/>
          <w:sz w:val="30"/>
          <w:szCs w:val="30"/>
          <w:cs/>
        </w:rPr>
        <w:t xml:space="preserve"> มาตรา </w:t>
      </w:r>
      <w:r w:rsidRPr="007714C5">
        <w:rPr>
          <w:rFonts w:ascii="Angsana New" w:hAnsi="Angsana New"/>
          <w:sz w:val="30"/>
          <w:szCs w:val="30"/>
        </w:rPr>
        <w:t>116</w:t>
      </w:r>
      <w:r w:rsidRPr="007714C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บริษัทจะต้องจัดสรรทุนสำรอง(“สำรองตามกฎหมาย”) อย่างน้อยร้อยละ </w:t>
      </w:r>
      <w:r w:rsidRPr="007714C5">
        <w:rPr>
          <w:rFonts w:ascii="Angsana New" w:hAnsi="Angsana New"/>
          <w:sz w:val="30"/>
          <w:szCs w:val="30"/>
        </w:rPr>
        <w:t>5</w:t>
      </w:r>
      <w:r w:rsidRPr="007714C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714C5">
        <w:rPr>
          <w:rFonts w:ascii="Angsana New" w:hAnsi="Angsana New"/>
          <w:sz w:val="30"/>
          <w:szCs w:val="30"/>
        </w:rPr>
        <w:t>10</w:t>
      </w:r>
      <w:r w:rsidRPr="007714C5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7CB2A985" w14:textId="15C79311" w:rsidR="00514577" w:rsidRPr="007714C5" w:rsidRDefault="0051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7714C5">
        <w:rPr>
          <w:rFonts w:ascii="Angsana New" w:hAnsi="Angsana New"/>
          <w:sz w:val="24"/>
          <w:szCs w:val="24"/>
          <w:cs/>
        </w:rPr>
        <w:br w:type="page"/>
      </w:r>
    </w:p>
    <w:p w14:paraId="1DB94A96" w14:textId="4AB5B489" w:rsidR="001368F1" w:rsidRPr="007714C5" w:rsidRDefault="001368F1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ค่าใช้จ่ายในการบริหาร</w:t>
      </w:r>
    </w:p>
    <w:p w14:paraId="686F26AB" w14:textId="77777777" w:rsidR="007C5FE4" w:rsidRPr="007714C5" w:rsidRDefault="007C5FE4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090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260"/>
        <w:gridCol w:w="270"/>
        <w:gridCol w:w="1260"/>
      </w:tblGrid>
      <w:tr w:rsidR="001368F1" w:rsidRPr="007714C5" w14:paraId="350C8644" w14:textId="77777777" w:rsidTr="00C14B49">
        <w:tc>
          <w:tcPr>
            <w:tcW w:w="5310" w:type="dxa"/>
          </w:tcPr>
          <w:p w14:paraId="0B2B6795" w14:textId="77777777" w:rsidR="001368F1" w:rsidRPr="007714C5" w:rsidRDefault="001368F1" w:rsidP="00B76FC3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318377" w14:textId="77777777" w:rsidR="001368F1" w:rsidRPr="007714C5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58D38E2" w14:textId="2D110DE9" w:rsidR="001368F1" w:rsidRPr="007714C5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5CC08F9" w14:textId="77777777" w:rsidR="001368F1" w:rsidRPr="007714C5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810E41" w14:textId="024F6702" w:rsidR="001368F1" w:rsidRPr="007714C5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1368F1" w:rsidRPr="007714C5" w14:paraId="475F986B" w14:textId="77777777" w:rsidTr="00C14B49">
        <w:tc>
          <w:tcPr>
            <w:tcW w:w="5310" w:type="dxa"/>
          </w:tcPr>
          <w:p w14:paraId="3C87B073" w14:textId="77777777" w:rsidR="001368F1" w:rsidRPr="007714C5" w:rsidRDefault="001368F1" w:rsidP="00B76FC3">
            <w:pPr>
              <w:ind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890C23" w14:textId="77777777" w:rsidR="001368F1" w:rsidRPr="007714C5" w:rsidRDefault="001368F1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0A364D1" w14:textId="77777777" w:rsidR="001368F1" w:rsidRPr="007714C5" w:rsidRDefault="001368F1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090794" w:rsidRPr="007714C5" w14:paraId="7A74B533" w14:textId="77777777" w:rsidTr="00C14B49">
        <w:tc>
          <w:tcPr>
            <w:tcW w:w="5310" w:type="dxa"/>
            <w:shd w:val="clear" w:color="auto" w:fill="auto"/>
          </w:tcPr>
          <w:p w14:paraId="39670954" w14:textId="7633EC46" w:rsidR="00090794" w:rsidRPr="007714C5" w:rsidRDefault="00090794" w:rsidP="0009079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 ค่าใช้จ่ายพนักงาน และค่าพัฒนาพนักงาน</w:t>
            </w:r>
          </w:p>
        </w:tc>
        <w:tc>
          <w:tcPr>
            <w:tcW w:w="990" w:type="dxa"/>
            <w:shd w:val="clear" w:color="auto" w:fill="auto"/>
          </w:tcPr>
          <w:p w14:paraId="40DDA7CB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7AED24" w14:textId="0A04B3FE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3,217</w:t>
            </w:r>
          </w:p>
        </w:tc>
        <w:tc>
          <w:tcPr>
            <w:tcW w:w="270" w:type="dxa"/>
            <w:shd w:val="clear" w:color="auto" w:fill="auto"/>
          </w:tcPr>
          <w:p w14:paraId="10E8421E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3D29AD" w14:textId="4B2CBA88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3,286</w:t>
            </w:r>
          </w:p>
        </w:tc>
      </w:tr>
      <w:tr w:rsidR="00090794" w:rsidRPr="007714C5" w14:paraId="7512F76A" w14:textId="77777777" w:rsidTr="00C14B49">
        <w:tc>
          <w:tcPr>
            <w:tcW w:w="5310" w:type="dxa"/>
            <w:shd w:val="clear" w:color="auto" w:fill="auto"/>
          </w:tcPr>
          <w:p w14:paraId="6A58602F" w14:textId="4578B5C5" w:rsidR="00090794" w:rsidRPr="007714C5" w:rsidRDefault="00624DCE" w:rsidP="0009079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ค่าใช้จ่ายเทคโนโลยีสารสนเทศ</w:t>
            </w:r>
          </w:p>
        </w:tc>
        <w:tc>
          <w:tcPr>
            <w:tcW w:w="990" w:type="dxa"/>
            <w:shd w:val="clear" w:color="auto" w:fill="auto"/>
          </w:tcPr>
          <w:p w14:paraId="5B6ED240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584BFA9" w14:textId="4E72BBE6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10B98B24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1BA843" w14:textId="42E2104C" w:rsidR="00090794" w:rsidRPr="007714C5" w:rsidRDefault="006C5718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528</w:t>
            </w:r>
          </w:p>
        </w:tc>
      </w:tr>
      <w:tr w:rsidR="00090794" w:rsidRPr="007714C5" w14:paraId="6632C9FF" w14:textId="77777777" w:rsidTr="00C14B49">
        <w:tc>
          <w:tcPr>
            <w:tcW w:w="5310" w:type="dxa"/>
            <w:shd w:val="clear" w:color="auto" w:fill="auto"/>
          </w:tcPr>
          <w:p w14:paraId="73AA9EFB" w14:textId="75980341" w:rsidR="00090794" w:rsidRPr="007714C5" w:rsidRDefault="00624DCE" w:rsidP="0009079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73A1FE96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8B0C6FD" w14:textId="1C0076E4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0CEB38D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CAE152" w14:textId="63C1D809" w:rsidR="00090794" w:rsidRPr="007714C5" w:rsidRDefault="006C5718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713</w:t>
            </w:r>
          </w:p>
        </w:tc>
      </w:tr>
      <w:tr w:rsidR="00090794" w:rsidRPr="007714C5" w14:paraId="4A781952" w14:textId="77777777" w:rsidTr="00C14B49">
        <w:tc>
          <w:tcPr>
            <w:tcW w:w="5310" w:type="dxa"/>
            <w:shd w:val="clear" w:color="auto" w:fill="auto"/>
          </w:tcPr>
          <w:p w14:paraId="457C3937" w14:textId="77777777" w:rsidR="00090794" w:rsidRPr="007714C5" w:rsidRDefault="00090794" w:rsidP="0009079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ค่าประชาสัมพันธ์</w:t>
            </w:r>
          </w:p>
        </w:tc>
        <w:tc>
          <w:tcPr>
            <w:tcW w:w="990" w:type="dxa"/>
            <w:shd w:val="clear" w:color="auto" w:fill="auto"/>
          </w:tcPr>
          <w:p w14:paraId="49ABDD4E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155C982" w14:textId="52F7CFEB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332067B4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37384F" w14:textId="7C9A883E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377</w:t>
            </w:r>
          </w:p>
        </w:tc>
      </w:tr>
      <w:tr w:rsidR="00090794" w:rsidRPr="007714C5" w14:paraId="4F9B6D86" w14:textId="77777777" w:rsidTr="00C14B49">
        <w:tc>
          <w:tcPr>
            <w:tcW w:w="5310" w:type="dxa"/>
            <w:shd w:val="clear" w:color="auto" w:fill="auto"/>
          </w:tcPr>
          <w:p w14:paraId="7C704AE8" w14:textId="77777777" w:rsidR="00090794" w:rsidRPr="007714C5" w:rsidRDefault="00090794" w:rsidP="0009079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shd w:val="clear" w:color="auto" w:fill="auto"/>
          </w:tcPr>
          <w:p w14:paraId="7AF6AA9A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3FBCDC1" w14:textId="31828AB7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4E115009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384AD4" w14:textId="2505DACD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332</w:t>
            </w:r>
          </w:p>
        </w:tc>
      </w:tr>
      <w:tr w:rsidR="00090794" w:rsidRPr="007714C5" w14:paraId="121EB991" w14:textId="77777777" w:rsidTr="00C14B49">
        <w:tc>
          <w:tcPr>
            <w:tcW w:w="5310" w:type="dxa"/>
            <w:shd w:val="clear" w:color="auto" w:fill="auto"/>
          </w:tcPr>
          <w:p w14:paraId="18C58499" w14:textId="77777777" w:rsidR="00090794" w:rsidRPr="007714C5" w:rsidRDefault="00090794" w:rsidP="0009079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ค่าจ้างแรงงานภายนอก</w:t>
            </w:r>
          </w:p>
        </w:tc>
        <w:tc>
          <w:tcPr>
            <w:tcW w:w="990" w:type="dxa"/>
            <w:shd w:val="clear" w:color="auto" w:fill="auto"/>
          </w:tcPr>
          <w:p w14:paraId="6C7CB008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67A0391" w14:textId="4D2A6F53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11E79171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C365A1" w14:textId="79A4B3EE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207</w:t>
            </w:r>
          </w:p>
        </w:tc>
      </w:tr>
      <w:tr w:rsidR="00090794" w:rsidRPr="007714C5" w14:paraId="5A693638" w14:textId="77777777" w:rsidTr="00C14B49">
        <w:tc>
          <w:tcPr>
            <w:tcW w:w="5310" w:type="dxa"/>
            <w:shd w:val="clear" w:color="auto" w:fill="auto"/>
          </w:tcPr>
          <w:p w14:paraId="1C0A3ED8" w14:textId="77777777" w:rsidR="00090794" w:rsidRPr="007714C5" w:rsidRDefault="00090794" w:rsidP="0009079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50199ED6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EF64B1" w14:textId="5E353728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543</w:t>
            </w:r>
          </w:p>
        </w:tc>
        <w:tc>
          <w:tcPr>
            <w:tcW w:w="270" w:type="dxa"/>
            <w:shd w:val="clear" w:color="auto" w:fill="auto"/>
          </w:tcPr>
          <w:p w14:paraId="57F691D2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4515FC" w14:textId="5E1FC624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410</w:t>
            </w:r>
          </w:p>
        </w:tc>
      </w:tr>
      <w:tr w:rsidR="00090794" w:rsidRPr="007714C5" w14:paraId="68697ED1" w14:textId="77777777" w:rsidTr="00C14B49">
        <w:tc>
          <w:tcPr>
            <w:tcW w:w="5310" w:type="dxa"/>
            <w:shd w:val="clear" w:color="auto" w:fill="auto"/>
          </w:tcPr>
          <w:p w14:paraId="1151DBBD" w14:textId="77777777" w:rsidR="00090794" w:rsidRPr="007714C5" w:rsidRDefault="00090794" w:rsidP="0009079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C678987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3A56E" w14:textId="430D971F" w:rsidR="00090794" w:rsidRPr="007714C5" w:rsidRDefault="002C309A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5,871</w:t>
            </w:r>
          </w:p>
        </w:tc>
        <w:tc>
          <w:tcPr>
            <w:tcW w:w="270" w:type="dxa"/>
            <w:shd w:val="clear" w:color="auto" w:fill="auto"/>
          </w:tcPr>
          <w:p w14:paraId="3BBE5F4D" w14:textId="77777777" w:rsidR="00090794" w:rsidRPr="007714C5" w:rsidRDefault="00090794" w:rsidP="00090794">
            <w:pPr>
              <w:tabs>
                <w:tab w:val="decimal" w:pos="792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EE02" w14:textId="512A3B78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5,853</w:t>
            </w:r>
          </w:p>
        </w:tc>
      </w:tr>
    </w:tbl>
    <w:p w14:paraId="70DE00CE" w14:textId="77777777" w:rsidR="003C611A" w:rsidRPr="007714C5" w:rsidRDefault="003C611A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2330BB1" w14:textId="5D97B01C" w:rsidR="00000F92" w:rsidRPr="007714C5" w:rsidRDefault="00000F92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ค่าใช้จ่ายผลประโยชน์ของพนักงาน</w:t>
      </w:r>
    </w:p>
    <w:p w14:paraId="6B545120" w14:textId="77777777" w:rsidR="000E1DDC" w:rsidRPr="007714C5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090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000F92" w:rsidRPr="007714C5" w14:paraId="1F67EA09" w14:textId="77777777" w:rsidTr="00C14B49">
        <w:tc>
          <w:tcPr>
            <w:tcW w:w="6300" w:type="dxa"/>
          </w:tcPr>
          <w:p w14:paraId="1CB931F0" w14:textId="77777777" w:rsidR="00000F92" w:rsidRPr="007714C5" w:rsidRDefault="00000F92" w:rsidP="00B76FC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BD7AAA" w14:textId="5C385AC3" w:rsidR="00000F92" w:rsidRPr="007714C5" w:rsidRDefault="00000F92" w:rsidP="00B76FC3">
            <w:pPr>
              <w:pStyle w:val="30"/>
              <w:tabs>
                <w:tab w:val="clear" w:pos="360"/>
                <w:tab w:val="clear" w:pos="720"/>
                <w:tab w:val="left" w:pos="943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B178143" w14:textId="77777777" w:rsidR="00000F92" w:rsidRPr="007714C5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C68EFB" w14:textId="78FEC174" w:rsidR="00000F92" w:rsidRPr="007714C5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00F92" w:rsidRPr="007714C5" w14:paraId="3D1DDE2D" w14:textId="77777777" w:rsidTr="00C14B49">
        <w:tc>
          <w:tcPr>
            <w:tcW w:w="6300" w:type="dxa"/>
          </w:tcPr>
          <w:p w14:paraId="708A0D3E" w14:textId="77777777" w:rsidR="00000F92" w:rsidRPr="007714C5" w:rsidRDefault="00000F92" w:rsidP="00B76FC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B2B09A4" w14:textId="77777777" w:rsidR="00000F92" w:rsidRPr="007714C5" w:rsidRDefault="00000F92" w:rsidP="00B76FC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090794" w:rsidRPr="007714C5" w14:paraId="60842ECB" w14:textId="77777777" w:rsidTr="00C14B49">
        <w:tc>
          <w:tcPr>
            <w:tcW w:w="6300" w:type="dxa"/>
          </w:tcPr>
          <w:p w14:paraId="3DE13918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045811E8" w14:textId="6564D70E" w:rsidR="00090794" w:rsidRPr="007714C5" w:rsidRDefault="00B95A38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2,57</w:t>
            </w:r>
            <w:r w:rsidR="008B58E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1B3AFFF" w14:textId="77777777" w:rsidR="00090794" w:rsidRPr="007714C5" w:rsidRDefault="00090794" w:rsidP="0009079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73A4C0" w14:textId="0B0FA645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2,748</w:t>
            </w:r>
          </w:p>
        </w:tc>
      </w:tr>
      <w:tr w:rsidR="00090794" w:rsidRPr="007714C5" w14:paraId="1BB3E1CA" w14:textId="77777777" w:rsidTr="00C14B49">
        <w:tc>
          <w:tcPr>
            <w:tcW w:w="6300" w:type="dxa"/>
          </w:tcPr>
          <w:p w14:paraId="4A0401CE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260" w:type="dxa"/>
          </w:tcPr>
          <w:p w14:paraId="16C6106F" w14:textId="42249FA8" w:rsidR="00090794" w:rsidRPr="007714C5" w:rsidRDefault="00B95A38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</w:tcPr>
          <w:p w14:paraId="47712892" w14:textId="77777777" w:rsidR="00090794" w:rsidRPr="007714C5" w:rsidRDefault="00090794" w:rsidP="00090794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E565C" w14:textId="77771FC6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114</w:t>
            </w:r>
          </w:p>
        </w:tc>
      </w:tr>
      <w:tr w:rsidR="00090794" w:rsidRPr="007714C5" w14:paraId="35A68861" w14:textId="77777777" w:rsidTr="00C14B49">
        <w:tc>
          <w:tcPr>
            <w:tcW w:w="6300" w:type="dxa"/>
          </w:tcPr>
          <w:p w14:paraId="5EE9B81B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60" w:type="dxa"/>
          </w:tcPr>
          <w:p w14:paraId="4748C6B7" w14:textId="66DB8BEA" w:rsidR="00090794" w:rsidRPr="007714C5" w:rsidRDefault="00B95A38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217</w:t>
            </w:r>
          </w:p>
        </w:tc>
        <w:tc>
          <w:tcPr>
            <w:tcW w:w="270" w:type="dxa"/>
          </w:tcPr>
          <w:p w14:paraId="4DFC2B54" w14:textId="77777777" w:rsidR="00090794" w:rsidRPr="007714C5" w:rsidRDefault="00090794" w:rsidP="00090794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70EFA" w14:textId="2D0F0DEA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220</w:t>
            </w:r>
          </w:p>
        </w:tc>
      </w:tr>
      <w:tr w:rsidR="00090794" w:rsidRPr="007714C5" w14:paraId="2F6CB75D" w14:textId="77777777" w:rsidTr="00C14B49">
        <w:tc>
          <w:tcPr>
            <w:tcW w:w="6300" w:type="dxa"/>
          </w:tcPr>
          <w:p w14:paraId="50CAB8DE" w14:textId="77777777" w:rsidR="00090794" w:rsidRPr="007714C5" w:rsidRDefault="00090794" w:rsidP="00090794">
            <w:pPr>
              <w:tabs>
                <w:tab w:val="clear" w:pos="227"/>
                <w:tab w:val="left" w:pos="162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0C230F5E" w14:textId="1721775A" w:rsidR="00090794" w:rsidRPr="007714C5" w:rsidRDefault="007B2465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103</w:t>
            </w:r>
          </w:p>
        </w:tc>
        <w:tc>
          <w:tcPr>
            <w:tcW w:w="270" w:type="dxa"/>
          </w:tcPr>
          <w:p w14:paraId="38114026" w14:textId="77777777" w:rsidR="00090794" w:rsidRPr="007714C5" w:rsidRDefault="00090794" w:rsidP="0009079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8D6B1B9" w14:textId="43C226CC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79</w:t>
            </w:r>
          </w:p>
        </w:tc>
      </w:tr>
      <w:tr w:rsidR="00090794" w:rsidRPr="007714C5" w14:paraId="597FF991" w14:textId="77777777" w:rsidTr="00C14B49">
        <w:tc>
          <w:tcPr>
            <w:tcW w:w="6300" w:type="dxa"/>
          </w:tcPr>
          <w:p w14:paraId="78C32441" w14:textId="77777777" w:rsidR="00090794" w:rsidRPr="007714C5" w:rsidRDefault="00090794" w:rsidP="00090794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260" w:type="dxa"/>
          </w:tcPr>
          <w:p w14:paraId="7152B7AA" w14:textId="47E4E5ED" w:rsidR="00090794" w:rsidRPr="007714C5" w:rsidDel="00622AD5" w:rsidRDefault="00B95A38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40</w:t>
            </w:r>
          </w:p>
        </w:tc>
        <w:tc>
          <w:tcPr>
            <w:tcW w:w="270" w:type="dxa"/>
          </w:tcPr>
          <w:p w14:paraId="0D5CDDE3" w14:textId="77777777" w:rsidR="00090794" w:rsidRPr="007714C5" w:rsidRDefault="00090794" w:rsidP="00090794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B8FAF2" w14:textId="4CE72D03" w:rsidR="00090794" w:rsidRPr="007714C5" w:rsidDel="00622AD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</w:t>
            </w:r>
          </w:p>
        </w:tc>
      </w:tr>
      <w:tr w:rsidR="00090794" w:rsidRPr="007714C5" w14:paraId="23A2B856" w14:textId="77777777" w:rsidTr="00C14B49">
        <w:tc>
          <w:tcPr>
            <w:tcW w:w="6300" w:type="dxa"/>
          </w:tcPr>
          <w:p w14:paraId="06FCA0A9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AC1603" w14:textId="79EC6AF1" w:rsidR="00090794" w:rsidRPr="007714C5" w:rsidRDefault="00B95A3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</w:t>
            </w:r>
            <w:r w:rsidR="007B246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117</w:t>
            </w:r>
          </w:p>
        </w:tc>
        <w:tc>
          <w:tcPr>
            <w:tcW w:w="270" w:type="dxa"/>
          </w:tcPr>
          <w:p w14:paraId="78D547C7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doub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2FA391" w14:textId="0AC03959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3,229</w:t>
            </w:r>
          </w:p>
        </w:tc>
      </w:tr>
    </w:tbl>
    <w:p w14:paraId="348679BC" w14:textId="77777777" w:rsidR="001368F1" w:rsidRPr="007714C5" w:rsidRDefault="001368F1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29C73301" w14:textId="3FEC77BD" w:rsidR="00000F92" w:rsidRPr="007714C5" w:rsidRDefault="00000F92" w:rsidP="00C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441" w:right="74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Pr="007714C5">
        <w:rPr>
          <w:rFonts w:ascii="Angsana New" w:hAnsi="Angsana New"/>
          <w:sz w:val="30"/>
          <w:szCs w:val="30"/>
        </w:rPr>
        <w:t>2530</w:t>
      </w:r>
      <w:r w:rsidRPr="007714C5">
        <w:rPr>
          <w:rFonts w:ascii="Angsana New" w:hAnsi="Angsana New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Pr="007714C5">
        <w:rPr>
          <w:rFonts w:ascii="Angsana New" w:hAnsi="Angsana New"/>
          <w:sz w:val="30"/>
          <w:szCs w:val="30"/>
        </w:rPr>
        <w:t>2</w:t>
      </w:r>
      <w:r w:rsidRPr="007714C5">
        <w:rPr>
          <w:rFonts w:ascii="Angsana New" w:hAnsi="Angsana New"/>
          <w:sz w:val="30"/>
          <w:szCs w:val="30"/>
          <w:cs/>
        </w:rPr>
        <w:t xml:space="preserve"> ถึง </w:t>
      </w:r>
      <w:r w:rsidRPr="007714C5">
        <w:rPr>
          <w:rFonts w:ascii="Angsana New" w:hAnsi="Angsana New"/>
          <w:sz w:val="30"/>
          <w:szCs w:val="30"/>
        </w:rPr>
        <w:t>15</w:t>
      </w:r>
      <w:r w:rsidRPr="007714C5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</w:t>
      </w:r>
      <w:r w:rsidR="006E4AC0"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</w:rPr>
        <w:t>5</w:t>
      </w:r>
      <w:r w:rsidRPr="007714C5">
        <w:rPr>
          <w:rFonts w:ascii="Angsana New" w:hAnsi="Angsana New"/>
          <w:sz w:val="30"/>
          <w:szCs w:val="30"/>
          <w:cs/>
        </w:rPr>
        <w:t xml:space="preserve"> ถึง </w:t>
      </w:r>
      <w:r w:rsidRPr="007714C5">
        <w:rPr>
          <w:rFonts w:ascii="Angsana New" w:hAnsi="Angsana New"/>
          <w:sz w:val="30"/>
          <w:szCs w:val="30"/>
        </w:rPr>
        <w:t>13</w:t>
      </w:r>
      <w:r w:rsidRPr="007714C5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96BAEEB" w14:textId="64DE69D1" w:rsidR="00000F92" w:rsidRPr="007714C5" w:rsidRDefault="00D37D50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  <w:r w:rsidR="00000F92"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>ภาษีเงินได้</w:t>
      </w:r>
    </w:p>
    <w:p w14:paraId="13225633" w14:textId="77777777" w:rsidR="00000F92" w:rsidRPr="007714C5" w:rsidRDefault="00000F92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56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616"/>
        <w:gridCol w:w="850"/>
        <w:gridCol w:w="1260"/>
        <w:gridCol w:w="270"/>
        <w:gridCol w:w="1260"/>
      </w:tblGrid>
      <w:tr w:rsidR="00000F92" w:rsidRPr="007714C5" w14:paraId="29F4E143" w14:textId="77777777" w:rsidTr="00C14B49">
        <w:tc>
          <w:tcPr>
            <w:tcW w:w="5616" w:type="dxa"/>
          </w:tcPr>
          <w:p w14:paraId="4D0E10E1" w14:textId="77777777" w:rsidR="00000F92" w:rsidRPr="007714C5" w:rsidRDefault="00000F92" w:rsidP="00BE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</w:tcPr>
          <w:p w14:paraId="2FAA53B8" w14:textId="77777777" w:rsidR="00000F92" w:rsidRPr="007714C5" w:rsidRDefault="00000F92" w:rsidP="00B76FC3">
            <w:pPr>
              <w:spacing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345A745D" w14:textId="0B64D404" w:rsidR="00000F92" w:rsidRPr="007714C5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D2EE84F" w14:textId="77777777" w:rsidR="00000F92" w:rsidRPr="007714C5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92CDFA" w14:textId="36265846" w:rsidR="00000F92" w:rsidRPr="007714C5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00F92" w:rsidRPr="007714C5" w14:paraId="67D8F1FA" w14:textId="77777777" w:rsidTr="00C14B49">
        <w:tc>
          <w:tcPr>
            <w:tcW w:w="5616" w:type="dxa"/>
          </w:tcPr>
          <w:p w14:paraId="3272A154" w14:textId="77777777" w:rsidR="00000F92" w:rsidRPr="007714C5" w:rsidRDefault="00000F92" w:rsidP="00BE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</w:tcPr>
          <w:p w14:paraId="72A3F31F" w14:textId="77777777" w:rsidR="00000F92" w:rsidRPr="007714C5" w:rsidRDefault="00000F92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6B2E3C6" w14:textId="77777777" w:rsidR="00000F92" w:rsidRPr="007714C5" w:rsidRDefault="00000F92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09A6" w:rsidRPr="007714C5" w14:paraId="4D2C6AD3" w14:textId="77777777" w:rsidTr="00C14B49">
        <w:tc>
          <w:tcPr>
            <w:tcW w:w="5616" w:type="dxa"/>
          </w:tcPr>
          <w:p w14:paraId="2E93FA20" w14:textId="77777777" w:rsidR="004A09A6" w:rsidRPr="007714C5" w:rsidRDefault="004A09A6" w:rsidP="0089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50" w:type="dxa"/>
          </w:tcPr>
          <w:p w14:paraId="7DEF7AE8" w14:textId="77777777" w:rsidR="004A09A6" w:rsidRPr="007714C5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B1BF4" w14:textId="77777777" w:rsidR="004A09A6" w:rsidRPr="007714C5" w:rsidRDefault="004A09A6" w:rsidP="00897B18">
            <w:pPr>
              <w:pStyle w:val="30"/>
              <w:tabs>
                <w:tab w:val="clear" w:pos="360"/>
                <w:tab w:val="clear" w:pos="720"/>
                <w:tab w:val="decimal" w:pos="625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7C3B47" w14:textId="77777777" w:rsidR="004A09A6" w:rsidRPr="007714C5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AF241" w14:textId="77777777" w:rsidR="004A09A6" w:rsidRPr="007714C5" w:rsidRDefault="004A09A6" w:rsidP="00897B18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6260F5" w:rsidRPr="007714C5" w14:paraId="3010B165" w14:textId="77777777" w:rsidTr="00C14B49">
        <w:tc>
          <w:tcPr>
            <w:tcW w:w="5616" w:type="dxa"/>
          </w:tcPr>
          <w:p w14:paraId="08C7F5DD" w14:textId="77777777" w:rsidR="006260F5" w:rsidRPr="007714C5" w:rsidRDefault="006260F5" w:rsidP="00BE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</w:tcPr>
          <w:p w14:paraId="7A2FE44A" w14:textId="77777777" w:rsidR="006260F5" w:rsidRPr="007714C5" w:rsidRDefault="006260F5" w:rsidP="006260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55F641" w14:textId="77777777" w:rsidR="006260F5" w:rsidRPr="007714C5" w:rsidRDefault="006260F5" w:rsidP="006260F5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D4C964" w14:textId="77777777" w:rsidR="006260F5" w:rsidRPr="007714C5" w:rsidRDefault="006260F5" w:rsidP="0062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F00DA" w14:textId="77777777" w:rsidR="006260F5" w:rsidRPr="007714C5" w:rsidRDefault="006260F5" w:rsidP="006260F5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090794" w:rsidRPr="007714C5" w14:paraId="7B96F477" w14:textId="77777777" w:rsidTr="00C14B49">
        <w:tc>
          <w:tcPr>
            <w:tcW w:w="5616" w:type="dxa"/>
          </w:tcPr>
          <w:p w14:paraId="0B722F75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สำหรับงวดปัจจุบัน</w:t>
            </w:r>
          </w:p>
        </w:tc>
        <w:tc>
          <w:tcPr>
            <w:tcW w:w="850" w:type="dxa"/>
          </w:tcPr>
          <w:p w14:paraId="36936516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9BEB4" w14:textId="0EAD43FF" w:rsidR="00090794" w:rsidRPr="007714C5" w:rsidRDefault="00E654A2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5835E4B1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934A52" w14:textId="73877431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283</w:t>
            </w:r>
          </w:p>
        </w:tc>
      </w:tr>
      <w:tr w:rsidR="00090794" w:rsidRPr="007714C5" w14:paraId="17DE38D7" w14:textId="77777777" w:rsidTr="00C14B49">
        <w:tc>
          <w:tcPr>
            <w:tcW w:w="5616" w:type="dxa"/>
          </w:tcPr>
          <w:p w14:paraId="692D80C6" w14:textId="2049A513" w:rsidR="00090794" w:rsidRPr="007714C5" w:rsidRDefault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ภาษีงวดก่อนๆ ที่บันทึกต่ำไป </w:t>
            </w:r>
          </w:p>
        </w:tc>
        <w:tc>
          <w:tcPr>
            <w:tcW w:w="850" w:type="dxa"/>
          </w:tcPr>
          <w:p w14:paraId="11B21C66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F8412E" w14:textId="01BE75AC" w:rsidR="00090794" w:rsidRPr="007714C5" w:rsidRDefault="00E654A2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E97087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8EDDC3" w14:textId="523C208B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90794" w:rsidRPr="007714C5" w14:paraId="63BC546A" w14:textId="77777777" w:rsidTr="00C14B49">
        <w:tc>
          <w:tcPr>
            <w:tcW w:w="5616" w:type="dxa"/>
          </w:tcPr>
          <w:p w14:paraId="43375005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C05A755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F147B6" w14:textId="123D93E0" w:rsidR="00090794" w:rsidRPr="007714C5" w:rsidRDefault="00E654A2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2658F72C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0F1599" w14:textId="4C18BE3D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288</w:t>
            </w:r>
          </w:p>
        </w:tc>
      </w:tr>
      <w:tr w:rsidR="00AF3568" w:rsidRPr="007714C5" w14:paraId="6F88918D" w14:textId="77777777" w:rsidTr="00C14B49">
        <w:tc>
          <w:tcPr>
            <w:tcW w:w="5616" w:type="dxa"/>
          </w:tcPr>
          <w:p w14:paraId="4AFF4B70" w14:textId="77777777" w:rsidR="00AF3568" w:rsidRPr="007714C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EFDD4DD" w14:textId="77777777" w:rsidR="00AF3568" w:rsidRPr="007714C5" w:rsidRDefault="00AF3568" w:rsidP="00AF35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BFF93" w14:textId="77777777" w:rsidR="00AF3568" w:rsidRPr="007714C5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E86359" w14:textId="77777777" w:rsidR="00AF3568" w:rsidRPr="007714C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3828F7" w14:textId="77777777" w:rsidR="00AF3568" w:rsidRPr="007714C5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AF3568" w:rsidRPr="007714C5" w14:paraId="4F878B5A" w14:textId="77777777" w:rsidTr="00C14B49">
        <w:tc>
          <w:tcPr>
            <w:tcW w:w="5616" w:type="dxa"/>
          </w:tcPr>
          <w:p w14:paraId="6544B7F2" w14:textId="77777777" w:rsidR="00AF3568" w:rsidRPr="007714C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</w:tcPr>
          <w:p w14:paraId="1851A425" w14:textId="77777777" w:rsidR="00AF3568" w:rsidRPr="007714C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12E222" w14:textId="77777777" w:rsidR="00AF3568" w:rsidRPr="007714C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9D8CA" w14:textId="77777777" w:rsidR="00AF3568" w:rsidRPr="007714C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7E9E30" w14:textId="77777777" w:rsidR="00AF3568" w:rsidRPr="007714C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794" w:rsidRPr="007714C5" w14:paraId="029540D7" w14:textId="77777777" w:rsidTr="00C14B49">
        <w:tc>
          <w:tcPr>
            <w:tcW w:w="5616" w:type="dxa"/>
          </w:tcPr>
          <w:p w14:paraId="1DF9D589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850" w:type="dxa"/>
          </w:tcPr>
          <w:p w14:paraId="1481BA72" w14:textId="307248B9" w:rsidR="00090794" w:rsidRPr="00E55B3E" w:rsidRDefault="00090794" w:rsidP="00090794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10</w:t>
            </w:r>
          </w:p>
        </w:tc>
        <w:tc>
          <w:tcPr>
            <w:tcW w:w="1260" w:type="dxa"/>
            <w:vAlign w:val="center"/>
          </w:tcPr>
          <w:p w14:paraId="4FDA5A71" w14:textId="40FB5E88" w:rsidR="00090794" w:rsidRPr="007714C5" w:rsidRDefault="00E654A2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06CC6F48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BD5C28B" w14:textId="7E17A726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</w:t>
            </w:r>
          </w:p>
        </w:tc>
      </w:tr>
      <w:tr w:rsidR="00090794" w:rsidRPr="007714C5" w14:paraId="56A9FF36" w14:textId="77777777" w:rsidTr="00C14B49">
        <w:tc>
          <w:tcPr>
            <w:tcW w:w="5616" w:type="dxa"/>
          </w:tcPr>
          <w:p w14:paraId="32E532C7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1DD9B864" w14:textId="77777777" w:rsidR="00090794" w:rsidRPr="00E55B3E" w:rsidRDefault="00090794" w:rsidP="0009079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83925E" w14:textId="19AFE22E" w:rsidR="00090794" w:rsidRPr="007714C5" w:rsidRDefault="00F6150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355</w:t>
            </w:r>
          </w:p>
        </w:tc>
        <w:tc>
          <w:tcPr>
            <w:tcW w:w="270" w:type="dxa"/>
          </w:tcPr>
          <w:p w14:paraId="06930947" w14:textId="77777777" w:rsidR="00090794" w:rsidRPr="007714C5" w:rsidRDefault="00090794" w:rsidP="0009079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D79633" w14:textId="450FFF45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303</w:t>
            </w:r>
          </w:p>
        </w:tc>
      </w:tr>
      <w:tr w:rsidR="00093D0D" w:rsidRPr="007714C5" w14:paraId="0B9B7CBB" w14:textId="77777777" w:rsidTr="00C14B49">
        <w:tc>
          <w:tcPr>
            <w:tcW w:w="5616" w:type="dxa"/>
          </w:tcPr>
          <w:p w14:paraId="2BAC2540" w14:textId="77777777" w:rsidR="00093D0D" w:rsidRPr="007714C5" w:rsidRDefault="00093D0D" w:rsidP="0089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61DCC37" w14:textId="77777777" w:rsidR="00093D0D" w:rsidRPr="00E55B3E" w:rsidRDefault="00093D0D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003CA" w14:textId="77777777" w:rsidR="00093D0D" w:rsidRPr="007714C5" w:rsidRDefault="00093D0D" w:rsidP="00897B1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0E43DD" w14:textId="77777777" w:rsidR="00093D0D" w:rsidRPr="007714C5" w:rsidRDefault="00093D0D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E22D7" w14:textId="77777777" w:rsidR="00093D0D" w:rsidRPr="007714C5" w:rsidRDefault="00093D0D" w:rsidP="00897B18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4A09A6" w:rsidRPr="007714C5" w14:paraId="58820A37" w14:textId="77777777" w:rsidTr="00C14B49">
        <w:tc>
          <w:tcPr>
            <w:tcW w:w="5616" w:type="dxa"/>
          </w:tcPr>
          <w:p w14:paraId="31C34307" w14:textId="77777777" w:rsidR="004A09A6" w:rsidRPr="007714C5" w:rsidRDefault="004A09A6" w:rsidP="0089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50" w:type="dxa"/>
          </w:tcPr>
          <w:p w14:paraId="2AEF35BE" w14:textId="77777777" w:rsidR="004A09A6" w:rsidRPr="00E55B3E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D7777" w14:textId="77777777" w:rsidR="004A09A6" w:rsidRPr="007714C5" w:rsidRDefault="004A09A6" w:rsidP="00897B1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CE7F8" w14:textId="77777777" w:rsidR="004A09A6" w:rsidRPr="007714C5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C09D4" w14:textId="77777777" w:rsidR="004A09A6" w:rsidRPr="007714C5" w:rsidRDefault="004A09A6" w:rsidP="00897B18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090794" w:rsidRPr="007714C5" w14:paraId="733C95FD" w14:textId="77777777" w:rsidTr="00C14B49">
        <w:tc>
          <w:tcPr>
            <w:tcW w:w="5616" w:type="dxa"/>
          </w:tcPr>
          <w:p w14:paraId="1FCD7216" w14:textId="46C420DC" w:rsidR="00090794" w:rsidRPr="007714C5" w:rsidRDefault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ผลขาดทุนจากการวัดมูลค่าสินทรัพย์ทางการเงิน</w:t>
            </w:r>
          </w:p>
        </w:tc>
        <w:tc>
          <w:tcPr>
            <w:tcW w:w="850" w:type="dxa"/>
          </w:tcPr>
          <w:p w14:paraId="279E7828" w14:textId="77777777" w:rsidR="00090794" w:rsidRPr="00E55B3E" w:rsidRDefault="00090794" w:rsidP="00090794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7458EC" w14:textId="6D2D7F65" w:rsidR="00090794" w:rsidRPr="007714C5" w:rsidRDefault="007A2AA8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B8406A9" w14:textId="77777777" w:rsidR="00090794" w:rsidRPr="007714C5" w:rsidRDefault="00090794" w:rsidP="0009079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0072AF" w14:textId="732C98A4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97944" w:rsidRPr="007714C5" w14:paraId="571B7695" w14:textId="77777777" w:rsidTr="00C14B49">
        <w:tc>
          <w:tcPr>
            <w:tcW w:w="5616" w:type="dxa"/>
          </w:tcPr>
          <w:p w14:paraId="11160708" w14:textId="395D7DC5" w:rsidR="00197944" w:rsidRPr="007714C5" w:rsidRDefault="00197944" w:rsidP="0019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ผลกำไร (ขาดทุน) จากการวัดมูลค่ายุติธรรม</w:t>
            </w:r>
          </w:p>
        </w:tc>
        <w:tc>
          <w:tcPr>
            <w:tcW w:w="850" w:type="dxa"/>
          </w:tcPr>
          <w:p w14:paraId="15187608" w14:textId="77777777" w:rsidR="00197944" w:rsidRPr="00E55B3E" w:rsidRDefault="00197944" w:rsidP="00090794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674C641" w14:textId="77777777" w:rsidR="00197944" w:rsidRPr="007714C5" w:rsidDel="007A2AA8" w:rsidRDefault="0019794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8E6920B" w14:textId="77777777" w:rsidR="00197944" w:rsidRPr="007714C5" w:rsidRDefault="00197944" w:rsidP="0009079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7D6F16" w14:textId="77777777" w:rsidR="00197944" w:rsidRPr="007714C5" w:rsidRDefault="0019794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090794" w:rsidRPr="007714C5" w14:paraId="0571DEB0" w14:textId="77777777" w:rsidTr="00C14B49">
        <w:tc>
          <w:tcPr>
            <w:tcW w:w="5616" w:type="dxa"/>
          </w:tcPr>
          <w:p w14:paraId="75D84119" w14:textId="236CC10E" w:rsidR="00090794" w:rsidRPr="007714C5" w:rsidRDefault="0019794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90794" w:rsidRPr="007714C5">
              <w:rPr>
                <w:rFonts w:ascii="Angsana New" w:hAnsi="Angsana New"/>
                <w:sz w:val="30"/>
                <w:szCs w:val="30"/>
                <w:cs/>
              </w:rPr>
              <w:t>ของเงินลงทุนในตราสารทุน</w:t>
            </w:r>
          </w:p>
        </w:tc>
        <w:tc>
          <w:tcPr>
            <w:tcW w:w="850" w:type="dxa"/>
          </w:tcPr>
          <w:p w14:paraId="04464835" w14:textId="77777777" w:rsidR="00090794" w:rsidRPr="00E55B3E" w:rsidRDefault="00090794" w:rsidP="00090794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4CD0EE" w14:textId="40C13066" w:rsidR="00090794" w:rsidRPr="007714C5" w:rsidRDefault="00AB24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7A2AA8"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15</w:t>
            </w:r>
            <w:r w:rsidR="0011456E"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="007A2AA8"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8F7EC5C" w14:textId="77777777" w:rsidR="00090794" w:rsidRPr="007714C5" w:rsidRDefault="00090794" w:rsidP="0009079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338493" w14:textId="4B6625DB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239</w:t>
            </w:r>
          </w:p>
        </w:tc>
      </w:tr>
      <w:tr w:rsidR="00090794" w:rsidRPr="007714C5" w14:paraId="194B87D5" w14:textId="77777777" w:rsidTr="00C14B49">
        <w:tc>
          <w:tcPr>
            <w:tcW w:w="5616" w:type="dxa"/>
          </w:tcPr>
          <w:p w14:paraId="055ABAB2" w14:textId="4E6A9F68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ผลกำไรจากการวัดมูลค่าใหม่</w:t>
            </w:r>
          </w:p>
          <w:p w14:paraId="58C3755F" w14:textId="124EDAB2" w:rsidR="00090794" w:rsidRPr="007714C5" w:rsidRDefault="00090794" w:rsidP="00197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6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 ของผลประโยชน์พนักงานที่กำหนดไว้</w:t>
            </w:r>
          </w:p>
        </w:tc>
        <w:tc>
          <w:tcPr>
            <w:tcW w:w="850" w:type="dxa"/>
          </w:tcPr>
          <w:p w14:paraId="5D7AA822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DA0CCB" w14:textId="77777777" w:rsidR="00A97E61" w:rsidRPr="007714C5" w:rsidRDefault="00A97E61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59C3093" w14:textId="1E89C230" w:rsidR="00090794" w:rsidRPr="007714C5" w:rsidRDefault="0003053E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957C0B" w14:textId="77777777" w:rsidR="00090794" w:rsidRPr="007714C5" w:rsidRDefault="00090794" w:rsidP="00090794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67BE9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9C4ADC7" w14:textId="399A8FB4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</w:p>
        </w:tc>
      </w:tr>
      <w:tr w:rsidR="00090794" w:rsidRPr="007714C5" w14:paraId="31804032" w14:textId="77777777" w:rsidTr="00480ACA">
        <w:tc>
          <w:tcPr>
            <w:tcW w:w="5616" w:type="dxa"/>
          </w:tcPr>
          <w:p w14:paraId="2402F9C0" w14:textId="3EBD10CC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1340EBF" w14:textId="78CB9F70" w:rsidR="00090794" w:rsidRPr="00E55B3E" w:rsidRDefault="00090794" w:rsidP="00090794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26809D" w14:textId="6B723743" w:rsidR="00090794" w:rsidRPr="007714C5" w:rsidRDefault="00AB2436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7A2AA8"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</w:t>
            </w:r>
            <w:r w:rsidR="0011456E"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</w:t>
            </w: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120EEF7" w14:textId="7777777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7C2ABC" w14:textId="6825DE9B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236</w:t>
            </w:r>
          </w:p>
        </w:tc>
      </w:tr>
    </w:tbl>
    <w:p w14:paraId="17BB4B6E" w14:textId="77777777" w:rsidR="005F3C32" w:rsidRPr="007714C5" w:rsidRDefault="005F3C32" w:rsidP="005F3C32">
      <w:pPr>
        <w:rPr>
          <w:rFonts w:ascii="Angsana New" w:hAnsi="Angsana New"/>
          <w:sz w:val="30"/>
          <w:szCs w:val="30"/>
        </w:rPr>
      </w:pPr>
    </w:p>
    <w:p w14:paraId="074983DF" w14:textId="77777777" w:rsidR="00B76FC3" w:rsidRPr="007714C5" w:rsidRDefault="005F3C32" w:rsidP="00045B70">
      <w:pPr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  <w:r w:rsidR="00B76FC3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</w:p>
    <w:p w14:paraId="2A54AB60" w14:textId="77777777" w:rsidR="00FD3B0C" w:rsidRPr="007714C5" w:rsidRDefault="00FD3B0C" w:rsidP="00AF1055">
      <w:pPr>
        <w:ind w:left="453" w:firstLine="114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464"/>
        <w:gridCol w:w="900"/>
        <w:gridCol w:w="270"/>
        <w:gridCol w:w="1080"/>
        <w:gridCol w:w="236"/>
        <w:gridCol w:w="934"/>
        <w:gridCol w:w="270"/>
        <w:gridCol w:w="1080"/>
      </w:tblGrid>
      <w:tr w:rsidR="00B76FC3" w:rsidRPr="007714C5" w14:paraId="252352EA" w14:textId="77777777" w:rsidTr="00C14B49">
        <w:tc>
          <w:tcPr>
            <w:tcW w:w="4464" w:type="dxa"/>
            <w:shd w:val="clear" w:color="auto" w:fill="auto"/>
          </w:tcPr>
          <w:p w14:paraId="0C6723AC" w14:textId="77777777" w:rsidR="00B76FC3" w:rsidRPr="007714C5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BD031EF" w14:textId="0FD9C28B" w:rsidR="00B76FC3" w:rsidRPr="007714C5" w:rsidRDefault="00B76FC3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187D5C" w14:textId="77777777" w:rsidR="00B76FC3" w:rsidRPr="007714C5" w:rsidRDefault="00B76FC3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1F8DFCAE" w14:textId="300906FE" w:rsidR="00B76FC3" w:rsidRPr="007714C5" w:rsidRDefault="00B76FC3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090794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B76FC3" w:rsidRPr="007714C5" w14:paraId="49E4F5E8" w14:textId="77777777" w:rsidTr="00C14B49">
        <w:tc>
          <w:tcPr>
            <w:tcW w:w="4464" w:type="dxa"/>
            <w:shd w:val="clear" w:color="auto" w:fill="auto"/>
          </w:tcPr>
          <w:p w14:paraId="57309B38" w14:textId="77777777" w:rsidR="00B76FC3" w:rsidRPr="007714C5" w:rsidRDefault="00B76FC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BFA6BB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96C49A6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522691" w14:textId="77777777" w:rsidR="00B76FC3" w:rsidRPr="007714C5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9E6A88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69C5CA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38D59CE4" w14:textId="77777777" w:rsidR="00B76FC3" w:rsidRPr="007714C5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F0ADBE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646D7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C186079" w14:textId="77777777" w:rsidR="00B76FC3" w:rsidRPr="007714C5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39EEE7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8EF1F5" w14:textId="77777777" w:rsidR="00B76FC3" w:rsidRPr="007714C5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90794" w:rsidRPr="007714C5" w14:paraId="665D6DC0" w14:textId="77777777" w:rsidTr="00C14B49">
        <w:tc>
          <w:tcPr>
            <w:tcW w:w="4464" w:type="dxa"/>
            <w:shd w:val="clear" w:color="auto" w:fill="auto"/>
          </w:tcPr>
          <w:p w14:paraId="6FBA9E12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654EFBBE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1C94BF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832C5E" w14:textId="0BCCE844" w:rsidR="00090794" w:rsidRPr="007714C5" w:rsidRDefault="00E21FF9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30,609</w:t>
            </w:r>
          </w:p>
        </w:tc>
        <w:tc>
          <w:tcPr>
            <w:tcW w:w="236" w:type="dxa"/>
            <w:shd w:val="clear" w:color="auto" w:fill="auto"/>
          </w:tcPr>
          <w:p w14:paraId="6C49E8D7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766003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4E401C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FE5707" w14:textId="6590A50D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96,190</w:t>
            </w:r>
          </w:p>
        </w:tc>
      </w:tr>
      <w:tr w:rsidR="00090794" w:rsidRPr="007714C5" w14:paraId="66612CB6" w14:textId="77777777" w:rsidTr="00C14B49">
        <w:tc>
          <w:tcPr>
            <w:tcW w:w="4464" w:type="dxa"/>
            <w:shd w:val="clear" w:color="auto" w:fill="auto"/>
          </w:tcPr>
          <w:p w14:paraId="29484029" w14:textId="77777777" w:rsidR="00090794" w:rsidRPr="007714C5" w:rsidRDefault="00090794" w:rsidP="000907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3D21D77" w14:textId="4EC601E2" w:rsidR="00090794" w:rsidRPr="007714C5" w:rsidRDefault="007D41BA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EC13D64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5CF308" w14:textId="3D3F1BE8" w:rsidR="00090794" w:rsidRPr="007714C5" w:rsidRDefault="00E21FF9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6,122</w:t>
            </w:r>
          </w:p>
        </w:tc>
        <w:tc>
          <w:tcPr>
            <w:tcW w:w="236" w:type="dxa"/>
            <w:shd w:val="clear" w:color="auto" w:fill="auto"/>
          </w:tcPr>
          <w:p w14:paraId="06E43B3F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C1A258" w14:textId="7627276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B7E0E98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02A42E" w14:textId="571F93A7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19,238</w:t>
            </w:r>
          </w:p>
        </w:tc>
      </w:tr>
      <w:tr w:rsidR="00090794" w:rsidRPr="007714C5" w14:paraId="07642DB2" w14:textId="77777777" w:rsidTr="00C14B49">
        <w:tc>
          <w:tcPr>
            <w:tcW w:w="4464" w:type="dxa"/>
            <w:shd w:val="clear" w:color="auto" w:fill="auto"/>
          </w:tcPr>
          <w:p w14:paraId="38FD1E34" w14:textId="77777777" w:rsidR="00090794" w:rsidRPr="007714C5" w:rsidRDefault="00090794" w:rsidP="000907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617C93CB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3EC9F6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D69579" w14:textId="7427E4A4" w:rsidR="00090794" w:rsidRPr="007714C5" w:rsidRDefault="00E21FF9" w:rsidP="00AA0C3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CA684C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</w:t>
            </w:r>
            <w:r w:rsidR="00AA0C38"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799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30F1CA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1B8B105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6BD01B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1B53A1" w14:textId="33471385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18,953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90794" w:rsidRPr="007714C5" w14:paraId="7F5F9555" w14:textId="77777777" w:rsidTr="00C14B49">
        <w:tc>
          <w:tcPr>
            <w:tcW w:w="4464" w:type="dxa"/>
            <w:shd w:val="clear" w:color="auto" w:fill="auto"/>
          </w:tcPr>
          <w:p w14:paraId="2939AFDA" w14:textId="77777777" w:rsidR="00090794" w:rsidRPr="007714C5" w:rsidRDefault="00090794" w:rsidP="000907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00" w:type="dxa"/>
            <w:shd w:val="clear" w:color="auto" w:fill="auto"/>
          </w:tcPr>
          <w:p w14:paraId="251BFBCA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9733B3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72028" w14:textId="657DEB2D" w:rsidR="00090794" w:rsidRPr="007714C5" w:rsidRDefault="00E21FF9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899F55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4B26302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8D297A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D20C8" w14:textId="3D02A964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90794" w:rsidRPr="007714C5" w14:paraId="79010482" w14:textId="77777777" w:rsidTr="00C14B49">
        <w:tc>
          <w:tcPr>
            <w:tcW w:w="4464" w:type="dxa"/>
            <w:shd w:val="clear" w:color="auto" w:fill="auto"/>
          </w:tcPr>
          <w:p w14:paraId="10F0E7AD" w14:textId="77777777" w:rsidR="00090794" w:rsidRPr="007714C5" w:rsidRDefault="00090794" w:rsidP="000907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ค่าใช้จ่ายที่ถือเป็นรายจ่ายทางภาษีไม่ได้และอื่นๆ</w:t>
            </w:r>
          </w:p>
        </w:tc>
        <w:tc>
          <w:tcPr>
            <w:tcW w:w="900" w:type="dxa"/>
            <w:shd w:val="clear" w:color="auto" w:fill="auto"/>
          </w:tcPr>
          <w:p w14:paraId="04F48CD3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CB3E3D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1F7DDA" w14:textId="4F012D20" w:rsidR="00090794" w:rsidRPr="007714C5" w:rsidRDefault="00AA0C3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</w:t>
            </w: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2C1046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07945D6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791F0C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8F662" w14:textId="0A87D588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090794" w:rsidRPr="007714C5" w14:paraId="27690144" w14:textId="77777777" w:rsidTr="00C14B49">
        <w:tc>
          <w:tcPr>
            <w:tcW w:w="4464" w:type="dxa"/>
            <w:shd w:val="clear" w:color="auto" w:fill="auto"/>
          </w:tcPr>
          <w:p w14:paraId="265A4217" w14:textId="77777777" w:rsidR="00090794" w:rsidRPr="007714C5" w:rsidRDefault="00090794" w:rsidP="000907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  <w:shd w:val="clear" w:color="auto" w:fill="auto"/>
          </w:tcPr>
          <w:p w14:paraId="6FA644B1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A6406C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024E77" w14:textId="4B436A77" w:rsidR="00090794" w:rsidRPr="007714C5" w:rsidRDefault="00CA684C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272</w:t>
            </w:r>
          </w:p>
        </w:tc>
        <w:tc>
          <w:tcPr>
            <w:tcW w:w="236" w:type="dxa"/>
            <w:shd w:val="clear" w:color="auto" w:fill="auto"/>
          </w:tcPr>
          <w:p w14:paraId="5C892643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48DBC13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74CF50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42028F" w14:textId="5532265F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283</w:t>
            </w:r>
          </w:p>
        </w:tc>
      </w:tr>
      <w:tr w:rsidR="00090794" w:rsidRPr="007714C5" w14:paraId="0DE82CFB" w14:textId="77777777" w:rsidTr="00C14B49">
        <w:tc>
          <w:tcPr>
            <w:tcW w:w="4464" w:type="dxa"/>
            <w:shd w:val="clear" w:color="auto" w:fill="auto"/>
          </w:tcPr>
          <w:p w14:paraId="026254F7" w14:textId="207CDD48" w:rsidR="00090794" w:rsidRPr="007714C5" w:rsidRDefault="000907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</w:p>
        </w:tc>
        <w:tc>
          <w:tcPr>
            <w:tcW w:w="900" w:type="dxa"/>
            <w:shd w:val="clear" w:color="auto" w:fill="auto"/>
          </w:tcPr>
          <w:p w14:paraId="1162313E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07E320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13E08" w14:textId="40793B83" w:rsidR="00090794" w:rsidRPr="007714C5" w:rsidRDefault="00CA684C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5990B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D5CF046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7A6688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BC17C2" w14:textId="2C8F49BA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090794" w:rsidRPr="007714C5" w14:paraId="3E22AF7D" w14:textId="77777777" w:rsidTr="00C14B49">
        <w:tc>
          <w:tcPr>
            <w:tcW w:w="4464" w:type="dxa"/>
            <w:shd w:val="clear" w:color="auto" w:fill="auto"/>
          </w:tcPr>
          <w:p w14:paraId="1F125D8F" w14:textId="77777777" w:rsidR="00090794" w:rsidRPr="007714C5" w:rsidRDefault="00090794" w:rsidP="000907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00" w:type="dxa"/>
            <w:shd w:val="clear" w:color="auto" w:fill="auto"/>
          </w:tcPr>
          <w:p w14:paraId="1E9BF3E8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E8C8E8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068A1" w14:textId="248BB4E4" w:rsidR="00090794" w:rsidRPr="007714C5" w:rsidRDefault="00CA684C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</w:t>
            </w:r>
          </w:p>
        </w:tc>
        <w:tc>
          <w:tcPr>
            <w:tcW w:w="236" w:type="dxa"/>
            <w:shd w:val="clear" w:color="auto" w:fill="auto"/>
          </w:tcPr>
          <w:p w14:paraId="736A9957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B8988EE" w14:textId="77777777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6EE3F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ED449" w14:textId="405018FD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</w:p>
        </w:tc>
      </w:tr>
      <w:tr w:rsidR="00090794" w:rsidRPr="007714C5" w14:paraId="18DAA3BB" w14:textId="77777777" w:rsidTr="00C14B49">
        <w:tc>
          <w:tcPr>
            <w:tcW w:w="4464" w:type="dxa"/>
            <w:shd w:val="clear" w:color="auto" w:fill="auto"/>
          </w:tcPr>
          <w:p w14:paraId="53B32660" w14:textId="77777777" w:rsidR="00090794" w:rsidRPr="007714C5" w:rsidRDefault="00090794" w:rsidP="0009079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AD41428" w14:textId="36CA9B55" w:rsidR="00090794" w:rsidRPr="007714C5" w:rsidRDefault="007D41B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5160FDB" w14:textId="77777777" w:rsidR="00090794" w:rsidRPr="00E55B3E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B2FC8" w14:textId="528BEC9E" w:rsidR="00090794" w:rsidRPr="007714C5" w:rsidRDefault="00CA684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355</w:t>
            </w:r>
          </w:p>
        </w:tc>
        <w:tc>
          <w:tcPr>
            <w:tcW w:w="236" w:type="dxa"/>
            <w:shd w:val="clear" w:color="auto" w:fill="auto"/>
          </w:tcPr>
          <w:p w14:paraId="0D14E2BA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4AAF97" w14:textId="51F36833" w:rsidR="00090794" w:rsidRPr="007714C5" w:rsidRDefault="00090794" w:rsidP="0009079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3F32A2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65795" w14:textId="01F13D3B" w:rsidR="00090794" w:rsidRPr="007714C5" w:rsidRDefault="00090794" w:rsidP="0009079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303</w:t>
            </w:r>
          </w:p>
        </w:tc>
      </w:tr>
    </w:tbl>
    <w:p w14:paraId="62D80E69" w14:textId="15ADC90F" w:rsidR="00514577" w:rsidRPr="007714C5" w:rsidRDefault="00514577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14:paraId="4707020A" w14:textId="7E64B711" w:rsidR="00514577" w:rsidRPr="007714C5" w:rsidRDefault="00514577" w:rsidP="00C14B49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124FDBF0" w14:textId="28C3376E" w:rsidR="00AE5CB3" w:rsidRPr="007714C5" w:rsidRDefault="00AE5CB3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4323047" w14:textId="7B2D09C6" w:rsidR="007310D9" w:rsidRPr="007714C5" w:rsidRDefault="007310D9" w:rsidP="00C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firstLine="81"/>
        <w:jc w:val="thaiDistribute"/>
        <w:rPr>
          <w:rFonts w:ascii="Angsana New" w:hAnsi="Angsana New"/>
          <w:color w:val="000000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>เงินปันผลที่บริษัทจ่ายให้ผู้ถือหุ้นมีดังนี้</w:t>
      </w:r>
    </w:p>
    <w:p w14:paraId="3682FFF8" w14:textId="77777777" w:rsidR="007310D9" w:rsidRPr="007714C5" w:rsidRDefault="007310D9" w:rsidP="00472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22" w:type="dxa"/>
        <w:tblInd w:w="315" w:type="dxa"/>
        <w:tblLook w:val="04A0" w:firstRow="1" w:lastRow="0" w:firstColumn="1" w:lastColumn="0" w:noHBand="0" w:noVBand="1"/>
      </w:tblPr>
      <w:tblGrid>
        <w:gridCol w:w="2703"/>
        <w:gridCol w:w="1792"/>
        <w:gridCol w:w="1680"/>
        <w:gridCol w:w="1418"/>
        <w:gridCol w:w="268"/>
        <w:gridCol w:w="1461"/>
      </w:tblGrid>
      <w:tr w:rsidR="00877ED5" w:rsidRPr="007714C5" w14:paraId="6C71433E" w14:textId="77777777" w:rsidTr="00B24DE2">
        <w:tc>
          <w:tcPr>
            <w:tcW w:w="2759" w:type="dxa"/>
            <w:vAlign w:val="bottom"/>
          </w:tcPr>
          <w:p w14:paraId="3158B0C4" w14:textId="77777777" w:rsidR="00877ED5" w:rsidRPr="007714C5" w:rsidRDefault="00877E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2" w:type="dxa"/>
            <w:vAlign w:val="bottom"/>
            <w:hideMark/>
          </w:tcPr>
          <w:p w14:paraId="32820DB2" w14:textId="0A5439E9" w:rsidR="00877ED5" w:rsidRPr="007714C5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vAlign w:val="bottom"/>
            <w:hideMark/>
          </w:tcPr>
          <w:p w14:paraId="3223EB6B" w14:textId="17486B34" w:rsidR="00877ED5" w:rsidRPr="007714C5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3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36" w:type="dxa"/>
            <w:vAlign w:val="bottom"/>
            <w:hideMark/>
          </w:tcPr>
          <w:p w14:paraId="76A82BFE" w14:textId="5C3E59F0" w:rsidR="00877ED5" w:rsidRPr="007714C5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CACA357" w14:textId="77777777" w:rsidR="00877ED5" w:rsidRPr="007714C5" w:rsidRDefault="00877E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  <w:hideMark/>
          </w:tcPr>
          <w:p w14:paraId="76030204" w14:textId="5F0D322A" w:rsidR="00877ED5" w:rsidRPr="007714C5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10D9" w:rsidRPr="007714C5" w14:paraId="47F13A77" w14:textId="77777777" w:rsidTr="00B24DE2">
        <w:tc>
          <w:tcPr>
            <w:tcW w:w="2759" w:type="dxa"/>
            <w:vAlign w:val="bottom"/>
          </w:tcPr>
          <w:p w14:paraId="3049D0B0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2" w:type="dxa"/>
            <w:vAlign w:val="bottom"/>
          </w:tcPr>
          <w:p w14:paraId="1AD7CD9A" w14:textId="220CA62E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7" w:type="dxa"/>
            <w:vAlign w:val="bottom"/>
          </w:tcPr>
          <w:p w14:paraId="63F7425E" w14:textId="374E563D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3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36" w:type="dxa"/>
            <w:vAlign w:val="bottom"/>
          </w:tcPr>
          <w:p w14:paraId="1FB9FD8C" w14:textId="4971CC40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69" w:type="dxa"/>
          </w:tcPr>
          <w:p w14:paraId="3D409ED4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731A02FB" w14:textId="2DB59B6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10D9" w:rsidRPr="007714C5" w14:paraId="447B335E" w14:textId="77777777" w:rsidTr="00B24DE2">
        <w:tc>
          <w:tcPr>
            <w:tcW w:w="2759" w:type="dxa"/>
          </w:tcPr>
          <w:p w14:paraId="502DA206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2" w:type="dxa"/>
          </w:tcPr>
          <w:p w14:paraId="01ADADCE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dxa"/>
          </w:tcPr>
          <w:p w14:paraId="7EF16158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  <w:hideMark/>
          </w:tcPr>
          <w:p w14:paraId="0D305EF1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13B6F23C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6C77A17D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10D9" w:rsidRPr="007714C5" w14:paraId="435C909A" w14:textId="77777777" w:rsidTr="00B24DE2">
        <w:tc>
          <w:tcPr>
            <w:tcW w:w="2759" w:type="dxa"/>
            <w:hideMark/>
          </w:tcPr>
          <w:p w14:paraId="456E79D6" w14:textId="1EC6A59A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90794"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2" w:type="dxa"/>
          </w:tcPr>
          <w:p w14:paraId="3A44D4AB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</w:tcPr>
          <w:p w14:paraId="7D9F7A5C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6A261E3F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63366B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02B976A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4DE2" w:rsidRPr="007714C5" w14:paraId="03D8A3C7" w14:textId="77777777" w:rsidTr="00B24DE2">
        <w:tc>
          <w:tcPr>
            <w:tcW w:w="2759" w:type="dxa"/>
            <w:hideMark/>
          </w:tcPr>
          <w:p w14:paraId="51244EA4" w14:textId="45CBBC05" w:rsidR="00B24DE2" w:rsidRPr="007714C5" w:rsidRDefault="00B24DE2" w:rsidP="00B24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714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12" w:type="dxa"/>
          </w:tcPr>
          <w:p w14:paraId="78E9DC97" w14:textId="61DEB2A6" w:rsidR="00B24DE2" w:rsidRPr="00E55B3E" w:rsidRDefault="00B24DE2" w:rsidP="00B24D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97" w:type="dxa"/>
          </w:tcPr>
          <w:p w14:paraId="3EC08617" w14:textId="66AC1988" w:rsidR="00B24DE2" w:rsidRPr="00E55B3E" w:rsidRDefault="00B24DE2" w:rsidP="00B24D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  26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6" w:type="dxa"/>
            <w:vAlign w:val="bottom"/>
          </w:tcPr>
          <w:p w14:paraId="7AE4F64C" w14:textId="37C030C1" w:rsidR="00B24DE2" w:rsidRPr="007714C5" w:rsidRDefault="00B24DE2" w:rsidP="00B2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9" w:type="dxa"/>
            <w:vAlign w:val="bottom"/>
          </w:tcPr>
          <w:p w14:paraId="3CC9A890" w14:textId="77777777" w:rsidR="00B24DE2" w:rsidRPr="007714C5" w:rsidRDefault="00B24DE2" w:rsidP="00B24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F5465F8" w14:textId="631B34FA" w:rsidR="00B24DE2" w:rsidRPr="007714C5" w:rsidRDefault="00B24DE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65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B24DE2" w:rsidRPr="007714C5" w14:paraId="2407169F" w14:textId="77777777" w:rsidTr="00B24DE2">
        <w:tc>
          <w:tcPr>
            <w:tcW w:w="2759" w:type="dxa"/>
            <w:hideMark/>
          </w:tcPr>
          <w:p w14:paraId="290FC41D" w14:textId="25CC44FF" w:rsidR="00B24DE2" w:rsidRPr="007714C5" w:rsidRDefault="00B24DE2" w:rsidP="00B24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ปี 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12" w:type="dxa"/>
          </w:tcPr>
          <w:p w14:paraId="5CE35690" w14:textId="2D07CB11" w:rsidR="00B24DE2" w:rsidRPr="00E55B3E" w:rsidRDefault="00B24DE2" w:rsidP="00B24D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27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97" w:type="dxa"/>
          </w:tcPr>
          <w:p w14:paraId="187CBDD6" w14:textId="28731A7E" w:rsidR="00B24DE2" w:rsidRPr="00E55B3E" w:rsidRDefault="00B24DE2" w:rsidP="00B24DE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714C5">
              <w:rPr>
                <w:rFonts w:ascii="Angsana New" w:hAnsi="Angsana New"/>
                <w:sz w:val="30"/>
                <w:szCs w:val="30"/>
              </w:rPr>
              <w:t>26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6" w:type="dxa"/>
            <w:vAlign w:val="bottom"/>
          </w:tcPr>
          <w:p w14:paraId="048B8753" w14:textId="237A0181" w:rsidR="00B24DE2" w:rsidRPr="007714C5" w:rsidRDefault="00B24DE2" w:rsidP="00B2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6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9" w:type="dxa"/>
            <w:vAlign w:val="bottom"/>
          </w:tcPr>
          <w:p w14:paraId="77D320B0" w14:textId="77777777" w:rsidR="00B24DE2" w:rsidRPr="007714C5" w:rsidRDefault="00B24DE2" w:rsidP="00B24D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99A0036" w14:textId="1A986DBC" w:rsidR="00B24DE2" w:rsidRPr="007714C5" w:rsidRDefault="00B24DE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65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</w:tr>
      <w:tr w:rsidR="007310D9" w:rsidRPr="007714C5" w14:paraId="53F8E12B" w14:textId="77777777" w:rsidTr="00B24DE2">
        <w:tc>
          <w:tcPr>
            <w:tcW w:w="2759" w:type="dxa"/>
            <w:hideMark/>
          </w:tcPr>
          <w:p w14:paraId="3EFBA71B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2" w:type="dxa"/>
          </w:tcPr>
          <w:p w14:paraId="57468C60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dxa"/>
          </w:tcPr>
          <w:p w14:paraId="48842959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31972" w14:textId="766B4502" w:rsidR="007310D9" w:rsidRPr="007714C5" w:rsidRDefault="00B24DE2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</w:tabs>
              <w:spacing w:line="240" w:lineRule="auto"/>
              <w:ind w:left="-122" w:right="1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9" w:type="dxa"/>
          </w:tcPr>
          <w:p w14:paraId="7063E348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33C30" w14:textId="0C43450E" w:rsidR="007310D9" w:rsidRPr="007714C5" w:rsidRDefault="00B24DE2" w:rsidP="00A9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19,199</w:t>
            </w:r>
          </w:p>
        </w:tc>
      </w:tr>
      <w:tr w:rsidR="007310D9" w:rsidRPr="007714C5" w14:paraId="3E63A8D2" w14:textId="77777777" w:rsidTr="00B24DE2">
        <w:tc>
          <w:tcPr>
            <w:tcW w:w="2759" w:type="dxa"/>
          </w:tcPr>
          <w:p w14:paraId="0DE2FF66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</w:tcPr>
          <w:p w14:paraId="586C9830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97" w:type="dxa"/>
          </w:tcPr>
          <w:p w14:paraId="591742C0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68AD5E" w14:textId="77777777" w:rsidR="007310D9" w:rsidRPr="007714C5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</w:tabs>
              <w:spacing w:line="240" w:lineRule="auto"/>
              <w:ind w:left="-122" w:right="18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6CFE564" w14:textId="77777777" w:rsidR="007310D9" w:rsidRPr="007714C5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9FD2B7" w14:textId="77777777" w:rsidR="007310D9" w:rsidRPr="007714C5" w:rsidRDefault="007310D9" w:rsidP="00C14B49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840"/>
              </w:tabs>
              <w:spacing w:line="240" w:lineRule="auto"/>
              <w:ind w:left="-156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90794" w:rsidRPr="007714C5" w14:paraId="5720047F" w14:textId="77777777" w:rsidTr="00A92E92">
        <w:trPr>
          <w:trHeight w:val="80"/>
        </w:trPr>
        <w:tc>
          <w:tcPr>
            <w:tcW w:w="2759" w:type="dxa"/>
            <w:hideMark/>
          </w:tcPr>
          <w:p w14:paraId="10506153" w14:textId="0BBCF026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12" w:type="dxa"/>
          </w:tcPr>
          <w:p w14:paraId="76B2693E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dxa"/>
          </w:tcPr>
          <w:p w14:paraId="357C634A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7FF9D9C8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</w:tabs>
              <w:spacing w:line="240" w:lineRule="auto"/>
              <w:ind w:left="-122" w:right="1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F24CDEF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1FD2277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840"/>
              </w:tabs>
              <w:spacing w:line="240" w:lineRule="auto"/>
              <w:ind w:left="-156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794" w:rsidRPr="007714C5" w14:paraId="5F2573D2" w14:textId="77777777" w:rsidTr="00B24DE2">
        <w:tc>
          <w:tcPr>
            <w:tcW w:w="2759" w:type="dxa"/>
            <w:hideMark/>
          </w:tcPr>
          <w:p w14:paraId="0259711B" w14:textId="2D93C1B3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500AC9" w:rsidRPr="007714C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12" w:type="dxa"/>
            <w:hideMark/>
          </w:tcPr>
          <w:p w14:paraId="3C54BAAD" w14:textId="27FD4F26" w:rsidR="00090794" w:rsidRPr="007714C5" w:rsidRDefault="00090794" w:rsidP="000907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500AC9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97" w:type="dxa"/>
            <w:hideMark/>
          </w:tcPr>
          <w:p w14:paraId="198A5C97" w14:textId="4D244FD8" w:rsidR="00090794" w:rsidRPr="007714C5" w:rsidRDefault="00090794" w:rsidP="000907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500AC9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6" w:type="dxa"/>
            <w:vAlign w:val="bottom"/>
            <w:hideMark/>
          </w:tcPr>
          <w:p w14:paraId="6C0EB9E3" w14:textId="18CA2C7A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8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9" w:type="dxa"/>
            <w:vAlign w:val="bottom"/>
          </w:tcPr>
          <w:p w14:paraId="0BFE19AD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2E2BBE04" w14:textId="1F1900DD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left="-122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10,199</w:t>
            </w:r>
          </w:p>
        </w:tc>
      </w:tr>
      <w:tr w:rsidR="00090794" w:rsidRPr="007714C5" w14:paraId="7978F62B" w14:textId="77777777" w:rsidTr="00B24DE2">
        <w:tc>
          <w:tcPr>
            <w:tcW w:w="2759" w:type="dxa"/>
            <w:hideMark/>
          </w:tcPr>
          <w:p w14:paraId="3AD92D5C" w14:textId="4F775B1E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ปี </w:t>
            </w: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500AC9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12" w:type="dxa"/>
            <w:hideMark/>
          </w:tcPr>
          <w:p w14:paraId="38ADF5BE" w14:textId="27DD30FD" w:rsidR="00090794" w:rsidRPr="007714C5" w:rsidRDefault="00090794" w:rsidP="000907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500AC9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97" w:type="dxa"/>
            <w:hideMark/>
          </w:tcPr>
          <w:p w14:paraId="04B95344" w14:textId="522375E8" w:rsidR="00090794" w:rsidRPr="007714C5" w:rsidRDefault="00090794" w:rsidP="000907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500AC9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C17FE" w14:textId="30EF8DC0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8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9" w:type="dxa"/>
            <w:vAlign w:val="bottom"/>
          </w:tcPr>
          <w:p w14:paraId="4EF13F44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15054C" w14:textId="711DB95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left="-122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10,199</w:t>
            </w:r>
          </w:p>
        </w:tc>
      </w:tr>
      <w:tr w:rsidR="00090794" w:rsidRPr="007714C5" w14:paraId="61C98491" w14:textId="77777777" w:rsidTr="00B24DE2">
        <w:tc>
          <w:tcPr>
            <w:tcW w:w="2759" w:type="dxa"/>
            <w:hideMark/>
          </w:tcPr>
          <w:p w14:paraId="3088CD5A" w14:textId="1C5C4075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2" w:type="dxa"/>
          </w:tcPr>
          <w:p w14:paraId="0B3AC7BF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dxa"/>
          </w:tcPr>
          <w:p w14:paraId="690D99E4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D59FD0" w14:textId="247E7BFF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9" w:type="dxa"/>
          </w:tcPr>
          <w:p w14:paraId="2360BC31" w14:textId="77777777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205E2B" w14:textId="2367B104" w:rsidR="00090794" w:rsidRPr="007714C5" w:rsidRDefault="00090794" w:rsidP="00090794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left="-122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20,398</w:t>
            </w:r>
          </w:p>
        </w:tc>
      </w:tr>
    </w:tbl>
    <w:p w14:paraId="0AEF8C91" w14:textId="77777777" w:rsidR="00877ED5" w:rsidRPr="007714C5" w:rsidRDefault="00877ED5" w:rsidP="00446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2F03AA5" w14:textId="7F4ECAF5" w:rsidR="00AE5CB3" w:rsidRPr="007714C5" w:rsidRDefault="00766A26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  <w:r w:rsidR="00AE5CB3" w:rsidRPr="007714C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506869B" w14:textId="77777777" w:rsidR="006B2E79" w:rsidRPr="007714C5" w:rsidRDefault="006B2E79" w:rsidP="006B2E79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1666F121" w14:textId="77777777" w:rsidR="003158A4" w:rsidRPr="007714C5" w:rsidRDefault="003158A4" w:rsidP="005F073C">
      <w:pPr>
        <w:pStyle w:val="block"/>
        <w:numPr>
          <w:ilvl w:val="0"/>
          <w:numId w:val="54"/>
        </w:numPr>
        <w:spacing w:after="0" w:line="240" w:lineRule="auto"/>
        <w:ind w:right="-7" w:hanging="501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7714C5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063D4C8B" w14:textId="77777777" w:rsidR="006B2E79" w:rsidRPr="007714C5" w:rsidRDefault="006B2E79" w:rsidP="006B2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lang w:val="en-GB"/>
        </w:rPr>
      </w:pPr>
    </w:p>
    <w:p w14:paraId="679E1159" w14:textId="5BFEB5F3" w:rsidR="00547334" w:rsidRPr="007714C5" w:rsidRDefault="006B2E79" w:rsidP="009B73B2">
      <w:pPr>
        <w:pStyle w:val="block"/>
        <w:spacing w:after="0" w:line="240" w:lineRule="auto"/>
        <w:ind w:left="993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รวมถึงลำดับชั้นมูลค่ายุติธรรม </w:t>
      </w:r>
      <w:r w:rsidR="00823187" w:rsidRPr="007714C5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</w:t>
      </w:r>
      <w:r w:rsidR="00823187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</w:t>
      </w:r>
      <w:r w:rsidR="00823187" w:rsidRPr="007714C5">
        <w:rPr>
          <w:rFonts w:ascii="Angsana New" w:hAnsi="Angsana New"/>
          <w:spacing w:val="8"/>
          <w:sz w:val="30"/>
          <w:szCs w:val="30"/>
          <w:cs/>
          <w:lang w:bidi="th-TH"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823187" w:rsidRPr="007714C5">
        <w:rPr>
          <w:rFonts w:ascii="Angsana New" w:hAnsi="Angsana New"/>
          <w:sz w:val="30"/>
          <w:szCs w:val="30"/>
          <w:cs/>
          <w:lang w:bidi="th-TH"/>
        </w:rPr>
        <w:t xml:space="preserve">อย่างสมเหตุสมผล </w:t>
      </w:r>
    </w:p>
    <w:p w14:paraId="269D114D" w14:textId="77777777" w:rsidR="0082267B" w:rsidRPr="007714C5" w:rsidRDefault="0082267B" w:rsidP="009B73B2">
      <w:pPr>
        <w:pStyle w:val="block"/>
        <w:spacing w:after="0" w:line="240" w:lineRule="auto"/>
        <w:ind w:left="993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BDDDD7B" w14:textId="09DCF961" w:rsidR="00547334" w:rsidRPr="007714C5" w:rsidRDefault="00AF2EE5" w:rsidP="009B73B2">
      <w:pPr>
        <w:pStyle w:val="block"/>
        <w:spacing w:after="0" w:line="240" w:lineRule="auto"/>
        <w:ind w:left="426" w:right="-7"/>
        <w:jc w:val="thaiDistribute"/>
        <w:rPr>
          <w:rFonts w:ascii="Angsana New" w:hAnsi="Angsana New"/>
          <w:spacing w:val="-4"/>
          <w:sz w:val="24"/>
          <w:szCs w:val="24"/>
        </w:rPr>
      </w:pPr>
      <w:r w:rsidRPr="00E55B3E">
        <w:rPr>
          <w:noProof/>
          <w:lang w:val="en-US" w:bidi="th-TH"/>
        </w:rPr>
        <w:drawing>
          <wp:inline distT="0" distB="0" distL="0" distR="0" wp14:anchorId="72477431" wp14:editId="67BEB5E0">
            <wp:extent cx="5820875" cy="4609816"/>
            <wp:effectExtent l="0" t="0" r="8890" b="63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93" cy="461553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228C90B8" w14:textId="77777777" w:rsidR="006B2E79" w:rsidRPr="007714C5" w:rsidRDefault="006B2E79" w:rsidP="006B2E79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626F22DD" w14:textId="6B2E242D" w:rsidR="00514577" w:rsidRPr="007714C5" w:rsidRDefault="005279A0" w:rsidP="006B2E79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24"/>
          <w:szCs w:val="24"/>
          <w:lang w:bidi="th-TH"/>
        </w:rPr>
      </w:pPr>
      <w:r w:rsidRPr="00E55B3E">
        <w:rPr>
          <w:noProof/>
          <w:lang w:val="en-US" w:bidi="th-TH"/>
        </w:rPr>
        <w:drawing>
          <wp:inline distT="0" distB="0" distL="0" distR="0" wp14:anchorId="75D9C13E" wp14:editId="665ACAA1">
            <wp:extent cx="5684576" cy="5106010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502" cy="510863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70D6BE70" w14:textId="77777777" w:rsidR="00FD5FC9" w:rsidRPr="007714C5" w:rsidRDefault="00FD5FC9" w:rsidP="00A92E92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5AE46999" w14:textId="5CA79391" w:rsidR="00DF7DD2" w:rsidRDefault="00DF7DD2" w:rsidP="00DF7DD2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ในไตรมาสที่ </w:t>
      </w:r>
      <w:r w:rsidRPr="007714C5">
        <w:rPr>
          <w:rFonts w:ascii="Angsana New" w:hAnsi="Angsana New"/>
          <w:sz w:val="30"/>
          <w:szCs w:val="30"/>
          <w:lang w:bidi="th-TH"/>
        </w:rPr>
        <w:t>3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ของปี </w:t>
      </w:r>
      <w:r w:rsidRPr="007714C5">
        <w:rPr>
          <w:rFonts w:ascii="Angsana New" w:hAnsi="Angsana New"/>
          <w:sz w:val="30"/>
          <w:szCs w:val="30"/>
          <w:lang w:bidi="th-TH"/>
        </w:rPr>
        <w:t>2565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บริษัทได้จำหน่ายหุ้นบางส่วนใน </w:t>
      </w:r>
      <w:r w:rsidRPr="007714C5">
        <w:rPr>
          <w:rFonts w:ascii="Angsana New" w:hAnsi="Angsana New"/>
          <w:sz w:val="30"/>
          <w:szCs w:val="30"/>
          <w:lang w:bidi="th-TH"/>
        </w:rPr>
        <w:t>Finfloor S</w:t>
      </w:r>
      <w:r w:rsidRPr="007714C5">
        <w:rPr>
          <w:rFonts w:ascii="Angsana New" w:hAnsi="Angsana New"/>
          <w:sz w:val="30"/>
          <w:szCs w:val="30"/>
          <w:cs/>
          <w:lang w:bidi="th-TH"/>
        </w:rPr>
        <w:t>.</w:t>
      </w:r>
      <w:r w:rsidRPr="007714C5">
        <w:rPr>
          <w:rFonts w:ascii="Angsana New" w:hAnsi="Angsana New"/>
          <w:sz w:val="30"/>
          <w:szCs w:val="30"/>
          <w:lang w:bidi="th-TH"/>
        </w:rPr>
        <w:t>p</w:t>
      </w:r>
      <w:r w:rsidRPr="007714C5">
        <w:rPr>
          <w:rFonts w:ascii="Angsana New" w:hAnsi="Angsana New"/>
          <w:sz w:val="30"/>
          <w:szCs w:val="30"/>
          <w:cs/>
          <w:lang w:bidi="th-TH"/>
        </w:rPr>
        <w:t>.</w:t>
      </w:r>
      <w:r w:rsidRPr="007714C5">
        <w:rPr>
          <w:rFonts w:ascii="Angsana New" w:hAnsi="Angsana New"/>
          <w:sz w:val="30"/>
          <w:szCs w:val="30"/>
          <w:lang w:bidi="th-TH"/>
        </w:rPr>
        <w:t>A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. โดยลดสัดส่วนการถือหุ้นจากร้อยละ </w:t>
      </w:r>
      <w:r w:rsidRPr="007714C5">
        <w:rPr>
          <w:rFonts w:ascii="Angsana New" w:hAnsi="Angsana New"/>
          <w:sz w:val="30"/>
          <w:szCs w:val="30"/>
          <w:lang w:bidi="th-TH"/>
        </w:rPr>
        <w:t>9</w:t>
      </w:r>
      <w:r w:rsidRPr="007714C5">
        <w:rPr>
          <w:rFonts w:ascii="Angsana New" w:hAnsi="Angsana New"/>
          <w:sz w:val="30"/>
          <w:szCs w:val="30"/>
          <w:cs/>
          <w:lang w:bidi="th-TH"/>
        </w:rPr>
        <w:t>.</w:t>
      </w:r>
      <w:r w:rsidRPr="007714C5">
        <w:rPr>
          <w:rFonts w:ascii="Angsana New" w:hAnsi="Angsana New"/>
          <w:sz w:val="30"/>
          <w:szCs w:val="30"/>
          <w:lang w:bidi="th-TH"/>
        </w:rPr>
        <w:t>60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เป็นร้อยละ </w:t>
      </w:r>
      <w:r w:rsidRPr="007714C5">
        <w:rPr>
          <w:rFonts w:ascii="Angsana New" w:hAnsi="Angsana New"/>
          <w:sz w:val="30"/>
          <w:szCs w:val="30"/>
          <w:lang w:bidi="th-TH"/>
        </w:rPr>
        <w:t>4</w:t>
      </w:r>
      <w:r w:rsidRPr="007714C5">
        <w:rPr>
          <w:rFonts w:ascii="Angsana New" w:hAnsi="Angsana New"/>
          <w:sz w:val="30"/>
          <w:szCs w:val="30"/>
          <w:cs/>
          <w:lang w:bidi="th-TH"/>
        </w:rPr>
        <w:t>.</w:t>
      </w:r>
      <w:r w:rsidRPr="007714C5">
        <w:rPr>
          <w:rFonts w:ascii="Angsana New" w:hAnsi="Angsana New"/>
          <w:sz w:val="30"/>
          <w:szCs w:val="30"/>
          <w:lang w:bidi="th-TH"/>
        </w:rPr>
        <w:t>76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ซึ่งมีมูลค่าจากการจำหน่ายจำนวน </w:t>
      </w:r>
      <w:r w:rsidRPr="007714C5">
        <w:rPr>
          <w:rFonts w:ascii="Angsana New" w:hAnsi="Angsana New"/>
          <w:sz w:val="30"/>
          <w:szCs w:val="30"/>
          <w:lang w:bidi="th-TH"/>
        </w:rPr>
        <w:t>1,081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ล้านบาท และบริษัทได้โอนผลสะสมของกำไรจากการเปลี่ยนแปลงในมูลค่ายุติธรรมของเงินลงทุนที่เคยรับรู้ในกำไรขาดทุนเบ็ดเสร็จอื่นเข้ากำไรสะสมตามสัดส่วนที่จำหน่ายซึ่งมีมูลค่าสุทธิจากภาษีจำนวน </w:t>
      </w:r>
      <w:r w:rsidRPr="007714C5">
        <w:rPr>
          <w:rFonts w:ascii="Angsana New" w:hAnsi="Angsana New"/>
          <w:sz w:val="30"/>
          <w:szCs w:val="30"/>
          <w:lang w:bidi="th-TH"/>
        </w:rPr>
        <w:t>745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</w:p>
    <w:p w14:paraId="23D519CA" w14:textId="77777777" w:rsidR="00DF7DD2" w:rsidRPr="007714C5" w:rsidRDefault="00DF7DD2" w:rsidP="00DF7DD2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701CAF6" w14:textId="2FE09C19" w:rsidR="006B2E79" w:rsidRPr="007714C5" w:rsidRDefault="006B2E79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 w:rsidRPr="007714C5">
        <w:rPr>
          <w:rFonts w:ascii="Angsana New" w:hAnsi="Angsana New"/>
          <w:spacing w:val="-4"/>
          <w:sz w:val="30"/>
          <w:szCs w:val="30"/>
          <w:lang w:val="en-US" w:bidi="th-TH"/>
        </w:rPr>
        <w:t>3</w:t>
      </w:r>
      <w:r w:rsidR="007D5F76" w:rsidRPr="007714C5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7714C5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ธันวาคม</w:t>
      </w:r>
      <w:r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7714C5">
        <w:rPr>
          <w:rFonts w:ascii="Angsana New" w:hAnsi="Angsana New"/>
          <w:spacing w:val="-4"/>
          <w:sz w:val="30"/>
          <w:szCs w:val="30"/>
          <w:lang w:val="en-US" w:bidi="th-TH"/>
        </w:rPr>
        <w:t>256</w:t>
      </w:r>
      <w:r w:rsidR="002452F2" w:rsidRPr="007714C5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เงินลงทุนในตราสารหนี้ที่วัดมูลค่ายุติธรรมผ่านกำไรขาดทุนเบ็ดเสร็จอื่น ส่วนใหญ่ลงทุนในกองทุนส่วนบุคคลซึ่งบริหารงานโดยบริษัทบริหารสินทรัพย์อิสระ </w:t>
      </w:r>
      <w:r w:rsidR="00855BC7" w:rsidRPr="007714C5">
        <w:rPr>
          <w:rFonts w:ascii="Angsana New" w:hAnsi="Angsana New"/>
          <w:spacing w:val="-4"/>
          <w:sz w:val="30"/>
          <w:szCs w:val="30"/>
          <w:lang w:val="en-US" w:bidi="th-TH"/>
        </w:rPr>
        <w:t>3</w:t>
      </w:r>
      <w:r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ราย ได้ลงทุนในตราสารหนี้ที่มีสภาพคล่องสูง</w:t>
      </w:r>
      <w:r w:rsidRPr="007714C5">
        <w:rPr>
          <w:rFonts w:ascii="Angsana New" w:hAnsi="Angsana New"/>
          <w:sz w:val="30"/>
          <w:szCs w:val="30"/>
          <w:cs/>
          <w:lang w:bidi="th-TH"/>
        </w:rPr>
        <w:t>และถูกจัดอันดับอยู่ในระดับความน่าเชื่อถือที่สามารถลงทุนได้</w:t>
      </w:r>
      <w:r w:rsidRPr="007714C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7714C5">
        <w:rPr>
          <w:rFonts w:ascii="Angsana New" w:hAnsi="Angsana New"/>
          <w:sz w:val="30"/>
          <w:szCs w:val="30"/>
          <w:cs/>
          <w:lang w:bidi="th-TH"/>
        </w:rPr>
        <w:t>โดยมีอัตราผลตอบแทนร้อยล</w:t>
      </w:r>
      <w:r w:rsidRPr="007714C5">
        <w:rPr>
          <w:rFonts w:ascii="Angsana New" w:hAnsi="Angsana New"/>
          <w:sz w:val="30"/>
          <w:szCs w:val="30"/>
          <w:cs/>
          <w:lang w:val="en-US" w:bidi="th-TH"/>
        </w:rPr>
        <w:t xml:space="preserve">ะ </w:t>
      </w:r>
      <w:r w:rsidR="00095811" w:rsidRPr="007714C5">
        <w:rPr>
          <w:rFonts w:ascii="Angsana New" w:hAnsi="Angsana New"/>
          <w:sz w:val="30"/>
          <w:szCs w:val="30"/>
          <w:lang w:val="en-US" w:bidi="th-TH"/>
        </w:rPr>
        <w:t>0</w:t>
      </w:r>
      <w:r w:rsidR="00095811" w:rsidRPr="007714C5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095811" w:rsidRPr="007714C5">
        <w:rPr>
          <w:rFonts w:ascii="Angsana New" w:hAnsi="Angsana New"/>
          <w:sz w:val="30"/>
          <w:szCs w:val="30"/>
          <w:lang w:val="en-US" w:bidi="th-TH"/>
        </w:rPr>
        <w:t>53</w:t>
      </w:r>
      <w:r w:rsidR="00EC5212" w:rsidRPr="007714C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714C5">
        <w:rPr>
          <w:rFonts w:ascii="Angsana New" w:hAnsi="Angsana New"/>
          <w:sz w:val="30"/>
          <w:szCs w:val="30"/>
          <w:cs/>
          <w:lang w:bidi="th-TH"/>
        </w:rPr>
        <w:t>ถึง</w:t>
      </w:r>
      <w:r w:rsidRPr="007714C5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95811" w:rsidRPr="007714C5">
        <w:rPr>
          <w:rFonts w:ascii="Angsana New" w:hAnsi="Angsana New"/>
          <w:sz w:val="30"/>
          <w:szCs w:val="30"/>
          <w:lang w:val="en-US" w:bidi="th-TH"/>
        </w:rPr>
        <w:t>3</w:t>
      </w:r>
      <w:r w:rsidR="00095811" w:rsidRPr="007714C5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095811" w:rsidRPr="007714C5">
        <w:rPr>
          <w:rFonts w:ascii="Angsana New" w:hAnsi="Angsana New"/>
          <w:sz w:val="30"/>
          <w:szCs w:val="30"/>
          <w:lang w:val="en-US" w:bidi="th-TH"/>
        </w:rPr>
        <w:t>05</w:t>
      </w:r>
      <w:r w:rsidRPr="007714C5">
        <w:rPr>
          <w:rFonts w:ascii="Angsana New" w:hAnsi="Angsana New"/>
          <w:sz w:val="30"/>
          <w:szCs w:val="30"/>
          <w:cs/>
          <w:lang w:val="en-US" w:bidi="th-TH"/>
        </w:rPr>
        <w:t xml:space="preserve"> ต่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อปี </w:t>
      </w:r>
      <w:r w:rsidRPr="007714C5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7714C5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3F7E13" w:rsidRPr="007714C5">
        <w:rPr>
          <w:rFonts w:ascii="Angsana New" w:hAnsi="Angsana New"/>
          <w:i/>
          <w:iCs/>
          <w:sz w:val="30"/>
          <w:szCs w:val="30"/>
          <w:lang w:val="en-US" w:bidi="th-TH"/>
        </w:rPr>
        <w:t>4</w:t>
      </w:r>
      <w:r w:rsidRPr="007714C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: ร้อยละ </w:t>
      </w:r>
      <w:r w:rsidR="00EC5212" w:rsidRPr="007714C5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="00EC5212" w:rsidRPr="007714C5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3F7E13" w:rsidRPr="007714C5">
        <w:rPr>
          <w:rFonts w:ascii="Angsana New" w:hAnsi="Angsana New"/>
          <w:i/>
          <w:iCs/>
          <w:sz w:val="30"/>
          <w:szCs w:val="30"/>
          <w:lang w:val="en-US" w:bidi="th-TH"/>
        </w:rPr>
        <w:t>44</w:t>
      </w:r>
      <w:r w:rsidR="003F7E13" w:rsidRPr="007714C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7714C5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ถึง</w:t>
      </w:r>
      <w:r w:rsidR="00EC5212" w:rsidRPr="007714C5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2</w:t>
      </w:r>
      <w:r w:rsidR="00EC5212" w:rsidRPr="007714C5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3F7E13" w:rsidRPr="007714C5">
        <w:rPr>
          <w:rFonts w:ascii="Angsana New" w:hAnsi="Angsana New"/>
          <w:i/>
          <w:iCs/>
          <w:sz w:val="30"/>
          <w:szCs w:val="30"/>
          <w:lang w:val="en-US" w:bidi="th-TH"/>
        </w:rPr>
        <w:t>86</w:t>
      </w:r>
      <w:r w:rsidRPr="007714C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ต่อปี)</w:t>
      </w:r>
    </w:p>
    <w:p w14:paraId="199D8616" w14:textId="4BE55F79" w:rsidR="005B15B7" w:rsidRPr="007714C5" w:rsidRDefault="005B1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687300A" w14:textId="050F40A7" w:rsidR="00A6688F" w:rsidRPr="007714C5" w:rsidRDefault="00465D7D" w:rsidP="00A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  <w:cs/>
        </w:rPr>
        <w:t>เครื่องมือทางการเงินที่วัดมูลค่าด้วย</w:t>
      </w:r>
      <w:r w:rsidR="00A6688F" w:rsidRPr="007714C5"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  <w:cs/>
        </w:rPr>
        <w:t>มูลค่ายุติธรรม</w:t>
      </w:r>
    </w:p>
    <w:p w14:paraId="2B4AB3D2" w14:textId="77777777" w:rsidR="00A6688F" w:rsidRPr="007714C5" w:rsidRDefault="00A6688F" w:rsidP="00A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6BE13E00" w14:textId="3F2A13CD" w:rsidR="00A6688F" w:rsidRPr="007714C5" w:rsidRDefault="00A6688F" w:rsidP="00A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7714C5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7714C5">
        <w:rPr>
          <w:rFonts w:ascii="Angsana New" w:hAnsi="Angsana New"/>
          <w:color w:val="000000"/>
          <w:spacing w:val="-6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</w:t>
      </w:r>
      <w:r w:rsidRPr="007714C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กับอัตราดอกเบี้ยในตลาด ฝ่ายบริหารของบริษัทเชื่อว่า ณ วันที่ </w:t>
      </w:r>
      <w:r w:rsidRPr="007714C5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7714C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ธันวาคม </w:t>
      </w:r>
      <w:r w:rsidRPr="007714C5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2452F2" w:rsidRPr="007714C5">
        <w:rPr>
          <w:rFonts w:ascii="Angsana New" w:hAnsi="Angsana New"/>
          <w:color w:val="000000"/>
          <w:spacing w:val="2"/>
          <w:sz w:val="30"/>
          <w:szCs w:val="30"/>
        </w:rPr>
        <w:t>5</w:t>
      </w:r>
      <w:r w:rsidRPr="007714C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และ </w:t>
      </w:r>
      <w:r w:rsidRPr="007714C5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2452F2" w:rsidRPr="007714C5">
        <w:rPr>
          <w:rFonts w:ascii="Angsana New" w:hAnsi="Angsana New"/>
          <w:color w:val="000000"/>
          <w:spacing w:val="2"/>
          <w:sz w:val="30"/>
          <w:szCs w:val="30"/>
        </w:rPr>
        <w:t>4</w:t>
      </w:r>
      <w:r w:rsidRPr="007714C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มูลค่าตามบัญชีของเครื่องมือทางการเงินของบริษัทไม่แตกต่างไปจากมูลค่ายุติธรรมอย่างมีสาระสำคัญ </w:t>
      </w:r>
    </w:p>
    <w:p w14:paraId="4C466EF9" w14:textId="77777777" w:rsidR="00B839FC" w:rsidRPr="007714C5" w:rsidRDefault="00B839FC" w:rsidP="00A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14:paraId="17AA3019" w14:textId="649B439B" w:rsidR="006A611E" w:rsidRPr="007714C5" w:rsidRDefault="006A611E" w:rsidP="006A611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7714C5">
        <w:rPr>
          <w:rFonts w:ascii="Angsana New" w:hAnsi="Angsana New"/>
          <w:sz w:val="30"/>
          <w:szCs w:val="30"/>
          <w:lang w:val="en-US" w:bidi="th-TH"/>
        </w:rPr>
        <w:t>2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5F073C" w:rsidRPr="007714C5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เงินลงทุนในตราสารหนี้ที่เป็น</w:t>
      </w:r>
      <w:r w:rsidRPr="007714C5">
        <w:rPr>
          <w:rFonts w:ascii="Angsana New" w:hAnsi="Angsana New"/>
          <w:sz w:val="30"/>
          <w:szCs w:val="30"/>
          <w:cs/>
          <w:lang w:bidi="th-TH"/>
        </w:rPr>
        <w:t>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Pr="007714C5">
        <w:rPr>
          <w:rFonts w:ascii="Angsana New" w:hAnsi="Angsana New"/>
          <w:spacing w:val="-8"/>
          <w:sz w:val="30"/>
          <w:szCs w:val="30"/>
          <w:cs/>
          <w:lang w:bidi="th-TH"/>
        </w:rPr>
        <w:t>มูลค่า มูลค่ายุติธรรมของเครื่องมือทางการเงิน</w:t>
      </w:r>
      <w:r w:rsidRPr="007714C5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7703E51A" w14:textId="77777777" w:rsidR="006A611E" w:rsidRPr="007714C5" w:rsidRDefault="006A611E" w:rsidP="006A611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6B791539" w14:textId="2ACBB3FA" w:rsidR="006A611E" w:rsidRPr="007714C5" w:rsidRDefault="006A611E" w:rsidP="009E3644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7714C5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7714C5">
        <w:rPr>
          <w:rFonts w:ascii="Angsana New" w:hAnsi="Angsana New"/>
          <w:sz w:val="30"/>
          <w:szCs w:val="30"/>
          <w:cs/>
          <w:lang w:val="en-US" w:bidi="th-TH"/>
        </w:rPr>
        <w:t>สำหรับเงินลงทุนในตราสารทุนที่ไม่ได้อยู่ในความต้องการของตลาด โดยใช้</w:t>
      </w:r>
      <w:r w:rsidRPr="007714C5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เทคนิคการประเมินมูลค่า เช่น มูลค่าสินทรัพย์สุทธิที่รายงานล่าสุดปรับปรุงด้วยปัจจัยอื่นที่เกี่ยวข้อง เนื่องจาก</w:t>
      </w:r>
      <w:r w:rsidRPr="007714C5">
        <w:rPr>
          <w:rFonts w:ascii="Angsana New" w:hAnsi="Angsana New"/>
          <w:spacing w:val="-4"/>
          <w:sz w:val="30"/>
          <w:szCs w:val="30"/>
          <w:cs/>
          <w:lang w:val="en-US" w:bidi="th-TH"/>
        </w:rPr>
        <w:t>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</w:t>
      </w:r>
      <w:r w:rsidRPr="007714C5">
        <w:rPr>
          <w:rFonts w:ascii="Angsana New" w:hAnsi="Angsana New"/>
          <w:sz w:val="30"/>
          <w:szCs w:val="30"/>
          <w:cs/>
          <w:lang w:val="en-US" w:bidi="th-TH"/>
        </w:rPr>
        <w:t>และสังเกตได้</w:t>
      </w:r>
    </w:p>
    <w:p w14:paraId="63C44D64" w14:textId="7CD9F1C8" w:rsidR="00800D23" w:rsidRPr="007714C5" w:rsidRDefault="00800D23" w:rsidP="009E3644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4E4BA1" w14:textId="2DD6B074" w:rsidR="00800D23" w:rsidRPr="007714C5" w:rsidRDefault="00800D23" w:rsidP="00800D23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203C241D" w14:textId="77777777" w:rsidR="00800D23" w:rsidRPr="007714C5" w:rsidRDefault="00800D23" w:rsidP="0041173F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7B823F9" w14:textId="3FBA3566" w:rsidR="00800D23" w:rsidRPr="007714C5" w:rsidRDefault="00800D23" w:rsidP="0041173F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pacing w:val="8"/>
          <w:sz w:val="30"/>
          <w:szCs w:val="30"/>
          <w:rtl/>
          <w:cs/>
        </w:rPr>
      </w:pPr>
      <w:r w:rsidRPr="007714C5">
        <w:rPr>
          <w:rFonts w:ascii="Angsana New" w:hAnsi="Angsana New"/>
          <w:spacing w:val="8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Pr="007714C5">
        <w:rPr>
          <w:rFonts w:ascii="Angsana New" w:hAnsi="Angsana New"/>
          <w:spacing w:val="8"/>
          <w:sz w:val="30"/>
          <w:szCs w:val="30"/>
          <w:lang w:bidi="th-TH"/>
        </w:rPr>
        <w:t> 2 </w:t>
      </w:r>
      <w:r w:rsidRPr="007714C5">
        <w:rPr>
          <w:rFonts w:ascii="Angsana New" w:hAnsi="Angsana New"/>
          <w:spacing w:val="8"/>
          <w:sz w:val="30"/>
          <w:szCs w:val="30"/>
          <w:cs/>
          <w:lang w:bidi="th-TH"/>
        </w:rPr>
        <w:t>สำหรับหุ้นกู้โดยคำนวณจากราคาซื้อขายที่ประกาศอยู่ในสมาคมตลาดตราสารหนี้ไทย โดยใช้ราคาปิด ณ วัน</w:t>
      </w:r>
      <w:r w:rsidR="00AF4CD9" w:rsidRPr="007714C5">
        <w:rPr>
          <w:rFonts w:ascii="Angsana New" w:hAnsi="Angsana New"/>
          <w:spacing w:val="8"/>
          <w:sz w:val="30"/>
          <w:szCs w:val="30"/>
          <w:cs/>
          <w:lang w:bidi="th-TH"/>
        </w:rPr>
        <w:t>สิ้นรอบระยะเวลารายงาน</w:t>
      </w:r>
    </w:p>
    <w:p w14:paraId="6E14C8E5" w14:textId="77777777" w:rsidR="00647C54" w:rsidRPr="007714C5" w:rsidRDefault="00647C54" w:rsidP="009E3644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67C8D40" w14:textId="77777777" w:rsidR="00F80E9D" w:rsidRPr="007714C5" w:rsidRDefault="00F8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0EABB2" w14:textId="77777777" w:rsidR="008633B6" w:rsidRPr="007714C5" w:rsidRDefault="00863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F7131E1" w14:textId="17868E52" w:rsidR="009F3839" w:rsidRPr="007714C5" w:rsidRDefault="009F3839" w:rsidP="009F3839">
      <w:pPr>
        <w:pStyle w:val="block"/>
        <w:spacing w:after="0"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หุ้นกู้</w:t>
      </w:r>
    </w:p>
    <w:p w14:paraId="44937488" w14:textId="77777777" w:rsidR="009F3839" w:rsidRPr="007714C5" w:rsidRDefault="009F3839" w:rsidP="009F3839">
      <w:pPr>
        <w:pStyle w:val="block"/>
        <w:spacing w:after="0" w:line="240" w:lineRule="atLeast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7EA5F8B" w14:textId="428F9B08" w:rsidR="009F3839" w:rsidRPr="007714C5" w:rsidRDefault="009F3839" w:rsidP="009F3839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7714C5">
        <w:rPr>
          <w:rFonts w:ascii="Angsana New" w:hAnsi="Angsana New" w:cs="Angsana New"/>
          <w:spacing w:val="-2"/>
          <w:cs/>
        </w:rPr>
        <w:t xml:space="preserve">ณ วันที่ </w:t>
      </w:r>
      <w:r w:rsidRPr="007714C5">
        <w:rPr>
          <w:rFonts w:ascii="Angsana New" w:hAnsi="Angsana New" w:cs="Angsana New"/>
          <w:spacing w:val="-2"/>
        </w:rPr>
        <w:t xml:space="preserve">31 </w:t>
      </w:r>
      <w:r w:rsidRPr="007714C5">
        <w:rPr>
          <w:rFonts w:ascii="Angsana New" w:hAnsi="Angsana New" w:cs="Angsana New"/>
          <w:spacing w:val="-2"/>
          <w:cs/>
        </w:rPr>
        <w:t xml:space="preserve">ธันวาคม </w:t>
      </w:r>
      <w:r w:rsidRPr="007714C5">
        <w:rPr>
          <w:rFonts w:ascii="Angsana New" w:hAnsi="Angsana New" w:cs="Angsana New"/>
          <w:spacing w:val="-2"/>
        </w:rPr>
        <w:t>256</w:t>
      </w:r>
      <w:r w:rsidR="00CD0397" w:rsidRPr="007714C5">
        <w:rPr>
          <w:rFonts w:ascii="Angsana New" w:hAnsi="Angsana New" w:cs="Angsana New"/>
          <w:spacing w:val="-2"/>
        </w:rPr>
        <w:t>5</w:t>
      </w:r>
      <w:r w:rsidRPr="007714C5">
        <w:rPr>
          <w:rFonts w:ascii="Angsana New" w:hAnsi="Angsana New" w:cs="Angsana New"/>
          <w:spacing w:val="-2"/>
          <w:cs/>
        </w:rPr>
        <w:t xml:space="preserve"> บริษัท</w:t>
      </w:r>
      <w:r w:rsidR="00990A88" w:rsidRPr="007714C5">
        <w:rPr>
          <w:rFonts w:ascii="Angsana New" w:hAnsi="Angsana New" w:cs="Angsana New"/>
          <w:spacing w:val="-2"/>
          <w:cs/>
        </w:rPr>
        <w:t>มี</w:t>
      </w:r>
      <w:r w:rsidRPr="007714C5">
        <w:rPr>
          <w:rFonts w:ascii="Angsana New" w:hAnsi="Angsana New" w:cs="Angsana New"/>
          <w:spacing w:val="-2"/>
          <w:cs/>
        </w:rPr>
        <w:t>หุ้นกู้ประเภทไม่ด้อยสิทธิและไม่มีหลักประกัน มูลค่ารว</w:t>
      </w:r>
      <w:r w:rsidRPr="007714C5">
        <w:rPr>
          <w:rFonts w:ascii="Angsana New" w:hAnsi="Angsana New" w:cs="Angsana New"/>
          <w:cs/>
        </w:rPr>
        <w:t xml:space="preserve">ม </w:t>
      </w:r>
      <w:r w:rsidR="003C6C30" w:rsidRPr="007714C5">
        <w:rPr>
          <w:rFonts w:ascii="Angsana New" w:hAnsi="Angsana New" w:cs="Angsana New"/>
        </w:rPr>
        <w:t>140,000</w:t>
      </w:r>
      <w:r w:rsidRPr="007714C5">
        <w:rPr>
          <w:rFonts w:ascii="Angsana New" w:hAnsi="Angsana New" w:cs="Angsana New"/>
          <w:cs/>
        </w:rPr>
        <w:t xml:space="preserve"> </w:t>
      </w:r>
      <w:r w:rsidRPr="007714C5">
        <w:rPr>
          <w:rFonts w:ascii="Angsana New" w:hAnsi="Angsana New" w:cs="Angsana New"/>
          <w:spacing w:val="-2"/>
          <w:cs/>
        </w:rPr>
        <w:t>ล้านบาท</w:t>
      </w:r>
      <w:r w:rsidRPr="007714C5">
        <w:rPr>
          <w:rFonts w:ascii="Angsana New" w:hAnsi="Angsana New" w:cs="Angsana New"/>
          <w:cs/>
        </w:rPr>
        <w:t xml:space="preserve"> </w:t>
      </w:r>
      <w:r w:rsidRPr="007714C5">
        <w:rPr>
          <w:rFonts w:ascii="Angsana New" w:hAnsi="Angsana New" w:cs="Angsana New"/>
          <w:cs/>
        </w:rPr>
        <w:br/>
      </w:r>
      <w:r w:rsidRPr="007714C5">
        <w:rPr>
          <w:rFonts w:ascii="Angsana New" w:hAnsi="Angsana New" w:cs="Angsana New"/>
          <w:i/>
          <w:iCs/>
          <w:cs/>
        </w:rPr>
        <w:t>(</w:t>
      </w:r>
      <w:r w:rsidRPr="007714C5">
        <w:rPr>
          <w:rFonts w:ascii="Angsana New" w:hAnsi="Angsana New" w:cs="Angsana New"/>
          <w:i/>
          <w:iCs/>
          <w:spacing w:val="-2"/>
        </w:rPr>
        <w:t>256</w:t>
      </w:r>
      <w:r w:rsidR="003F7E13" w:rsidRPr="007714C5">
        <w:rPr>
          <w:rFonts w:ascii="Angsana New" w:hAnsi="Angsana New" w:cs="Angsana New"/>
          <w:i/>
          <w:iCs/>
          <w:spacing w:val="-2"/>
        </w:rPr>
        <w:t>4</w:t>
      </w:r>
      <w:r w:rsidRPr="007714C5">
        <w:rPr>
          <w:rFonts w:ascii="Angsana New" w:hAnsi="Angsana New" w:cs="Angsana New"/>
          <w:i/>
          <w:iCs/>
          <w:cs/>
        </w:rPr>
        <w:t xml:space="preserve">: </w:t>
      </w:r>
      <w:r w:rsidR="003F7E13" w:rsidRPr="007714C5">
        <w:rPr>
          <w:rFonts w:ascii="Angsana New" w:hAnsi="Angsana New" w:cs="Angsana New"/>
          <w:i/>
          <w:iCs/>
        </w:rPr>
        <w:t>165,000</w:t>
      </w:r>
      <w:r w:rsidRPr="007714C5">
        <w:rPr>
          <w:rFonts w:ascii="Angsana New" w:hAnsi="Angsana New" w:cs="Angsana New"/>
          <w:i/>
          <w:iCs/>
          <w:cs/>
        </w:rPr>
        <w:t xml:space="preserve"> ล้านบาท)</w:t>
      </w:r>
      <w:r w:rsidRPr="007714C5">
        <w:rPr>
          <w:rFonts w:ascii="Angsana New" w:hAnsi="Angsana New" w:cs="Angsana New"/>
          <w:cs/>
        </w:rPr>
        <w:t xml:space="preserve"> ดังนี้</w:t>
      </w:r>
    </w:p>
    <w:tbl>
      <w:tblPr>
        <w:tblW w:w="9167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438"/>
        <w:gridCol w:w="900"/>
        <w:gridCol w:w="270"/>
        <w:gridCol w:w="900"/>
        <w:gridCol w:w="1580"/>
        <w:gridCol w:w="1119"/>
        <w:gridCol w:w="1960"/>
      </w:tblGrid>
      <w:tr w:rsidR="009F3839" w:rsidRPr="007714C5" w14:paraId="2B74BA71" w14:textId="77777777" w:rsidTr="004F33F7">
        <w:trPr>
          <w:cantSplit/>
          <w:trHeight w:val="277"/>
        </w:trPr>
        <w:tc>
          <w:tcPr>
            <w:tcW w:w="2438" w:type="dxa"/>
          </w:tcPr>
          <w:p w14:paraId="2560450B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9"/>
                <w:tab w:val="left" w:pos="169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714C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79457FE6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890A3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E1C79B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14:paraId="0CB37208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9" w:type="dxa"/>
          </w:tcPr>
          <w:p w14:paraId="5B2A65E3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0" w:type="dxa"/>
          </w:tcPr>
          <w:p w14:paraId="04938C29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3839" w:rsidRPr="007714C5" w14:paraId="2CAFC909" w14:textId="77777777" w:rsidTr="004F33F7">
        <w:trPr>
          <w:trHeight w:val="304"/>
        </w:trPr>
        <w:tc>
          <w:tcPr>
            <w:tcW w:w="2438" w:type="dxa"/>
          </w:tcPr>
          <w:p w14:paraId="382147B5" w14:textId="77777777" w:rsidR="009F3839" w:rsidRPr="007714C5" w:rsidRDefault="009F3839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ind w:left="-15" w:hanging="14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หุ้นกู้ครั้งที่</w:t>
            </w:r>
          </w:p>
        </w:tc>
        <w:tc>
          <w:tcPr>
            <w:tcW w:w="900" w:type="dxa"/>
          </w:tcPr>
          <w:p w14:paraId="6FC8CF9B" w14:textId="19D1E160" w:rsidR="009F3839" w:rsidRPr="007714C5" w:rsidRDefault="009F3839" w:rsidP="00F64FE8">
            <w:pPr>
              <w:tabs>
                <w:tab w:val="clear" w:pos="1644"/>
                <w:tab w:val="clear" w:pos="1871"/>
                <w:tab w:val="left" w:pos="1692"/>
              </w:tabs>
              <w:ind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CD0397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D159E2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71EE38" w14:textId="23BFD85F" w:rsidR="009F3839" w:rsidRPr="007714C5" w:rsidRDefault="009F3839" w:rsidP="00F64FE8">
            <w:pPr>
              <w:tabs>
                <w:tab w:val="clear" w:pos="1644"/>
                <w:tab w:val="clear" w:pos="1871"/>
                <w:tab w:val="left" w:pos="1692"/>
              </w:tabs>
              <w:ind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CD0397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80" w:type="dxa"/>
          </w:tcPr>
          <w:p w14:paraId="6CCCC03E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pacing w:val="-1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19" w:type="dxa"/>
          </w:tcPr>
          <w:p w14:paraId="05F80BEE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960" w:type="dxa"/>
          </w:tcPr>
          <w:p w14:paraId="17EE5140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  <w:tab w:val="left" w:pos="1692"/>
              </w:tabs>
              <w:spacing w:line="32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</w:tr>
      <w:tr w:rsidR="009F3839" w:rsidRPr="007714C5" w14:paraId="099E7D18" w14:textId="77777777" w:rsidTr="004F33F7">
        <w:trPr>
          <w:trHeight w:val="277"/>
        </w:trPr>
        <w:tc>
          <w:tcPr>
            <w:tcW w:w="2438" w:type="dxa"/>
          </w:tcPr>
          <w:p w14:paraId="6EC02E5E" w14:textId="77777777" w:rsidR="009F3839" w:rsidRPr="007714C5" w:rsidRDefault="009F3839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5DBFACA8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80" w:type="dxa"/>
          </w:tcPr>
          <w:p w14:paraId="1D4F8113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19" w:type="dxa"/>
          </w:tcPr>
          <w:p w14:paraId="0E1779CA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960" w:type="dxa"/>
          </w:tcPr>
          <w:p w14:paraId="35A80397" w14:textId="77777777" w:rsidR="009F3839" w:rsidRPr="007714C5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397" w:rsidRPr="007714C5" w14:paraId="4D3F8ACE" w14:textId="77777777" w:rsidTr="004F33F7">
        <w:trPr>
          <w:trHeight w:val="291"/>
        </w:trPr>
        <w:tc>
          <w:tcPr>
            <w:tcW w:w="2438" w:type="dxa"/>
          </w:tcPr>
          <w:p w14:paraId="779A28D5" w14:textId="7777777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</w:tcPr>
          <w:p w14:paraId="701D74ED" w14:textId="39FBFDFB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351BAA8C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6A9FD8" w14:textId="42516EE6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80" w:type="dxa"/>
          </w:tcPr>
          <w:p w14:paraId="7282D2EB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119" w:type="dxa"/>
          </w:tcPr>
          <w:p w14:paraId="1FE27D15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4EE54972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30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D0397" w:rsidRPr="007714C5" w14:paraId="5054148A" w14:textId="77777777" w:rsidTr="004F33F7">
        <w:trPr>
          <w:trHeight w:val="277"/>
        </w:trPr>
        <w:tc>
          <w:tcPr>
            <w:tcW w:w="2438" w:type="dxa"/>
          </w:tcPr>
          <w:p w14:paraId="2D815E6C" w14:textId="7777777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14:paraId="57101380" w14:textId="6E4CA71D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C9042C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B1CA54" w14:textId="049CC47C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80" w:type="dxa"/>
          </w:tcPr>
          <w:p w14:paraId="5FABB0C9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19" w:type="dxa"/>
          </w:tcPr>
          <w:p w14:paraId="58A9F8AB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0BB5964F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D0397" w:rsidRPr="007714C5" w14:paraId="5EEFD4BC" w14:textId="77777777" w:rsidTr="004F33F7">
        <w:trPr>
          <w:trHeight w:val="277"/>
        </w:trPr>
        <w:tc>
          <w:tcPr>
            <w:tcW w:w="2438" w:type="dxa"/>
          </w:tcPr>
          <w:p w14:paraId="44A4C2AE" w14:textId="7777777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14:paraId="7FCD7129" w14:textId="5D58F3F9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7B3DF0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03E666" w14:textId="31CFB42A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80" w:type="dxa"/>
          </w:tcPr>
          <w:p w14:paraId="16AA921A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19" w:type="dxa"/>
          </w:tcPr>
          <w:p w14:paraId="28B3A805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0" w:type="dxa"/>
          </w:tcPr>
          <w:p w14:paraId="0F41809E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D0397" w:rsidRPr="007714C5" w14:paraId="6BBAC60C" w14:textId="77777777" w:rsidTr="004F33F7">
        <w:trPr>
          <w:trHeight w:val="277"/>
        </w:trPr>
        <w:tc>
          <w:tcPr>
            <w:tcW w:w="2438" w:type="dxa"/>
          </w:tcPr>
          <w:p w14:paraId="31C11800" w14:textId="7777777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57C27A76" w14:textId="2914CA59" w:rsidR="00CD0397" w:rsidRPr="00E55B3E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5AE0DF20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DCBBCB" w14:textId="058FF762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580" w:type="dxa"/>
          </w:tcPr>
          <w:p w14:paraId="521D4D89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19" w:type="dxa"/>
          </w:tcPr>
          <w:p w14:paraId="49346519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7A17523C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  1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D0397" w:rsidRPr="007714C5" w14:paraId="52A44F8E" w14:textId="77777777" w:rsidTr="004F33F7">
        <w:trPr>
          <w:trHeight w:val="277"/>
        </w:trPr>
        <w:tc>
          <w:tcPr>
            <w:tcW w:w="2438" w:type="dxa"/>
          </w:tcPr>
          <w:p w14:paraId="774CBD1B" w14:textId="7777777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55FFB3A9" w14:textId="733D2FCA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4D9C482A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895111" w14:textId="749FFC5E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80" w:type="dxa"/>
          </w:tcPr>
          <w:p w14:paraId="51F7E2E6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19" w:type="dxa"/>
          </w:tcPr>
          <w:p w14:paraId="2DC876C9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7E81BFB4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D0397" w:rsidRPr="007714C5" w14:paraId="70EB1C43" w14:textId="77777777" w:rsidTr="004F33F7">
        <w:trPr>
          <w:trHeight w:val="277"/>
        </w:trPr>
        <w:tc>
          <w:tcPr>
            <w:tcW w:w="2438" w:type="dxa"/>
          </w:tcPr>
          <w:p w14:paraId="048CDB79" w14:textId="7777777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2ACC5F1D" w14:textId="43114BB7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7D69B12D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BEFCCA" w14:textId="624FED5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580" w:type="dxa"/>
          </w:tcPr>
          <w:p w14:paraId="6BF4AB85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119" w:type="dxa"/>
          </w:tcPr>
          <w:p w14:paraId="2464FADD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50F8B957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D0397" w:rsidRPr="007714C5" w14:paraId="71BDDBF6" w14:textId="77777777" w:rsidTr="004F33F7">
        <w:trPr>
          <w:trHeight w:val="277"/>
        </w:trPr>
        <w:tc>
          <w:tcPr>
            <w:tcW w:w="2438" w:type="dxa"/>
          </w:tcPr>
          <w:p w14:paraId="06A8387E" w14:textId="7777777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7E8C00E0" w14:textId="726717AC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5C0AA009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AA737B" w14:textId="3221AFB5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580" w:type="dxa"/>
          </w:tcPr>
          <w:p w14:paraId="0C1CF2FA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119" w:type="dxa"/>
          </w:tcPr>
          <w:p w14:paraId="4DA22AA0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614A12BE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D0397" w:rsidRPr="007714C5" w14:paraId="0A049D63" w14:textId="77777777" w:rsidTr="004F33F7">
        <w:trPr>
          <w:trHeight w:val="277"/>
        </w:trPr>
        <w:tc>
          <w:tcPr>
            <w:tcW w:w="2438" w:type="dxa"/>
          </w:tcPr>
          <w:p w14:paraId="283B1E97" w14:textId="54D87A2D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7F11614A" w14:textId="33375151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58CE5D4D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DE31E7" w14:textId="2FFD1AA8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580" w:type="dxa"/>
          </w:tcPr>
          <w:p w14:paraId="0A2D7072" w14:textId="55DB757E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119" w:type="dxa"/>
          </w:tcPr>
          <w:p w14:paraId="0C3F6CE8" w14:textId="0B1A205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7841A930" w14:textId="3FA47816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7714C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D0397" w:rsidRPr="007714C5" w14:paraId="25938CE4" w14:textId="77777777" w:rsidTr="004F33F7">
        <w:trPr>
          <w:trHeight w:val="277"/>
        </w:trPr>
        <w:tc>
          <w:tcPr>
            <w:tcW w:w="2438" w:type="dxa"/>
          </w:tcPr>
          <w:p w14:paraId="676C2D8E" w14:textId="31D10FC7" w:rsidR="00CD0397" w:rsidRPr="007714C5" w:rsidRDefault="00CD0397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3C1C8A03" w14:textId="5DFF98A5" w:rsidR="00CD0397" w:rsidRPr="007714C5" w:rsidRDefault="000E5AF9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2DE75E5F" w14:textId="77777777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1C2EB7" w14:textId="09193F5D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580" w:type="dxa"/>
          </w:tcPr>
          <w:p w14:paraId="7438F1E7" w14:textId="79D69C85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119" w:type="dxa"/>
          </w:tcPr>
          <w:p w14:paraId="47A51970" w14:textId="346F39E8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23CDB488" w14:textId="68AC7605" w:rsidR="00CD0397" w:rsidRPr="007714C5" w:rsidRDefault="00CD0397" w:rsidP="00CD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94A0B" w:rsidRPr="007714C5" w14:paraId="2DA87B48" w14:textId="77777777" w:rsidTr="004F33F7">
        <w:trPr>
          <w:trHeight w:val="277"/>
        </w:trPr>
        <w:tc>
          <w:tcPr>
            <w:tcW w:w="2438" w:type="dxa"/>
          </w:tcPr>
          <w:p w14:paraId="7CCA0E56" w14:textId="4DDA689D" w:rsidR="00694A0B" w:rsidRPr="007714C5" w:rsidRDefault="00694A0B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7714C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6E94E835" w14:textId="1B117BFA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619D39E7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7C34E79" w14:textId="26E88D61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80" w:type="dxa"/>
          </w:tcPr>
          <w:p w14:paraId="4AA665F4" w14:textId="519DB702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3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714C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19" w:type="dxa"/>
          </w:tcPr>
          <w:p w14:paraId="6CA20DFD" w14:textId="7B1576F4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1FFFA6A3" w14:textId="56AC2D14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714C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7714C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694A0B" w:rsidRPr="007714C5" w14:paraId="0673BE06" w14:textId="77777777" w:rsidTr="004F33F7">
        <w:trPr>
          <w:trHeight w:val="277"/>
        </w:trPr>
        <w:tc>
          <w:tcPr>
            <w:tcW w:w="2438" w:type="dxa"/>
          </w:tcPr>
          <w:p w14:paraId="1BAC5D83" w14:textId="77777777" w:rsidR="00694A0B" w:rsidRPr="007714C5" w:rsidRDefault="00694A0B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hanging="14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8C28DB" w14:textId="27E784F6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</w:tcPr>
          <w:p w14:paraId="2208313A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55457A" w14:textId="6003530D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1580" w:type="dxa"/>
          </w:tcPr>
          <w:p w14:paraId="75573721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DEAD6B7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253BE959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0B" w:rsidRPr="007714C5" w14:paraId="40EB9591" w14:textId="77777777" w:rsidTr="004F33F7">
        <w:trPr>
          <w:trHeight w:val="277"/>
        </w:trPr>
        <w:tc>
          <w:tcPr>
            <w:tcW w:w="2438" w:type="dxa"/>
          </w:tcPr>
          <w:p w14:paraId="214D929F" w14:textId="77777777" w:rsidR="00694A0B" w:rsidRPr="007714C5" w:rsidRDefault="00694A0B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900" w:type="dxa"/>
          </w:tcPr>
          <w:p w14:paraId="37FE9835" w14:textId="1CB46D2D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9" w:right="34"/>
              <w:jc w:val="righ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</w:rPr>
              <w:t>63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21F6CE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61699" w14:textId="52EE26E5" w:rsidR="00694A0B" w:rsidRPr="007714C5" w:rsidRDefault="00694A0B" w:rsidP="00BB6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9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</w:rPr>
              <w:t>69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580" w:type="dxa"/>
          </w:tcPr>
          <w:p w14:paraId="139DDCA7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A26A9D1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284D84C7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0B" w:rsidRPr="007714C5" w14:paraId="769738CA" w14:textId="77777777" w:rsidTr="004F33F7">
        <w:trPr>
          <w:trHeight w:val="277"/>
        </w:trPr>
        <w:tc>
          <w:tcPr>
            <w:tcW w:w="2438" w:type="dxa"/>
          </w:tcPr>
          <w:p w14:paraId="28D5BC43" w14:textId="77777777" w:rsidR="00694A0B" w:rsidRPr="007714C5" w:rsidRDefault="00694A0B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A40EFD" w14:textId="0B270E0F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139,937</w:t>
            </w:r>
          </w:p>
        </w:tc>
        <w:tc>
          <w:tcPr>
            <w:tcW w:w="270" w:type="dxa"/>
          </w:tcPr>
          <w:p w14:paraId="72DFBFAC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C9196E" w14:textId="4606A948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164,931</w:t>
            </w:r>
          </w:p>
        </w:tc>
        <w:tc>
          <w:tcPr>
            <w:tcW w:w="1580" w:type="dxa"/>
          </w:tcPr>
          <w:p w14:paraId="19E152D3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4333587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6B9963D1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0B" w:rsidRPr="007714C5" w14:paraId="1B655755" w14:textId="77777777" w:rsidTr="004F33F7">
        <w:trPr>
          <w:trHeight w:val="291"/>
        </w:trPr>
        <w:tc>
          <w:tcPr>
            <w:tcW w:w="2438" w:type="dxa"/>
          </w:tcPr>
          <w:p w14:paraId="226AA4EE" w14:textId="77777777" w:rsidR="00694A0B" w:rsidRPr="007714C5" w:rsidRDefault="00694A0B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 w:right="-10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ส่วนที่ถึงกำหนด</w:t>
            </w:r>
          </w:p>
        </w:tc>
        <w:tc>
          <w:tcPr>
            <w:tcW w:w="900" w:type="dxa"/>
          </w:tcPr>
          <w:p w14:paraId="70460890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49C36ECD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697E9D4A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80" w:type="dxa"/>
          </w:tcPr>
          <w:p w14:paraId="39651286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5847512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58C1DEF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0B" w:rsidRPr="007714C5" w14:paraId="36D05E58" w14:textId="77777777" w:rsidTr="004F33F7">
        <w:trPr>
          <w:trHeight w:val="277"/>
        </w:trPr>
        <w:tc>
          <w:tcPr>
            <w:tcW w:w="2438" w:type="dxa"/>
          </w:tcPr>
          <w:p w14:paraId="19D414F3" w14:textId="77777777" w:rsidR="00694A0B" w:rsidRPr="007714C5" w:rsidRDefault="00694A0B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34632C" w14:textId="2046AFBD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9" w:right="34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</w:rPr>
              <w:t>25,000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CCD9855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59A668" w14:textId="1CE99944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9" w:right="34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</w:rPr>
              <w:t>40,000</w:t>
            </w:r>
            <w:r w:rsidRPr="007714C5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580" w:type="dxa"/>
          </w:tcPr>
          <w:p w14:paraId="7851C017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3432A2A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2B5782D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A0B" w:rsidRPr="007714C5" w14:paraId="1BB6B8E3" w14:textId="77777777" w:rsidTr="004F33F7">
        <w:trPr>
          <w:trHeight w:val="277"/>
        </w:trPr>
        <w:tc>
          <w:tcPr>
            <w:tcW w:w="2438" w:type="dxa"/>
          </w:tcPr>
          <w:p w14:paraId="72C02384" w14:textId="77777777" w:rsidR="00694A0B" w:rsidRPr="007714C5" w:rsidRDefault="00694A0B" w:rsidP="004F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5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1F7F14" w14:textId="7E2F7B66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114,937</w:t>
            </w:r>
          </w:p>
        </w:tc>
        <w:tc>
          <w:tcPr>
            <w:tcW w:w="270" w:type="dxa"/>
          </w:tcPr>
          <w:p w14:paraId="635B137B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074122" w14:textId="2B9A28DB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124,931</w:t>
            </w:r>
          </w:p>
        </w:tc>
        <w:tc>
          <w:tcPr>
            <w:tcW w:w="1580" w:type="dxa"/>
          </w:tcPr>
          <w:p w14:paraId="095A7AF7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2BFF63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05F178DF" w14:textId="77777777" w:rsidR="00694A0B" w:rsidRPr="007714C5" w:rsidRDefault="00694A0B" w:rsidP="00694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4121DDF" w14:textId="7570E12A" w:rsidR="00FD5FC9" w:rsidRPr="007714C5" w:rsidRDefault="00FD5FC9" w:rsidP="00FD5FC9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7E7020" w14:textId="77777777" w:rsidR="00820C09" w:rsidRPr="007714C5" w:rsidRDefault="008738C5" w:rsidP="00836E44">
      <w:pPr>
        <w:pStyle w:val="block"/>
        <w:numPr>
          <w:ilvl w:val="0"/>
          <w:numId w:val="54"/>
        </w:numPr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นโ</w:t>
      </w:r>
      <w:r w:rsidR="00820C09" w:rsidRPr="007714C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ยบายการจัดการความเสี่ยงด้านการเงิน</w:t>
      </w:r>
    </w:p>
    <w:p w14:paraId="53A082F2" w14:textId="77777777" w:rsidR="00396232" w:rsidRPr="007714C5" w:rsidRDefault="00396232" w:rsidP="00396DE4">
      <w:pPr>
        <w:pStyle w:val="block"/>
        <w:spacing w:after="0" w:line="240" w:lineRule="auto"/>
        <w:ind w:left="927"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FCC598D" w14:textId="77777777" w:rsidR="00396232" w:rsidRPr="007714C5" w:rsidRDefault="00396232" w:rsidP="00396232">
      <w:pPr>
        <w:tabs>
          <w:tab w:val="clear" w:pos="454"/>
          <w:tab w:val="left" w:pos="810"/>
        </w:tabs>
        <w:ind w:left="9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D9455AE" w14:textId="77777777" w:rsidR="00396232" w:rsidRPr="007714C5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EA7DDC8" w14:textId="340D3673" w:rsidR="00480775" w:rsidRPr="007714C5" w:rsidRDefault="00480775" w:rsidP="00480775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คณะกรรมการการเงินของบริษัทมีหน้าที่กำหนดนโยบายและแนวทางการบริหารความเสี่ยงด้านการเงินและ</w:t>
      </w:r>
      <w:r w:rsidRPr="007714C5">
        <w:rPr>
          <w:rFonts w:ascii="Angsana New" w:hAnsi="Angsana New"/>
          <w:spacing w:val="-6"/>
          <w:sz w:val="30"/>
          <w:szCs w:val="30"/>
          <w:cs/>
        </w:rPr>
        <w:t>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และธุรกรรมการค้าระหว่างประเทศ</w:t>
      </w:r>
      <w:r w:rsidRPr="007714C5">
        <w:rPr>
          <w:rFonts w:ascii="Angsana New" w:hAnsi="Angsana New"/>
          <w:spacing w:val="-2"/>
          <w:sz w:val="30"/>
          <w:szCs w:val="30"/>
          <w:cs/>
        </w:rPr>
        <w:t xml:space="preserve">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Pr="007714C5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เพื่อให้การดำเนินงานด้านการเงินของบริษัทเป็นไปอย่างมีประสิทธิภาพ ภายใต้ความเสี่ยงที่ยอมรับได้และเป็นไปใน</w:t>
      </w:r>
      <w:r w:rsidRPr="007714C5">
        <w:rPr>
          <w:rFonts w:ascii="Angsana New" w:hAnsi="Angsana New"/>
          <w:spacing w:val="4"/>
          <w:sz w:val="30"/>
          <w:szCs w:val="30"/>
          <w:cs/>
        </w:rPr>
        <w:t>แนวทางเดียวกันในบริษัท และจะทบทวนปรับปรุงนโยบายให้เหมาะสมกับสถานการณ์ที่เปลี่ยนแปลงไป</w:t>
      </w:r>
      <w:r w:rsidRPr="007714C5">
        <w:rPr>
          <w:rFonts w:ascii="Angsana New" w:hAnsi="Angsana New"/>
          <w:sz w:val="30"/>
          <w:szCs w:val="30"/>
          <w:cs/>
        </w:rPr>
        <w:t xml:space="preserve"> โดยคณะกรรมการการเงิน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79EEAB5F" w14:textId="77777777" w:rsidR="005C3E9C" w:rsidRPr="007714C5" w:rsidRDefault="005C3E9C" w:rsidP="00480775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0D2DAB12" w14:textId="6404ADD5" w:rsidR="00396232" w:rsidRPr="007714C5" w:rsidRDefault="00356E46" w:rsidP="0082267B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(1)   </w:t>
      </w:r>
      <w:r w:rsidR="00396232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C087E33" w14:textId="77777777" w:rsidR="00396232" w:rsidRPr="007714C5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DE27E4" w14:textId="77777777" w:rsidR="00396232" w:rsidRPr="007714C5" w:rsidRDefault="00396232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714C5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</w:t>
      </w:r>
      <w:r w:rsidRPr="007714C5">
        <w:rPr>
          <w:rFonts w:ascii="Angsana New" w:hAnsi="Angsana New"/>
          <w:sz w:val="30"/>
          <w:szCs w:val="30"/>
          <w:cs/>
        </w:rPr>
        <w:t xml:space="preserve">ไม่สามารถปฏิบัติตามภาระผูกพันตามสัญญา </w:t>
      </w:r>
    </w:p>
    <w:p w14:paraId="51AD4CF7" w14:textId="77777777" w:rsidR="00547EFD" w:rsidRPr="007714C5" w:rsidRDefault="00547EFD" w:rsidP="0030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ab/>
      </w:r>
      <w:r w:rsidRPr="007714C5">
        <w:rPr>
          <w:rFonts w:ascii="Angsana New" w:hAnsi="Angsana New"/>
          <w:sz w:val="30"/>
          <w:szCs w:val="30"/>
          <w:cs/>
        </w:rPr>
        <w:tab/>
      </w:r>
      <w:r w:rsidRPr="007714C5">
        <w:rPr>
          <w:rFonts w:ascii="Angsana New" w:hAnsi="Angsana New"/>
          <w:sz w:val="30"/>
          <w:szCs w:val="30"/>
          <w:cs/>
        </w:rPr>
        <w:tab/>
      </w:r>
    </w:p>
    <w:p w14:paraId="006E723B" w14:textId="2DC7512C" w:rsidR="00547EFD" w:rsidRPr="007714C5" w:rsidRDefault="00547EFD" w:rsidP="00204007">
      <w:pPr>
        <w:pStyle w:val="ListParagraph"/>
        <w:numPr>
          <w:ilvl w:val="1"/>
          <w:numId w:val="7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</w:t>
      </w:r>
    </w:p>
    <w:p w14:paraId="2820F463" w14:textId="77777777" w:rsidR="00547EFD" w:rsidRPr="007714C5" w:rsidRDefault="00547EFD" w:rsidP="00547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34C413A" w14:textId="4EA1F631" w:rsidR="00547EFD" w:rsidRPr="007714C5" w:rsidRDefault="00547EFD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3C611A" w:rsidRPr="007714C5">
        <w:rPr>
          <w:rFonts w:ascii="Angsana New" w:hAnsi="Angsana New"/>
          <w:sz w:val="30"/>
          <w:szCs w:val="30"/>
          <w:cs/>
          <w:lang w:bidi="th-TH"/>
        </w:rPr>
        <w:t>มี</w:t>
      </w:r>
      <w:r w:rsidRPr="007714C5">
        <w:rPr>
          <w:rFonts w:ascii="Angsana New" w:hAnsi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9A630E" w:rsidRPr="007714C5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714C5">
        <w:rPr>
          <w:rFonts w:ascii="Angsana New" w:hAnsi="Angsana New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6F6F0314" w14:textId="77777777" w:rsidR="00396232" w:rsidRPr="007714C5" w:rsidRDefault="00396232" w:rsidP="00396232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D616E2" w14:textId="65C255CE" w:rsidR="00396232" w:rsidRPr="007714C5" w:rsidRDefault="00396232" w:rsidP="00356E46">
      <w:pPr>
        <w:pStyle w:val="ListParagraph"/>
        <w:numPr>
          <w:ilvl w:val="1"/>
          <w:numId w:val="7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เงินลงทุนในตราสารหนี้</w:t>
      </w:r>
    </w:p>
    <w:p w14:paraId="707EC8FD" w14:textId="77777777" w:rsidR="00356E46" w:rsidRPr="007714C5" w:rsidRDefault="00356E46" w:rsidP="002040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998"/>
        <w:jc w:val="thaiDistribute"/>
        <w:rPr>
          <w:rFonts w:ascii="Angsana New" w:hAnsi="Angsana New"/>
          <w:sz w:val="30"/>
          <w:szCs w:val="30"/>
          <w:cs/>
        </w:rPr>
      </w:pPr>
    </w:p>
    <w:p w14:paraId="04C6762F" w14:textId="337D73D7" w:rsidR="00823187" w:rsidRPr="007714C5" w:rsidRDefault="00980561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-2"/>
          <w:sz w:val="30"/>
          <w:szCs w:val="30"/>
          <w:cs/>
          <w:lang w:bidi="th-TH"/>
        </w:rPr>
        <w:t>ความเสี่ยงด้านเครดิตของบริษัท</w:t>
      </w:r>
      <w:r w:rsidR="00476CB2" w:rsidRPr="007714C5">
        <w:rPr>
          <w:rFonts w:ascii="Angsana New" w:hAnsi="Angsana New"/>
          <w:spacing w:val="-2"/>
          <w:sz w:val="30"/>
          <w:szCs w:val="30"/>
          <w:cs/>
          <w:lang w:bidi="th-TH"/>
        </w:rPr>
        <w:t>มี</w:t>
      </w:r>
      <w:r w:rsidRPr="007714C5">
        <w:rPr>
          <w:rFonts w:ascii="Angsana New" w:hAnsi="Angsana New"/>
          <w:spacing w:val="-2"/>
          <w:sz w:val="30"/>
          <w:szCs w:val="30"/>
          <w:cs/>
          <w:lang w:bidi="th-TH"/>
        </w:rPr>
        <w:t>จำกัดเนื่องจากบริษัทมีการลงทุนในตราสารหนี้ที่มีสภาพคล่อง</w:t>
      </w:r>
      <w:r w:rsidRPr="007714C5">
        <w:rPr>
          <w:rFonts w:ascii="Angsana New" w:hAnsi="Angsana New"/>
          <w:sz w:val="30"/>
          <w:szCs w:val="30"/>
          <w:cs/>
          <w:lang w:bidi="th-TH"/>
        </w:rPr>
        <w:t>และอันดับความน่าเชื่อถือสูง</w:t>
      </w:r>
    </w:p>
    <w:p w14:paraId="29D06F36" w14:textId="77777777" w:rsidR="00980561" w:rsidRPr="00E55B3E" w:rsidRDefault="00980561" w:rsidP="00732149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Angsana New" w:hAnsi="Angsana New"/>
          <w:sz w:val="28"/>
          <w:szCs w:val="28"/>
          <w:shd w:val="clear" w:color="auto" w:fill="E0E0E0"/>
        </w:rPr>
      </w:pPr>
    </w:p>
    <w:p w14:paraId="4CB0A278" w14:textId="6C0A5D22" w:rsidR="00823187" w:rsidRPr="007714C5" w:rsidRDefault="00823187" w:rsidP="00204007">
      <w:pPr>
        <w:pStyle w:val="ListParagraph"/>
        <w:numPr>
          <w:ilvl w:val="1"/>
          <w:numId w:val="7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การค้ำประกัน </w:t>
      </w:r>
    </w:p>
    <w:p w14:paraId="2F55B4AE" w14:textId="77777777" w:rsidR="00823187" w:rsidRPr="007714C5" w:rsidRDefault="00823187" w:rsidP="00AE3447">
      <w:pPr>
        <w:pStyle w:val="block"/>
        <w:spacing w:after="0" w:line="240" w:lineRule="auto"/>
        <w:ind w:left="1350" w:right="-7"/>
        <w:jc w:val="both"/>
        <w:rPr>
          <w:rFonts w:ascii="Angsana New" w:hAnsi="Angsana New"/>
          <w:b/>
          <w:bCs/>
          <w:i/>
          <w:iCs/>
          <w:color w:val="0000FF"/>
          <w:sz w:val="28"/>
          <w:szCs w:val="28"/>
        </w:rPr>
      </w:pPr>
    </w:p>
    <w:p w14:paraId="06013DF2" w14:textId="541E18CC" w:rsidR="00823187" w:rsidRPr="007714C5" w:rsidRDefault="00823187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z w:val="30"/>
          <w:szCs w:val="30"/>
          <w:rtl/>
          <w:cs/>
        </w:rPr>
      </w:pP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7714C5">
        <w:rPr>
          <w:rFonts w:ascii="Angsana New" w:hAnsi="Angsana New"/>
          <w:sz w:val="30"/>
          <w:szCs w:val="30"/>
        </w:rPr>
        <w:t xml:space="preserve">31 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7714C5">
        <w:rPr>
          <w:rFonts w:ascii="Angsana New" w:hAnsi="Angsana New"/>
          <w:sz w:val="30"/>
          <w:szCs w:val="30"/>
        </w:rPr>
        <w:t>256</w:t>
      </w:r>
      <w:r w:rsidR="00263BAE" w:rsidRPr="007714C5">
        <w:rPr>
          <w:rFonts w:ascii="Angsana New" w:hAnsi="Angsana New"/>
          <w:sz w:val="30"/>
          <w:szCs w:val="30"/>
        </w:rPr>
        <w:t>5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บริษัท</w:t>
      </w:r>
      <w:r w:rsidR="00F40E78" w:rsidRPr="007714C5">
        <w:rPr>
          <w:rFonts w:ascii="Angsana New" w:hAnsi="Angsana New"/>
          <w:sz w:val="30"/>
          <w:szCs w:val="30"/>
          <w:cs/>
          <w:lang w:val="en-US" w:bidi="th-TH"/>
        </w:rPr>
        <w:t>มี</w:t>
      </w:r>
      <w:r w:rsidRPr="007714C5">
        <w:rPr>
          <w:rFonts w:ascii="Angsana New" w:hAnsi="Angsana New"/>
          <w:sz w:val="30"/>
          <w:szCs w:val="30"/>
          <w:cs/>
          <w:lang w:bidi="th-TH"/>
        </w:rPr>
        <w:t>หนังสือค้ำประกันวงเงินสินเชื่อกับธนาคารสำหรับบริษัทย่อย</w:t>
      </w:r>
      <w:r w:rsidR="00E042FF" w:rsidRPr="007714C5">
        <w:rPr>
          <w:rFonts w:ascii="Angsana New" w:hAnsi="Angsana New"/>
          <w:sz w:val="30"/>
          <w:szCs w:val="30"/>
          <w:cs/>
          <w:lang w:bidi="th-TH"/>
        </w:rPr>
        <w:t>แห่งหนึ่ง</w:t>
      </w:r>
      <w:r w:rsidRPr="007714C5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51E44497" w14:textId="53FFAA22" w:rsidR="00332832" w:rsidRPr="007714C5" w:rsidRDefault="00332832" w:rsidP="00AE3447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54F2EDF5" w14:textId="267CD0C6" w:rsidR="00396232" w:rsidRPr="007714C5" w:rsidRDefault="00396232" w:rsidP="00204007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714C5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56E46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1D620AE8" w14:textId="77777777" w:rsidR="00D67C7E" w:rsidRPr="007714C5" w:rsidRDefault="00D67C7E" w:rsidP="00204007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7CBB89" w14:textId="77777777" w:rsidR="000674B1" w:rsidRPr="007714C5" w:rsidRDefault="00396232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</w:t>
      </w:r>
      <w:r w:rsidRPr="007714C5">
        <w:rPr>
          <w:rFonts w:ascii="Angsana New" w:hAnsi="Angsana New"/>
          <w:spacing w:val="-4"/>
          <w:sz w:val="30"/>
          <w:szCs w:val="30"/>
          <w:cs/>
        </w:rPr>
        <w:t>ผู้บริหารพิจารณาว่าเพียงพอ</w:t>
      </w:r>
      <w:r w:rsidR="00CF0952" w:rsidRPr="007714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-4"/>
          <w:sz w:val="30"/>
          <w:szCs w:val="30"/>
          <w:cs/>
        </w:rPr>
        <w:t>เพื่อใช้ในการดำเนินงานของบริษัท</w:t>
      </w:r>
      <w:r w:rsidR="005F76E4" w:rsidRPr="007714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07749" w:rsidRPr="007714C5">
        <w:rPr>
          <w:rFonts w:ascii="Angsana New" w:hAnsi="Angsana New"/>
          <w:spacing w:val="-4"/>
          <w:sz w:val="30"/>
          <w:szCs w:val="30"/>
          <w:cs/>
        </w:rPr>
        <w:t>รวมถึง</w:t>
      </w:r>
      <w:r w:rsidR="005F76E4" w:rsidRPr="007714C5">
        <w:rPr>
          <w:rFonts w:ascii="Angsana New" w:hAnsi="Angsana New"/>
          <w:spacing w:val="-4"/>
          <w:sz w:val="30"/>
          <w:szCs w:val="30"/>
          <w:cs/>
        </w:rPr>
        <w:t>การชำระหนี้</w:t>
      </w:r>
      <w:r w:rsidR="00507AD5" w:rsidRPr="007714C5">
        <w:rPr>
          <w:rFonts w:ascii="Angsana New" w:hAnsi="Angsana New"/>
          <w:spacing w:val="-4"/>
          <w:sz w:val="30"/>
          <w:szCs w:val="30"/>
          <w:cs/>
        </w:rPr>
        <w:t>สิน</w:t>
      </w:r>
      <w:r w:rsidR="005F76E4" w:rsidRPr="007714C5">
        <w:rPr>
          <w:rFonts w:ascii="Angsana New" w:hAnsi="Angsana New"/>
          <w:spacing w:val="-4"/>
          <w:sz w:val="30"/>
          <w:szCs w:val="30"/>
          <w:cs/>
        </w:rPr>
        <w:t>ที่ครบกำหนดชำระ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="00107749" w:rsidRPr="007714C5">
        <w:rPr>
          <w:rFonts w:ascii="Angsana New" w:hAnsi="Angsana New"/>
          <w:sz w:val="30"/>
          <w:szCs w:val="30"/>
          <w:cs/>
        </w:rPr>
        <w:t>เพื่อลดความเสี่ยงจากการขาดสภาพคล่องในอนาคต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243345D2" w14:textId="77777777" w:rsidR="000674B1" w:rsidRPr="007714C5" w:rsidRDefault="000674B1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z w:val="30"/>
          <w:szCs w:val="30"/>
        </w:rPr>
      </w:pPr>
    </w:p>
    <w:p w14:paraId="5E0A54F7" w14:textId="77777777" w:rsidR="00396232" w:rsidRPr="007714C5" w:rsidRDefault="00396232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pacing w:val="2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</w:rPr>
        <w:t>เงินให้กู้ยืม</w:t>
      </w:r>
      <w:r w:rsidR="00EC5781" w:rsidRPr="007714C5">
        <w:rPr>
          <w:rFonts w:ascii="Angsana New" w:hAnsi="Angsana New"/>
          <w:spacing w:val="2"/>
          <w:sz w:val="30"/>
          <w:szCs w:val="30"/>
          <w:cs/>
        </w:rPr>
        <w:t xml:space="preserve">และหนี้สินทางการเงินที่มีภาระดอกเบี้ย </w:t>
      </w:r>
      <w:r w:rsidRPr="007714C5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7714C5">
        <w:rPr>
          <w:rFonts w:ascii="Angsana New" w:hAnsi="Angsana New"/>
          <w:spacing w:val="2"/>
          <w:sz w:val="30"/>
          <w:szCs w:val="30"/>
        </w:rPr>
        <w:t>31</w:t>
      </w:r>
      <w:r w:rsidRPr="007714C5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674B1" w:rsidRPr="007714C5">
        <w:rPr>
          <w:rFonts w:ascii="Angsana New" w:hAnsi="Angsana New"/>
          <w:spacing w:val="2"/>
          <w:sz w:val="30"/>
          <w:szCs w:val="30"/>
          <w:cs/>
        </w:rPr>
        <w:t xml:space="preserve">มีอัตราผลตอบแทนที่แท้จริง </w:t>
      </w:r>
      <w:r w:rsidRPr="007714C5">
        <w:rPr>
          <w:rFonts w:ascii="Angsana New" w:hAnsi="Angsana New"/>
          <w:spacing w:val="2"/>
          <w:sz w:val="30"/>
          <w:szCs w:val="30"/>
          <w:cs/>
        </w:rPr>
        <w:t>และระยะเวลาที่ครบกำหนดชำระ</w:t>
      </w:r>
      <w:r w:rsidR="00A53209" w:rsidRPr="007714C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2"/>
          <w:sz w:val="30"/>
          <w:szCs w:val="30"/>
          <w:cs/>
        </w:rPr>
        <w:t>ดังนี้</w:t>
      </w:r>
    </w:p>
    <w:p w14:paraId="4D6A731A" w14:textId="21AA2FA4" w:rsidR="00514577" w:rsidRPr="007714C5" w:rsidRDefault="0051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566399E" w14:textId="77777777" w:rsidR="008633B6" w:rsidRPr="007714C5" w:rsidRDefault="00863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7CE9174" w14:textId="6DDD7F36" w:rsidR="00396232" w:rsidRPr="007714C5" w:rsidRDefault="00396232" w:rsidP="00A92E92">
      <w:pPr>
        <w:tabs>
          <w:tab w:val="clear" w:pos="907"/>
          <w:tab w:val="clear" w:pos="1871"/>
          <w:tab w:val="left" w:pos="990"/>
        </w:tabs>
        <w:spacing w:line="240" w:lineRule="auto"/>
        <w:ind w:left="1080" w:firstLine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เงินให้กู้ยืม</w:t>
      </w:r>
    </w:p>
    <w:p w14:paraId="1AAEBCED" w14:textId="77777777" w:rsidR="00437739" w:rsidRPr="007714C5" w:rsidRDefault="00437739" w:rsidP="0039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453" w:type="dxa"/>
        <w:tblInd w:w="10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89"/>
        <w:gridCol w:w="720"/>
        <w:gridCol w:w="695"/>
        <w:gridCol w:w="178"/>
        <w:gridCol w:w="676"/>
        <w:gridCol w:w="180"/>
        <w:gridCol w:w="864"/>
        <w:gridCol w:w="183"/>
        <w:gridCol w:w="868"/>
      </w:tblGrid>
      <w:tr w:rsidR="00E97776" w:rsidRPr="000D608B" w14:paraId="23DFD2A0" w14:textId="77777777" w:rsidTr="00781E5B">
        <w:trPr>
          <w:cantSplit/>
          <w:trHeight w:val="20"/>
        </w:trPr>
        <w:tc>
          <w:tcPr>
            <w:tcW w:w="4089" w:type="dxa"/>
            <w:shd w:val="clear" w:color="auto" w:fill="auto"/>
            <w:vAlign w:val="center"/>
          </w:tcPr>
          <w:p w14:paraId="4551B3A5" w14:textId="77777777" w:rsidR="00E97776" w:rsidRPr="007714C5" w:rsidRDefault="00E97776">
            <w:pPr>
              <w:tabs>
                <w:tab w:val="clear" w:pos="227"/>
                <w:tab w:val="left" w:pos="493"/>
              </w:tabs>
              <w:ind w:left="101" w:hanging="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CA725F6" w14:textId="77777777" w:rsidR="00E97776" w:rsidRPr="00781E5B" w:rsidRDefault="00E97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49" w:type="dxa"/>
            <w:gridSpan w:val="3"/>
            <w:vAlign w:val="center"/>
          </w:tcPr>
          <w:p w14:paraId="0453D792" w14:textId="5581B91B" w:rsidR="00E97776" w:rsidRPr="000D608B" w:rsidRDefault="00E97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อัตราผลตอบแทน</w:t>
            </w:r>
          </w:p>
          <w:p w14:paraId="71E22705" w14:textId="382F2965" w:rsidR="00E97776" w:rsidRPr="000D608B" w:rsidRDefault="00E97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FFCF39" w14:textId="77777777" w:rsidR="00E97776" w:rsidRPr="00781E5B" w:rsidRDefault="00E9777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5" w:type="dxa"/>
            <w:gridSpan w:val="3"/>
            <w:shd w:val="clear" w:color="auto" w:fill="auto"/>
            <w:vAlign w:val="bottom"/>
          </w:tcPr>
          <w:p w14:paraId="2B4F7F9F" w14:textId="2A63227F" w:rsidR="00E97776" w:rsidRPr="000D608B" w:rsidRDefault="00E977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ภายใน </w:t>
            </w: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E97776" w:rsidRPr="000D608B" w14:paraId="1CAE69D0" w14:textId="77777777" w:rsidTr="00781E5B">
        <w:trPr>
          <w:cantSplit/>
          <w:trHeight w:val="20"/>
        </w:trPr>
        <w:tc>
          <w:tcPr>
            <w:tcW w:w="4089" w:type="dxa"/>
            <w:shd w:val="clear" w:color="auto" w:fill="auto"/>
            <w:vAlign w:val="center"/>
          </w:tcPr>
          <w:p w14:paraId="6363A144" w14:textId="77777777" w:rsidR="00E97776" w:rsidRPr="007714C5" w:rsidRDefault="00E97776">
            <w:pPr>
              <w:tabs>
                <w:tab w:val="clear" w:pos="227"/>
                <w:tab w:val="left" w:pos="493"/>
              </w:tabs>
              <w:ind w:left="101" w:hanging="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F177CC7" w14:textId="77777777" w:rsidR="00E97776" w:rsidRPr="00781E5B" w:rsidRDefault="00E97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549" w:type="dxa"/>
            <w:gridSpan w:val="3"/>
            <w:vAlign w:val="center"/>
          </w:tcPr>
          <w:p w14:paraId="6E8179AD" w14:textId="63683072" w:rsidR="00E97776" w:rsidRPr="000D608B" w:rsidRDefault="00E97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825E759" w14:textId="77777777" w:rsidR="00E97776" w:rsidRPr="00781E5B" w:rsidRDefault="00E9777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14:paraId="076DDC70" w14:textId="35C5FDE3" w:rsidR="00E97776" w:rsidRPr="000D608B" w:rsidRDefault="00E977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97776" w:rsidRPr="000D608B" w14:paraId="7C72B81A" w14:textId="77777777" w:rsidTr="00781E5B">
        <w:trPr>
          <w:cantSplit/>
          <w:trHeight w:val="20"/>
        </w:trPr>
        <w:tc>
          <w:tcPr>
            <w:tcW w:w="4089" w:type="dxa"/>
            <w:shd w:val="clear" w:color="auto" w:fill="auto"/>
            <w:vAlign w:val="center"/>
          </w:tcPr>
          <w:p w14:paraId="40DB290A" w14:textId="77777777" w:rsidR="00E97776" w:rsidRPr="007714C5" w:rsidRDefault="00E97776" w:rsidP="00AC6B24">
            <w:pPr>
              <w:tabs>
                <w:tab w:val="clear" w:pos="227"/>
                <w:tab w:val="left" w:pos="493"/>
              </w:tabs>
              <w:ind w:left="101" w:hanging="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F5F4CD5" w14:textId="77777777" w:rsidR="00E97776" w:rsidRPr="00781E5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695" w:type="dxa"/>
            <w:vAlign w:val="center"/>
          </w:tcPr>
          <w:p w14:paraId="32C24A76" w14:textId="331A9F55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62AF64EF" w14:textId="77777777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DC01D61" w14:textId="075CC8C3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E341C68" w14:textId="77777777" w:rsidR="00E97776" w:rsidRPr="00781E5B" w:rsidRDefault="00E97776" w:rsidP="00AC6B2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0329986" w14:textId="0D8E9F8F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038780D" w14:textId="77777777" w:rsidR="00E97776" w:rsidRPr="00781E5B" w:rsidRDefault="00E97776" w:rsidP="00AC6B2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41628AC6" w14:textId="338BE5B3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2564</w:t>
            </w:r>
          </w:p>
        </w:tc>
      </w:tr>
      <w:tr w:rsidR="00E97776" w:rsidRPr="000D608B" w14:paraId="4EF39E24" w14:textId="77777777" w:rsidTr="00781E5B">
        <w:trPr>
          <w:cantSplit/>
          <w:trHeight w:val="20"/>
        </w:trPr>
        <w:tc>
          <w:tcPr>
            <w:tcW w:w="4089" w:type="dxa"/>
            <w:shd w:val="clear" w:color="auto" w:fill="auto"/>
            <w:vAlign w:val="center"/>
          </w:tcPr>
          <w:p w14:paraId="36F9E310" w14:textId="77777777" w:rsidR="00E97776" w:rsidRPr="000D608B" w:rsidRDefault="00E97776" w:rsidP="00AC6B24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4DE7B126" w14:textId="77777777" w:rsidR="00E97776" w:rsidRPr="00781E5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695" w:type="dxa"/>
            <w:vAlign w:val="center"/>
          </w:tcPr>
          <w:p w14:paraId="0CBA5959" w14:textId="26134FC3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.</w:t>
            </w: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78" w:type="dxa"/>
            <w:vAlign w:val="center"/>
          </w:tcPr>
          <w:p w14:paraId="1360CEF8" w14:textId="09333664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B889D67" w14:textId="22B93E7F" w:rsidR="00E97776" w:rsidRPr="000D608B" w:rsidRDefault="00E97776" w:rsidP="00AC6B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 w:rsidRPr="000D608B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.</w:t>
            </w: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30B41EC" w14:textId="77777777" w:rsidR="00E97776" w:rsidRPr="00781E5B" w:rsidRDefault="00E97776" w:rsidP="00781E5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1ECDBD7" w14:textId="68FD1C6B" w:rsidR="00E97776" w:rsidRPr="000D608B" w:rsidRDefault="00E97776" w:rsidP="00781E5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72,834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6BAB089" w14:textId="77777777" w:rsidR="00E97776" w:rsidRPr="00781E5B" w:rsidRDefault="00E97776" w:rsidP="00781E5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43131AB0" w14:textId="379F474F" w:rsidR="00E97776" w:rsidRPr="000D608B" w:rsidRDefault="00E97776" w:rsidP="00781E5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0D608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119,600</w:t>
            </w:r>
          </w:p>
        </w:tc>
      </w:tr>
    </w:tbl>
    <w:p w14:paraId="7E941BA4" w14:textId="747F6BE0" w:rsidR="00FC2B42" w:rsidRPr="007714C5" w:rsidRDefault="00FC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0E20891" w14:textId="14CD8E46" w:rsidR="00B94EB7" w:rsidRPr="007714C5" w:rsidRDefault="00465D7D" w:rsidP="00B94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2"/>
        </w:tabs>
        <w:ind w:left="1350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14C5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หนี้สินทางการเงินที่มีภาระดอกเบี้ย</w:t>
      </w:r>
    </w:p>
    <w:p w14:paraId="24BF7673" w14:textId="24A7824A" w:rsidR="002E7C8A" w:rsidRPr="007714C5" w:rsidRDefault="00440A33" w:rsidP="009B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2"/>
        </w:tabs>
        <w:ind w:left="1350" w:hanging="90"/>
        <w:jc w:val="thaiDistribute"/>
      </w:pPr>
      <w:r w:rsidRPr="007714C5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8231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1"/>
        <w:gridCol w:w="1413"/>
        <w:gridCol w:w="180"/>
        <w:gridCol w:w="1287"/>
        <w:gridCol w:w="234"/>
        <w:gridCol w:w="1296"/>
        <w:gridCol w:w="180"/>
        <w:gridCol w:w="1260"/>
      </w:tblGrid>
      <w:tr w:rsidR="007D45C8" w:rsidRPr="007714C5" w14:paraId="0FAC6B29" w14:textId="77777777" w:rsidTr="009B73B2">
        <w:trPr>
          <w:cantSplit/>
          <w:trHeight w:val="364"/>
          <w:tblHeader/>
        </w:trPr>
        <w:tc>
          <w:tcPr>
            <w:tcW w:w="2381" w:type="dxa"/>
            <w:shd w:val="clear" w:color="auto" w:fill="auto"/>
            <w:vAlign w:val="bottom"/>
          </w:tcPr>
          <w:p w14:paraId="602FEF0B" w14:textId="77777777" w:rsidR="002E7C8A" w:rsidRPr="007714C5" w:rsidRDefault="002E7C8A" w:rsidP="002F7C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9F26DF6" w14:textId="77777777" w:rsidR="002E7C8A" w:rsidRPr="007714C5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อัตราผลตอบแทน</w:t>
            </w:r>
          </w:p>
          <w:p w14:paraId="54713E99" w14:textId="77777777" w:rsidR="002E7C8A" w:rsidRPr="007714C5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177B5152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0EB732E" w14:textId="77777777" w:rsidR="002E7C8A" w:rsidRPr="007714C5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3AE94FD" w14:textId="77777777" w:rsidR="002E7C8A" w:rsidRPr="007714C5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ภายใน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966954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396EE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ปี </w:t>
            </w:r>
          </w:p>
          <w:p w14:paraId="55D1F303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แต่ไม่เกิน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64B006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C1D2A3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5BA85D0" w14:textId="77777777" w:rsidR="002E7C8A" w:rsidRPr="007714C5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D45C8" w:rsidRPr="007714C5" w14:paraId="2703FB72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6497BB44" w14:textId="77777777" w:rsidR="002E7C8A" w:rsidRPr="007714C5" w:rsidRDefault="002E7C8A" w:rsidP="002F7CA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2BF80276" w14:textId="77777777" w:rsidR="002E7C8A" w:rsidRPr="007714C5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64832BC7" w14:textId="77777777" w:rsidR="002E7C8A" w:rsidRPr="007714C5" w:rsidRDefault="002E7C8A" w:rsidP="002F7C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shd w:val="clear" w:color="auto" w:fill="auto"/>
          </w:tcPr>
          <w:p w14:paraId="17335301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</w:t>
            </w:r>
            <w:r w:rsidRPr="007714C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D45C8" w:rsidRPr="007714C5" w14:paraId="0F3DE36E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ED21316" w14:textId="37C8CFBE" w:rsidR="002E7C8A" w:rsidRPr="007714C5" w:rsidRDefault="002E7C8A" w:rsidP="002F7CAB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ปี </w:t>
            </w:r>
            <w:r w:rsidRPr="007714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263BAE" w:rsidRPr="007714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3" w:type="dxa"/>
            <w:shd w:val="clear" w:color="auto" w:fill="auto"/>
          </w:tcPr>
          <w:p w14:paraId="3C33288E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A7A934" w14:textId="77777777" w:rsidR="002E7C8A" w:rsidRPr="007714C5" w:rsidRDefault="002E7C8A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12ECA8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90DCEC9" w14:textId="77777777" w:rsidR="002E7C8A" w:rsidRPr="007714C5" w:rsidRDefault="002E7C8A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1C2C21E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9DF595" w14:textId="77777777" w:rsidR="002E7C8A" w:rsidRPr="007714C5" w:rsidRDefault="002E7C8A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E31232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D45C8" w:rsidRPr="007714C5" w14:paraId="7D665025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2AF94B1B" w14:textId="77777777" w:rsidR="002B6EE5" w:rsidRPr="007714C5" w:rsidRDefault="002B6EE5" w:rsidP="0006167E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shd w:val="clear" w:color="auto" w:fill="auto"/>
          </w:tcPr>
          <w:p w14:paraId="38C31D75" w14:textId="423E181A" w:rsidR="002B6EE5" w:rsidRPr="007714C5" w:rsidRDefault="005175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="00152EC4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21 - </w:t>
            </w:r>
            <w:r w:rsidR="00152EC4"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52EC4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="002215EA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304DD265" w14:textId="77777777" w:rsidR="002B6EE5" w:rsidRPr="00E55B3E" w:rsidRDefault="002B6EE5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48D2BB5" w14:textId="262EAA59" w:rsidR="002B6EE5" w:rsidRPr="007714C5" w:rsidRDefault="008601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F6232"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26D28F61" w14:textId="77777777" w:rsidR="002B6EE5" w:rsidRPr="007714C5" w:rsidRDefault="002B6EE5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6D340CB" w14:textId="6749D53F" w:rsidR="002B6EE5" w:rsidRPr="007714C5" w:rsidRDefault="006F6232" w:rsidP="00396D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2169B3AB" w14:textId="77777777" w:rsidR="002B6EE5" w:rsidRPr="007714C5" w:rsidRDefault="002B6EE5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1E6DC7" w14:textId="1686C594" w:rsidR="002B6EE5" w:rsidRPr="007714C5" w:rsidRDefault="006F6232" w:rsidP="00396D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</w:t>
            </w:r>
          </w:p>
        </w:tc>
      </w:tr>
      <w:tr w:rsidR="007D45C8" w:rsidRPr="007714C5" w14:paraId="191028AF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91D8829" w14:textId="77777777" w:rsidR="007D45C8" w:rsidRPr="007714C5" w:rsidRDefault="007D45C8" w:rsidP="000676BF">
            <w:pPr>
              <w:ind w:left="1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413" w:type="dxa"/>
            <w:shd w:val="clear" w:color="auto" w:fill="auto"/>
          </w:tcPr>
          <w:p w14:paraId="5CFD7C50" w14:textId="77777777" w:rsidR="007D45C8" w:rsidRPr="007714C5" w:rsidRDefault="007D45C8" w:rsidP="00396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96E6BA" w14:textId="77777777" w:rsidR="007D45C8" w:rsidRPr="00E55B3E" w:rsidRDefault="007D45C8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F1E22FE" w14:textId="3415DE63" w:rsidR="007D45C8" w:rsidRPr="007714C5" w:rsidRDefault="007D45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523157AB" w14:textId="77777777" w:rsidR="007D45C8" w:rsidRPr="007714C5" w:rsidRDefault="007D45C8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9FD1C74" w14:textId="09E90BAF" w:rsidR="007D45C8" w:rsidRPr="007714C5" w:rsidRDefault="007D45C8" w:rsidP="00396D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39661C" w14:textId="77777777" w:rsidR="007D45C8" w:rsidRPr="007714C5" w:rsidRDefault="007D45C8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0EFD17" w14:textId="1E265EE0" w:rsidR="007D45C8" w:rsidRPr="007714C5" w:rsidRDefault="007D45C8" w:rsidP="00396D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D45C8" w:rsidRPr="007714C5" w14:paraId="76E47A90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1BF58670" w14:textId="77777777" w:rsidR="002E7C8A" w:rsidRPr="007714C5" w:rsidRDefault="007D45C8" w:rsidP="002F7CA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="002E7C8A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5332764" w14:textId="6429CEE0" w:rsidR="002E7C8A" w:rsidRPr="007714C5" w:rsidRDefault="005B3CDB" w:rsidP="00396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และ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067B03B8" w14:textId="77777777" w:rsidR="002E7C8A" w:rsidRPr="00E55B3E" w:rsidRDefault="002E7C8A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84A5BE6" w14:textId="4C4DA517" w:rsidR="002E7C8A" w:rsidRPr="007714C5" w:rsidRDefault="008601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6,517</w:t>
            </w:r>
          </w:p>
        </w:tc>
        <w:tc>
          <w:tcPr>
            <w:tcW w:w="234" w:type="dxa"/>
            <w:shd w:val="clear" w:color="auto" w:fill="auto"/>
          </w:tcPr>
          <w:p w14:paraId="17B446EC" w14:textId="77777777" w:rsidR="002E7C8A" w:rsidRPr="007714C5" w:rsidRDefault="002E7C8A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A118055" w14:textId="388DB12A" w:rsidR="002E7C8A" w:rsidRPr="007714C5" w:rsidRDefault="008601F2" w:rsidP="002F7CAB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752A5A" w14:textId="77777777" w:rsidR="002E7C8A" w:rsidRPr="007714C5" w:rsidRDefault="002E7C8A" w:rsidP="002F7CAB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E680B6" w14:textId="49225D1A" w:rsidR="002E7C8A" w:rsidRPr="007714C5" w:rsidRDefault="008601F2" w:rsidP="002F7C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6,517</w:t>
            </w:r>
          </w:p>
        </w:tc>
      </w:tr>
      <w:tr w:rsidR="007D45C8" w:rsidRPr="007714C5" w14:paraId="44A6C2BD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363EEC36" w14:textId="77777777" w:rsidR="002E7C8A" w:rsidRPr="007714C5" w:rsidRDefault="002E7C8A" w:rsidP="002F7CA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3" w:type="dxa"/>
            <w:shd w:val="clear" w:color="auto" w:fill="auto"/>
          </w:tcPr>
          <w:p w14:paraId="26F89DDF" w14:textId="666095DA" w:rsidR="002E7C8A" w:rsidRPr="007714C5" w:rsidRDefault="006F62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F17494"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F17494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 xml:space="preserve">- </w:t>
            </w:r>
            <w:r w:rsidR="00F17494"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17494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2ACD4E14" w14:textId="77777777" w:rsidR="002E7C8A" w:rsidRPr="007714C5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139157B" w14:textId="14027160" w:rsidR="002E7C8A" w:rsidRPr="007714C5" w:rsidRDefault="008601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25,000</w:t>
            </w:r>
          </w:p>
        </w:tc>
        <w:tc>
          <w:tcPr>
            <w:tcW w:w="234" w:type="dxa"/>
            <w:shd w:val="clear" w:color="auto" w:fill="auto"/>
          </w:tcPr>
          <w:p w14:paraId="25F9DCB6" w14:textId="1A104E0C" w:rsidR="002E7C8A" w:rsidRPr="007714C5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D950176" w14:textId="575A69D5" w:rsidR="002E7C8A" w:rsidRPr="007714C5" w:rsidRDefault="00CC3FDD" w:rsidP="002F7CAB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115,000</w:t>
            </w:r>
          </w:p>
        </w:tc>
        <w:tc>
          <w:tcPr>
            <w:tcW w:w="180" w:type="dxa"/>
            <w:shd w:val="clear" w:color="auto" w:fill="auto"/>
          </w:tcPr>
          <w:p w14:paraId="586619C8" w14:textId="77777777" w:rsidR="002E7C8A" w:rsidRPr="007714C5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F7E8B1" w14:textId="429AFB27" w:rsidR="002E7C8A" w:rsidRPr="007714C5" w:rsidRDefault="00CC3FDD" w:rsidP="002F7C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140,000</w:t>
            </w:r>
          </w:p>
        </w:tc>
      </w:tr>
      <w:tr w:rsidR="007D45C8" w:rsidRPr="007714C5" w14:paraId="4C3FAB72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41672D61" w14:textId="77777777" w:rsidR="00637BFB" w:rsidRPr="007714C5" w:rsidRDefault="00637BFB" w:rsidP="00637BFB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2E44C24C" w14:textId="77777777" w:rsidR="00637BFB" w:rsidRPr="007714C5" w:rsidRDefault="00637BFB" w:rsidP="00637B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DEB235" w14:textId="77777777" w:rsidR="00637BFB" w:rsidRPr="007714C5" w:rsidRDefault="00637BFB" w:rsidP="00637B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60675180" w14:textId="111AB423" w:rsidR="00637BFB" w:rsidRPr="007714C5" w:rsidRDefault="00B904A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31,5</w:t>
            </w:r>
            <w:r w:rsidR="006F6232"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34" w:type="dxa"/>
            <w:shd w:val="clear" w:color="auto" w:fill="auto"/>
          </w:tcPr>
          <w:p w14:paraId="76AE88D1" w14:textId="77777777" w:rsidR="00637BFB" w:rsidRPr="007714C5" w:rsidRDefault="00637BFB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C3BAA8" w14:textId="32534622" w:rsidR="00637BFB" w:rsidRPr="007714C5" w:rsidRDefault="00CC3FDD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115,039</w:t>
            </w:r>
          </w:p>
        </w:tc>
        <w:tc>
          <w:tcPr>
            <w:tcW w:w="180" w:type="dxa"/>
            <w:shd w:val="clear" w:color="auto" w:fill="auto"/>
          </w:tcPr>
          <w:p w14:paraId="0FDC74E8" w14:textId="77777777" w:rsidR="00637BFB" w:rsidRPr="007714C5" w:rsidRDefault="00637BFB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7DB2C3" w14:textId="52082FCF" w:rsidR="00637BFB" w:rsidRPr="007714C5" w:rsidRDefault="00B904A8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146,5</w:t>
            </w:r>
            <w:r w:rsidR="00CC3F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99</w:t>
            </w:r>
          </w:p>
        </w:tc>
      </w:tr>
      <w:tr w:rsidR="006F6232" w:rsidRPr="007714C5" w14:paraId="648485B2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5F96C630" w14:textId="08E27CEE" w:rsidR="006F6232" w:rsidRPr="007714C5" w:rsidRDefault="006F6232" w:rsidP="006F6232">
            <w:pPr>
              <w:ind w:left="1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ดอกเบี้ยรอตัดบัญชี -</w:t>
            </w:r>
          </w:p>
        </w:tc>
        <w:tc>
          <w:tcPr>
            <w:tcW w:w="1413" w:type="dxa"/>
            <w:shd w:val="clear" w:color="auto" w:fill="auto"/>
          </w:tcPr>
          <w:p w14:paraId="363E124E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50FF46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C5DD819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73835B5" w14:textId="77777777" w:rsidR="006F6232" w:rsidRPr="007714C5" w:rsidRDefault="006F6232" w:rsidP="006F623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271600E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27EEA3B" w14:textId="77777777" w:rsidR="006F6232" w:rsidRPr="007714C5" w:rsidRDefault="006F6232" w:rsidP="006F623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EC97B3" w14:textId="77777777" w:rsidR="006F6232" w:rsidRPr="007714C5" w:rsidRDefault="006F6232" w:rsidP="006F623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F6232" w:rsidRPr="007714C5" w14:paraId="387103F9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76577FA5" w14:textId="18A0162D" w:rsidR="006F6232" w:rsidRPr="007714C5" w:rsidRDefault="006F6232" w:rsidP="006F6232">
            <w:pPr>
              <w:ind w:left="1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หนี้สินตามสัญญาเช่าและ</w:t>
            </w:r>
          </w:p>
        </w:tc>
        <w:tc>
          <w:tcPr>
            <w:tcW w:w="1413" w:type="dxa"/>
            <w:shd w:val="clear" w:color="auto" w:fill="auto"/>
          </w:tcPr>
          <w:p w14:paraId="15C8C279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D9543A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9811EB9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09845708" w14:textId="77777777" w:rsidR="006F6232" w:rsidRPr="007714C5" w:rsidRDefault="006F6232" w:rsidP="006F623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50B8DBF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49A8F0" w14:textId="77777777" w:rsidR="006F6232" w:rsidRPr="007714C5" w:rsidRDefault="006F6232" w:rsidP="006F623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E2BCC6" w14:textId="77777777" w:rsidR="006F6232" w:rsidRPr="007714C5" w:rsidRDefault="006F6232" w:rsidP="006F623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F6232" w:rsidRPr="007714C5" w14:paraId="24B06C8D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3F37B47B" w14:textId="55F18F62" w:rsidR="006F6232" w:rsidRPr="007714C5" w:rsidRDefault="006F6232" w:rsidP="006F6232">
            <w:pPr>
              <w:ind w:left="1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ค่าใช้จ่ายในการออกหุ้นกู้</w:t>
            </w:r>
          </w:p>
        </w:tc>
        <w:tc>
          <w:tcPr>
            <w:tcW w:w="1413" w:type="dxa"/>
            <w:shd w:val="clear" w:color="auto" w:fill="auto"/>
          </w:tcPr>
          <w:p w14:paraId="5713A780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0DCB05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4323969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05D14CA3" w14:textId="77777777" w:rsidR="006F6232" w:rsidRPr="007714C5" w:rsidRDefault="006F6232" w:rsidP="006F623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975B460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959254" w14:textId="77777777" w:rsidR="006F6232" w:rsidRPr="007714C5" w:rsidRDefault="006F6232" w:rsidP="006F623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1B76FB" w14:textId="1F1EFBB5" w:rsidR="006F6232" w:rsidRPr="007714C5" w:rsidRDefault="006F6232">
            <w:pPr>
              <w:pStyle w:val="acctfourfigures"/>
              <w:spacing w:line="240" w:lineRule="atLeast"/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C44B9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6</w:t>
            </w:r>
            <w:r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F6232" w:rsidRPr="007714C5" w14:paraId="3C72F841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71B32632" w14:textId="0474C1BC" w:rsidR="006F6232" w:rsidRPr="007714C5" w:rsidRDefault="006F6232" w:rsidP="00637BFB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3" w:type="dxa"/>
            <w:shd w:val="clear" w:color="auto" w:fill="auto"/>
          </w:tcPr>
          <w:p w14:paraId="00CD2DA6" w14:textId="77777777" w:rsidR="006F6232" w:rsidRPr="007714C5" w:rsidRDefault="006F6232" w:rsidP="00637B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5CF8EB" w14:textId="77777777" w:rsidR="006F6232" w:rsidRPr="007714C5" w:rsidRDefault="006F6232" w:rsidP="00637B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BC63161" w14:textId="77777777" w:rsidR="006F6232" w:rsidRPr="007714C5" w:rsidRDefault="006F62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3D612BA8" w14:textId="77777777" w:rsidR="006F6232" w:rsidRPr="007714C5" w:rsidRDefault="006F6232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3D4A891" w14:textId="77777777" w:rsidR="006F6232" w:rsidRPr="007714C5" w:rsidRDefault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53A908" w14:textId="77777777" w:rsidR="006F6232" w:rsidRPr="007714C5" w:rsidRDefault="006F6232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885007" w14:textId="02AB0AA0" w:rsidR="006F6232" w:rsidRPr="007714C5" w:rsidRDefault="006F623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146,</w:t>
            </w:r>
            <w:r w:rsidR="00CC3FD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</w:t>
            </w:r>
            <w:r w:rsidR="00C44B9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C65874" w:rsidRPr="007714C5" w14:paraId="07D90603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5E68999F" w14:textId="77777777" w:rsidR="00C65874" w:rsidRPr="007714C5" w:rsidRDefault="00C65874" w:rsidP="00FC2B42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6DDA484B" w14:textId="77777777" w:rsidR="00C65874" w:rsidRPr="007714C5" w:rsidRDefault="00C65874" w:rsidP="00637B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1455C9" w14:textId="77777777" w:rsidR="00C65874" w:rsidRPr="007714C5" w:rsidRDefault="00C65874" w:rsidP="00637B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92BF9A1" w14:textId="77777777" w:rsidR="00C65874" w:rsidRPr="007714C5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171467C3" w14:textId="77777777" w:rsidR="00C65874" w:rsidRPr="007714C5" w:rsidRDefault="00C65874" w:rsidP="00637B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DD6841" w14:textId="77777777" w:rsidR="00C65874" w:rsidRPr="007714C5" w:rsidRDefault="00C65874" w:rsidP="00637BFB">
            <w:pPr>
              <w:pStyle w:val="acctfourfigures"/>
              <w:tabs>
                <w:tab w:val="clear" w:pos="765"/>
                <w:tab w:val="decimal" w:pos="821"/>
                <w:tab w:val="decimal" w:pos="103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F532DF" w14:textId="77777777" w:rsidR="00C65874" w:rsidRPr="007714C5" w:rsidRDefault="00C65874" w:rsidP="00637BF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5AD63C3" w14:textId="77777777" w:rsidR="00C65874" w:rsidRPr="007714C5" w:rsidRDefault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C65874" w:rsidRPr="007714C5" w14:paraId="7C0FEA64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5C81CFA" w14:textId="133BAFD5" w:rsidR="00C65874" w:rsidRPr="007714C5" w:rsidRDefault="00C65874" w:rsidP="009B73B2">
            <w:pPr>
              <w:ind w:left="180" w:right="101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ปี </w:t>
            </w:r>
            <w:r w:rsidRPr="007714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263BAE" w:rsidRPr="007714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3" w:type="dxa"/>
            <w:shd w:val="clear" w:color="auto" w:fill="auto"/>
          </w:tcPr>
          <w:p w14:paraId="790C81AD" w14:textId="77777777" w:rsidR="00C65874" w:rsidRPr="007714C5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D7C866" w14:textId="77777777" w:rsidR="00C65874" w:rsidRPr="007714C5" w:rsidRDefault="00C65874" w:rsidP="00C65874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42FE951" w14:textId="77777777" w:rsidR="00C65874" w:rsidRPr="007714C5" w:rsidRDefault="00C65874" w:rsidP="009B73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D16906E" w14:textId="77777777" w:rsidR="00C65874" w:rsidRPr="007714C5" w:rsidRDefault="00C65874" w:rsidP="00C65874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5AFBB27" w14:textId="77777777" w:rsidR="00C65874" w:rsidRPr="007714C5" w:rsidRDefault="00C65874" w:rsidP="00C6587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ABB64A" w14:textId="77777777" w:rsidR="00C65874" w:rsidRPr="007714C5" w:rsidRDefault="00C65874" w:rsidP="00C65874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CF6AB" w14:textId="77777777" w:rsidR="00C65874" w:rsidRPr="007714C5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63BAE" w:rsidRPr="007714C5" w14:paraId="6E585AAF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088BC81F" w14:textId="77777777" w:rsidR="00263BAE" w:rsidRPr="007714C5" w:rsidRDefault="00263BAE" w:rsidP="00263BAE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shd w:val="clear" w:color="auto" w:fill="auto"/>
          </w:tcPr>
          <w:p w14:paraId="7588F9D7" w14:textId="2F843B3F" w:rsidR="00263BAE" w:rsidRPr="007714C5" w:rsidRDefault="00263BAE" w:rsidP="00263B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-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="006F6232"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22E5B03B" w14:textId="77777777" w:rsidR="00263BAE" w:rsidRPr="007714C5" w:rsidRDefault="00263BAE" w:rsidP="00263BAE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0A69C7A" w14:textId="5A1DE4F4" w:rsidR="00263BAE" w:rsidRPr="007714C5" w:rsidRDefault="003C065C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34" w:type="dxa"/>
            <w:shd w:val="clear" w:color="auto" w:fill="auto"/>
          </w:tcPr>
          <w:p w14:paraId="72CDD460" w14:textId="77777777" w:rsidR="00263BAE" w:rsidRPr="007714C5" w:rsidRDefault="00263BAE" w:rsidP="00263BA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D5961D5" w14:textId="7EE1A9B0" w:rsidR="00263BAE" w:rsidRPr="007714C5" w:rsidRDefault="006F6232" w:rsidP="00263B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14:paraId="490B0511" w14:textId="77777777" w:rsidR="00263BAE" w:rsidRPr="007714C5" w:rsidRDefault="00263BAE" w:rsidP="00263BA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CE2B1A" w14:textId="3237C1EB" w:rsidR="00263BAE" w:rsidRPr="007714C5" w:rsidRDefault="006F6232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101</w:t>
            </w:r>
          </w:p>
        </w:tc>
      </w:tr>
      <w:tr w:rsidR="00263BAE" w:rsidRPr="007714C5" w14:paraId="57522363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4E9BEE66" w14:textId="46DCC58E" w:rsidR="00263BAE" w:rsidRPr="007714C5" w:rsidRDefault="00263BAE" w:rsidP="00263BAE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413" w:type="dxa"/>
            <w:shd w:val="clear" w:color="auto" w:fill="auto"/>
          </w:tcPr>
          <w:p w14:paraId="4F159E96" w14:textId="77777777" w:rsidR="00263BAE" w:rsidRPr="007714C5" w:rsidRDefault="00263BAE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71D10A" w14:textId="77777777" w:rsidR="00263BAE" w:rsidRPr="007714C5" w:rsidRDefault="00263BAE" w:rsidP="00263BA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86D195E" w14:textId="77777777" w:rsidR="00263BAE" w:rsidRPr="007714C5" w:rsidRDefault="00263BAE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C72EF7B" w14:textId="77777777" w:rsidR="00263BAE" w:rsidRPr="007714C5" w:rsidRDefault="00263BAE" w:rsidP="00263BA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05A34B2" w14:textId="77777777" w:rsidR="00263BAE" w:rsidRPr="007714C5" w:rsidRDefault="00263BAE" w:rsidP="00263BA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A489F8" w14:textId="77777777" w:rsidR="00263BAE" w:rsidRPr="007714C5" w:rsidRDefault="00263BAE" w:rsidP="00263BA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4DF237" w14:textId="77777777" w:rsidR="00263BAE" w:rsidRPr="007714C5" w:rsidRDefault="00263BAE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63BAE" w:rsidRPr="007714C5" w14:paraId="7669D433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05246D07" w14:textId="2621EF63" w:rsidR="00263BAE" w:rsidRPr="007714C5" w:rsidRDefault="00263BAE" w:rsidP="00263BAE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617753C6" w14:textId="09B58C04" w:rsidR="00263BAE" w:rsidRPr="007714C5" w:rsidRDefault="00263BAE" w:rsidP="00263B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และ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39D5AF8B" w14:textId="77777777" w:rsidR="00263BAE" w:rsidRPr="007714C5" w:rsidRDefault="00263BAE" w:rsidP="00263BA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5BC2E74" w14:textId="14C91E84" w:rsidR="00263BAE" w:rsidRPr="007714C5" w:rsidRDefault="00263BAE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6,581</w:t>
            </w:r>
          </w:p>
        </w:tc>
        <w:tc>
          <w:tcPr>
            <w:tcW w:w="234" w:type="dxa"/>
            <w:shd w:val="clear" w:color="auto" w:fill="auto"/>
          </w:tcPr>
          <w:p w14:paraId="2F4EF281" w14:textId="77777777" w:rsidR="00263BAE" w:rsidRPr="007714C5" w:rsidRDefault="00263BAE" w:rsidP="00263BA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2BA1AF4" w14:textId="02A4761D" w:rsidR="00263BAE" w:rsidRPr="007714C5" w:rsidRDefault="00263BAE" w:rsidP="00263BAE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A8BF2F" w14:textId="77777777" w:rsidR="00263BAE" w:rsidRPr="007714C5" w:rsidRDefault="00263BAE" w:rsidP="00263BAE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BB3EED" w14:textId="7A53E6F0" w:rsidR="00263BAE" w:rsidRPr="007714C5" w:rsidRDefault="00263BAE" w:rsidP="00263B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6,581</w:t>
            </w:r>
          </w:p>
        </w:tc>
      </w:tr>
      <w:tr w:rsidR="00263BAE" w:rsidRPr="007714C5" w14:paraId="243124C5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54FE9B04" w14:textId="60243086" w:rsidR="00263BAE" w:rsidRPr="007714C5" w:rsidRDefault="00263BAE" w:rsidP="00263BAE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3" w:type="dxa"/>
            <w:shd w:val="clear" w:color="auto" w:fill="auto"/>
          </w:tcPr>
          <w:p w14:paraId="468DD746" w14:textId="0222BC97" w:rsidR="00263BAE" w:rsidRPr="007714C5" w:rsidRDefault="006F6232" w:rsidP="00263B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263BAE"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263BAE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 xml:space="preserve">- </w:t>
            </w:r>
            <w:r w:rsidR="00263BAE"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263BAE"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="00263BAE"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A8864B5" w14:textId="77777777" w:rsidR="00263BAE" w:rsidRPr="007714C5" w:rsidRDefault="00263BAE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D8C4A25" w14:textId="4BFCC6D1" w:rsidR="00263BAE" w:rsidRPr="007714C5" w:rsidRDefault="00263BAE" w:rsidP="00263B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234" w:type="dxa"/>
            <w:shd w:val="clear" w:color="auto" w:fill="auto"/>
          </w:tcPr>
          <w:p w14:paraId="3A0557D7" w14:textId="77777777" w:rsidR="00263BAE" w:rsidRPr="007714C5" w:rsidRDefault="00263BAE" w:rsidP="00263BA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7AA3E" w14:textId="76C3549E" w:rsidR="00263BAE" w:rsidRPr="007714C5" w:rsidRDefault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CC3FD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80" w:type="dxa"/>
            <w:shd w:val="clear" w:color="auto" w:fill="auto"/>
          </w:tcPr>
          <w:p w14:paraId="131B163F" w14:textId="77777777" w:rsidR="00263BAE" w:rsidRPr="007714C5" w:rsidRDefault="00263BAE" w:rsidP="00263BAE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311CF9" w14:textId="3E922FF4" w:rsidR="00263BAE" w:rsidRPr="007714C5" w:rsidRDefault="00CC3FDD" w:rsidP="00263B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165,000</w:t>
            </w:r>
          </w:p>
        </w:tc>
      </w:tr>
      <w:tr w:rsidR="006F6232" w:rsidRPr="007714C5" w14:paraId="6C7BF1BD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0C5C68C5" w14:textId="57130040" w:rsidR="006F6232" w:rsidRPr="007714C5" w:rsidRDefault="006F6232" w:rsidP="006F6232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502C00D1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28350E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78883FD6" w14:textId="70EB4D90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46,625</w:t>
            </w:r>
          </w:p>
        </w:tc>
        <w:tc>
          <w:tcPr>
            <w:tcW w:w="234" w:type="dxa"/>
            <w:shd w:val="clear" w:color="auto" w:fill="auto"/>
          </w:tcPr>
          <w:p w14:paraId="1E05E836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AA0FA5" w14:textId="09468C78" w:rsidR="006F6232" w:rsidRPr="007714C5" w:rsidRDefault="00CC3FDD" w:rsidP="00887BD9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125,057</w:t>
            </w:r>
          </w:p>
        </w:tc>
        <w:tc>
          <w:tcPr>
            <w:tcW w:w="180" w:type="dxa"/>
            <w:shd w:val="clear" w:color="auto" w:fill="auto"/>
          </w:tcPr>
          <w:p w14:paraId="0E271758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B73BC0" w14:textId="72878F7D" w:rsidR="006F6232" w:rsidRPr="007714C5" w:rsidRDefault="006F62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171,</w:t>
            </w:r>
            <w:r w:rsidR="00CC3FD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682</w:t>
            </w:r>
          </w:p>
        </w:tc>
      </w:tr>
      <w:tr w:rsidR="006F6232" w:rsidRPr="007714C5" w14:paraId="5D99464B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69F5DA51" w14:textId="52AA591D" w:rsidR="006F6232" w:rsidRPr="007714C5" w:rsidRDefault="006F6232" w:rsidP="006F6232">
            <w:pPr>
              <w:ind w:left="1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ดอกเบี้ยรอตัดบัญชี -</w:t>
            </w:r>
          </w:p>
        </w:tc>
        <w:tc>
          <w:tcPr>
            <w:tcW w:w="1413" w:type="dxa"/>
            <w:shd w:val="clear" w:color="auto" w:fill="auto"/>
          </w:tcPr>
          <w:p w14:paraId="17C53C9B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B2BE5C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83D7DCD" w14:textId="77777777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A100C05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AA00E5" w14:textId="77777777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F12C4D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3D8162" w14:textId="77777777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F6232" w:rsidRPr="007714C5" w14:paraId="0C840CCF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C2AA634" w14:textId="6C2985F3" w:rsidR="006F6232" w:rsidRPr="007714C5" w:rsidRDefault="006F6232" w:rsidP="006F6232">
            <w:pPr>
              <w:ind w:left="18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หนี้สินตามสัญญาเช่าและ</w:t>
            </w:r>
          </w:p>
        </w:tc>
        <w:tc>
          <w:tcPr>
            <w:tcW w:w="1413" w:type="dxa"/>
            <w:shd w:val="clear" w:color="auto" w:fill="auto"/>
          </w:tcPr>
          <w:p w14:paraId="6B36F580" w14:textId="505B55A6" w:rsidR="006F6232" w:rsidRPr="007714C5" w:rsidRDefault="006F6232" w:rsidP="006F62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751CD2" w14:textId="77777777" w:rsidR="006F6232" w:rsidRPr="007714C5" w:rsidRDefault="006F6232" w:rsidP="006F6232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DF7EBA" w14:textId="5AF199CB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2A0D88A1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3F40E8" w14:textId="01A5EE72" w:rsidR="006F6232" w:rsidRPr="007714C5" w:rsidRDefault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A9FBDD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304998" w14:textId="55B93BE4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F6232" w:rsidRPr="007714C5" w14:paraId="7A047821" w14:textId="77777777" w:rsidTr="00887BD9">
        <w:trPr>
          <w:cantSplit/>
          <w:trHeight w:val="270"/>
        </w:trPr>
        <w:tc>
          <w:tcPr>
            <w:tcW w:w="2381" w:type="dxa"/>
            <w:shd w:val="clear" w:color="auto" w:fill="auto"/>
          </w:tcPr>
          <w:p w14:paraId="2CE7D04A" w14:textId="3E3B87AD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 xml:space="preserve">   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ค่าใช้จ่ายในการออกหุ้นกู้</w:t>
            </w:r>
          </w:p>
        </w:tc>
        <w:tc>
          <w:tcPr>
            <w:tcW w:w="1413" w:type="dxa"/>
            <w:shd w:val="clear" w:color="auto" w:fill="auto"/>
          </w:tcPr>
          <w:p w14:paraId="542E7781" w14:textId="5EC2A188" w:rsidR="006F6232" w:rsidRPr="007714C5" w:rsidRDefault="006F6232" w:rsidP="006F62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AB7ACA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E925293" w14:textId="6BBBD038" w:rsidR="006F6232" w:rsidRPr="007714C5" w:rsidRDefault="006F6232" w:rsidP="00887BD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7E76BE45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6E5A6C" w14:textId="1F2FF12D" w:rsidR="006F6232" w:rsidRPr="007714C5" w:rsidRDefault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8FB6BB" w14:textId="77777777" w:rsidR="006F6232" w:rsidRPr="007714C5" w:rsidRDefault="006F6232" w:rsidP="00887BD9">
            <w:pPr>
              <w:pStyle w:val="acctfourfigures"/>
              <w:tabs>
                <w:tab w:val="decimal" w:pos="911"/>
                <w:tab w:val="decimal" w:pos="10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61E113" w14:textId="0D441681" w:rsidR="006F6232" w:rsidRPr="007714C5" w:rsidRDefault="006F6232" w:rsidP="00887BD9">
            <w:pPr>
              <w:pStyle w:val="acctfourfigures"/>
              <w:spacing w:line="240" w:lineRule="atLeast"/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1B225A" w:rsidRPr="007714C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Pr="007714C5">
              <w:rPr>
                <w:rFonts w:asciiTheme="majorBidi" w:hAnsi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F6232" w:rsidRPr="007714C5" w14:paraId="62C3E81A" w14:textId="77777777" w:rsidTr="00887BD9">
        <w:trPr>
          <w:cantSplit/>
        </w:trPr>
        <w:tc>
          <w:tcPr>
            <w:tcW w:w="2381" w:type="dxa"/>
            <w:shd w:val="clear" w:color="auto" w:fill="auto"/>
          </w:tcPr>
          <w:p w14:paraId="0D646FD2" w14:textId="08200D76" w:rsidR="006F6232" w:rsidRPr="007714C5" w:rsidRDefault="006F6232" w:rsidP="006F6232">
            <w:pPr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3" w:type="dxa"/>
            <w:shd w:val="clear" w:color="auto" w:fill="auto"/>
          </w:tcPr>
          <w:p w14:paraId="612285F5" w14:textId="77777777" w:rsidR="006F6232" w:rsidRPr="007714C5" w:rsidRDefault="006F6232" w:rsidP="006F62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79EA77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4247E44" w14:textId="50B11CFE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170CE8E6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54F6C23" w14:textId="35B20DCC" w:rsidR="006F6232" w:rsidRPr="007714C5" w:rsidRDefault="006F6232" w:rsidP="006F6232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F4577A" w14:textId="77777777" w:rsidR="006F6232" w:rsidRPr="007714C5" w:rsidRDefault="006F6232" w:rsidP="006F623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2CCB836" w14:textId="55989B94" w:rsidR="006F6232" w:rsidRPr="007714C5" w:rsidRDefault="006F6232" w:rsidP="006F62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7714C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171,</w:t>
            </w:r>
            <w:r w:rsidR="00CC3FD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609</w:t>
            </w:r>
          </w:p>
        </w:tc>
      </w:tr>
    </w:tbl>
    <w:p w14:paraId="538B13CD" w14:textId="0DC855AA" w:rsidR="00396232" w:rsidRPr="007714C5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714C5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="00356E46"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  <w:r w:rsidRPr="007714C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9839111" w14:textId="77777777" w:rsidR="00396232" w:rsidRPr="007714C5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  <w:r w:rsidRPr="007714C5">
        <w:rPr>
          <w:rFonts w:ascii="Angsana New" w:hAnsi="Angsana New"/>
          <w:i/>
          <w:iCs/>
          <w:cs/>
        </w:rPr>
        <w:tab/>
      </w:r>
    </w:p>
    <w:p w14:paraId="6760FABC" w14:textId="78160A40" w:rsidR="00F21DFE" w:rsidRPr="007714C5" w:rsidRDefault="00F21DFE" w:rsidP="00AE3447">
      <w:pPr>
        <w:tabs>
          <w:tab w:val="clear" w:pos="454"/>
          <w:tab w:val="clear" w:pos="907"/>
          <w:tab w:val="left" w:pos="1170"/>
        </w:tabs>
        <w:spacing w:line="240" w:lineRule="auto"/>
        <w:ind w:left="1260"/>
        <w:jc w:val="thaiDistribute"/>
        <w:rPr>
          <w:rFonts w:ascii="Angsana New" w:hAnsi="Angsana New"/>
          <w:spacing w:val="2"/>
          <w:sz w:val="30"/>
          <w:szCs w:val="30"/>
          <w:lang w:val="en-GB"/>
        </w:rPr>
      </w:pPr>
      <w:r w:rsidRPr="007714C5">
        <w:rPr>
          <w:rFonts w:ascii="Angsana New" w:hAnsi="Angsana New"/>
          <w:spacing w:val="-2"/>
          <w:sz w:val="30"/>
          <w:szCs w:val="30"/>
          <w:cs/>
          <w:lang w:val="en-GB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7714C5">
        <w:rPr>
          <w:rFonts w:ascii="Angsana New" w:hAnsi="Angsana New"/>
          <w:spacing w:val="2"/>
          <w:sz w:val="30"/>
          <w:szCs w:val="30"/>
          <w:cs/>
          <w:lang w:val="en-GB"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EF46A70" w14:textId="77777777" w:rsidR="00396232" w:rsidRPr="007714C5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1A438FB" w14:textId="076BF183" w:rsidR="00396232" w:rsidRPr="007714C5" w:rsidRDefault="00356E46" w:rsidP="00204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278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>(</w:t>
      </w:r>
      <w:r w:rsidRPr="007714C5">
        <w:rPr>
          <w:rFonts w:ascii="Angsana New" w:hAnsi="Angsana New"/>
          <w:sz w:val="30"/>
          <w:szCs w:val="30"/>
        </w:rPr>
        <w:t>3</w:t>
      </w:r>
      <w:r w:rsidRPr="007714C5">
        <w:rPr>
          <w:rFonts w:ascii="Angsana New" w:hAnsi="Angsana New"/>
          <w:sz w:val="30"/>
          <w:szCs w:val="30"/>
          <w:cs/>
        </w:rPr>
        <w:t>.</w:t>
      </w:r>
      <w:r w:rsidRPr="007714C5">
        <w:rPr>
          <w:rFonts w:ascii="Angsana New" w:hAnsi="Angsana New"/>
          <w:sz w:val="30"/>
          <w:szCs w:val="30"/>
        </w:rPr>
        <w:t>1</w:t>
      </w:r>
      <w:r w:rsidRPr="007714C5">
        <w:rPr>
          <w:rFonts w:ascii="Angsana New" w:hAnsi="Angsana New"/>
          <w:sz w:val="30"/>
          <w:szCs w:val="30"/>
          <w:cs/>
        </w:rPr>
        <w:t>)</w:t>
      </w:r>
      <w:r w:rsidR="00824B2A" w:rsidRPr="007714C5">
        <w:rPr>
          <w:rFonts w:ascii="Angsana New" w:hAnsi="Angsana New"/>
          <w:sz w:val="30"/>
          <w:szCs w:val="30"/>
          <w:cs/>
        </w:rPr>
        <w:t xml:space="preserve">       </w:t>
      </w:r>
      <w:r w:rsidR="00396232" w:rsidRPr="007714C5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742ADD68" w14:textId="0DFAA4DF" w:rsidR="00EA1E74" w:rsidRPr="007714C5" w:rsidRDefault="00BA0208" w:rsidP="00480ACA">
      <w:pPr>
        <w:pStyle w:val="block"/>
        <w:tabs>
          <w:tab w:val="left" w:pos="900"/>
          <w:tab w:val="left" w:pos="3364"/>
        </w:tabs>
        <w:spacing w:after="0" w:line="240" w:lineRule="auto"/>
        <w:ind w:left="900" w:right="-7" w:firstLine="290"/>
        <w:jc w:val="both"/>
        <w:rPr>
          <w:rFonts w:ascii="Angsana New" w:hAnsi="Angsana New"/>
          <w:sz w:val="20"/>
          <w:lang w:bidi="th-TH"/>
        </w:rPr>
      </w:pPr>
      <w:r w:rsidRPr="007714C5">
        <w:rPr>
          <w:rFonts w:ascii="Angsana New" w:hAnsi="Angsana New"/>
          <w:sz w:val="20"/>
          <w:cs/>
          <w:lang w:bidi="th-TH"/>
        </w:rPr>
        <w:tab/>
      </w:r>
    </w:p>
    <w:p w14:paraId="2B7CD206" w14:textId="77777777" w:rsidR="00CD4768" w:rsidRPr="007714C5" w:rsidRDefault="00CD4768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E91F1BD" w14:textId="77777777" w:rsidR="00EA1E74" w:rsidRPr="007714C5" w:rsidRDefault="00CD4768" w:rsidP="004A5461">
      <w:pPr>
        <w:pStyle w:val="block"/>
        <w:tabs>
          <w:tab w:val="left" w:pos="900"/>
          <w:tab w:val="left" w:pos="8222"/>
        </w:tabs>
        <w:spacing w:after="0" w:line="240" w:lineRule="auto"/>
        <w:ind w:left="900" w:right="-7" w:firstLine="290"/>
        <w:jc w:val="both"/>
        <w:rPr>
          <w:rFonts w:ascii="Angsana New" w:hAnsi="Angsana New"/>
          <w:sz w:val="20"/>
          <w:lang w:val="en-US"/>
        </w:rPr>
      </w:pPr>
      <w:r w:rsidRPr="007714C5">
        <w:rPr>
          <w:rFonts w:ascii="Angsana New" w:hAnsi="Angsana New" w:cs="Times New Roman"/>
          <w:sz w:val="20"/>
          <w:rtl/>
          <w:lang w:val="en-US"/>
        </w:rPr>
        <w:tab/>
      </w:r>
    </w:p>
    <w:p w14:paraId="7981175F" w14:textId="5C3946AF" w:rsidR="00347BC9" w:rsidRPr="007714C5" w:rsidRDefault="00134007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บริษัทมี</w:t>
      </w:r>
      <w:r w:rsidR="00396232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ความเสี่ยงจากความผันผวนของ</w:t>
      </w:r>
      <w:r w:rsidR="00821A7D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อัตราแลกเปลี่ยนเงินตราต่างประเทศ </w:t>
      </w: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ซึ่งเกิดจากการให้บริการและ</w:t>
      </w:r>
      <w:r w:rsidRPr="00E55B3E">
        <w:rPr>
          <w:rFonts w:ascii="Angsana New" w:hAnsi="Angsana New"/>
          <w:spacing w:val="2"/>
          <w:sz w:val="30"/>
          <w:szCs w:val="30"/>
          <w:cs/>
          <w:lang w:bidi="th-TH"/>
        </w:rPr>
        <w:t>การ</w:t>
      </w:r>
      <w:r w:rsidR="00923974" w:rsidRPr="00E55B3E">
        <w:rPr>
          <w:rFonts w:ascii="Angsana New" w:hAnsi="Angsana New"/>
          <w:spacing w:val="2"/>
          <w:sz w:val="30"/>
          <w:szCs w:val="30"/>
          <w:cs/>
          <w:lang w:bidi="th-TH"/>
        </w:rPr>
        <w:t>ใช้</w:t>
      </w:r>
      <w:r w:rsidR="004230E8" w:rsidRPr="00E55B3E">
        <w:rPr>
          <w:rFonts w:ascii="Angsana New" w:hAnsi="Angsana New"/>
          <w:spacing w:val="2"/>
          <w:sz w:val="30"/>
          <w:szCs w:val="30"/>
          <w:cs/>
          <w:lang w:bidi="th-TH"/>
        </w:rPr>
        <w:t>บริการด้าน</w:t>
      </w:r>
      <w:r w:rsidR="004230E8" w:rsidRPr="00E55B3E">
        <w:rPr>
          <w:rFonts w:ascii="Angsana New" w:hAnsi="Angsana New"/>
          <w:color w:val="000000"/>
          <w:sz w:val="30"/>
          <w:szCs w:val="30"/>
          <w:cs/>
          <w:lang w:bidi="th-TH"/>
        </w:rPr>
        <w:t>เทคโนโลยีสารสนเทศ</w:t>
      </w: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ที่เป็นสกุลเงินต่างประเทศ</w:t>
      </w:r>
      <w:r w:rsidR="00396232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</w:t>
      </w:r>
    </w:p>
    <w:p w14:paraId="1AF3666D" w14:textId="77777777" w:rsidR="00E32316" w:rsidRPr="007714C5" w:rsidRDefault="00E32316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20"/>
          <w:rtl/>
          <w:cs/>
        </w:rPr>
      </w:pPr>
    </w:p>
    <w:p w14:paraId="686A93D1" w14:textId="7F84F7DF" w:rsidR="00396232" w:rsidRPr="007714C5" w:rsidRDefault="00396232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ณ วันที่ </w:t>
      </w:r>
      <w:r w:rsidRPr="007714C5">
        <w:rPr>
          <w:rFonts w:ascii="Angsana New" w:hAnsi="Angsana New"/>
          <w:spacing w:val="2"/>
          <w:sz w:val="30"/>
          <w:szCs w:val="30"/>
        </w:rPr>
        <w:t>31</w:t>
      </w: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ธันวาคม บริษัทมีความเสี่ยงจากอัตราแลกเปลี่ยนเงินตราต่างประเทศ</w:t>
      </w:r>
      <w:r w:rsidR="00C47B62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ที่สำคัญ</w:t>
      </w: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จากการมีสินทรัพย์และหนี้สินที่เป็น</w:t>
      </w:r>
      <w:r w:rsidR="006E74F5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สกุลเงินดอลลาร์สหรัฐ</w:t>
      </w:r>
      <w:r w:rsidR="00C3796C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</w:t>
      </w: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ดังนี้</w:t>
      </w:r>
    </w:p>
    <w:p w14:paraId="28C3E37C" w14:textId="77777777" w:rsidR="00430006" w:rsidRPr="007714C5" w:rsidRDefault="00430006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20"/>
        </w:rPr>
      </w:pPr>
    </w:p>
    <w:tbl>
      <w:tblPr>
        <w:tblW w:w="7436" w:type="dxa"/>
        <w:tblInd w:w="2016" w:type="dxa"/>
        <w:tblLayout w:type="fixed"/>
        <w:tblLook w:val="01E0" w:firstRow="1" w:lastRow="1" w:firstColumn="1" w:lastColumn="1" w:noHBand="0" w:noVBand="0"/>
      </w:tblPr>
      <w:tblGrid>
        <w:gridCol w:w="4608"/>
        <w:gridCol w:w="1296"/>
        <w:gridCol w:w="236"/>
        <w:gridCol w:w="1296"/>
      </w:tblGrid>
      <w:tr w:rsidR="00002BB4" w:rsidRPr="007714C5" w14:paraId="09644986" w14:textId="77777777" w:rsidTr="0020400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5BB59FF3" w14:textId="77777777" w:rsidR="00002BB4" w:rsidRPr="007714C5" w:rsidRDefault="00002BB4" w:rsidP="0011187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908226" w14:textId="0290969D" w:rsidR="00002BB4" w:rsidRPr="007714C5" w:rsidDel="00144E87" w:rsidRDefault="00002BB4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263BAE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C8799B6" w14:textId="33A56E98" w:rsidR="00002BB4" w:rsidRPr="007714C5" w:rsidDel="00144E87" w:rsidRDefault="00002BB4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1C6241D" w14:textId="7FEEA9AC" w:rsidR="00002BB4" w:rsidRPr="007714C5" w:rsidDel="00144E87" w:rsidRDefault="00002BB4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263BAE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A07D8" w:rsidRPr="007714C5" w14:paraId="48C7DE25" w14:textId="77777777" w:rsidTr="0020400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06ABE9EA" w14:textId="77777777" w:rsidR="002A07D8" w:rsidRPr="007714C5" w:rsidRDefault="002A07D8" w:rsidP="0011187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  <w:p w14:paraId="1B655739" w14:textId="18A17FAE" w:rsidR="00BA0208" w:rsidRPr="007714C5" w:rsidRDefault="00BA0208" w:rsidP="0011187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828" w:type="dxa"/>
            <w:gridSpan w:val="3"/>
          </w:tcPr>
          <w:p w14:paraId="4EAC7315" w14:textId="2B508C55" w:rsidR="002A07D8" w:rsidRPr="007714C5" w:rsidRDefault="002A07D8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3BAE" w:rsidRPr="007714C5" w14:paraId="51136E1B" w14:textId="77777777" w:rsidTr="00A92E92">
        <w:tc>
          <w:tcPr>
            <w:tcW w:w="4608" w:type="dxa"/>
            <w:shd w:val="clear" w:color="auto" w:fill="auto"/>
            <w:hideMark/>
          </w:tcPr>
          <w:p w14:paraId="35E5B892" w14:textId="77777777" w:rsidR="00263BAE" w:rsidRPr="00E55B3E" w:rsidRDefault="00263BAE" w:rsidP="00263BAE">
            <w:pPr>
              <w:pStyle w:val="BodyText"/>
              <w:spacing w:after="0"/>
              <w:ind w:left="-102"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75853CC1" w14:textId="13E833D3" w:rsidR="00263BAE" w:rsidRPr="007714C5" w:rsidRDefault="00E63C08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77149802" w14:textId="08385E45" w:rsidR="00263BAE" w:rsidRPr="007714C5" w:rsidRDefault="00263BAE" w:rsidP="00263BAE">
            <w:pPr>
              <w:pStyle w:val="block"/>
              <w:tabs>
                <w:tab w:val="decimal" w:pos="121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8E695F3" w14:textId="74C35374" w:rsidR="00263BAE" w:rsidRPr="007714C5" w:rsidRDefault="00263BAE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263BAE" w:rsidRPr="007714C5" w14:paraId="5E0D3D97" w14:textId="77777777" w:rsidTr="00A92E92">
        <w:tc>
          <w:tcPr>
            <w:tcW w:w="4608" w:type="dxa"/>
            <w:shd w:val="clear" w:color="auto" w:fill="auto"/>
            <w:hideMark/>
          </w:tcPr>
          <w:p w14:paraId="7173F20C" w14:textId="77777777" w:rsidR="00263BAE" w:rsidRPr="007714C5" w:rsidRDefault="00263BAE" w:rsidP="00263BAE">
            <w:pPr>
              <w:pStyle w:val="BodyText"/>
              <w:spacing w:after="0"/>
              <w:ind w:left="-102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8B544" w14:textId="2D1D0B4E" w:rsidR="00263BAE" w:rsidRPr="007714C5" w:rsidRDefault="00E63C08" w:rsidP="00263BA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0383840" w14:textId="1378A117" w:rsidR="00263BAE" w:rsidRPr="007714C5" w:rsidRDefault="00263BAE" w:rsidP="00263BA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819BA50" w14:textId="0806E811" w:rsidR="00263BAE" w:rsidRPr="007714C5" w:rsidRDefault="00263BAE" w:rsidP="00263BAE">
            <w:pPr>
              <w:pStyle w:val="block"/>
              <w:tabs>
                <w:tab w:val="decimal" w:pos="121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</w:rPr>
              <w:t>11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63BAE" w:rsidRPr="007714C5" w14:paraId="7E7CAAE9" w14:textId="77777777" w:rsidTr="00A92E92">
        <w:tc>
          <w:tcPr>
            <w:tcW w:w="4608" w:type="dxa"/>
            <w:hideMark/>
          </w:tcPr>
          <w:p w14:paraId="3D00C257" w14:textId="77777777" w:rsidR="00263BAE" w:rsidRPr="007714C5" w:rsidRDefault="00263BAE" w:rsidP="00263BAE">
            <w:pPr>
              <w:pStyle w:val="BodyText"/>
              <w:spacing w:after="0"/>
              <w:ind w:left="-102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6837" w14:textId="45667D2D" w:rsidR="00263BAE" w:rsidRPr="007714C5" w:rsidRDefault="00E63C08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341EA940" w14:textId="4FDEB73C" w:rsidR="00263BAE" w:rsidRPr="007714C5" w:rsidRDefault="00263BAE" w:rsidP="00263BA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C6071" w14:textId="0EDD1B8B" w:rsidR="00263BAE" w:rsidRPr="007714C5" w:rsidRDefault="00263BAE" w:rsidP="00BB6B73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14:paraId="0FB5A103" w14:textId="77777777" w:rsidR="00DC750E" w:rsidRPr="007714C5" w:rsidRDefault="00DC750E" w:rsidP="00396DE4">
      <w:pPr>
        <w:pStyle w:val="block"/>
        <w:spacing w:after="0" w:line="240" w:lineRule="auto"/>
        <w:ind w:left="1170" w:right="-7" w:firstLine="270"/>
        <w:jc w:val="both"/>
        <w:rPr>
          <w:rFonts w:ascii="Angsana New" w:hAnsi="Angsana New"/>
          <w:color w:val="000000"/>
          <w:sz w:val="30"/>
          <w:szCs w:val="30"/>
        </w:rPr>
      </w:pPr>
    </w:p>
    <w:p w14:paraId="45EEA703" w14:textId="531CE37D" w:rsidR="00396232" w:rsidRPr="007714C5" w:rsidRDefault="00580D59" w:rsidP="00204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278"/>
        <w:jc w:val="thaiDistribute"/>
        <w:rPr>
          <w:rFonts w:ascii="Angsana New" w:hAnsi="Angsana New"/>
          <w:sz w:val="30"/>
          <w:szCs w:val="30"/>
        </w:rPr>
      </w:pPr>
      <w:r w:rsidRPr="007714C5" w:rsidDel="00580D59">
        <w:rPr>
          <w:rFonts w:ascii="Angsana New" w:hAnsi="Angsana New"/>
          <w:sz w:val="30"/>
          <w:szCs w:val="30"/>
          <w:cs/>
        </w:rPr>
        <w:t xml:space="preserve"> </w:t>
      </w:r>
      <w:r w:rsidR="00396232" w:rsidRPr="007714C5">
        <w:rPr>
          <w:rFonts w:ascii="Angsana New" w:hAnsi="Angsana New"/>
          <w:sz w:val="30"/>
          <w:szCs w:val="30"/>
          <w:cs/>
        </w:rPr>
        <w:t>(</w:t>
      </w:r>
      <w:r w:rsidR="00396232" w:rsidRPr="007714C5">
        <w:rPr>
          <w:rFonts w:ascii="Angsana New" w:hAnsi="Angsana New"/>
          <w:sz w:val="30"/>
          <w:szCs w:val="30"/>
        </w:rPr>
        <w:t>3</w:t>
      </w:r>
      <w:r w:rsidR="00396232" w:rsidRPr="007714C5">
        <w:rPr>
          <w:rFonts w:ascii="Angsana New" w:hAnsi="Angsana New"/>
          <w:sz w:val="30"/>
          <w:szCs w:val="30"/>
          <w:cs/>
        </w:rPr>
        <w:t>.</w:t>
      </w:r>
      <w:r w:rsidR="00396232" w:rsidRPr="007714C5">
        <w:rPr>
          <w:rFonts w:ascii="Angsana New" w:hAnsi="Angsana New"/>
          <w:sz w:val="30"/>
          <w:szCs w:val="30"/>
        </w:rPr>
        <w:t>2</w:t>
      </w:r>
      <w:r w:rsidR="00396232" w:rsidRPr="007714C5">
        <w:rPr>
          <w:rFonts w:ascii="Angsana New" w:hAnsi="Angsana New"/>
          <w:sz w:val="30"/>
          <w:szCs w:val="30"/>
          <w:cs/>
        </w:rPr>
        <w:t>)</w:t>
      </w:r>
      <w:r w:rsidR="00824B2A" w:rsidRPr="007714C5">
        <w:rPr>
          <w:rFonts w:ascii="Angsana New" w:hAnsi="Angsana New"/>
          <w:sz w:val="30"/>
          <w:szCs w:val="30"/>
          <w:cs/>
        </w:rPr>
        <w:t xml:space="preserve">      </w:t>
      </w:r>
      <w:r w:rsidR="00396232" w:rsidRPr="007714C5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</w:t>
      </w:r>
    </w:p>
    <w:p w14:paraId="6F89FD65" w14:textId="77777777" w:rsidR="00396232" w:rsidRPr="007714C5" w:rsidRDefault="00396232" w:rsidP="0074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6E50C87F" w14:textId="53765C71" w:rsidR="00D22250" w:rsidRPr="007714C5" w:rsidRDefault="00396232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</w:t>
      </w:r>
      <w:r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>ดอกเบี้ยตลาดซึ่งส่งผลกระทบต่อผลการดำเนินงานและ</w:t>
      </w:r>
      <w:r w:rsidR="002F25FD"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>ความแน่นอนของ</w:t>
      </w:r>
      <w:r w:rsidRPr="007714C5">
        <w:rPr>
          <w:rFonts w:ascii="Angsana New" w:hAnsi="Angsana New"/>
          <w:spacing w:val="-4"/>
          <w:sz w:val="30"/>
          <w:szCs w:val="30"/>
          <w:cs/>
          <w:lang w:bidi="th-TH"/>
        </w:rPr>
        <w:t>กระแสเงินสดของบริษัท</w:t>
      </w:r>
      <w:r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บริษัทมีความเสี่ยงด้านอัตราดอกเบี้ยโดยมาจาก</w:t>
      </w:r>
      <w:r w:rsidR="0066122E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เงิน</w:t>
      </w:r>
      <w:r w:rsidR="00DD02C4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ให้</w:t>
      </w:r>
      <w:r w:rsidR="0066122E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กู้ยืม</w:t>
      </w:r>
      <w:r w:rsidR="008373D3" w:rsidRPr="007714C5">
        <w:rPr>
          <w:rFonts w:ascii="Angsana New" w:hAnsi="Angsana New"/>
          <w:spacing w:val="2"/>
          <w:sz w:val="30"/>
          <w:szCs w:val="30"/>
          <w:cs/>
          <w:lang w:bidi="th-TH"/>
        </w:rPr>
        <w:t>และเงินกู้ยืม</w:t>
      </w:r>
    </w:p>
    <w:p w14:paraId="25D77C16" w14:textId="77777777" w:rsidR="00704A00" w:rsidRPr="007714C5" w:rsidRDefault="00704A00" w:rsidP="00182BCF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00"/>
        </w:tabs>
        <w:spacing w:line="240" w:lineRule="auto"/>
        <w:ind w:left="1624" w:right="-27"/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7415" w:type="dxa"/>
        <w:tblInd w:w="1980" w:type="dxa"/>
        <w:tblLayout w:type="fixed"/>
        <w:tblLook w:val="04A0" w:firstRow="1" w:lastRow="0" w:firstColumn="1" w:lastColumn="0" w:noHBand="0" w:noVBand="1"/>
      </w:tblPr>
      <w:tblGrid>
        <w:gridCol w:w="4608"/>
        <w:gridCol w:w="1296"/>
        <w:gridCol w:w="236"/>
        <w:gridCol w:w="1275"/>
      </w:tblGrid>
      <w:tr w:rsidR="002E3A4E" w:rsidRPr="007714C5" w14:paraId="2581C4E8" w14:textId="77777777" w:rsidTr="00204007">
        <w:trPr>
          <w:tblHeader/>
        </w:trPr>
        <w:tc>
          <w:tcPr>
            <w:tcW w:w="4608" w:type="dxa"/>
            <w:shd w:val="clear" w:color="auto" w:fill="auto"/>
          </w:tcPr>
          <w:p w14:paraId="07FD1FC7" w14:textId="682A8718" w:rsidR="002E3A4E" w:rsidRPr="007714C5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ณ วันที่ 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96" w:type="dxa"/>
          </w:tcPr>
          <w:p w14:paraId="14B8C4E0" w14:textId="7EC536AF" w:rsidR="002E3A4E" w:rsidRPr="007714C5" w:rsidRDefault="002E3A4E" w:rsidP="00044BB7">
            <w:pPr>
              <w:pStyle w:val="block"/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3BAE" w:rsidRPr="007714C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F6585F7" w14:textId="77777777" w:rsidR="002E3A4E" w:rsidRPr="007714C5" w:rsidRDefault="002E3A4E" w:rsidP="00044BB7">
            <w:pPr>
              <w:pStyle w:val="block"/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4D11E3C" w14:textId="6ECFDD65" w:rsidR="002E3A4E" w:rsidRPr="007714C5" w:rsidRDefault="002E3A4E" w:rsidP="00044BB7">
            <w:pPr>
              <w:pStyle w:val="block"/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3BAE" w:rsidRPr="007714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E3A4E" w:rsidRPr="007714C5" w14:paraId="257A6DEA" w14:textId="77777777" w:rsidTr="00204007">
        <w:tc>
          <w:tcPr>
            <w:tcW w:w="4608" w:type="dxa"/>
            <w:shd w:val="clear" w:color="auto" w:fill="auto"/>
          </w:tcPr>
          <w:p w14:paraId="70D2FE3A" w14:textId="77777777" w:rsidR="002E3A4E" w:rsidRPr="007714C5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</w:tcPr>
          <w:p w14:paraId="41098685" w14:textId="09A3B79B" w:rsidR="002E3A4E" w:rsidRPr="007714C5" w:rsidRDefault="002E3A4E" w:rsidP="00044BB7">
            <w:pPr>
              <w:pStyle w:val="block"/>
              <w:tabs>
                <w:tab w:val="decimal" w:pos="852"/>
              </w:tabs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2E3A4E" w:rsidRPr="007714C5" w14:paraId="53B1F31A" w14:textId="77777777" w:rsidTr="00204007">
        <w:tc>
          <w:tcPr>
            <w:tcW w:w="4608" w:type="dxa"/>
            <w:shd w:val="clear" w:color="auto" w:fill="auto"/>
            <w:hideMark/>
          </w:tcPr>
          <w:p w14:paraId="3261AF0B" w14:textId="77777777" w:rsidR="002E3A4E" w:rsidRPr="007714C5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96" w:type="dxa"/>
          </w:tcPr>
          <w:p w14:paraId="1805AF4F" w14:textId="77777777" w:rsidR="002E3A4E" w:rsidRPr="007714C5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032F55" w14:textId="7142500B" w:rsidR="002E3A4E" w:rsidRPr="007714C5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850F89" w14:textId="3263B428" w:rsidR="002E3A4E" w:rsidRPr="007714C5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3BAE" w:rsidRPr="007714C5" w14:paraId="31A7C52D" w14:textId="77777777" w:rsidTr="00A92E92">
        <w:tc>
          <w:tcPr>
            <w:tcW w:w="4608" w:type="dxa"/>
            <w:shd w:val="clear" w:color="auto" w:fill="auto"/>
            <w:hideMark/>
          </w:tcPr>
          <w:p w14:paraId="6CC821B5" w14:textId="77777777" w:rsidR="00263BAE" w:rsidRPr="007714C5" w:rsidRDefault="00263BAE" w:rsidP="00263BAE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379613D9" w14:textId="2F5D6752" w:rsidR="00263BAE" w:rsidRPr="007714C5" w:rsidRDefault="00536CA8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72,834</w:t>
            </w:r>
          </w:p>
        </w:tc>
        <w:tc>
          <w:tcPr>
            <w:tcW w:w="236" w:type="dxa"/>
          </w:tcPr>
          <w:p w14:paraId="13F61D7E" w14:textId="2D23202C" w:rsidR="00263BAE" w:rsidRPr="007714C5" w:rsidRDefault="00263BAE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C200DB" w14:textId="7872A8BC" w:rsidR="00263BAE" w:rsidRPr="007714C5" w:rsidRDefault="00263BAE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119,600</w:t>
            </w:r>
          </w:p>
        </w:tc>
      </w:tr>
      <w:tr w:rsidR="00263BAE" w:rsidRPr="007714C5" w14:paraId="47F90A58" w14:textId="77777777" w:rsidTr="00A92E92">
        <w:tc>
          <w:tcPr>
            <w:tcW w:w="4608" w:type="dxa"/>
            <w:shd w:val="clear" w:color="auto" w:fill="auto"/>
            <w:hideMark/>
          </w:tcPr>
          <w:p w14:paraId="0C440D3E" w14:textId="77777777" w:rsidR="00263BAE" w:rsidRPr="007714C5" w:rsidRDefault="00263BAE" w:rsidP="00263BAE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AB7D97" w14:textId="62B03A7F" w:rsidR="00263BAE" w:rsidRPr="007714C5" w:rsidRDefault="003D6B7D" w:rsidP="00263BAE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 w:bidi="th-TH"/>
              </w:rPr>
              <w:t>6,517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8506F0E" w14:textId="138439D6" w:rsidR="00263BAE" w:rsidRPr="007714C5" w:rsidRDefault="00263BAE" w:rsidP="00263BAE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CB859" w14:textId="5BAD7C27" w:rsidR="00263BAE" w:rsidRPr="007714C5" w:rsidRDefault="00263BAE" w:rsidP="00263BAE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714C5">
              <w:rPr>
                <w:rFonts w:ascii="Angsana New" w:hAnsi="Angsana New"/>
                <w:sz w:val="30"/>
                <w:szCs w:val="30"/>
                <w:lang w:val="en-US"/>
              </w:rPr>
              <w:t>6,581</w:t>
            </w:r>
            <w:r w:rsidRPr="00771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63BAE" w:rsidRPr="007714C5" w14:paraId="7855DA56" w14:textId="77777777" w:rsidTr="00A92E92">
        <w:tc>
          <w:tcPr>
            <w:tcW w:w="4608" w:type="dxa"/>
            <w:shd w:val="clear" w:color="auto" w:fill="auto"/>
          </w:tcPr>
          <w:p w14:paraId="380EADE8" w14:textId="6E51F269" w:rsidR="00263BAE" w:rsidRPr="007714C5" w:rsidRDefault="00263BAE" w:rsidP="00263BAE">
            <w:pPr>
              <w:pStyle w:val="block"/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B77ED" w14:textId="3675A58E" w:rsidR="00263BAE" w:rsidRPr="007714C5" w:rsidRDefault="003D6B7D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66,317</w:t>
            </w:r>
          </w:p>
        </w:tc>
        <w:tc>
          <w:tcPr>
            <w:tcW w:w="236" w:type="dxa"/>
          </w:tcPr>
          <w:p w14:paraId="7C7182A5" w14:textId="17FDE233" w:rsidR="00263BAE" w:rsidRPr="007714C5" w:rsidRDefault="00263BAE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327240" w14:textId="4B25C2FA" w:rsidR="00263BAE" w:rsidRPr="007714C5" w:rsidRDefault="00263BAE" w:rsidP="00263BAE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4C5">
              <w:rPr>
                <w:rFonts w:ascii="Angsana New" w:hAnsi="Angsana New"/>
                <w:b/>
                <w:bCs/>
                <w:sz w:val="30"/>
                <w:szCs w:val="30"/>
              </w:rPr>
              <w:t>113,019</w:t>
            </w:r>
          </w:p>
        </w:tc>
      </w:tr>
    </w:tbl>
    <w:p w14:paraId="10A61453" w14:textId="62348120" w:rsidR="00021CC4" w:rsidRPr="007714C5" w:rsidRDefault="00DC750E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5B3E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  <w:r w:rsidR="00021CC4" w:rsidRPr="007714C5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E666A06" w14:textId="77777777" w:rsidR="009C6549" w:rsidRPr="007714C5" w:rsidRDefault="009C6549" w:rsidP="009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color w:val="000000"/>
          <w:sz w:val="30"/>
          <w:szCs w:val="30"/>
        </w:rPr>
      </w:pPr>
    </w:p>
    <w:p w14:paraId="49FE5905" w14:textId="77777777" w:rsidR="009C6549" w:rsidRPr="007714C5" w:rsidRDefault="009C6549" w:rsidP="007D4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7714C5">
        <w:rPr>
          <w:rFonts w:ascii="Angsana New" w:hAnsi="Angsana New"/>
          <w:color w:val="000000"/>
          <w:sz w:val="30"/>
          <w:szCs w:val="30"/>
        </w:rPr>
        <w:t>31</w:t>
      </w:r>
      <w:r w:rsidRPr="007714C5">
        <w:rPr>
          <w:rFonts w:ascii="Angsana New" w:hAnsi="Angsana New"/>
          <w:color w:val="000000"/>
          <w:sz w:val="30"/>
          <w:szCs w:val="30"/>
          <w:cs/>
        </w:rPr>
        <w:t xml:space="preserve"> ธันวาคม บริษัทมี</w:t>
      </w:r>
    </w:p>
    <w:tbl>
      <w:tblPr>
        <w:tblW w:w="891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080"/>
        <w:gridCol w:w="1276"/>
        <w:gridCol w:w="283"/>
        <w:gridCol w:w="1276"/>
      </w:tblGrid>
      <w:tr w:rsidR="00021CC4" w:rsidRPr="007714C5" w14:paraId="0D42FBEA" w14:textId="77777777" w:rsidTr="00DE260B">
        <w:trPr>
          <w:cantSplit/>
        </w:trPr>
        <w:tc>
          <w:tcPr>
            <w:tcW w:w="6080" w:type="dxa"/>
          </w:tcPr>
          <w:p w14:paraId="3DAA03C9" w14:textId="77777777" w:rsidR="00021CC4" w:rsidRPr="007714C5" w:rsidRDefault="00021CC4" w:rsidP="000872C7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60103C" w14:textId="02B5C33F" w:rsidR="00021CC4" w:rsidRPr="007714C5" w:rsidRDefault="00021CC4" w:rsidP="0008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263BAE"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65B9BF3" w14:textId="77777777" w:rsidR="00021CC4" w:rsidRPr="007714C5" w:rsidRDefault="00021CC4" w:rsidP="0008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7A7E11" w14:textId="120FF3DF" w:rsidR="00021CC4" w:rsidRPr="007714C5" w:rsidRDefault="00021CC4" w:rsidP="0008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256</w:t>
            </w:r>
            <w:r w:rsidR="00263BAE" w:rsidRPr="007714C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21CC4" w:rsidRPr="007714C5" w14:paraId="44CB1581" w14:textId="77777777" w:rsidTr="00DE260B">
        <w:trPr>
          <w:cantSplit/>
        </w:trPr>
        <w:tc>
          <w:tcPr>
            <w:tcW w:w="6080" w:type="dxa"/>
          </w:tcPr>
          <w:p w14:paraId="5DC6FA27" w14:textId="77777777" w:rsidR="00021CC4" w:rsidRPr="007714C5" w:rsidRDefault="00021CC4" w:rsidP="000872C7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35778236" w14:textId="77777777" w:rsidR="00021CC4" w:rsidRPr="007714C5" w:rsidRDefault="00021CC4" w:rsidP="00087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1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1CC4" w:rsidRPr="007714C5" w14:paraId="22D888E3" w14:textId="77777777" w:rsidTr="00DE260B">
        <w:trPr>
          <w:cantSplit/>
          <w:trHeight w:val="95"/>
        </w:trPr>
        <w:tc>
          <w:tcPr>
            <w:tcW w:w="6080" w:type="dxa"/>
            <w:vAlign w:val="bottom"/>
          </w:tcPr>
          <w:p w14:paraId="3E04BF12" w14:textId="77777777" w:rsidR="00021CC4" w:rsidRPr="007714C5" w:rsidRDefault="00021CC4" w:rsidP="000872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3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หนังสือค้ำประกันที่ออกโดยบริษัทเพื่อค้ำประกันการจ่ายชำระ</w:t>
            </w:r>
          </w:p>
        </w:tc>
        <w:tc>
          <w:tcPr>
            <w:tcW w:w="1276" w:type="dxa"/>
          </w:tcPr>
          <w:p w14:paraId="5722DAC6" w14:textId="77777777" w:rsidR="00021CC4" w:rsidRPr="00E55B3E" w:rsidRDefault="00021CC4" w:rsidP="000872C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2FB179" w14:textId="77777777" w:rsidR="00021CC4" w:rsidRPr="007714C5" w:rsidRDefault="00021CC4" w:rsidP="000872C7">
            <w:pPr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B85D1B" w14:textId="77777777" w:rsidR="00021CC4" w:rsidRPr="007714C5" w:rsidRDefault="00021CC4" w:rsidP="000872C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BAE" w:rsidRPr="007714C5" w14:paraId="11B7D3D7" w14:textId="77777777" w:rsidTr="00DE260B">
        <w:trPr>
          <w:cantSplit/>
        </w:trPr>
        <w:tc>
          <w:tcPr>
            <w:tcW w:w="6080" w:type="dxa"/>
          </w:tcPr>
          <w:p w14:paraId="68082928" w14:textId="33F81695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เงินกู้ยืมของบริษัทย่อย</w:t>
            </w:r>
          </w:p>
        </w:tc>
        <w:tc>
          <w:tcPr>
            <w:tcW w:w="1276" w:type="dxa"/>
          </w:tcPr>
          <w:p w14:paraId="1C1FC251" w14:textId="4ACC95C6" w:rsidR="00263BAE" w:rsidRPr="007714C5" w:rsidRDefault="00F804EB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69,328</w:t>
            </w:r>
          </w:p>
        </w:tc>
        <w:tc>
          <w:tcPr>
            <w:tcW w:w="283" w:type="dxa"/>
          </w:tcPr>
          <w:p w14:paraId="096E6EA7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97AC3F" w14:textId="18D64BD5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48,273</w:t>
            </w:r>
          </w:p>
        </w:tc>
      </w:tr>
      <w:tr w:rsidR="00263BAE" w:rsidRPr="007714C5" w14:paraId="1204F291" w14:textId="77777777" w:rsidTr="00DE260B">
        <w:trPr>
          <w:cantSplit/>
        </w:trPr>
        <w:tc>
          <w:tcPr>
            <w:tcW w:w="6080" w:type="dxa"/>
          </w:tcPr>
          <w:p w14:paraId="5446A8C2" w14:textId="77777777" w:rsidR="00263BAE" w:rsidRPr="007714C5" w:rsidRDefault="00263BAE" w:rsidP="00263BA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หนังสือค้ำประกันที่ออกโดยธนาคารแก่หน่วยงานรัฐบาล รัฐวิสาหกิจ  </w:t>
            </w:r>
          </w:p>
        </w:tc>
        <w:tc>
          <w:tcPr>
            <w:tcW w:w="1276" w:type="dxa"/>
          </w:tcPr>
          <w:p w14:paraId="35C50985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0B147F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1E3C88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BAE" w:rsidRPr="007714C5" w14:paraId="1AE7CC3B" w14:textId="77777777" w:rsidTr="00DE260B">
        <w:trPr>
          <w:cantSplit/>
        </w:trPr>
        <w:tc>
          <w:tcPr>
            <w:tcW w:w="6080" w:type="dxa"/>
          </w:tcPr>
          <w:p w14:paraId="62DA7140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ab/>
              <w:t>และเอกชน</w:t>
            </w:r>
          </w:p>
        </w:tc>
        <w:tc>
          <w:tcPr>
            <w:tcW w:w="1276" w:type="dxa"/>
          </w:tcPr>
          <w:p w14:paraId="71379683" w14:textId="61BC46C8" w:rsidR="00263BAE" w:rsidRPr="007714C5" w:rsidRDefault="00F8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14:paraId="7C961FDD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51604A" w14:textId="473FCC28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263BAE" w:rsidRPr="007714C5" w14:paraId="62065DE3" w14:textId="77777777" w:rsidTr="00DE260B">
        <w:trPr>
          <w:cantSplit/>
        </w:trPr>
        <w:tc>
          <w:tcPr>
            <w:tcW w:w="6080" w:type="dxa"/>
          </w:tcPr>
          <w:p w14:paraId="4992A2A3" w14:textId="77777777" w:rsidR="00263BAE" w:rsidRPr="007714C5" w:rsidRDefault="00263BAE" w:rsidP="00263BA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76" w:type="dxa"/>
          </w:tcPr>
          <w:p w14:paraId="197631B1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5D0B0C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7DAA99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BAE" w:rsidRPr="007714C5" w14:paraId="6DA98537" w14:textId="77777777" w:rsidTr="00DE260B">
        <w:trPr>
          <w:cantSplit/>
        </w:trPr>
        <w:tc>
          <w:tcPr>
            <w:tcW w:w="6080" w:type="dxa"/>
          </w:tcPr>
          <w:p w14:paraId="294CB10C" w14:textId="77777777" w:rsidR="00263BAE" w:rsidRPr="007714C5" w:rsidRDefault="00263BAE" w:rsidP="00263BA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76" w:type="dxa"/>
          </w:tcPr>
          <w:p w14:paraId="7E30DC31" w14:textId="2485E5B0" w:rsidR="00263BAE" w:rsidRPr="007714C5" w:rsidRDefault="00765E69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83" w:type="dxa"/>
          </w:tcPr>
          <w:p w14:paraId="337C44E7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6C2A8F" w14:textId="7DBC1AE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263BAE" w:rsidRPr="007714C5" w14:paraId="18BB3BED" w14:textId="77777777" w:rsidTr="00DE260B">
        <w:trPr>
          <w:cantSplit/>
        </w:trPr>
        <w:tc>
          <w:tcPr>
            <w:tcW w:w="6080" w:type="dxa"/>
          </w:tcPr>
          <w:p w14:paraId="1B6883F2" w14:textId="77777777" w:rsidR="00263BAE" w:rsidRPr="007714C5" w:rsidRDefault="00263BAE" w:rsidP="00263BA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ตามสัญญาก่อสร้างและปรับปรุงอาคารสำนักงาน</w:t>
            </w:r>
          </w:p>
        </w:tc>
        <w:tc>
          <w:tcPr>
            <w:tcW w:w="1276" w:type="dxa"/>
          </w:tcPr>
          <w:p w14:paraId="139AA339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74800C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612AFE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BAE" w:rsidRPr="007714C5" w14:paraId="3C083D43" w14:textId="77777777" w:rsidTr="00DE260B">
        <w:trPr>
          <w:cantSplit/>
        </w:trPr>
        <w:tc>
          <w:tcPr>
            <w:tcW w:w="6080" w:type="dxa"/>
          </w:tcPr>
          <w:p w14:paraId="61F6AAEB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1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ab/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>และโครงการพัฒนาระบบงาน</w:t>
            </w:r>
          </w:p>
        </w:tc>
        <w:tc>
          <w:tcPr>
            <w:tcW w:w="1276" w:type="dxa"/>
          </w:tcPr>
          <w:p w14:paraId="4F07DF93" w14:textId="0E9054DA" w:rsidR="00263BAE" w:rsidRPr="007714C5" w:rsidRDefault="0076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7C18DAF2" w14:textId="77777777" w:rsidR="00263BAE" w:rsidRPr="007714C5" w:rsidRDefault="00263BAE" w:rsidP="00263BA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94803B" w14:textId="08BA5DC6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63BAE" w:rsidRPr="007714C5" w14:paraId="789ECBD6" w14:textId="77777777" w:rsidTr="00DE260B">
        <w:trPr>
          <w:cantSplit/>
        </w:trPr>
        <w:tc>
          <w:tcPr>
            <w:tcW w:w="6080" w:type="dxa"/>
          </w:tcPr>
          <w:p w14:paraId="23230769" w14:textId="060CFEA7" w:rsidR="00263BAE" w:rsidRPr="007714C5" w:rsidRDefault="00263BAE" w:rsidP="00263BA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14C5">
              <w:rPr>
                <w:rFonts w:ascii="Angsana New" w:hAnsi="Angsana New"/>
                <w:sz w:val="30"/>
                <w:szCs w:val="30"/>
                <w:cs/>
              </w:rPr>
              <w:t>สัญญาให้การสนับสนุน</w:t>
            </w:r>
            <w:r w:rsidR="008373D3" w:rsidRPr="007714C5">
              <w:rPr>
                <w:rFonts w:ascii="Angsana New" w:hAnsi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76" w:type="dxa"/>
          </w:tcPr>
          <w:p w14:paraId="11E01958" w14:textId="1CDE8973" w:rsidR="00263BAE" w:rsidRPr="007714C5" w:rsidRDefault="00765E69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83" w:type="dxa"/>
          </w:tcPr>
          <w:p w14:paraId="5D390269" w14:textId="7777777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1E4DE2" w14:textId="61273057" w:rsidR="00263BAE" w:rsidRPr="007714C5" w:rsidRDefault="00263BAE" w:rsidP="00263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14C5">
              <w:rPr>
                <w:rFonts w:ascii="Angsana New" w:hAnsi="Angsana New"/>
                <w:sz w:val="30"/>
                <w:szCs w:val="30"/>
              </w:rPr>
              <w:t>19</w:t>
            </w:r>
            <w:r w:rsidRPr="007714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7EFED0F1" w14:textId="77777777" w:rsidR="00021CC4" w:rsidRPr="007714C5" w:rsidRDefault="00021CC4" w:rsidP="00021CC4">
      <w:pPr>
        <w:tabs>
          <w:tab w:val="clear" w:pos="227"/>
          <w:tab w:val="clear" w:pos="454"/>
          <w:tab w:val="clear" w:pos="680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10A2A5AA" w14:textId="695E907D" w:rsidR="00632474" w:rsidRPr="007714C5" w:rsidRDefault="00021CC4" w:rsidP="00045B7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6"/>
          <w:sz w:val="30"/>
          <w:szCs w:val="30"/>
          <w:cs/>
        </w:rPr>
        <w:t xml:space="preserve">บริษัทได้ทำสัญญากับผู้ให้บริการในประเทศ </w:t>
      </w:r>
      <w:r w:rsidRPr="007714C5">
        <w:rPr>
          <w:rFonts w:ascii="Angsana New" w:hAnsi="Angsana New"/>
          <w:spacing w:val="6"/>
          <w:sz w:val="30"/>
          <w:szCs w:val="30"/>
        </w:rPr>
        <w:t>2</w:t>
      </w:r>
      <w:r w:rsidRPr="007714C5">
        <w:rPr>
          <w:rFonts w:ascii="Angsana New" w:hAnsi="Angsana New"/>
          <w:spacing w:val="6"/>
          <w:sz w:val="30"/>
          <w:szCs w:val="30"/>
          <w:cs/>
        </w:rPr>
        <w:t xml:space="preserve"> ราย เพื่อให้บริการด้านเทคโนโลยีสารสนเทศแก่บริษัทและ</w:t>
      </w:r>
      <w:r w:rsidRPr="007714C5">
        <w:rPr>
          <w:rFonts w:ascii="Angsana New" w:hAnsi="Angsana New"/>
          <w:spacing w:val="-2"/>
          <w:sz w:val="30"/>
          <w:szCs w:val="30"/>
          <w:cs/>
        </w:rPr>
        <w:t xml:space="preserve">บริษัทในเครือ มูลค่าตามสัญญาประมาณ </w:t>
      </w:r>
      <w:r w:rsidR="00FE5193" w:rsidRPr="007714C5">
        <w:rPr>
          <w:rFonts w:ascii="Angsana New" w:hAnsi="Angsana New"/>
          <w:spacing w:val="-2"/>
          <w:sz w:val="30"/>
          <w:szCs w:val="30"/>
        </w:rPr>
        <w:t>6</w:t>
      </w:r>
      <w:r w:rsidRPr="007714C5">
        <w:rPr>
          <w:rFonts w:ascii="Angsana New" w:hAnsi="Angsana New"/>
          <w:spacing w:val="-2"/>
          <w:sz w:val="30"/>
          <w:szCs w:val="30"/>
        </w:rPr>
        <w:t>,</w:t>
      </w:r>
      <w:r w:rsidR="00FE5193" w:rsidRPr="007714C5">
        <w:rPr>
          <w:rFonts w:ascii="Angsana New" w:hAnsi="Angsana New"/>
          <w:spacing w:val="-2"/>
          <w:sz w:val="30"/>
          <w:szCs w:val="30"/>
        </w:rPr>
        <w:t>800</w:t>
      </w:r>
      <w:r w:rsidRPr="007714C5">
        <w:rPr>
          <w:rFonts w:ascii="Angsana New" w:hAnsi="Angsana New"/>
          <w:spacing w:val="-2"/>
          <w:sz w:val="30"/>
          <w:szCs w:val="30"/>
          <w:cs/>
        </w:rPr>
        <w:t xml:space="preserve"> ล้านบาท ซึ่งสัญญาดังกล่าวมีระยะเวลา </w:t>
      </w:r>
      <w:r w:rsidRPr="007714C5">
        <w:rPr>
          <w:rFonts w:ascii="Angsana New" w:hAnsi="Angsana New"/>
          <w:spacing w:val="-2"/>
          <w:sz w:val="30"/>
          <w:szCs w:val="30"/>
        </w:rPr>
        <w:t>7</w:t>
      </w:r>
      <w:r w:rsidRPr="007714C5">
        <w:rPr>
          <w:rFonts w:ascii="Angsana New" w:hAnsi="Angsana New"/>
          <w:spacing w:val="-2"/>
          <w:sz w:val="30"/>
          <w:szCs w:val="30"/>
          <w:cs/>
        </w:rPr>
        <w:t xml:space="preserve"> ปี โดยเริ่มมี</w:t>
      </w:r>
      <w:r w:rsidRPr="007714C5">
        <w:rPr>
          <w:rFonts w:ascii="Angsana New" w:hAnsi="Angsana New"/>
          <w:sz w:val="30"/>
          <w:szCs w:val="30"/>
          <w:cs/>
        </w:rPr>
        <w:t xml:space="preserve">ผลตั้งแต่เดือนมิถุนายน </w:t>
      </w:r>
      <w:r w:rsidRPr="007714C5">
        <w:rPr>
          <w:rFonts w:ascii="Angsana New" w:hAnsi="Angsana New"/>
          <w:sz w:val="30"/>
          <w:szCs w:val="30"/>
        </w:rPr>
        <w:t>2559</w:t>
      </w:r>
      <w:r w:rsidR="00D472F7"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4ABA24D4" w14:textId="77777777" w:rsidR="00632474" w:rsidRPr="00E55B3E" w:rsidRDefault="00632474" w:rsidP="00045B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</w:p>
    <w:p w14:paraId="6223AA16" w14:textId="77777777" w:rsidR="00021CC4" w:rsidRPr="007714C5" w:rsidRDefault="00021CC4" w:rsidP="00045B7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7714C5">
        <w:rPr>
          <w:rFonts w:ascii="Angsana New" w:hAnsi="Angsana New"/>
          <w:sz w:val="30"/>
          <w:szCs w:val="30"/>
        </w:rPr>
        <w:t xml:space="preserve">1 </w:t>
      </w:r>
      <w:r w:rsidRPr="007714C5">
        <w:rPr>
          <w:rFonts w:ascii="Angsana New" w:hAnsi="Angsana New"/>
          <w:sz w:val="30"/>
          <w:szCs w:val="30"/>
          <w:cs/>
        </w:rPr>
        <w:t xml:space="preserve">ของปี </w:t>
      </w:r>
      <w:r w:rsidRPr="007714C5">
        <w:rPr>
          <w:rFonts w:ascii="Angsana New" w:hAnsi="Angsana New"/>
          <w:sz w:val="30"/>
          <w:szCs w:val="30"/>
        </w:rPr>
        <w:t xml:space="preserve">2552 </w:t>
      </w:r>
      <w:r w:rsidRPr="007714C5">
        <w:rPr>
          <w:rFonts w:ascii="Angsana New" w:hAnsi="Angsana New"/>
          <w:sz w:val="30"/>
          <w:szCs w:val="30"/>
          <w:cs/>
        </w:rPr>
        <w:t xml:space="preserve">บริษัทได้แจ้งความดำเนินคดีอาญาอดีตพนักงานเกี่ยวกับการลักทรัพย์ (แบบฟอร์มใบหุ้นสามัญ) และการปลอมแปลงใบหุ้นสามัญของบริษัทเป็นจำนวนหุ้น </w:t>
      </w:r>
      <w:r w:rsidRPr="007714C5">
        <w:rPr>
          <w:rFonts w:ascii="Angsana New" w:hAnsi="Angsana New"/>
          <w:sz w:val="30"/>
          <w:szCs w:val="30"/>
        </w:rPr>
        <w:t>672,000</w:t>
      </w:r>
      <w:r w:rsidRPr="007714C5">
        <w:rPr>
          <w:rFonts w:ascii="Angsana New" w:hAnsi="Angsana New"/>
          <w:sz w:val="30"/>
          <w:szCs w:val="30"/>
          <w:cs/>
        </w:rPr>
        <w:t xml:space="preserve"> หุ้น ซึ่งต่อมา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</w:t>
      </w:r>
      <w:r w:rsidRPr="007714C5">
        <w:rPr>
          <w:rFonts w:ascii="Angsana New" w:hAnsi="Angsana New"/>
          <w:spacing w:val="-4"/>
          <w:sz w:val="30"/>
          <w:szCs w:val="30"/>
        </w:rPr>
        <w:t>2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z w:val="30"/>
          <w:szCs w:val="30"/>
          <w:cs/>
        </w:rPr>
        <w:t xml:space="preserve">ของปี </w:t>
      </w:r>
      <w:r w:rsidRPr="007714C5">
        <w:rPr>
          <w:rFonts w:ascii="Angsana New" w:hAnsi="Angsana New"/>
          <w:sz w:val="30"/>
          <w:szCs w:val="30"/>
        </w:rPr>
        <w:t>2552</w:t>
      </w:r>
      <w:r w:rsidRPr="007714C5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0D40FC5D" w14:textId="77777777" w:rsidR="00021CC4" w:rsidRPr="007714C5" w:rsidRDefault="00021CC4" w:rsidP="00021C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111E449E" w14:textId="77777777" w:rsidR="00021CC4" w:rsidRPr="007714C5" w:rsidRDefault="00021CC4" w:rsidP="00021C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ab/>
        <w:t xml:space="preserve">โดยเมื่อวันที่ </w:t>
      </w:r>
      <w:r w:rsidRPr="007714C5">
        <w:rPr>
          <w:rFonts w:ascii="Angsana New" w:hAnsi="Angsana New"/>
          <w:sz w:val="30"/>
          <w:szCs w:val="30"/>
        </w:rPr>
        <w:t>22</w:t>
      </w:r>
      <w:r w:rsidRPr="007714C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714C5">
        <w:rPr>
          <w:rFonts w:ascii="Angsana New" w:hAnsi="Angsana New"/>
          <w:sz w:val="30"/>
          <w:szCs w:val="30"/>
        </w:rPr>
        <w:t>2558</w:t>
      </w:r>
      <w:r w:rsidRPr="007714C5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Pr="007714C5">
        <w:rPr>
          <w:rFonts w:ascii="Angsana New" w:hAnsi="Angsana New"/>
          <w:sz w:val="30"/>
          <w:szCs w:val="30"/>
        </w:rPr>
        <w:t>314</w:t>
      </w:r>
      <w:r w:rsidRPr="007714C5">
        <w:rPr>
          <w:rFonts w:ascii="Angsana New" w:hAnsi="Angsana New"/>
          <w:sz w:val="30"/>
          <w:szCs w:val="30"/>
          <w:cs/>
        </w:rPr>
        <w:t>.</w:t>
      </w:r>
      <w:r w:rsidRPr="007714C5">
        <w:rPr>
          <w:rFonts w:ascii="Angsana New" w:hAnsi="Angsana New"/>
          <w:sz w:val="30"/>
          <w:szCs w:val="30"/>
        </w:rPr>
        <w:t>38</w:t>
      </w:r>
      <w:r w:rsidRPr="007714C5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7714C5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Pr="007714C5">
        <w:rPr>
          <w:rFonts w:ascii="Angsana New" w:hAnsi="Angsana New"/>
          <w:spacing w:val="4"/>
          <w:sz w:val="30"/>
          <w:szCs w:val="30"/>
        </w:rPr>
        <w:t>31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7714C5">
        <w:rPr>
          <w:rFonts w:ascii="Angsana New" w:hAnsi="Angsana New"/>
          <w:spacing w:val="4"/>
          <w:sz w:val="30"/>
          <w:szCs w:val="30"/>
        </w:rPr>
        <w:t>2558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คิดเป็นจำนวนเงิน </w:t>
      </w:r>
      <w:r w:rsidRPr="007714C5">
        <w:rPr>
          <w:rFonts w:ascii="Angsana New" w:hAnsi="Angsana New"/>
          <w:spacing w:val="4"/>
          <w:sz w:val="30"/>
          <w:szCs w:val="30"/>
        </w:rPr>
        <w:t>201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</w:p>
    <w:p w14:paraId="513B2A27" w14:textId="77777777" w:rsidR="00021CC4" w:rsidRPr="007714C5" w:rsidRDefault="00021CC4" w:rsidP="00021C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</w:p>
    <w:p w14:paraId="71B7BBB0" w14:textId="77777777" w:rsidR="00C80D86" w:rsidRPr="007714C5" w:rsidRDefault="00AC0EEF" w:rsidP="00C80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pacing w:val="8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ทั้งนี้เมื่อวันที่ </w:t>
      </w:r>
      <w:r w:rsidR="00824368" w:rsidRPr="007714C5">
        <w:rPr>
          <w:rFonts w:ascii="Angsana New" w:hAnsi="Angsana New"/>
          <w:sz w:val="30"/>
          <w:szCs w:val="30"/>
        </w:rPr>
        <w:t>21</w:t>
      </w:r>
      <w:r w:rsidRPr="007714C5">
        <w:rPr>
          <w:rFonts w:ascii="Angsana New" w:hAnsi="Angsana New"/>
          <w:sz w:val="30"/>
          <w:szCs w:val="30"/>
          <w:cs/>
        </w:rPr>
        <w:t xml:space="preserve"> มกราคม </w:t>
      </w:r>
      <w:r w:rsidR="00824368" w:rsidRPr="007714C5">
        <w:rPr>
          <w:rFonts w:ascii="Angsana New" w:hAnsi="Angsana New"/>
          <w:sz w:val="30"/>
          <w:szCs w:val="30"/>
        </w:rPr>
        <w:t>2559</w:t>
      </w:r>
      <w:r w:rsidRPr="007714C5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เ</w:t>
      </w:r>
      <w:r w:rsidRPr="007714C5">
        <w:rPr>
          <w:rFonts w:ascii="Angsana New" w:hAnsi="Angsana New"/>
          <w:spacing w:val="-4"/>
          <w:sz w:val="30"/>
          <w:szCs w:val="30"/>
          <w:cs/>
        </w:rPr>
        <w:t>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="00824368" w:rsidRPr="007714C5">
        <w:rPr>
          <w:rFonts w:ascii="Angsana New" w:hAnsi="Angsana New"/>
          <w:spacing w:val="4"/>
          <w:sz w:val="30"/>
          <w:szCs w:val="30"/>
        </w:rPr>
        <w:t>319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ล้านบาท ต่อมาบริษัทศูนย์รับฝากหลักทรัพย์ฯ ซึ่งเป็นจำเลยร่วมได้ยื่นคำร้องเพื่อขอให้ศาลฎีกาตีความ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คำพิพากษา โดยเมื่อวันที่ </w:t>
      </w:r>
      <w:r w:rsidR="00824368" w:rsidRPr="007714C5">
        <w:rPr>
          <w:rFonts w:ascii="Angsana New" w:hAnsi="Angsana New"/>
          <w:spacing w:val="-4"/>
          <w:sz w:val="30"/>
          <w:szCs w:val="30"/>
        </w:rPr>
        <w:t>21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824368" w:rsidRPr="007714C5">
        <w:rPr>
          <w:rFonts w:ascii="Angsana New" w:hAnsi="Angsana New"/>
          <w:spacing w:val="-4"/>
          <w:sz w:val="30"/>
          <w:szCs w:val="30"/>
        </w:rPr>
        <w:t>2560</w:t>
      </w:r>
      <w:r w:rsidRPr="007714C5">
        <w:rPr>
          <w:rFonts w:ascii="Angsana New" w:hAnsi="Angsana New"/>
          <w:spacing w:val="-4"/>
          <w:sz w:val="30"/>
          <w:szCs w:val="30"/>
          <w:cs/>
        </w:rPr>
        <w:t xml:space="preserve"> ศาลฎีกามีคำสั่งยกคำร้องดังกล่าวแล้ว บริษัทจึงได้ฟ้องคดีไล่เบี้ย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อดีตพนักงานผู้กระทำละเมิด และบริษัทศูนย์รับฝากหลักทรัพย์ฯ แล้วเมื่อเดือนธันวาคม </w:t>
      </w:r>
      <w:r w:rsidR="00824368" w:rsidRPr="007714C5">
        <w:rPr>
          <w:rFonts w:ascii="Angsana New" w:hAnsi="Angsana New"/>
          <w:spacing w:val="4"/>
          <w:sz w:val="30"/>
          <w:szCs w:val="30"/>
        </w:rPr>
        <w:t>2561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โดยเมื่อ</w:t>
      </w:r>
      <w:r w:rsidRPr="007714C5">
        <w:rPr>
          <w:rFonts w:ascii="Angsana New" w:hAnsi="Angsana New"/>
          <w:sz w:val="30"/>
          <w:szCs w:val="30"/>
          <w:cs/>
        </w:rPr>
        <w:t xml:space="preserve">วันที่ </w:t>
      </w:r>
      <w:r w:rsidR="00824368" w:rsidRPr="007714C5">
        <w:rPr>
          <w:rFonts w:ascii="Angsana New" w:hAnsi="Angsana New"/>
          <w:sz w:val="30"/>
          <w:szCs w:val="30"/>
        </w:rPr>
        <w:t>8</w:t>
      </w:r>
      <w:r w:rsidRPr="007714C5">
        <w:rPr>
          <w:rFonts w:ascii="Angsana New" w:hAnsi="Angsana New"/>
          <w:sz w:val="30"/>
          <w:szCs w:val="30"/>
          <w:cs/>
        </w:rPr>
        <w:t xml:space="preserve"> มีนาคม </w:t>
      </w:r>
      <w:r w:rsidR="00824368" w:rsidRPr="007714C5">
        <w:rPr>
          <w:rFonts w:ascii="Angsana New" w:hAnsi="Angsana New"/>
          <w:sz w:val="30"/>
          <w:szCs w:val="30"/>
        </w:rPr>
        <w:t>2562</w:t>
      </w:r>
      <w:r w:rsidRPr="007714C5">
        <w:rPr>
          <w:rFonts w:ascii="Angsana New" w:hAnsi="Angsana New"/>
          <w:sz w:val="30"/>
          <w:szCs w:val="30"/>
          <w:cs/>
        </w:rPr>
        <w:t xml:space="preserve"> ศาลแรงงานกลางได้มีคำพิพากษาให้อดีตพนักงานผู้กระทำละเมิดชดใช้เงินให้แก่บริษัท จำนวน </w:t>
      </w:r>
      <w:r w:rsidR="00824368" w:rsidRPr="007714C5">
        <w:rPr>
          <w:rFonts w:ascii="Angsana New" w:hAnsi="Angsana New"/>
          <w:sz w:val="30"/>
          <w:szCs w:val="30"/>
        </w:rPr>
        <w:t>149</w:t>
      </w:r>
      <w:r w:rsidRPr="007714C5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824368" w:rsidRPr="007714C5">
        <w:rPr>
          <w:rFonts w:ascii="Angsana New" w:hAnsi="Angsana New"/>
          <w:sz w:val="30"/>
          <w:szCs w:val="30"/>
        </w:rPr>
        <w:t>7</w:t>
      </w:r>
      <w:r w:rsidR="00824368" w:rsidRPr="007714C5">
        <w:rPr>
          <w:rFonts w:ascii="Angsana New" w:hAnsi="Angsana New"/>
          <w:sz w:val="30"/>
          <w:szCs w:val="30"/>
          <w:cs/>
        </w:rPr>
        <w:t>.</w:t>
      </w:r>
      <w:r w:rsidR="00824368" w:rsidRPr="007714C5">
        <w:rPr>
          <w:rFonts w:ascii="Angsana New" w:hAnsi="Angsana New"/>
          <w:sz w:val="30"/>
          <w:szCs w:val="30"/>
        </w:rPr>
        <w:t>5</w:t>
      </w:r>
      <w:r w:rsidRPr="007714C5">
        <w:rPr>
          <w:rFonts w:ascii="Angsana New" w:hAnsi="Angsana New"/>
          <w:sz w:val="30"/>
          <w:szCs w:val="30"/>
          <w:cs/>
        </w:rPr>
        <w:t xml:space="preserve"> ต่อปี โดยที่ไม่มีฝ่ายใดอุทธรณ์ คดีจึงถึงที่สุด ปัจจุบันอยู่ระหว่างการบังคับคดี สำหรับการเรียกร้องเอาจากบริษัทศูนย์รับฝากหลักทรัพย์ฯนั้น เมื่อวันที่ </w:t>
      </w:r>
      <w:r w:rsidR="00824368" w:rsidRPr="007714C5">
        <w:rPr>
          <w:rFonts w:ascii="Angsana New" w:hAnsi="Angsana New"/>
          <w:sz w:val="30"/>
          <w:szCs w:val="30"/>
        </w:rPr>
        <w:t>4</w:t>
      </w:r>
      <w:r w:rsidRPr="007714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4368" w:rsidRPr="007714C5">
        <w:rPr>
          <w:rFonts w:ascii="Angsana New" w:hAnsi="Angsana New"/>
          <w:sz w:val="30"/>
          <w:szCs w:val="30"/>
        </w:rPr>
        <w:t>2562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-8"/>
          <w:sz w:val="30"/>
          <w:szCs w:val="30"/>
          <w:cs/>
        </w:rPr>
        <w:t xml:space="preserve">ศาลแพ่งมีคำพิพากษาให้บริษัทศูนย์รับฝากหลักทรัพย์ฯ ชำระเงินให้แก่บริษัทจำนวน </w:t>
      </w:r>
      <w:r w:rsidR="00824368" w:rsidRPr="007714C5">
        <w:rPr>
          <w:rFonts w:ascii="Angsana New" w:hAnsi="Angsana New"/>
          <w:spacing w:val="-8"/>
          <w:sz w:val="30"/>
          <w:szCs w:val="30"/>
        </w:rPr>
        <w:t>62</w:t>
      </w:r>
      <w:r w:rsidR="00824368" w:rsidRPr="007714C5">
        <w:rPr>
          <w:rFonts w:ascii="Angsana New" w:hAnsi="Angsana New"/>
          <w:spacing w:val="-8"/>
          <w:sz w:val="30"/>
          <w:szCs w:val="30"/>
          <w:cs/>
        </w:rPr>
        <w:t>.</w:t>
      </w:r>
      <w:r w:rsidR="00824368" w:rsidRPr="007714C5">
        <w:rPr>
          <w:rFonts w:ascii="Angsana New" w:hAnsi="Angsana New"/>
          <w:spacing w:val="-8"/>
          <w:sz w:val="30"/>
          <w:szCs w:val="30"/>
        </w:rPr>
        <w:t>55</w:t>
      </w:r>
      <w:r w:rsidRPr="007714C5">
        <w:rPr>
          <w:rFonts w:ascii="Angsana New" w:hAnsi="Angsana New"/>
          <w:spacing w:val="-8"/>
          <w:sz w:val="30"/>
          <w:szCs w:val="30"/>
          <w:cs/>
        </w:rPr>
        <w:t xml:space="preserve"> ล้านบาท พร้อมดอกเบี้ย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อัตราร้อยละ </w:t>
      </w:r>
      <w:r w:rsidR="00824368" w:rsidRPr="007714C5">
        <w:rPr>
          <w:rFonts w:ascii="Angsana New" w:hAnsi="Angsana New"/>
          <w:spacing w:val="-6"/>
          <w:sz w:val="30"/>
          <w:szCs w:val="30"/>
        </w:rPr>
        <w:t>7</w:t>
      </w:r>
      <w:r w:rsidR="00824368" w:rsidRPr="007714C5">
        <w:rPr>
          <w:rFonts w:ascii="Angsana New" w:hAnsi="Angsana New"/>
          <w:spacing w:val="-6"/>
          <w:sz w:val="30"/>
          <w:szCs w:val="30"/>
          <w:cs/>
        </w:rPr>
        <w:t>.</w:t>
      </w:r>
      <w:r w:rsidR="00824368" w:rsidRPr="007714C5">
        <w:rPr>
          <w:rFonts w:ascii="Angsana New" w:hAnsi="Angsana New"/>
          <w:spacing w:val="-6"/>
          <w:sz w:val="30"/>
          <w:szCs w:val="30"/>
        </w:rPr>
        <w:t>5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 ต่อปี เมื่อวันที่ </w:t>
      </w:r>
      <w:r w:rsidR="00824368" w:rsidRPr="007714C5">
        <w:rPr>
          <w:rFonts w:ascii="Angsana New" w:hAnsi="Angsana New"/>
          <w:spacing w:val="-6"/>
          <w:sz w:val="30"/>
          <w:szCs w:val="30"/>
        </w:rPr>
        <w:t>4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824368" w:rsidRPr="007714C5">
        <w:rPr>
          <w:rFonts w:ascii="Angsana New" w:hAnsi="Angsana New"/>
          <w:spacing w:val="-6"/>
          <w:sz w:val="30"/>
          <w:szCs w:val="30"/>
        </w:rPr>
        <w:t>2563</w:t>
      </w:r>
      <w:r w:rsidRPr="007714C5">
        <w:rPr>
          <w:rFonts w:ascii="Angsana New" w:hAnsi="Angsana New"/>
          <w:spacing w:val="-6"/>
          <w:sz w:val="30"/>
          <w:szCs w:val="30"/>
          <w:cs/>
        </w:rPr>
        <w:t xml:space="preserve"> บริษัทศูนย์รับฝากหลักทรัพย์ฯ ได้ยื่นอุทธรณ์คำพิพากษาศาลแพ่ง</w:t>
      </w:r>
      <w:r w:rsidRPr="007714C5">
        <w:rPr>
          <w:rFonts w:ascii="Angsana New" w:hAnsi="Angsana New"/>
          <w:sz w:val="30"/>
          <w:szCs w:val="30"/>
          <w:cs/>
        </w:rPr>
        <w:t xml:space="preserve">ต่อศาลอุทธรณ์ และบริษัทได้ยื่นคำแก้อุทธรณ์แล้วเมื่อวันที่ </w:t>
      </w:r>
      <w:r w:rsidR="00824368" w:rsidRPr="007714C5">
        <w:rPr>
          <w:rFonts w:ascii="Angsana New" w:hAnsi="Angsana New"/>
          <w:sz w:val="30"/>
          <w:szCs w:val="30"/>
        </w:rPr>
        <w:t>6</w:t>
      </w:r>
      <w:r w:rsidRPr="007714C5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24368" w:rsidRPr="007714C5">
        <w:rPr>
          <w:rFonts w:ascii="Angsana New" w:hAnsi="Angsana New"/>
          <w:sz w:val="30"/>
          <w:szCs w:val="30"/>
        </w:rPr>
        <w:t>2563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="00441C6F" w:rsidRPr="007714C5">
        <w:rPr>
          <w:rFonts w:ascii="Angsana New" w:hAnsi="Angsana New"/>
          <w:sz w:val="30"/>
          <w:szCs w:val="30"/>
          <w:cs/>
        </w:rPr>
        <w:t xml:space="preserve">ต่อมาในวันที่ </w:t>
      </w:r>
      <w:r w:rsidR="00441C6F" w:rsidRPr="007714C5">
        <w:rPr>
          <w:rFonts w:ascii="Angsana New" w:hAnsi="Angsana New"/>
          <w:sz w:val="30"/>
          <w:szCs w:val="30"/>
        </w:rPr>
        <w:t>23</w:t>
      </w:r>
      <w:r w:rsidR="00441C6F" w:rsidRPr="007714C5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41C6F" w:rsidRPr="007714C5">
        <w:rPr>
          <w:rFonts w:ascii="Angsana New" w:hAnsi="Angsana New"/>
          <w:sz w:val="30"/>
          <w:szCs w:val="30"/>
        </w:rPr>
        <w:t>2564</w:t>
      </w:r>
      <w:r w:rsidR="00441C6F" w:rsidRPr="007714C5">
        <w:rPr>
          <w:rFonts w:ascii="Angsana New" w:hAnsi="Angsana New"/>
          <w:sz w:val="30"/>
          <w:szCs w:val="30"/>
          <w:cs/>
        </w:rPr>
        <w:t xml:space="preserve"> </w:t>
      </w:r>
      <w:r w:rsidR="00441C6F" w:rsidRPr="007714C5">
        <w:rPr>
          <w:rFonts w:ascii="Angsana New" w:hAnsi="Angsana New"/>
          <w:spacing w:val="4"/>
          <w:sz w:val="30"/>
          <w:szCs w:val="30"/>
          <w:cs/>
        </w:rPr>
        <w:t>ศาลอุทธรณ์มีคำพิพากษายืนตามศาลแพ่งให้บริษัทศูนย์รับฝากหลักทรัพย์ฯ ชำระเงินให้แก่บริษัทจำนวน</w:t>
      </w:r>
      <w:r w:rsidR="00441C6F" w:rsidRPr="007714C5">
        <w:rPr>
          <w:rFonts w:ascii="Angsana New" w:hAnsi="Angsana New"/>
          <w:sz w:val="30"/>
          <w:szCs w:val="30"/>
          <w:cs/>
        </w:rPr>
        <w:t xml:space="preserve"> </w:t>
      </w:r>
      <w:r w:rsidR="00441C6F" w:rsidRPr="007714C5">
        <w:rPr>
          <w:rFonts w:ascii="Angsana New" w:hAnsi="Angsana New"/>
          <w:spacing w:val="2"/>
          <w:sz w:val="30"/>
          <w:szCs w:val="30"/>
        </w:rPr>
        <w:t>62</w:t>
      </w:r>
      <w:r w:rsidR="00441C6F" w:rsidRPr="007714C5">
        <w:rPr>
          <w:rFonts w:ascii="Angsana New" w:hAnsi="Angsana New"/>
          <w:spacing w:val="2"/>
          <w:sz w:val="30"/>
          <w:szCs w:val="30"/>
          <w:cs/>
        </w:rPr>
        <w:t>.</w:t>
      </w:r>
      <w:r w:rsidR="00441C6F" w:rsidRPr="007714C5">
        <w:rPr>
          <w:rFonts w:ascii="Angsana New" w:hAnsi="Angsana New"/>
          <w:spacing w:val="2"/>
          <w:sz w:val="30"/>
          <w:szCs w:val="30"/>
        </w:rPr>
        <w:t>55</w:t>
      </w:r>
      <w:r w:rsidR="00441C6F" w:rsidRPr="007714C5">
        <w:rPr>
          <w:rFonts w:ascii="Angsana New" w:hAnsi="Angsana New"/>
          <w:spacing w:val="2"/>
          <w:sz w:val="30"/>
          <w:szCs w:val="30"/>
          <w:cs/>
        </w:rPr>
        <w:t xml:space="preserve"> ล้านบาท พร้อมดอกเบี้ยอัตราร้อยละ </w:t>
      </w:r>
      <w:r w:rsidR="00441C6F" w:rsidRPr="007714C5">
        <w:rPr>
          <w:rFonts w:ascii="Angsana New" w:hAnsi="Angsana New"/>
          <w:spacing w:val="2"/>
          <w:sz w:val="30"/>
          <w:szCs w:val="30"/>
        </w:rPr>
        <w:t>7</w:t>
      </w:r>
      <w:r w:rsidR="00441C6F" w:rsidRPr="007714C5">
        <w:rPr>
          <w:rFonts w:ascii="Angsana New" w:hAnsi="Angsana New"/>
          <w:spacing w:val="2"/>
          <w:sz w:val="30"/>
          <w:szCs w:val="30"/>
          <w:cs/>
        </w:rPr>
        <w:t>.</w:t>
      </w:r>
      <w:r w:rsidR="00441C6F" w:rsidRPr="007714C5">
        <w:rPr>
          <w:rFonts w:ascii="Angsana New" w:hAnsi="Angsana New"/>
          <w:spacing w:val="2"/>
          <w:sz w:val="30"/>
          <w:szCs w:val="30"/>
        </w:rPr>
        <w:t>5</w:t>
      </w:r>
      <w:r w:rsidR="00441C6F" w:rsidRPr="007714C5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="001306E8" w:rsidRPr="007714C5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1306E8" w:rsidRPr="007714C5">
        <w:rPr>
          <w:rFonts w:ascii="Angsana New" w:hAnsi="Angsana New"/>
          <w:spacing w:val="2"/>
          <w:sz w:val="30"/>
          <w:szCs w:val="30"/>
        </w:rPr>
        <w:t>4</w:t>
      </w:r>
      <w:r w:rsidR="001306E8" w:rsidRPr="007714C5">
        <w:rPr>
          <w:rFonts w:ascii="Angsana New" w:hAnsi="Angsana New"/>
          <w:spacing w:val="2"/>
          <w:sz w:val="30"/>
          <w:szCs w:val="30"/>
          <w:cs/>
        </w:rPr>
        <w:t xml:space="preserve"> มิถุนายน</w:t>
      </w:r>
      <w:r w:rsidR="001306E8" w:rsidRPr="007714C5">
        <w:rPr>
          <w:rFonts w:ascii="Angsana New" w:hAnsi="Angsana New"/>
          <w:spacing w:val="2"/>
          <w:sz w:val="30"/>
          <w:szCs w:val="30"/>
        </w:rPr>
        <w:t xml:space="preserve"> 2564</w:t>
      </w:r>
      <w:r w:rsidR="001306E8" w:rsidRPr="007714C5">
        <w:rPr>
          <w:rFonts w:ascii="Angsana New" w:hAnsi="Angsana New"/>
          <w:spacing w:val="2"/>
          <w:sz w:val="30"/>
          <w:szCs w:val="30"/>
          <w:cs/>
        </w:rPr>
        <w:t xml:space="preserve"> บริษัทศูนย์รับฝากหลักทรัพย์ฯยื่นขออนุญาตฎีกาต่อศาลฎีกา และวันที่ </w:t>
      </w:r>
      <w:r w:rsidR="001306E8" w:rsidRPr="007714C5">
        <w:rPr>
          <w:rFonts w:ascii="Angsana New" w:hAnsi="Angsana New"/>
          <w:spacing w:val="2"/>
          <w:sz w:val="30"/>
          <w:szCs w:val="30"/>
        </w:rPr>
        <w:t>9</w:t>
      </w:r>
      <w:r w:rsidR="001306E8" w:rsidRPr="007714C5">
        <w:rPr>
          <w:rFonts w:ascii="Angsana New" w:hAnsi="Angsana New"/>
          <w:spacing w:val="2"/>
          <w:sz w:val="30"/>
          <w:szCs w:val="30"/>
          <w:cs/>
        </w:rPr>
        <w:t xml:space="preserve"> กรกฎาคม</w:t>
      </w:r>
      <w:r w:rsidR="001306E8" w:rsidRPr="007714C5">
        <w:rPr>
          <w:rFonts w:ascii="Angsana New" w:hAnsi="Angsana New"/>
          <w:spacing w:val="2"/>
          <w:sz w:val="30"/>
          <w:szCs w:val="30"/>
        </w:rPr>
        <w:t xml:space="preserve"> 2564</w:t>
      </w:r>
      <w:r w:rsidR="001306E8" w:rsidRPr="007714C5">
        <w:rPr>
          <w:rFonts w:ascii="Angsana New" w:hAnsi="Angsana New"/>
          <w:spacing w:val="2"/>
          <w:sz w:val="30"/>
          <w:szCs w:val="30"/>
          <w:cs/>
        </w:rPr>
        <w:t xml:space="preserve"> บริษัทยื่นคัดค้านการขออนุญาตฎีกาของบริษัทศูนย์รับฝากหลักทรัพย์ฯ </w:t>
      </w:r>
      <w:r w:rsidR="00C80D86" w:rsidRPr="007714C5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="00C80D86" w:rsidRPr="007714C5">
        <w:rPr>
          <w:rFonts w:ascii="Angsana New" w:hAnsi="Angsana New"/>
          <w:spacing w:val="8"/>
          <w:sz w:val="30"/>
          <w:szCs w:val="30"/>
        </w:rPr>
        <w:t>19</w:t>
      </w:r>
      <w:r w:rsidR="00C80D86" w:rsidRPr="007714C5">
        <w:rPr>
          <w:rFonts w:ascii="Angsana New" w:hAnsi="Angsana New"/>
          <w:spacing w:val="8"/>
          <w:sz w:val="30"/>
          <w:szCs w:val="30"/>
          <w:cs/>
        </w:rPr>
        <w:t xml:space="preserve"> เมษายน </w:t>
      </w:r>
      <w:r w:rsidR="00C80D86" w:rsidRPr="007714C5">
        <w:rPr>
          <w:rFonts w:ascii="Angsana New" w:hAnsi="Angsana New"/>
          <w:spacing w:val="8"/>
          <w:sz w:val="30"/>
          <w:szCs w:val="30"/>
        </w:rPr>
        <w:t>2565</w:t>
      </w:r>
      <w:r w:rsidR="00C80D86" w:rsidRPr="007714C5">
        <w:rPr>
          <w:rFonts w:ascii="Angsana New" w:hAnsi="Angsana New"/>
          <w:spacing w:val="8"/>
          <w:sz w:val="30"/>
          <w:szCs w:val="30"/>
          <w:cs/>
        </w:rPr>
        <w:t xml:space="preserve"> ศาลฎีกามีคำสั่งอนุญาตและรับฎีกาของบริษัท</w:t>
      </w:r>
      <w:r w:rsidR="00C80D86" w:rsidRPr="007714C5">
        <w:rPr>
          <w:rFonts w:ascii="Angsana New" w:hAnsi="Angsana New"/>
          <w:spacing w:val="8"/>
          <w:sz w:val="30"/>
          <w:szCs w:val="30"/>
        </w:rPr>
        <w:br/>
      </w:r>
      <w:r w:rsidR="00C80D86" w:rsidRPr="007714C5">
        <w:rPr>
          <w:rFonts w:ascii="Angsana New" w:hAnsi="Angsana New"/>
          <w:spacing w:val="4"/>
          <w:sz w:val="30"/>
          <w:szCs w:val="30"/>
          <w:cs/>
        </w:rPr>
        <w:t xml:space="preserve">ศูนย์รับฝากหลักทรัพย์ฯ และบริษัทได้ยื่นคำแก้ฎีกาแล้วเมื่อวันที่ </w:t>
      </w:r>
      <w:r w:rsidR="00C80D86" w:rsidRPr="007714C5">
        <w:rPr>
          <w:rFonts w:ascii="Angsana New" w:hAnsi="Angsana New"/>
          <w:spacing w:val="4"/>
          <w:sz w:val="30"/>
          <w:szCs w:val="30"/>
        </w:rPr>
        <w:t>21</w:t>
      </w:r>
      <w:r w:rsidR="00C80D86" w:rsidRPr="007714C5"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C80D86" w:rsidRPr="007714C5">
        <w:rPr>
          <w:rFonts w:ascii="Angsana New" w:hAnsi="Angsana New"/>
          <w:spacing w:val="4"/>
          <w:sz w:val="30"/>
          <w:szCs w:val="30"/>
        </w:rPr>
        <w:t>2565</w:t>
      </w:r>
      <w:r w:rsidR="00C80D86" w:rsidRPr="007714C5">
        <w:rPr>
          <w:rFonts w:ascii="Angsana New" w:hAnsi="Angsana New"/>
          <w:spacing w:val="4"/>
          <w:sz w:val="30"/>
          <w:szCs w:val="30"/>
          <w:cs/>
        </w:rPr>
        <w:t xml:space="preserve"> ขณะนี้คดีอยู่ระหว่าง</w:t>
      </w:r>
      <w:r w:rsidR="00C80D86" w:rsidRPr="007714C5">
        <w:rPr>
          <w:rFonts w:ascii="Angsana New" w:hAnsi="Angsana New"/>
          <w:spacing w:val="8"/>
          <w:sz w:val="30"/>
          <w:szCs w:val="30"/>
          <w:cs/>
        </w:rPr>
        <w:t>การพิจารณาของศาลฎีกา</w:t>
      </w:r>
    </w:p>
    <w:p w14:paraId="71EC9D8F" w14:textId="77777777" w:rsidR="00DC750E" w:rsidRPr="007714C5" w:rsidRDefault="00DC750E" w:rsidP="00A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1D65665F" w14:textId="1329B1BF" w:rsidR="00A42BA0" w:rsidRPr="007714C5" w:rsidRDefault="00A42BA0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561501E2" w14:textId="77777777" w:rsidR="00000F92" w:rsidRPr="007714C5" w:rsidRDefault="00000F92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F61DDB" w14:textId="77777777" w:rsidR="00DC750E" w:rsidRPr="007714C5" w:rsidRDefault="00A42BA0" w:rsidP="0070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pacing w:val="8"/>
          <w:sz w:val="30"/>
          <w:szCs w:val="30"/>
          <w:cs/>
        </w:rPr>
        <w:t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7714C5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7714C5">
        <w:rPr>
          <w:rFonts w:ascii="Angsana New" w:hAnsi="Angsana New"/>
          <w:spacing w:val="-4"/>
          <w:sz w:val="30"/>
          <w:szCs w:val="30"/>
          <w:cs/>
        </w:rPr>
        <w:t>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</w:t>
      </w:r>
      <w:r w:rsidRPr="007714C5">
        <w:rPr>
          <w:rFonts w:ascii="Angsana New" w:hAnsi="Angsana New"/>
          <w:sz w:val="30"/>
          <w:szCs w:val="30"/>
          <w:cs/>
        </w:rPr>
        <w:t>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42E443D5" w14:textId="329122B0" w:rsidR="00A42BA0" w:rsidRPr="007714C5" w:rsidRDefault="00B97531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br w:type="page"/>
      </w:r>
      <w:r w:rsidR="00A42BA0" w:rsidRPr="007714C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4EC9128" w14:textId="77777777" w:rsidR="009B1E0C" w:rsidRPr="007714C5" w:rsidRDefault="009B1E0C" w:rsidP="00752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8154F1" w14:textId="2BD120D5" w:rsidR="00433159" w:rsidRPr="007714C5" w:rsidRDefault="00221BEE" w:rsidP="00044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714C5">
        <w:rPr>
          <w:rFonts w:ascii="Angsana New" w:hAnsi="Angsana New"/>
          <w:sz w:val="30"/>
          <w:szCs w:val="30"/>
        </w:rPr>
        <w:t>25</w:t>
      </w:r>
      <w:r w:rsidRPr="007714C5">
        <w:rPr>
          <w:rFonts w:ascii="Angsana New" w:hAnsi="Angsana New"/>
          <w:sz w:val="30"/>
          <w:szCs w:val="30"/>
          <w:cs/>
        </w:rPr>
        <w:t xml:space="preserve"> มกราคม </w:t>
      </w:r>
      <w:r w:rsidRPr="007714C5">
        <w:rPr>
          <w:rFonts w:ascii="Angsana New" w:hAnsi="Angsana New"/>
          <w:sz w:val="30"/>
          <w:szCs w:val="30"/>
        </w:rPr>
        <w:t>2566</w:t>
      </w:r>
      <w:r w:rsidRPr="007714C5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ที่ประชุมคณะกรรมการบริษัทมีมติอนุมัติเรื่องต่างๆ ที่สำคัญ ดังนี้</w:t>
      </w:r>
    </w:p>
    <w:p w14:paraId="10E54826" w14:textId="77777777" w:rsidR="009B1E0C" w:rsidRPr="007714C5" w:rsidRDefault="009B1E0C" w:rsidP="00044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86151AA" w14:textId="2D543DC3" w:rsidR="009B1E0C" w:rsidRDefault="009B1E0C" w:rsidP="009B1E0C">
      <w:pPr>
        <w:pStyle w:val="ListParagraph"/>
        <w:numPr>
          <w:ilvl w:val="2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hAnsi="Angsana New"/>
          <w:sz w:val="30"/>
          <w:szCs w:val="30"/>
          <w:cs/>
        </w:rPr>
        <w:t xml:space="preserve">ให้เสนอที่ประชุมสามัญผู้ถือหุ้นเพื่ออนุมัติจ่ายเงินปันผลสำหรับปี </w:t>
      </w:r>
      <w:r w:rsidRPr="007714C5">
        <w:rPr>
          <w:rFonts w:ascii="Angsana New" w:hAnsi="Angsana New"/>
          <w:sz w:val="30"/>
          <w:szCs w:val="30"/>
        </w:rPr>
        <w:t>256</w:t>
      </w:r>
      <w:r w:rsidR="005371DB" w:rsidRPr="007714C5">
        <w:rPr>
          <w:rFonts w:ascii="Angsana New" w:hAnsi="Angsana New"/>
          <w:sz w:val="30"/>
          <w:szCs w:val="30"/>
        </w:rPr>
        <w:t>5</w:t>
      </w:r>
      <w:r w:rsidRPr="007714C5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5371DB" w:rsidRPr="007714C5">
        <w:rPr>
          <w:rFonts w:ascii="Angsana New" w:hAnsi="Angsana New"/>
          <w:sz w:val="30"/>
          <w:szCs w:val="30"/>
        </w:rPr>
        <w:t>8</w:t>
      </w:r>
      <w:r w:rsidRPr="007714C5">
        <w:rPr>
          <w:rFonts w:ascii="Angsana New" w:hAnsi="Angsana New"/>
          <w:sz w:val="30"/>
          <w:szCs w:val="30"/>
          <w:cs/>
        </w:rPr>
        <w:t>.</w:t>
      </w:r>
      <w:r w:rsidR="005371DB" w:rsidRPr="007714C5">
        <w:rPr>
          <w:rFonts w:ascii="Angsana New" w:hAnsi="Angsana New"/>
          <w:sz w:val="30"/>
          <w:szCs w:val="30"/>
        </w:rPr>
        <w:t>0</w:t>
      </w:r>
      <w:r w:rsidRPr="007714C5">
        <w:rPr>
          <w:rFonts w:ascii="Angsana New" w:hAnsi="Angsana New"/>
          <w:sz w:val="30"/>
          <w:szCs w:val="30"/>
        </w:rPr>
        <w:t>0</w:t>
      </w:r>
      <w:r w:rsidRPr="007714C5">
        <w:rPr>
          <w:rFonts w:ascii="Angsana New" w:hAnsi="Angsana New"/>
          <w:sz w:val="30"/>
          <w:szCs w:val="30"/>
          <w:cs/>
        </w:rPr>
        <w:t xml:space="preserve"> บาท รวมเป็นเงิน</w:t>
      </w:r>
      <w:r w:rsidRPr="007714C5">
        <w:rPr>
          <w:rFonts w:ascii="Angsana New" w:hAnsi="Angsana New"/>
          <w:spacing w:val="4"/>
          <w:sz w:val="30"/>
          <w:szCs w:val="30"/>
          <w:cs/>
        </w:rPr>
        <w:t>ประมาณ</w:t>
      </w:r>
      <w:r w:rsidR="005371DB" w:rsidRPr="007714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371DB" w:rsidRPr="007714C5">
        <w:rPr>
          <w:rFonts w:ascii="Angsana New" w:hAnsi="Angsana New"/>
          <w:spacing w:val="4"/>
          <w:sz w:val="30"/>
          <w:szCs w:val="30"/>
        </w:rPr>
        <w:t>9</w:t>
      </w:r>
      <w:r w:rsidRPr="007714C5">
        <w:rPr>
          <w:rFonts w:ascii="Angsana New" w:hAnsi="Angsana New"/>
          <w:spacing w:val="4"/>
          <w:sz w:val="30"/>
          <w:szCs w:val="30"/>
        </w:rPr>
        <w:t>,</w:t>
      </w:r>
      <w:r w:rsidR="00B712CF" w:rsidRPr="007714C5">
        <w:rPr>
          <w:rFonts w:ascii="Angsana New" w:hAnsi="Angsana New"/>
          <w:spacing w:val="4"/>
          <w:sz w:val="30"/>
          <w:szCs w:val="30"/>
        </w:rPr>
        <w:t>6</w:t>
      </w:r>
      <w:r w:rsidRPr="007714C5">
        <w:rPr>
          <w:rFonts w:ascii="Angsana New" w:hAnsi="Angsana New"/>
          <w:spacing w:val="4"/>
          <w:sz w:val="30"/>
          <w:szCs w:val="30"/>
        </w:rPr>
        <w:t>00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ซึ่งบริษัทได้จ่ายเงินปันผลระหว่างกาลไปแล้วในอัตราหุ้นละ </w:t>
      </w:r>
      <w:r w:rsidR="005371DB" w:rsidRPr="007714C5">
        <w:rPr>
          <w:rFonts w:ascii="Angsana New" w:hAnsi="Angsana New"/>
          <w:spacing w:val="4"/>
          <w:sz w:val="30"/>
          <w:szCs w:val="30"/>
        </w:rPr>
        <w:t>6</w:t>
      </w:r>
      <w:r w:rsidRPr="007714C5">
        <w:rPr>
          <w:rFonts w:ascii="Angsana New" w:hAnsi="Angsana New"/>
          <w:spacing w:val="4"/>
          <w:sz w:val="30"/>
          <w:szCs w:val="30"/>
          <w:cs/>
        </w:rPr>
        <w:t>.</w:t>
      </w:r>
      <w:r w:rsidR="005371DB" w:rsidRPr="007714C5">
        <w:rPr>
          <w:rFonts w:ascii="Angsana New" w:hAnsi="Angsana New"/>
          <w:spacing w:val="4"/>
          <w:sz w:val="30"/>
          <w:szCs w:val="30"/>
        </w:rPr>
        <w:t>0</w:t>
      </w:r>
      <w:r w:rsidRPr="007714C5">
        <w:rPr>
          <w:rFonts w:ascii="Angsana New" w:hAnsi="Angsana New"/>
          <w:spacing w:val="4"/>
          <w:sz w:val="30"/>
          <w:szCs w:val="30"/>
        </w:rPr>
        <w:t>0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บาท เมื่อวันที่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="005371DB" w:rsidRPr="007714C5">
        <w:rPr>
          <w:rFonts w:ascii="Angsana New" w:hAnsi="Angsana New"/>
          <w:spacing w:val="-8"/>
          <w:sz w:val="30"/>
          <w:szCs w:val="30"/>
        </w:rPr>
        <w:t>26</w:t>
      </w:r>
      <w:r w:rsidRPr="007714C5">
        <w:rPr>
          <w:rFonts w:ascii="Angsana New" w:hAnsi="Angsana New"/>
          <w:spacing w:val="-8"/>
          <w:sz w:val="30"/>
          <w:szCs w:val="30"/>
          <w:cs/>
        </w:rPr>
        <w:t xml:space="preserve"> สิงหาคม </w:t>
      </w:r>
      <w:r w:rsidRPr="007714C5">
        <w:rPr>
          <w:rFonts w:ascii="Angsana New" w:hAnsi="Angsana New"/>
          <w:spacing w:val="-8"/>
          <w:sz w:val="30"/>
          <w:szCs w:val="30"/>
        </w:rPr>
        <w:t>256</w:t>
      </w:r>
      <w:r w:rsidR="005371DB" w:rsidRPr="007714C5">
        <w:rPr>
          <w:rFonts w:ascii="Angsana New" w:hAnsi="Angsana New"/>
          <w:spacing w:val="-8"/>
          <w:sz w:val="30"/>
          <w:szCs w:val="30"/>
        </w:rPr>
        <w:t>5</w:t>
      </w:r>
      <w:r w:rsidRPr="007714C5">
        <w:rPr>
          <w:rFonts w:ascii="Angsana New" w:hAnsi="Angsana New"/>
          <w:spacing w:val="-8"/>
          <w:sz w:val="30"/>
          <w:szCs w:val="30"/>
          <w:cs/>
        </w:rPr>
        <w:t xml:space="preserve"> ตามที่กล่าวไว้ในหมายเหตุประกอบงบการเงินข้อ </w:t>
      </w:r>
      <w:r w:rsidRPr="007714C5">
        <w:rPr>
          <w:rFonts w:ascii="Angsana New" w:hAnsi="Angsana New"/>
          <w:spacing w:val="-8"/>
          <w:sz w:val="30"/>
          <w:szCs w:val="30"/>
        </w:rPr>
        <w:t>1</w:t>
      </w:r>
      <w:r w:rsidR="00220216" w:rsidRPr="007714C5">
        <w:rPr>
          <w:rFonts w:ascii="Angsana New" w:hAnsi="Angsana New"/>
          <w:spacing w:val="-8"/>
          <w:sz w:val="30"/>
          <w:szCs w:val="30"/>
        </w:rPr>
        <w:t>8</w:t>
      </w:r>
      <w:r w:rsidRPr="007714C5">
        <w:rPr>
          <w:rFonts w:ascii="Angsana New" w:hAnsi="Angsana New"/>
          <w:spacing w:val="-8"/>
          <w:sz w:val="30"/>
          <w:szCs w:val="30"/>
          <w:cs/>
        </w:rPr>
        <w:t xml:space="preserve"> และจะจ่ายเงินปันผลงวดสุดท้ายในอัตราหุ้นละ</w:t>
      </w:r>
      <w:r w:rsidRPr="007714C5">
        <w:rPr>
          <w:rFonts w:ascii="Angsana New" w:hAnsi="Angsana New"/>
          <w:sz w:val="30"/>
          <w:szCs w:val="30"/>
          <w:cs/>
        </w:rPr>
        <w:t xml:space="preserve"> </w:t>
      </w:r>
      <w:r w:rsidR="005371DB" w:rsidRPr="007714C5">
        <w:rPr>
          <w:rFonts w:ascii="Angsana New" w:hAnsi="Angsana New"/>
          <w:spacing w:val="4"/>
          <w:sz w:val="30"/>
          <w:szCs w:val="30"/>
        </w:rPr>
        <w:t>2</w:t>
      </w:r>
      <w:r w:rsidRPr="007714C5">
        <w:rPr>
          <w:rFonts w:ascii="Angsana New" w:hAnsi="Angsana New"/>
          <w:spacing w:val="4"/>
          <w:sz w:val="30"/>
          <w:szCs w:val="30"/>
          <w:cs/>
        </w:rPr>
        <w:t>.</w:t>
      </w:r>
      <w:r w:rsidRPr="007714C5">
        <w:rPr>
          <w:rFonts w:ascii="Angsana New" w:hAnsi="Angsana New"/>
          <w:spacing w:val="4"/>
          <w:sz w:val="30"/>
          <w:szCs w:val="30"/>
        </w:rPr>
        <w:t>00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</w:t>
      </w:r>
      <w:r w:rsidR="001E433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คิดเป็นเงินประมาณ </w:t>
      </w:r>
      <w:r w:rsidR="005371DB" w:rsidRPr="007714C5">
        <w:rPr>
          <w:rFonts w:ascii="Angsana New" w:hAnsi="Angsana New"/>
          <w:spacing w:val="4"/>
          <w:sz w:val="30"/>
          <w:szCs w:val="30"/>
        </w:rPr>
        <w:t>2</w:t>
      </w:r>
      <w:r w:rsidRPr="007714C5">
        <w:rPr>
          <w:rFonts w:ascii="Angsana New" w:hAnsi="Angsana New"/>
          <w:spacing w:val="4"/>
          <w:sz w:val="30"/>
          <w:szCs w:val="30"/>
        </w:rPr>
        <w:t>,</w:t>
      </w:r>
      <w:r w:rsidR="005371DB" w:rsidRPr="007714C5">
        <w:rPr>
          <w:rFonts w:ascii="Angsana New" w:hAnsi="Angsana New"/>
          <w:spacing w:val="4"/>
          <w:sz w:val="30"/>
          <w:szCs w:val="30"/>
        </w:rPr>
        <w:t>4</w:t>
      </w:r>
      <w:r w:rsidRPr="007714C5">
        <w:rPr>
          <w:rFonts w:ascii="Angsana New" w:hAnsi="Angsana New"/>
          <w:spacing w:val="4"/>
          <w:sz w:val="30"/>
          <w:szCs w:val="30"/>
        </w:rPr>
        <w:t>00</w:t>
      </w:r>
      <w:r w:rsidRPr="007714C5">
        <w:rPr>
          <w:rFonts w:ascii="Angsana New" w:hAnsi="Angsana New"/>
          <w:spacing w:val="4"/>
          <w:sz w:val="30"/>
          <w:szCs w:val="30"/>
          <w:cs/>
        </w:rPr>
        <w:t xml:space="preserve"> ล้านบาท โดยกำหนดจ่าย</w:t>
      </w:r>
      <w:r w:rsidRPr="0077358C">
        <w:rPr>
          <w:rFonts w:ascii="Angsana New" w:hAnsi="Angsana New"/>
          <w:spacing w:val="2"/>
          <w:sz w:val="30"/>
          <w:szCs w:val="30"/>
          <w:cs/>
        </w:rPr>
        <w:t xml:space="preserve">ในวันที่ </w:t>
      </w:r>
      <w:r w:rsidRPr="0077358C">
        <w:rPr>
          <w:rFonts w:ascii="Angsana New" w:hAnsi="Angsana New"/>
          <w:spacing w:val="2"/>
          <w:sz w:val="30"/>
          <w:szCs w:val="30"/>
        </w:rPr>
        <w:t>2</w:t>
      </w:r>
      <w:r w:rsidR="005371DB" w:rsidRPr="0077358C">
        <w:rPr>
          <w:rFonts w:ascii="Angsana New" w:hAnsi="Angsana New"/>
          <w:spacing w:val="2"/>
          <w:sz w:val="30"/>
          <w:szCs w:val="30"/>
        </w:rPr>
        <w:t>5</w:t>
      </w:r>
      <w:r w:rsidRPr="0077358C">
        <w:rPr>
          <w:rFonts w:ascii="Angsana New" w:hAnsi="Angsana New"/>
          <w:spacing w:val="2"/>
          <w:sz w:val="30"/>
          <w:szCs w:val="30"/>
          <w:cs/>
        </w:rPr>
        <w:t xml:space="preserve"> เมษายน </w:t>
      </w:r>
      <w:r w:rsidRPr="0077358C">
        <w:rPr>
          <w:rFonts w:ascii="Angsana New" w:hAnsi="Angsana New"/>
          <w:spacing w:val="2"/>
          <w:sz w:val="30"/>
          <w:szCs w:val="30"/>
        </w:rPr>
        <w:t>256</w:t>
      </w:r>
      <w:r w:rsidR="005371DB" w:rsidRPr="0077358C">
        <w:rPr>
          <w:rFonts w:ascii="Angsana New" w:hAnsi="Angsana New"/>
          <w:spacing w:val="2"/>
          <w:sz w:val="30"/>
          <w:szCs w:val="30"/>
        </w:rPr>
        <w:t>6</w:t>
      </w:r>
      <w:r w:rsidRPr="0077358C">
        <w:rPr>
          <w:rFonts w:ascii="Angsana New" w:hAnsi="Angsana New"/>
          <w:spacing w:val="2"/>
          <w:sz w:val="30"/>
          <w:szCs w:val="30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การจ่ายเงินปันผลดังกล่าวขึ้นอยู่กับการอนุมัติจากที่ประชุมสามัญผู้ถือหุ้นในวันที่</w:t>
      </w:r>
      <w:r w:rsidRPr="007714C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371DB" w:rsidRPr="007714C5">
        <w:rPr>
          <w:rFonts w:ascii="Angsana New" w:hAnsi="Angsana New"/>
          <w:sz w:val="30"/>
          <w:szCs w:val="30"/>
        </w:rPr>
        <w:t>29</w:t>
      </w:r>
      <w:r w:rsidRPr="007714C5">
        <w:rPr>
          <w:rFonts w:ascii="Angsana New" w:hAnsi="Angsana New"/>
          <w:sz w:val="30"/>
          <w:szCs w:val="30"/>
          <w:cs/>
        </w:rPr>
        <w:t xml:space="preserve"> มีนาคม </w:t>
      </w:r>
      <w:r w:rsidRPr="007714C5">
        <w:rPr>
          <w:rFonts w:ascii="Angsana New" w:hAnsi="Angsana New"/>
          <w:sz w:val="30"/>
          <w:szCs w:val="30"/>
        </w:rPr>
        <w:t>256</w:t>
      </w:r>
      <w:r w:rsidR="005371DB" w:rsidRPr="007714C5">
        <w:rPr>
          <w:rFonts w:ascii="Angsana New" w:hAnsi="Angsana New"/>
          <w:sz w:val="30"/>
          <w:szCs w:val="30"/>
        </w:rPr>
        <w:t>6</w:t>
      </w:r>
    </w:p>
    <w:p w14:paraId="3B0989D0" w14:textId="77777777" w:rsidR="00276A93" w:rsidRDefault="00276A93" w:rsidP="00773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54E06000" w14:textId="232EC89C" w:rsidR="00276A93" w:rsidRPr="0077358C" w:rsidRDefault="00276A93" w:rsidP="009B1E0C">
      <w:pPr>
        <w:pStyle w:val="ListParagraph"/>
        <w:numPr>
          <w:ilvl w:val="2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pacing w:val="4"/>
          <w:sz w:val="30"/>
          <w:szCs w:val="30"/>
        </w:rPr>
      </w:pPr>
      <w:r w:rsidRPr="0077358C">
        <w:rPr>
          <w:rFonts w:ascii="Angsana New" w:hAnsi="Angsana New"/>
          <w:spacing w:val="-4"/>
          <w:sz w:val="30"/>
          <w:szCs w:val="30"/>
          <w:cs/>
        </w:rPr>
        <w:t>ให้ออกหุ้นกู้ ครั้งที่</w:t>
      </w:r>
      <w:r w:rsidRPr="0077358C">
        <w:rPr>
          <w:rFonts w:ascii="Angsana New" w:hAnsi="Angsana New"/>
          <w:spacing w:val="-4"/>
          <w:sz w:val="30"/>
          <w:szCs w:val="30"/>
        </w:rPr>
        <w:t> 1</w:t>
      </w:r>
      <w:r w:rsidRPr="0077358C">
        <w:rPr>
          <w:rFonts w:ascii="Angsana New" w:hAnsi="Angsana New"/>
          <w:spacing w:val="-4"/>
          <w:sz w:val="30"/>
          <w:szCs w:val="30"/>
          <w:cs/>
        </w:rPr>
        <w:t>/</w:t>
      </w:r>
      <w:r w:rsidRPr="0077358C">
        <w:rPr>
          <w:rFonts w:ascii="Angsana New" w:hAnsi="Angsana New"/>
          <w:spacing w:val="-4"/>
          <w:sz w:val="30"/>
          <w:szCs w:val="30"/>
        </w:rPr>
        <w:t xml:space="preserve">2566 </w:t>
      </w:r>
      <w:r w:rsidRPr="0077358C">
        <w:rPr>
          <w:rFonts w:ascii="Angsana New" w:hAnsi="Angsana New"/>
          <w:spacing w:val="-4"/>
          <w:sz w:val="30"/>
          <w:szCs w:val="30"/>
          <w:cs/>
        </w:rPr>
        <w:t>ในวันที่</w:t>
      </w:r>
      <w:r w:rsidRPr="0077358C">
        <w:rPr>
          <w:rFonts w:ascii="Angsana New" w:hAnsi="Angsana New"/>
          <w:spacing w:val="-4"/>
          <w:sz w:val="30"/>
          <w:szCs w:val="30"/>
        </w:rPr>
        <w:t xml:space="preserve"> 3 </w:t>
      </w:r>
      <w:r w:rsidRPr="0077358C">
        <w:rPr>
          <w:rFonts w:ascii="Angsana New" w:hAnsi="Angsana New"/>
          <w:spacing w:val="-4"/>
          <w:sz w:val="30"/>
          <w:szCs w:val="30"/>
          <w:cs/>
        </w:rPr>
        <w:t>เมษายน</w:t>
      </w:r>
      <w:r w:rsidRPr="0077358C">
        <w:rPr>
          <w:rFonts w:ascii="Angsana New" w:hAnsi="Angsana New"/>
          <w:spacing w:val="-4"/>
          <w:sz w:val="30"/>
          <w:szCs w:val="30"/>
        </w:rPr>
        <w:t xml:space="preserve"> 2566 </w:t>
      </w:r>
      <w:r w:rsidRPr="0077358C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77358C">
        <w:rPr>
          <w:rFonts w:ascii="Angsana New" w:hAnsi="Angsana New"/>
          <w:spacing w:val="-4"/>
          <w:sz w:val="30"/>
          <w:szCs w:val="30"/>
        </w:rPr>
        <w:t xml:space="preserve"> 15,000 </w:t>
      </w:r>
      <w:r w:rsidRPr="0077358C">
        <w:rPr>
          <w:rFonts w:ascii="Angsana New" w:hAnsi="Angsana New"/>
          <w:spacing w:val="-4"/>
          <w:sz w:val="30"/>
          <w:szCs w:val="30"/>
          <w:cs/>
        </w:rPr>
        <w:t>ล้านบาท ที่อัตราดอกเบี้ยคงที่ร้อยละ</w:t>
      </w:r>
      <w:r w:rsidRPr="0077358C">
        <w:rPr>
          <w:rFonts w:ascii="Angsana New" w:hAnsi="Angsana New"/>
          <w:spacing w:val="-4"/>
          <w:sz w:val="30"/>
          <w:szCs w:val="30"/>
        </w:rPr>
        <w:t> 3</w:t>
      </w:r>
      <w:r w:rsidRPr="0077358C">
        <w:rPr>
          <w:rFonts w:ascii="Angsana New" w:hAnsi="Angsana New"/>
          <w:spacing w:val="-4"/>
          <w:sz w:val="30"/>
          <w:szCs w:val="30"/>
          <w:cs/>
        </w:rPr>
        <w:t>.</w:t>
      </w:r>
      <w:r w:rsidRPr="0077358C">
        <w:rPr>
          <w:rFonts w:ascii="Angsana New" w:hAnsi="Angsana New"/>
          <w:spacing w:val="-4"/>
          <w:sz w:val="30"/>
          <w:szCs w:val="30"/>
        </w:rPr>
        <w:t xml:space="preserve">10 </w:t>
      </w:r>
      <w:r w:rsidRPr="0077358C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77358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7358C">
        <w:rPr>
          <w:rFonts w:ascii="Angsana New" w:hAnsi="Angsana New"/>
          <w:sz w:val="30"/>
          <w:szCs w:val="30"/>
          <w:cs/>
        </w:rPr>
        <w:t>อายุ</w:t>
      </w:r>
      <w:r w:rsidRPr="0077358C">
        <w:rPr>
          <w:rFonts w:ascii="Angsana New" w:hAnsi="Angsana New"/>
          <w:sz w:val="30"/>
          <w:szCs w:val="30"/>
        </w:rPr>
        <w:t xml:space="preserve"> 3 </w:t>
      </w:r>
      <w:r w:rsidRPr="0077358C">
        <w:rPr>
          <w:rFonts w:ascii="Angsana New" w:hAnsi="Angsana New"/>
          <w:sz w:val="30"/>
          <w:szCs w:val="30"/>
          <w:cs/>
        </w:rPr>
        <w:t>ปี</w:t>
      </w:r>
      <w:r w:rsidRPr="0077358C">
        <w:rPr>
          <w:rFonts w:ascii="Angsana New" w:hAnsi="Angsana New"/>
          <w:sz w:val="30"/>
          <w:szCs w:val="30"/>
        </w:rPr>
        <w:t xml:space="preserve"> 11 </w:t>
      </w:r>
      <w:r w:rsidRPr="0077358C">
        <w:rPr>
          <w:rFonts w:ascii="Angsana New" w:hAnsi="Angsana New"/>
          <w:sz w:val="30"/>
          <w:szCs w:val="30"/>
          <w:cs/>
        </w:rPr>
        <w:t>เดือน</w:t>
      </w:r>
      <w:r w:rsidRPr="0077358C">
        <w:rPr>
          <w:rFonts w:ascii="Angsana New" w:hAnsi="Angsana New"/>
          <w:sz w:val="30"/>
          <w:szCs w:val="30"/>
        </w:rPr>
        <w:t xml:space="preserve"> 29 </w:t>
      </w:r>
      <w:r w:rsidRPr="0077358C">
        <w:rPr>
          <w:rFonts w:ascii="Angsana New" w:hAnsi="Angsana New"/>
          <w:sz w:val="30"/>
          <w:szCs w:val="30"/>
          <w:cs/>
        </w:rPr>
        <w:t>วัน เพื่อนำไปไถ่ถอนหุ้นกู้ ครั้งที่</w:t>
      </w:r>
      <w:r w:rsidRPr="0077358C">
        <w:rPr>
          <w:rFonts w:ascii="Angsana New" w:hAnsi="Angsana New"/>
          <w:sz w:val="30"/>
          <w:szCs w:val="30"/>
        </w:rPr>
        <w:t> 1</w:t>
      </w:r>
      <w:r w:rsidRPr="0077358C">
        <w:rPr>
          <w:rFonts w:ascii="Angsana New" w:hAnsi="Angsana New"/>
          <w:sz w:val="30"/>
          <w:szCs w:val="30"/>
          <w:cs/>
        </w:rPr>
        <w:t>/</w:t>
      </w:r>
      <w:r w:rsidRPr="0077358C">
        <w:rPr>
          <w:rFonts w:ascii="Angsana New" w:hAnsi="Angsana New"/>
          <w:sz w:val="30"/>
          <w:szCs w:val="30"/>
        </w:rPr>
        <w:t xml:space="preserve">2562 </w:t>
      </w:r>
      <w:r w:rsidRPr="0077358C">
        <w:rPr>
          <w:rFonts w:ascii="Angsana New" w:hAnsi="Angsana New"/>
          <w:sz w:val="30"/>
          <w:szCs w:val="30"/>
          <w:cs/>
        </w:rPr>
        <w:t>จำนวน</w:t>
      </w:r>
      <w:r w:rsidRPr="0077358C">
        <w:rPr>
          <w:rFonts w:ascii="Angsana New" w:hAnsi="Angsana New"/>
          <w:sz w:val="30"/>
          <w:szCs w:val="30"/>
        </w:rPr>
        <w:t xml:space="preserve"> 15,000 </w:t>
      </w:r>
      <w:r w:rsidRPr="0077358C">
        <w:rPr>
          <w:rFonts w:ascii="Angsana New" w:hAnsi="Angsana New"/>
          <w:sz w:val="30"/>
          <w:szCs w:val="30"/>
          <w:cs/>
        </w:rPr>
        <w:t>ล้านบาท ที่จะครบกำหนดไถ่ถอน</w:t>
      </w:r>
    </w:p>
    <w:p w14:paraId="4A0B2429" w14:textId="46BE38F2" w:rsidR="00AC1EAB" w:rsidRPr="007714C5" w:rsidRDefault="00AC1EAB" w:rsidP="009B73B2">
      <w:pPr>
        <w:tabs>
          <w:tab w:val="clear" w:pos="454"/>
          <w:tab w:val="clear" w:pos="680"/>
          <w:tab w:val="clear" w:pos="907"/>
          <w:tab w:val="left" w:pos="-3780"/>
          <w:tab w:val="left" w:pos="426"/>
          <w:tab w:val="left" w:pos="993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AB7A9E2" w14:textId="79FD5CF3" w:rsidR="00DB66CC" w:rsidRPr="007714C5" w:rsidRDefault="00307DD2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4C5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12FCF42F" w14:textId="77777777" w:rsidR="00000F92" w:rsidRPr="00E55B3E" w:rsidRDefault="00000F92" w:rsidP="007D4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</w:p>
    <w:p w14:paraId="0D306194" w14:textId="07F9315E" w:rsidR="006B2E79" w:rsidRPr="007714C5" w:rsidRDefault="006B2E79" w:rsidP="00704A00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7714C5">
        <w:rPr>
          <w:rFonts w:ascii="Angsana New" w:eastAsia="Calibri" w:hAnsi="Angsana New"/>
          <w:sz w:val="30"/>
          <w:szCs w:val="30"/>
          <w:cs/>
          <w:lang w:val="en-GB"/>
        </w:rPr>
        <w:t>สภาวิชาชีพบัญชีได้</w:t>
      </w:r>
      <w:r w:rsidR="00C80D86" w:rsidRPr="007714C5">
        <w:rPr>
          <w:rFonts w:ascii="Angsana New" w:eastAsia="Calibri" w:hAnsi="Angsana New"/>
          <w:sz w:val="30"/>
          <w:szCs w:val="30"/>
          <w:cs/>
          <w:lang w:val="en-GB"/>
        </w:rPr>
        <w:t>ออกและ</w:t>
      </w:r>
      <w:r w:rsidRPr="007714C5">
        <w:rPr>
          <w:rFonts w:ascii="Angsana New" w:eastAsia="Calibri" w:hAnsi="Angsana New"/>
          <w:sz w:val="30"/>
          <w:szCs w:val="30"/>
          <w:cs/>
          <w:lang w:val="en-GB"/>
        </w:rPr>
        <w:t>ปรับปรุงมาตรฐานการรายงานทางการเงิน ซึ่งมีผลบังคับใช้สำหรับรอบระยะเวลาบัญชีที่เริ่มใน</w:t>
      </w:r>
      <w:r w:rsidRPr="007714C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หรือหลังวันที่ </w:t>
      </w:r>
      <w:r w:rsidRPr="007714C5">
        <w:rPr>
          <w:rFonts w:ascii="Angsana New" w:eastAsia="Calibri" w:hAnsi="Angsana New"/>
          <w:spacing w:val="-6"/>
          <w:sz w:val="30"/>
          <w:szCs w:val="30"/>
        </w:rPr>
        <w:t xml:space="preserve">1 </w:t>
      </w:r>
      <w:r w:rsidRPr="007714C5">
        <w:rPr>
          <w:rFonts w:ascii="Angsana New" w:eastAsia="Calibri" w:hAnsi="Angsana New"/>
          <w:spacing w:val="-6"/>
          <w:sz w:val="30"/>
          <w:szCs w:val="30"/>
          <w:cs/>
        </w:rPr>
        <w:t xml:space="preserve">มกราคม </w:t>
      </w:r>
      <w:r w:rsidRPr="007714C5">
        <w:rPr>
          <w:rFonts w:ascii="Angsana New" w:eastAsia="Calibri" w:hAnsi="Angsana New"/>
          <w:spacing w:val="-6"/>
          <w:sz w:val="30"/>
          <w:szCs w:val="30"/>
        </w:rPr>
        <w:t>256</w:t>
      </w:r>
      <w:r w:rsidR="00C80D86" w:rsidRPr="007714C5">
        <w:rPr>
          <w:rFonts w:ascii="Angsana New" w:eastAsia="Calibri" w:hAnsi="Angsana New"/>
          <w:spacing w:val="-6"/>
          <w:sz w:val="30"/>
          <w:szCs w:val="30"/>
        </w:rPr>
        <w:t>6</w:t>
      </w:r>
      <w:r w:rsidRPr="007714C5">
        <w:rPr>
          <w:rFonts w:ascii="Angsana New" w:eastAsia="Calibri" w:hAnsi="Angsana New"/>
          <w:spacing w:val="-6"/>
          <w:sz w:val="30"/>
          <w:szCs w:val="30"/>
          <w:cs/>
        </w:rPr>
        <w:t xml:space="preserve"> โดย</w:t>
      </w:r>
      <w:r w:rsidR="00327616" w:rsidRPr="007714C5">
        <w:rPr>
          <w:rFonts w:ascii="Angsana New" w:eastAsia="Calibri" w:hAnsi="Angsana New"/>
          <w:spacing w:val="-6"/>
          <w:sz w:val="30"/>
          <w:szCs w:val="30"/>
          <w:cs/>
        </w:rPr>
        <w:t>บริษัท</w:t>
      </w:r>
      <w:r w:rsidRPr="007714C5">
        <w:rPr>
          <w:rFonts w:ascii="Angsana New" w:eastAsia="Calibri" w:hAnsi="Angsana New"/>
          <w:spacing w:val="-6"/>
          <w:sz w:val="30"/>
          <w:szCs w:val="30"/>
          <w:cs/>
        </w:rPr>
        <w:t>ไม่ได้นำมาตรฐานการรายงานทางการเงินดังกล่าวมาใช้ในการจัดทำ</w:t>
      </w:r>
      <w:r w:rsidR="00C80D86" w:rsidRPr="007714C5">
        <w:rPr>
          <w:rFonts w:ascii="Angsana New" w:eastAsia="Calibri" w:hAnsi="Angsana New"/>
          <w:spacing w:val="-6"/>
          <w:sz w:val="30"/>
          <w:szCs w:val="30"/>
        </w:rPr>
        <w:br/>
      </w:r>
      <w:r w:rsidR="00327616" w:rsidRPr="007714C5">
        <w:rPr>
          <w:rFonts w:ascii="Angsana New" w:eastAsia="Calibri" w:hAnsi="Angsana New"/>
          <w:spacing w:val="-6"/>
          <w:sz w:val="30"/>
          <w:szCs w:val="30"/>
          <w:cs/>
        </w:rPr>
        <w:t>งบการเงิน</w:t>
      </w:r>
      <w:r w:rsidRPr="007714C5">
        <w:rPr>
          <w:rFonts w:ascii="Angsana New" w:eastAsia="Calibri" w:hAnsi="Angsana New"/>
          <w:spacing w:val="-6"/>
          <w:sz w:val="30"/>
          <w:szCs w:val="30"/>
          <w:cs/>
        </w:rPr>
        <w:t>นี้</w:t>
      </w:r>
      <w:r w:rsidRPr="007714C5">
        <w:rPr>
          <w:rFonts w:ascii="Angsana New" w:eastAsia="Calibri" w:hAnsi="Angsana New"/>
          <w:sz w:val="30"/>
          <w:szCs w:val="30"/>
          <w:cs/>
        </w:rPr>
        <w:t xml:space="preserve">เนื่องจากยังไม่มีผลบังคับใช้ </w:t>
      </w:r>
      <w:r w:rsidR="00327616" w:rsidRPr="007714C5">
        <w:rPr>
          <w:rFonts w:ascii="Angsana New" w:eastAsia="Calibri" w:hAnsi="Angsana New"/>
          <w:sz w:val="30"/>
          <w:szCs w:val="30"/>
          <w:cs/>
        </w:rPr>
        <w:t>บริษัท</w:t>
      </w:r>
      <w:r w:rsidRPr="007714C5">
        <w:rPr>
          <w:rFonts w:ascii="Angsana New" w:eastAsia="Calibri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</w:t>
      </w:r>
      <w:r w:rsidRPr="007714C5">
        <w:rPr>
          <w:rFonts w:ascii="Angsana New" w:eastAsia="Calibri" w:hAnsi="Angsana New"/>
          <w:spacing w:val="-2"/>
          <w:sz w:val="30"/>
          <w:szCs w:val="30"/>
          <w:cs/>
        </w:rPr>
        <w:t>การรายงานทางการเงินที่</w:t>
      </w:r>
      <w:r w:rsidR="00C80D86" w:rsidRPr="007714C5">
        <w:rPr>
          <w:rFonts w:ascii="Angsana New" w:eastAsia="Calibri" w:hAnsi="Angsana New"/>
          <w:spacing w:val="-2"/>
          <w:sz w:val="30"/>
          <w:szCs w:val="30"/>
          <w:cs/>
        </w:rPr>
        <w:t>ออกและ</w:t>
      </w:r>
      <w:r w:rsidRPr="007714C5">
        <w:rPr>
          <w:rFonts w:ascii="Angsana New" w:eastAsia="Calibri" w:hAnsi="Angsana New"/>
          <w:spacing w:val="-2"/>
          <w:sz w:val="30"/>
          <w:szCs w:val="30"/>
          <w:cs/>
        </w:rPr>
        <w:t>ปรับปรุงใหม่</w:t>
      </w:r>
      <w:r w:rsidR="00AC0EEF" w:rsidRPr="007714C5">
        <w:rPr>
          <w:rFonts w:ascii="Angsana New" w:eastAsia="Calibri" w:hAnsi="Angsana New"/>
          <w:spacing w:val="-2"/>
          <w:sz w:val="30"/>
          <w:szCs w:val="30"/>
          <w:cs/>
        </w:rPr>
        <w:t xml:space="preserve">ดังกล่าว </w:t>
      </w:r>
      <w:r w:rsidRPr="007714C5">
        <w:rPr>
          <w:rFonts w:ascii="Angsana New" w:eastAsia="Calibri" w:hAnsi="Angsana New"/>
          <w:spacing w:val="-2"/>
          <w:sz w:val="30"/>
          <w:szCs w:val="30"/>
          <w:cs/>
        </w:rPr>
        <w:t>ซึ่งคาดว่าไม่มีผลกระทบที่มีสาระสำคัญต่อ</w:t>
      </w:r>
      <w:r w:rsidR="00C80D86" w:rsidRPr="007714C5">
        <w:rPr>
          <w:rFonts w:ascii="Angsana New" w:eastAsia="Calibri" w:hAnsi="Angsana New"/>
          <w:spacing w:val="-2"/>
          <w:sz w:val="30"/>
          <w:szCs w:val="30"/>
          <w:cs/>
        </w:rPr>
        <w:br/>
      </w:r>
      <w:r w:rsidRPr="007714C5">
        <w:rPr>
          <w:rFonts w:ascii="Angsana New" w:eastAsia="Calibri" w:hAnsi="Angsana New"/>
          <w:spacing w:val="-2"/>
          <w:sz w:val="30"/>
          <w:szCs w:val="30"/>
          <w:cs/>
        </w:rPr>
        <w:t>งบการเงินใน</w:t>
      </w:r>
      <w:r w:rsidR="00C06C78" w:rsidRPr="007714C5">
        <w:rPr>
          <w:rFonts w:ascii="Angsana New" w:eastAsia="Calibri" w:hAnsi="Angsana New"/>
          <w:spacing w:val="-2"/>
          <w:sz w:val="30"/>
          <w:szCs w:val="30"/>
          <w:cs/>
        </w:rPr>
        <w:t>ปี</w:t>
      </w:r>
      <w:r w:rsidRPr="007714C5">
        <w:rPr>
          <w:rFonts w:ascii="Angsana New" w:eastAsia="Calibri" w:hAnsi="Angsana New"/>
          <w:spacing w:val="-2"/>
          <w:sz w:val="30"/>
          <w:szCs w:val="30"/>
          <w:cs/>
        </w:rPr>
        <w:t>ที่ถือปฏิบัติ</w:t>
      </w:r>
    </w:p>
    <w:p w14:paraId="141C2E94" w14:textId="77777777" w:rsidR="006B2E79" w:rsidRPr="00E55B3E" w:rsidRDefault="006B2E79" w:rsidP="007D4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</w:p>
    <w:sectPr w:rsidR="006B2E79" w:rsidRPr="00E55B3E" w:rsidSect="009611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692" w:right="1196" w:bottom="578" w:left="1151" w:header="720" w:footer="720" w:gutter="0"/>
      <w:pgNumType w:start="14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CE922" w14:textId="77777777" w:rsidR="000B7DF5" w:rsidRPr="004045ED" w:rsidRDefault="000B7DF5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separator/>
      </w:r>
    </w:p>
  </w:endnote>
  <w:endnote w:type="continuationSeparator" w:id="0">
    <w:p w14:paraId="77497178" w14:textId="77777777" w:rsidR="000B7DF5" w:rsidRPr="004045ED" w:rsidRDefault="000B7DF5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9DC7B" w14:textId="77777777" w:rsidR="000B7DF5" w:rsidRDefault="000B7D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0B749" w14:textId="5059ED6A" w:rsidR="000B7DF5" w:rsidRPr="003A3A36" w:rsidRDefault="000B7DF5" w:rsidP="003A3A36">
    <w:pPr>
      <w:pStyle w:val="Footer"/>
      <w:jc w:val="center"/>
      <w:rPr>
        <w:rFonts w:ascii="Angsana New" w:hAnsi="Angsana New"/>
        <w:sz w:val="30"/>
        <w:szCs w:val="30"/>
      </w:rPr>
    </w:pPr>
    <w:r w:rsidRPr="003A3A36">
      <w:rPr>
        <w:rFonts w:ascii="Angsana New" w:hAnsi="Angsana New"/>
        <w:sz w:val="30"/>
        <w:szCs w:val="30"/>
      </w:rPr>
      <w:fldChar w:fldCharType="begin"/>
    </w:r>
    <w:r w:rsidRPr="003A3A36">
      <w:rPr>
        <w:rFonts w:ascii="Angsana New" w:hAnsi="Angsana New"/>
        <w:sz w:val="30"/>
        <w:szCs w:val="30"/>
      </w:rPr>
      <w:instrText xml:space="preserve"> PAGE   \</w:instrText>
    </w:r>
    <w:r w:rsidRPr="003A3A36">
      <w:rPr>
        <w:rFonts w:ascii="Angsana New" w:hAnsi="Angsana New"/>
        <w:sz w:val="30"/>
        <w:szCs w:val="30"/>
        <w:cs/>
      </w:rPr>
      <w:instrText xml:space="preserve">* </w:instrText>
    </w:r>
    <w:r w:rsidRPr="003A3A36">
      <w:rPr>
        <w:rFonts w:ascii="Angsana New" w:hAnsi="Angsana New"/>
        <w:sz w:val="30"/>
        <w:szCs w:val="30"/>
      </w:rPr>
      <w:instrText xml:space="preserve">MERGEFORMAT </w:instrText>
    </w:r>
    <w:r w:rsidRPr="003A3A36">
      <w:rPr>
        <w:rFonts w:ascii="Angsana New" w:hAnsi="Angsana New"/>
        <w:sz w:val="30"/>
        <w:szCs w:val="30"/>
      </w:rPr>
      <w:fldChar w:fldCharType="separate"/>
    </w:r>
    <w:r w:rsidRPr="00A82EB3">
      <w:rPr>
        <w:noProof/>
      </w:rPr>
      <w:t>14</w:t>
    </w:r>
    <w:r w:rsidRPr="003A3A36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E3A58" w14:textId="77777777" w:rsidR="000B7DF5" w:rsidRDefault="000B7D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2E17B" w14:textId="77777777" w:rsidR="000B7DF5" w:rsidRPr="004045ED" w:rsidRDefault="000B7DF5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separator/>
      </w:r>
    </w:p>
  </w:footnote>
  <w:footnote w:type="continuationSeparator" w:id="0">
    <w:p w14:paraId="0111DC9B" w14:textId="77777777" w:rsidR="000B7DF5" w:rsidRPr="004045ED" w:rsidRDefault="000B7DF5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ECCF" w14:textId="77777777" w:rsidR="000B7DF5" w:rsidRDefault="000B7D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FAB7B" w14:textId="77777777" w:rsidR="000B7DF5" w:rsidRPr="00EB2F90" w:rsidRDefault="000B7DF5" w:rsidP="002375A7">
    <w:pPr>
      <w:rPr>
        <w:rFonts w:ascii="Angsana New" w:hAnsi="Angsana New"/>
        <w:b/>
        <w:bCs/>
        <w:sz w:val="32"/>
        <w:szCs w:val="32"/>
        <w:cs/>
      </w:rPr>
    </w:pPr>
    <w:r w:rsidRPr="00EB2F90">
      <w:rPr>
        <w:rFonts w:ascii="Angsana New" w:hAnsi="Angsana New"/>
        <w:b/>
        <w:bCs/>
        <w:sz w:val="32"/>
        <w:szCs w:val="32"/>
        <w:cs/>
      </w:rPr>
      <w:t xml:space="preserve">บริษัทปูนซิเมนต์ไทย จำกัด (มหาชน) </w:t>
    </w:r>
  </w:p>
  <w:p w14:paraId="6D523CF6" w14:textId="77777777" w:rsidR="000B7DF5" w:rsidRPr="00EB2F90" w:rsidRDefault="000B7DF5" w:rsidP="002375A7">
    <w:pPr>
      <w:rPr>
        <w:rFonts w:ascii="Angsana New" w:hAnsi="Angsana New"/>
        <w:b/>
        <w:bCs/>
        <w:sz w:val="32"/>
        <w:szCs w:val="32"/>
      </w:rPr>
    </w:pPr>
    <w:r w:rsidRPr="00EB2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F99AD0" w14:textId="7DE78876" w:rsidR="000B7DF5" w:rsidRPr="00EB2F90" w:rsidRDefault="000B7DF5" w:rsidP="00A83315">
    <w:pPr>
      <w:rPr>
        <w:rFonts w:ascii="Angsana New" w:hAnsi="Angsana New"/>
        <w:b/>
        <w:bCs/>
        <w:sz w:val="32"/>
        <w:szCs w:val="32"/>
      </w:rPr>
    </w:pPr>
    <w:r w:rsidRPr="00EB2F90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B2F90">
      <w:rPr>
        <w:rFonts w:ascii="Angsana New" w:hAnsi="Angsana New"/>
        <w:b/>
        <w:bCs/>
        <w:sz w:val="32"/>
        <w:szCs w:val="32"/>
      </w:rPr>
      <w:t>31</w:t>
    </w:r>
    <w:r w:rsidRPr="00EB2F90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BC23E7">
      <w:rPr>
        <w:rFonts w:ascii="Angsana New" w:hAnsi="Angsana New"/>
        <w:b/>
        <w:bCs/>
        <w:sz w:val="32"/>
        <w:szCs w:val="32"/>
      </w:rPr>
      <w:t>2565</w:t>
    </w:r>
  </w:p>
  <w:p w14:paraId="30B4D157" w14:textId="77777777" w:rsidR="000B7DF5" w:rsidRPr="00EB2F90" w:rsidRDefault="000B7DF5" w:rsidP="00A83315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DAF7" w14:textId="77777777" w:rsidR="000B7DF5" w:rsidRDefault="000B7D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3981C82"/>
    <w:multiLevelType w:val="hybridMultilevel"/>
    <w:tmpl w:val="3CF26CCC"/>
    <w:lvl w:ilvl="0" w:tplc="E71E05F2">
      <w:start w:val="1"/>
      <w:numFmt w:val="thaiLetters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44A429D"/>
    <w:multiLevelType w:val="hybridMultilevel"/>
    <w:tmpl w:val="8BB4EFC8"/>
    <w:lvl w:ilvl="0" w:tplc="DC924E38">
      <w:start w:val="4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B4B780C"/>
    <w:multiLevelType w:val="hybridMultilevel"/>
    <w:tmpl w:val="820C9186"/>
    <w:lvl w:ilvl="0" w:tplc="45A4235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0EC70B3D"/>
    <w:multiLevelType w:val="hybridMultilevel"/>
    <w:tmpl w:val="86C6E7BE"/>
    <w:lvl w:ilvl="0" w:tplc="B7EEC38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0A40B2A"/>
    <w:multiLevelType w:val="multilevel"/>
    <w:tmpl w:val="F85A245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C3160"/>
    <w:multiLevelType w:val="multilevel"/>
    <w:tmpl w:val="F5766E8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B2B6FB1"/>
    <w:multiLevelType w:val="hybridMultilevel"/>
    <w:tmpl w:val="BC0E1D82"/>
    <w:lvl w:ilvl="0" w:tplc="89CE09A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1E1A0693"/>
    <w:multiLevelType w:val="hybridMultilevel"/>
    <w:tmpl w:val="7756878A"/>
    <w:lvl w:ilvl="0" w:tplc="C39CD6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211C88"/>
    <w:multiLevelType w:val="multilevel"/>
    <w:tmpl w:val="72FEEB4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(%1.%2)"/>
      <w:lvlJc w:val="left"/>
      <w:pPr>
        <w:ind w:left="1998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1664" w:hanging="1440"/>
      </w:pPr>
      <w:rPr>
        <w:rFonts w:hint="default"/>
      </w:rPr>
    </w:lvl>
  </w:abstractNum>
  <w:abstractNum w:abstractNumId="26" w15:restartNumberingAfterBreak="0">
    <w:nsid w:val="1FDA2CC1"/>
    <w:multiLevelType w:val="multilevel"/>
    <w:tmpl w:val="A2A86F3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8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1664" w:hanging="1440"/>
      </w:pPr>
      <w:rPr>
        <w:rFonts w:hint="default"/>
      </w:rPr>
    </w:lvl>
  </w:abstractNum>
  <w:abstractNum w:abstractNumId="27" w15:restartNumberingAfterBreak="0">
    <w:nsid w:val="201C7E5A"/>
    <w:multiLevelType w:val="hybridMultilevel"/>
    <w:tmpl w:val="8514E402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0BF73A7"/>
    <w:multiLevelType w:val="hybridMultilevel"/>
    <w:tmpl w:val="59EE6372"/>
    <w:lvl w:ilvl="0" w:tplc="02D4F09C">
      <w:start w:val="1"/>
      <w:numFmt w:val="thaiLetters"/>
      <w:lvlText w:val="(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9" w15:restartNumberingAfterBreak="0">
    <w:nsid w:val="219F0D48"/>
    <w:multiLevelType w:val="hybridMultilevel"/>
    <w:tmpl w:val="23501C52"/>
    <w:lvl w:ilvl="0" w:tplc="DC924E38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64E898FE"/>
    <w:lvl w:ilvl="0" w:tplc="EDDE21A2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48712AB"/>
    <w:multiLevelType w:val="multilevel"/>
    <w:tmpl w:val="A2A86F3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8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1664" w:hanging="1440"/>
      </w:pPr>
      <w:rPr>
        <w:rFonts w:hint="default"/>
      </w:rPr>
    </w:lvl>
  </w:abstractNum>
  <w:abstractNum w:abstractNumId="3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2B650D26"/>
    <w:multiLevelType w:val="hybridMultilevel"/>
    <w:tmpl w:val="ABAC9878"/>
    <w:lvl w:ilvl="0" w:tplc="97DA2ACE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326A5572"/>
    <w:multiLevelType w:val="hybridMultilevel"/>
    <w:tmpl w:val="C71C3164"/>
    <w:lvl w:ilvl="0" w:tplc="1CDA449E">
      <w:start w:val="2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33D068CF"/>
    <w:multiLevelType w:val="hybridMultilevel"/>
    <w:tmpl w:val="1246642E"/>
    <w:lvl w:ilvl="0" w:tplc="6888B236">
      <w:start w:val="2"/>
      <w:numFmt w:val="thaiLetters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DB056E"/>
    <w:multiLevelType w:val="hybridMultilevel"/>
    <w:tmpl w:val="03DC6968"/>
    <w:lvl w:ilvl="0" w:tplc="3D068D60">
      <w:start w:val="1"/>
      <w:numFmt w:val="thaiLetters"/>
      <w:lvlText w:val="(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497B48"/>
    <w:multiLevelType w:val="hybridMultilevel"/>
    <w:tmpl w:val="87BCAD3E"/>
    <w:lvl w:ilvl="0" w:tplc="0F2090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4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4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8" w15:restartNumberingAfterBreak="0">
    <w:nsid w:val="3FC94AA7"/>
    <w:multiLevelType w:val="hybridMultilevel"/>
    <w:tmpl w:val="7E46CFA6"/>
    <w:lvl w:ilvl="0" w:tplc="B7EEC3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94E7EDB"/>
    <w:multiLevelType w:val="hybridMultilevel"/>
    <w:tmpl w:val="D9E4B644"/>
    <w:lvl w:ilvl="0" w:tplc="6E6212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D06E11"/>
    <w:multiLevelType w:val="hybridMultilevel"/>
    <w:tmpl w:val="22AA2F6A"/>
    <w:lvl w:ilvl="0" w:tplc="9E5816C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6F4633BC">
      <w:start w:val="1"/>
      <w:numFmt w:val="thaiLetters"/>
      <w:lvlText w:val="(%2)"/>
      <w:lvlJc w:val="left"/>
      <w:pPr>
        <w:ind w:left="144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 w:tplc="3C32B09C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771ED6"/>
    <w:multiLevelType w:val="hybridMultilevel"/>
    <w:tmpl w:val="97B69F02"/>
    <w:lvl w:ilvl="0" w:tplc="D5D0442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5" w15:restartNumberingAfterBreak="0">
    <w:nsid w:val="65485490"/>
    <w:multiLevelType w:val="hybridMultilevel"/>
    <w:tmpl w:val="16784C64"/>
    <w:lvl w:ilvl="0" w:tplc="3B5A5BE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659674DA"/>
    <w:multiLevelType w:val="hybridMultilevel"/>
    <w:tmpl w:val="FA6832F8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5C1C30"/>
    <w:multiLevelType w:val="hybridMultilevel"/>
    <w:tmpl w:val="E47AB7AC"/>
    <w:lvl w:ilvl="0" w:tplc="9D3EF71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F667DE1"/>
    <w:multiLevelType w:val="hybridMultilevel"/>
    <w:tmpl w:val="49000790"/>
    <w:lvl w:ilvl="0" w:tplc="82D6E3A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142898D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62" w15:restartNumberingAfterBreak="0">
    <w:nsid w:val="71976BD5"/>
    <w:multiLevelType w:val="multilevel"/>
    <w:tmpl w:val="503A1CAC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63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5" w15:restartNumberingAfterBreak="0">
    <w:nsid w:val="76C65C30"/>
    <w:multiLevelType w:val="hybridMultilevel"/>
    <w:tmpl w:val="20304DDE"/>
    <w:lvl w:ilvl="0" w:tplc="12BC20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67" w15:restartNumberingAfterBreak="0">
    <w:nsid w:val="79CA1F08"/>
    <w:multiLevelType w:val="hybridMultilevel"/>
    <w:tmpl w:val="AEB86BC6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6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45"/>
  </w:num>
  <w:num w:numId="12">
    <w:abstractNumId w:val="34"/>
  </w:num>
  <w:num w:numId="13">
    <w:abstractNumId w:val="58"/>
  </w:num>
  <w:num w:numId="14">
    <w:abstractNumId w:val="40"/>
  </w:num>
  <w:num w:numId="15">
    <w:abstractNumId w:val="46"/>
  </w:num>
  <w:num w:numId="16">
    <w:abstractNumId w:val="64"/>
  </w:num>
  <w:num w:numId="17">
    <w:abstractNumId w:val="65"/>
  </w:num>
  <w:num w:numId="18">
    <w:abstractNumId w:val="67"/>
  </w:num>
  <w:num w:numId="19">
    <w:abstractNumId w:val="29"/>
  </w:num>
  <w:num w:numId="20">
    <w:abstractNumId w:val="29"/>
  </w:num>
  <w:num w:numId="21">
    <w:abstractNumId w:val="32"/>
  </w:num>
  <w:num w:numId="22">
    <w:abstractNumId w:val="53"/>
  </w:num>
  <w:num w:numId="23">
    <w:abstractNumId w:val="14"/>
  </w:num>
  <w:num w:numId="24">
    <w:abstractNumId w:val="16"/>
  </w:num>
  <w:num w:numId="25">
    <w:abstractNumId w:val="28"/>
  </w:num>
  <w:num w:numId="26">
    <w:abstractNumId w:val="18"/>
  </w:num>
  <w:num w:numId="27">
    <w:abstractNumId w:val="48"/>
  </w:num>
  <w:num w:numId="28">
    <w:abstractNumId w:val="21"/>
  </w:num>
  <w:num w:numId="29">
    <w:abstractNumId w:val="20"/>
  </w:num>
  <w:num w:numId="30">
    <w:abstractNumId w:val="22"/>
  </w:num>
  <w:num w:numId="31">
    <w:abstractNumId w:val="23"/>
  </w:num>
  <w:num w:numId="32">
    <w:abstractNumId w:val="57"/>
  </w:num>
  <w:num w:numId="33">
    <w:abstractNumId w:val="63"/>
  </w:num>
  <w:num w:numId="34">
    <w:abstractNumId w:val="19"/>
  </w:num>
  <w:num w:numId="35">
    <w:abstractNumId w:val="61"/>
  </w:num>
  <w:num w:numId="36">
    <w:abstractNumId w:val="31"/>
  </w:num>
  <w:num w:numId="37">
    <w:abstractNumId w:val="41"/>
  </w:num>
  <w:num w:numId="38">
    <w:abstractNumId w:val="4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9"/>
  </w:num>
  <w:num w:numId="41">
    <w:abstractNumId w:val="35"/>
  </w:num>
  <w:num w:numId="42">
    <w:abstractNumId w:val="61"/>
  </w:num>
  <w:num w:numId="43">
    <w:abstractNumId w:val="31"/>
  </w:num>
  <w:num w:numId="44">
    <w:abstractNumId w:val="41"/>
  </w:num>
  <w:num w:numId="45">
    <w:abstractNumId w:val="69"/>
  </w:num>
  <w:num w:numId="46">
    <w:abstractNumId w:val="49"/>
  </w:num>
  <w:num w:numId="47">
    <w:abstractNumId w:val="17"/>
  </w:num>
  <w:num w:numId="48">
    <w:abstractNumId w:val="68"/>
  </w:num>
  <w:num w:numId="49">
    <w:abstractNumId w:val="38"/>
  </w:num>
  <w:num w:numId="50">
    <w:abstractNumId w:val="54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0"/>
  </w:num>
  <w:num w:numId="53">
    <w:abstractNumId w:val="36"/>
  </w:num>
  <w:num w:numId="54">
    <w:abstractNumId w:val="27"/>
  </w:num>
  <w:num w:numId="55">
    <w:abstractNumId w:val="13"/>
  </w:num>
  <w:num w:numId="56">
    <w:abstractNumId w:val="56"/>
  </w:num>
  <w:num w:numId="57">
    <w:abstractNumId w:val="43"/>
  </w:num>
  <w:num w:numId="58">
    <w:abstractNumId w:val="24"/>
  </w:num>
  <w:num w:numId="59">
    <w:abstractNumId w:val="15"/>
  </w:num>
  <w:num w:numId="60">
    <w:abstractNumId w:val="11"/>
  </w:num>
  <w:num w:numId="61">
    <w:abstractNumId w:val="12"/>
  </w:num>
  <w:num w:numId="62">
    <w:abstractNumId w:val="39"/>
  </w:num>
  <w:num w:numId="63">
    <w:abstractNumId w:val="52"/>
  </w:num>
  <w:num w:numId="64">
    <w:abstractNumId w:val="68"/>
  </w:num>
  <w:num w:numId="65">
    <w:abstractNumId w:val="42"/>
  </w:num>
  <w:num w:numId="66">
    <w:abstractNumId w:val="60"/>
  </w:num>
  <w:num w:numId="67">
    <w:abstractNumId w:val="51"/>
  </w:num>
  <w:num w:numId="68">
    <w:abstractNumId w:val="66"/>
  </w:num>
  <w:num w:numId="69">
    <w:abstractNumId w:val="50"/>
  </w:num>
  <w:num w:numId="70">
    <w:abstractNumId w:val="37"/>
  </w:num>
  <w:num w:numId="71">
    <w:abstractNumId w:val="55"/>
  </w:num>
  <w:num w:numId="72">
    <w:abstractNumId w:val="44"/>
  </w:num>
  <w:num w:numId="73">
    <w:abstractNumId w:val="62"/>
  </w:num>
  <w:num w:numId="74">
    <w:abstractNumId w:val="33"/>
  </w:num>
  <w:num w:numId="75">
    <w:abstractNumId w:val="26"/>
  </w:num>
  <w:num w:numId="76">
    <w:abstractNumId w:val="25"/>
  </w:num>
  <w:num w:numId="77">
    <w:abstractNumId w:val="1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5C"/>
    <w:rsid w:val="000005BE"/>
    <w:rsid w:val="00000605"/>
    <w:rsid w:val="0000096F"/>
    <w:rsid w:val="00000B45"/>
    <w:rsid w:val="00000C25"/>
    <w:rsid w:val="00000DF4"/>
    <w:rsid w:val="00000F92"/>
    <w:rsid w:val="00001270"/>
    <w:rsid w:val="00001392"/>
    <w:rsid w:val="000014D7"/>
    <w:rsid w:val="0000181A"/>
    <w:rsid w:val="00001848"/>
    <w:rsid w:val="000019BF"/>
    <w:rsid w:val="000019C7"/>
    <w:rsid w:val="00001C2D"/>
    <w:rsid w:val="00002032"/>
    <w:rsid w:val="00002354"/>
    <w:rsid w:val="000027C3"/>
    <w:rsid w:val="00002AD6"/>
    <w:rsid w:val="00002BB4"/>
    <w:rsid w:val="00002EA7"/>
    <w:rsid w:val="000030EB"/>
    <w:rsid w:val="000045EF"/>
    <w:rsid w:val="00004883"/>
    <w:rsid w:val="00004EF0"/>
    <w:rsid w:val="00005BA1"/>
    <w:rsid w:val="000068FA"/>
    <w:rsid w:val="00006906"/>
    <w:rsid w:val="00006EF8"/>
    <w:rsid w:val="000078B4"/>
    <w:rsid w:val="00007993"/>
    <w:rsid w:val="00007DBF"/>
    <w:rsid w:val="0001016F"/>
    <w:rsid w:val="000103FB"/>
    <w:rsid w:val="000109A7"/>
    <w:rsid w:val="00010E22"/>
    <w:rsid w:val="0001109B"/>
    <w:rsid w:val="00011595"/>
    <w:rsid w:val="00011A64"/>
    <w:rsid w:val="00012225"/>
    <w:rsid w:val="000125B3"/>
    <w:rsid w:val="00012F5A"/>
    <w:rsid w:val="0001348B"/>
    <w:rsid w:val="00013A15"/>
    <w:rsid w:val="00013E53"/>
    <w:rsid w:val="00014731"/>
    <w:rsid w:val="000148EF"/>
    <w:rsid w:val="000154B8"/>
    <w:rsid w:val="00016106"/>
    <w:rsid w:val="00016168"/>
    <w:rsid w:val="0001654F"/>
    <w:rsid w:val="000168EE"/>
    <w:rsid w:val="00017250"/>
    <w:rsid w:val="000176B4"/>
    <w:rsid w:val="00017A8E"/>
    <w:rsid w:val="00017ACD"/>
    <w:rsid w:val="00017ADF"/>
    <w:rsid w:val="000200A9"/>
    <w:rsid w:val="000204F0"/>
    <w:rsid w:val="000207C7"/>
    <w:rsid w:val="00020A28"/>
    <w:rsid w:val="00020E18"/>
    <w:rsid w:val="00021674"/>
    <w:rsid w:val="00021A59"/>
    <w:rsid w:val="00021CC4"/>
    <w:rsid w:val="00022C26"/>
    <w:rsid w:val="0002361D"/>
    <w:rsid w:val="00023687"/>
    <w:rsid w:val="000237C4"/>
    <w:rsid w:val="00023C91"/>
    <w:rsid w:val="00023E11"/>
    <w:rsid w:val="00023E3B"/>
    <w:rsid w:val="00024089"/>
    <w:rsid w:val="00024127"/>
    <w:rsid w:val="0002418B"/>
    <w:rsid w:val="0002424D"/>
    <w:rsid w:val="00024580"/>
    <w:rsid w:val="00024B99"/>
    <w:rsid w:val="00024E6A"/>
    <w:rsid w:val="0002516D"/>
    <w:rsid w:val="00025455"/>
    <w:rsid w:val="0002581C"/>
    <w:rsid w:val="00025C3C"/>
    <w:rsid w:val="00026246"/>
    <w:rsid w:val="000269B0"/>
    <w:rsid w:val="000269FC"/>
    <w:rsid w:val="00026DAF"/>
    <w:rsid w:val="0002772C"/>
    <w:rsid w:val="00027CE5"/>
    <w:rsid w:val="00027EFA"/>
    <w:rsid w:val="0003045F"/>
    <w:rsid w:val="0003053E"/>
    <w:rsid w:val="00030C2A"/>
    <w:rsid w:val="00030F27"/>
    <w:rsid w:val="000311E7"/>
    <w:rsid w:val="000315A7"/>
    <w:rsid w:val="00032093"/>
    <w:rsid w:val="000320D3"/>
    <w:rsid w:val="000323E5"/>
    <w:rsid w:val="00032A40"/>
    <w:rsid w:val="00033260"/>
    <w:rsid w:val="0003354D"/>
    <w:rsid w:val="00033873"/>
    <w:rsid w:val="000339B8"/>
    <w:rsid w:val="00033B81"/>
    <w:rsid w:val="00034268"/>
    <w:rsid w:val="0003426D"/>
    <w:rsid w:val="000342C2"/>
    <w:rsid w:val="000358CF"/>
    <w:rsid w:val="00035914"/>
    <w:rsid w:val="00035AA5"/>
    <w:rsid w:val="00035DED"/>
    <w:rsid w:val="00035E3F"/>
    <w:rsid w:val="000360ED"/>
    <w:rsid w:val="0003737E"/>
    <w:rsid w:val="00037B04"/>
    <w:rsid w:val="00037DFF"/>
    <w:rsid w:val="00037F65"/>
    <w:rsid w:val="0004032B"/>
    <w:rsid w:val="00040675"/>
    <w:rsid w:val="0004132E"/>
    <w:rsid w:val="00041625"/>
    <w:rsid w:val="00041DDB"/>
    <w:rsid w:val="00042244"/>
    <w:rsid w:val="000427E1"/>
    <w:rsid w:val="00042B4E"/>
    <w:rsid w:val="00042CF3"/>
    <w:rsid w:val="00042D04"/>
    <w:rsid w:val="00042E18"/>
    <w:rsid w:val="000432EE"/>
    <w:rsid w:val="00043C49"/>
    <w:rsid w:val="00043CAB"/>
    <w:rsid w:val="00043CBF"/>
    <w:rsid w:val="000447A8"/>
    <w:rsid w:val="00044BB7"/>
    <w:rsid w:val="00044C5A"/>
    <w:rsid w:val="00044F50"/>
    <w:rsid w:val="00045201"/>
    <w:rsid w:val="000452A8"/>
    <w:rsid w:val="000455D1"/>
    <w:rsid w:val="000456A3"/>
    <w:rsid w:val="000459B4"/>
    <w:rsid w:val="00045B70"/>
    <w:rsid w:val="00046009"/>
    <w:rsid w:val="0004635F"/>
    <w:rsid w:val="00046950"/>
    <w:rsid w:val="00046BED"/>
    <w:rsid w:val="00046CF7"/>
    <w:rsid w:val="00046F57"/>
    <w:rsid w:val="00050B36"/>
    <w:rsid w:val="00050BCB"/>
    <w:rsid w:val="00051CDD"/>
    <w:rsid w:val="00052834"/>
    <w:rsid w:val="00052ABB"/>
    <w:rsid w:val="00052C3D"/>
    <w:rsid w:val="00053219"/>
    <w:rsid w:val="000534F5"/>
    <w:rsid w:val="0005379D"/>
    <w:rsid w:val="00053E6E"/>
    <w:rsid w:val="00054006"/>
    <w:rsid w:val="000543B4"/>
    <w:rsid w:val="000543CB"/>
    <w:rsid w:val="00054406"/>
    <w:rsid w:val="00054798"/>
    <w:rsid w:val="0005483F"/>
    <w:rsid w:val="00054A38"/>
    <w:rsid w:val="0005530A"/>
    <w:rsid w:val="0005587D"/>
    <w:rsid w:val="00055960"/>
    <w:rsid w:val="00055C86"/>
    <w:rsid w:val="00055D63"/>
    <w:rsid w:val="000560B2"/>
    <w:rsid w:val="00056129"/>
    <w:rsid w:val="000565D4"/>
    <w:rsid w:val="00056B89"/>
    <w:rsid w:val="000574DA"/>
    <w:rsid w:val="00057594"/>
    <w:rsid w:val="00057834"/>
    <w:rsid w:val="000578B4"/>
    <w:rsid w:val="00057D8F"/>
    <w:rsid w:val="00057F9C"/>
    <w:rsid w:val="00057FFA"/>
    <w:rsid w:val="00060049"/>
    <w:rsid w:val="0006030A"/>
    <w:rsid w:val="00060CDB"/>
    <w:rsid w:val="0006121D"/>
    <w:rsid w:val="00061545"/>
    <w:rsid w:val="0006167E"/>
    <w:rsid w:val="000617DD"/>
    <w:rsid w:val="00061B78"/>
    <w:rsid w:val="00061DAF"/>
    <w:rsid w:val="00062116"/>
    <w:rsid w:val="0006220F"/>
    <w:rsid w:val="000622B0"/>
    <w:rsid w:val="000628C1"/>
    <w:rsid w:val="00062958"/>
    <w:rsid w:val="00062BB9"/>
    <w:rsid w:val="00062D5E"/>
    <w:rsid w:val="000633E4"/>
    <w:rsid w:val="00063718"/>
    <w:rsid w:val="00063A22"/>
    <w:rsid w:val="00063A2D"/>
    <w:rsid w:val="00063A48"/>
    <w:rsid w:val="00063DDD"/>
    <w:rsid w:val="0006441A"/>
    <w:rsid w:val="000646A7"/>
    <w:rsid w:val="00064FAE"/>
    <w:rsid w:val="00065182"/>
    <w:rsid w:val="00065375"/>
    <w:rsid w:val="000656E1"/>
    <w:rsid w:val="00065C80"/>
    <w:rsid w:val="000661E1"/>
    <w:rsid w:val="00066215"/>
    <w:rsid w:val="000663AE"/>
    <w:rsid w:val="0006668C"/>
    <w:rsid w:val="00066F3A"/>
    <w:rsid w:val="00067365"/>
    <w:rsid w:val="000674B1"/>
    <w:rsid w:val="00067677"/>
    <w:rsid w:val="000676BF"/>
    <w:rsid w:val="00067D22"/>
    <w:rsid w:val="0007045A"/>
    <w:rsid w:val="00070536"/>
    <w:rsid w:val="000707E6"/>
    <w:rsid w:val="00070B5A"/>
    <w:rsid w:val="00071533"/>
    <w:rsid w:val="000715C4"/>
    <w:rsid w:val="00071669"/>
    <w:rsid w:val="00071707"/>
    <w:rsid w:val="00071897"/>
    <w:rsid w:val="000718A3"/>
    <w:rsid w:val="000721B6"/>
    <w:rsid w:val="00072456"/>
    <w:rsid w:val="00072997"/>
    <w:rsid w:val="00072E0B"/>
    <w:rsid w:val="0007308F"/>
    <w:rsid w:val="000730CF"/>
    <w:rsid w:val="000733B2"/>
    <w:rsid w:val="0007364D"/>
    <w:rsid w:val="000738B1"/>
    <w:rsid w:val="00073C55"/>
    <w:rsid w:val="00073F46"/>
    <w:rsid w:val="00073F7A"/>
    <w:rsid w:val="00074318"/>
    <w:rsid w:val="000744FA"/>
    <w:rsid w:val="00074922"/>
    <w:rsid w:val="0007509B"/>
    <w:rsid w:val="000751B4"/>
    <w:rsid w:val="000751F3"/>
    <w:rsid w:val="000754D3"/>
    <w:rsid w:val="00075511"/>
    <w:rsid w:val="0007591C"/>
    <w:rsid w:val="000759C3"/>
    <w:rsid w:val="00075B0E"/>
    <w:rsid w:val="00075B5F"/>
    <w:rsid w:val="00075DAA"/>
    <w:rsid w:val="00076983"/>
    <w:rsid w:val="00077259"/>
    <w:rsid w:val="00077697"/>
    <w:rsid w:val="00077940"/>
    <w:rsid w:val="00077A5C"/>
    <w:rsid w:val="000810C2"/>
    <w:rsid w:val="00081368"/>
    <w:rsid w:val="00081DED"/>
    <w:rsid w:val="00081F82"/>
    <w:rsid w:val="00081FAF"/>
    <w:rsid w:val="0008234B"/>
    <w:rsid w:val="00082C08"/>
    <w:rsid w:val="00082DB1"/>
    <w:rsid w:val="00082F02"/>
    <w:rsid w:val="0008356D"/>
    <w:rsid w:val="0008392E"/>
    <w:rsid w:val="00083A33"/>
    <w:rsid w:val="00083E1D"/>
    <w:rsid w:val="00084348"/>
    <w:rsid w:val="0008475B"/>
    <w:rsid w:val="00084B25"/>
    <w:rsid w:val="00084E90"/>
    <w:rsid w:val="000851CF"/>
    <w:rsid w:val="0008527B"/>
    <w:rsid w:val="00085D89"/>
    <w:rsid w:val="00086681"/>
    <w:rsid w:val="00086F2A"/>
    <w:rsid w:val="000872C7"/>
    <w:rsid w:val="00087AE5"/>
    <w:rsid w:val="00087B55"/>
    <w:rsid w:val="00087C85"/>
    <w:rsid w:val="00087C9A"/>
    <w:rsid w:val="00087E26"/>
    <w:rsid w:val="00087EC3"/>
    <w:rsid w:val="0009001E"/>
    <w:rsid w:val="00090104"/>
    <w:rsid w:val="0009045C"/>
    <w:rsid w:val="00090794"/>
    <w:rsid w:val="000908EF"/>
    <w:rsid w:val="00091344"/>
    <w:rsid w:val="000917A6"/>
    <w:rsid w:val="000917F7"/>
    <w:rsid w:val="00091947"/>
    <w:rsid w:val="00091CA3"/>
    <w:rsid w:val="00092020"/>
    <w:rsid w:val="000926C9"/>
    <w:rsid w:val="000928E7"/>
    <w:rsid w:val="00092AB6"/>
    <w:rsid w:val="000930EC"/>
    <w:rsid w:val="00093CDC"/>
    <w:rsid w:val="00093D0D"/>
    <w:rsid w:val="00093D52"/>
    <w:rsid w:val="000940C9"/>
    <w:rsid w:val="000941F1"/>
    <w:rsid w:val="000941F8"/>
    <w:rsid w:val="000944A7"/>
    <w:rsid w:val="000946A7"/>
    <w:rsid w:val="00094801"/>
    <w:rsid w:val="00094A28"/>
    <w:rsid w:val="00095061"/>
    <w:rsid w:val="00095128"/>
    <w:rsid w:val="00095209"/>
    <w:rsid w:val="000954D7"/>
    <w:rsid w:val="00095811"/>
    <w:rsid w:val="00095819"/>
    <w:rsid w:val="000958A9"/>
    <w:rsid w:val="000959FA"/>
    <w:rsid w:val="00095CB6"/>
    <w:rsid w:val="00095E17"/>
    <w:rsid w:val="0009650A"/>
    <w:rsid w:val="00096D25"/>
    <w:rsid w:val="00097129"/>
    <w:rsid w:val="0009756E"/>
    <w:rsid w:val="00097852"/>
    <w:rsid w:val="00097E04"/>
    <w:rsid w:val="000A0410"/>
    <w:rsid w:val="000A0478"/>
    <w:rsid w:val="000A081E"/>
    <w:rsid w:val="000A0BE5"/>
    <w:rsid w:val="000A0C3A"/>
    <w:rsid w:val="000A0EBF"/>
    <w:rsid w:val="000A11C9"/>
    <w:rsid w:val="000A1444"/>
    <w:rsid w:val="000A15C9"/>
    <w:rsid w:val="000A1840"/>
    <w:rsid w:val="000A1D10"/>
    <w:rsid w:val="000A1F4E"/>
    <w:rsid w:val="000A21C3"/>
    <w:rsid w:val="000A22BF"/>
    <w:rsid w:val="000A27CC"/>
    <w:rsid w:val="000A27E3"/>
    <w:rsid w:val="000A2941"/>
    <w:rsid w:val="000A2A69"/>
    <w:rsid w:val="000A2A72"/>
    <w:rsid w:val="000A2F7D"/>
    <w:rsid w:val="000A3302"/>
    <w:rsid w:val="000A3356"/>
    <w:rsid w:val="000A340F"/>
    <w:rsid w:val="000A346F"/>
    <w:rsid w:val="000A3B17"/>
    <w:rsid w:val="000A429B"/>
    <w:rsid w:val="000A43A9"/>
    <w:rsid w:val="000A4A02"/>
    <w:rsid w:val="000A4A47"/>
    <w:rsid w:val="000A4B5B"/>
    <w:rsid w:val="000A4CA9"/>
    <w:rsid w:val="000A4F57"/>
    <w:rsid w:val="000A5011"/>
    <w:rsid w:val="000A5246"/>
    <w:rsid w:val="000A53EA"/>
    <w:rsid w:val="000A586D"/>
    <w:rsid w:val="000A5A51"/>
    <w:rsid w:val="000A5C25"/>
    <w:rsid w:val="000A6011"/>
    <w:rsid w:val="000A660F"/>
    <w:rsid w:val="000A66CC"/>
    <w:rsid w:val="000A6AF0"/>
    <w:rsid w:val="000A6C35"/>
    <w:rsid w:val="000A703A"/>
    <w:rsid w:val="000A7A02"/>
    <w:rsid w:val="000A7D90"/>
    <w:rsid w:val="000B0112"/>
    <w:rsid w:val="000B08B9"/>
    <w:rsid w:val="000B0E74"/>
    <w:rsid w:val="000B0F17"/>
    <w:rsid w:val="000B107F"/>
    <w:rsid w:val="000B15FB"/>
    <w:rsid w:val="000B1B44"/>
    <w:rsid w:val="000B213B"/>
    <w:rsid w:val="000B2335"/>
    <w:rsid w:val="000B2E4D"/>
    <w:rsid w:val="000B2EE8"/>
    <w:rsid w:val="000B2F3B"/>
    <w:rsid w:val="000B37A2"/>
    <w:rsid w:val="000B38FA"/>
    <w:rsid w:val="000B3CBC"/>
    <w:rsid w:val="000B3E3D"/>
    <w:rsid w:val="000B433A"/>
    <w:rsid w:val="000B43C8"/>
    <w:rsid w:val="000B4459"/>
    <w:rsid w:val="000B4562"/>
    <w:rsid w:val="000B458E"/>
    <w:rsid w:val="000B4674"/>
    <w:rsid w:val="000B56A9"/>
    <w:rsid w:val="000B5769"/>
    <w:rsid w:val="000B5906"/>
    <w:rsid w:val="000B5C12"/>
    <w:rsid w:val="000B5F51"/>
    <w:rsid w:val="000B604C"/>
    <w:rsid w:val="000B61C8"/>
    <w:rsid w:val="000B6AF7"/>
    <w:rsid w:val="000B6DF1"/>
    <w:rsid w:val="000B6FB1"/>
    <w:rsid w:val="000B713B"/>
    <w:rsid w:val="000B7721"/>
    <w:rsid w:val="000B78AD"/>
    <w:rsid w:val="000B7A60"/>
    <w:rsid w:val="000B7DF5"/>
    <w:rsid w:val="000C01CD"/>
    <w:rsid w:val="000C0368"/>
    <w:rsid w:val="000C04A2"/>
    <w:rsid w:val="000C0946"/>
    <w:rsid w:val="000C0E98"/>
    <w:rsid w:val="000C18BB"/>
    <w:rsid w:val="000C18CE"/>
    <w:rsid w:val="000C1F53"/>
    <w:rsid w:val="000C2445"/>
    <w:rsid w:val="000C24BE"/>
    <w:rsid w:val="000C29BE"/>
    <w:rsid w:val="000C350F"/>
    <w:rsid w:val="000C3541"/>
    <w:rsid w:val="000C3636"/>
    <w:rsid w:val="000C503B"/>
    <w:rsid w:val="000C5111"/>
    <w:rsid w:val="000C577E"/>
    <w:rsid w:val="000C58C0"/>
    <w:rsid w:val="000C5ABD"/>
    <w:rsid w:val="000C61B7"/>
    <w:rsid w:val="000C6888"/>
    <w:rsid w:val="000C6D34"/>
    <w:rsid w:val="000C6EFD"/>
    <w:rsid w:val="000C6FF2"/>
    <w:rsid w:val="000C78BE"/>
    <w:rsid w:val="000C7929"/>
    <w:rsid w:val="000C7B8E"/>
    <w:rsid w:val="000C7EB7"/>
    <w:rsid w:val="000D033D"/>
    <w:rsid w:val="000D058D"/>
    <w:rsid w:val="000D07AE"/>
    <w:rsid w:val="000D09EB"/>
    <w:rsid w:val="000D0C49"/>
    <w:rsid w:val="000D0EF2"/>
    <w:rsid w:val="000D1711"/>
    <w:rsid w:val="000D1881"/>
    <w:rsid w:val="000D1AB9"/>
    <w:rsid w:val="000D2066"/>
    <w:rsid w:val="000D2096"/>
    <w:rsid w:val="000D260F"/>
    <w:rsid w:val="000D2ACF"/>
    <w:rsid w:val="000D33F0"/>
    <w:rsid w:val="000D3603"/>
    <w:rsid w:val="000D41FB"/>
    <w:rsid w:val="000D43A0"/>
    <w:rsid w:val="000D43AA"/>
    <w:rsid w:val="000D43D6"/>
    <w:rsid w:val="000D463C"/>
    <w:rsid w:val="000D47A6"/>
    <w:rsid w:val="000D48DA"/>
    <w:rsid w:val="000D4C65"/>
    <w:rsid w:val="000D5985"/>
    <w:rsid w:val="000D5C2B"/>
    <w:rsid w:val="000D608B"/>
    <w:rsid w:val="000D6652"/>
    <w:rsid w:val="000D75DF"/>
    <w:rsid w:val="000D7627"/>
    <w:rsid w:val="000D76B5"/>
    <w:rsid w:val="000D79DC"/>
    <w:rsid w:val="000D7CB0"/>
    <w:rsid w:val="000D7FD9"/>
    <w:rsid w:val="000E058C"/>
    <w:rsid w:val="000E0DB2"/>
    <w:rsid w:val="000E1470"/>
    <w:rsid w:val="000E149D"/>
    <w:rsid w:val="000E15F5"/>
    <w:rsid w:val="000E1C9A"/>
    <w:rsid w:val="000E1D01"/>
    <w:rsid w:val="000E1DDC"/>
    <w:rsid w:val="000E1FC7"/>
    <w:rsid w:val="000E200F"/>
    <w:rsid w:val="000E24DD"/>
    <w:rsid w:val="000E271B"/>
    <w:rsid w:val="000E2963"/>
    <w:rsid w:val="000E2C68"/>
    <w:rsid w:val="000E2EA0"/>
    <w:rsid w:val="000E3099"/>
    <w:rsid w:val="000E409F"/>
    <w:rsid w:val="000E42A1"/>
    <w:rsid w:val="000E4691"/>
    <w:rsid w:val="000E4923"/>
    <w:rsid w:val="000E4A4E"/>
    <w:rsid w:val="000E54EB"/>
    <w:rsid w:val="000E559D"/>
    <w:rsid w:val="000E5AF9"/>
    <w:rsid w:val="000E609C"/>
    <w:rsid w:val="000E6192"/>
    <w:rsid w:val="000E649E"/>
    <w:rsid w:val="000E6CE1"/>
    <w:rsid w:val="000E6CEA"/>
    <w:rsid w:val="000E701F"/>
    <w:rsid w:val="000E7062"/>
    <w:rsid w:val="000E70FC"/>
    <w:rsid w:val="000E74E0"/>
    <w:rsid w:val="000E7807"/>
    <w:rsid w:val="000E7C70"/>
    <w:rsid w:val="000E7E13"/>
    <w:rsid w:val="000F0339"/>
    <w:rsid w:val="000F03D2"/>
    <w:rsid w:val="000F040E"/>
    <w:rsid w:val="000F0716"/>
    <w:rsid w:val="000F0956"/>
    <w:rsid w:val="000F09A2"/>
    <w:rsid w:val="000F0A2C"/>
    <w:rsid w:val="000F1BA4"/>
    <w:rsid w:val="000F23A9"/>
    <w:rsid w:val="000F23DD"/>
    <w:rsid w:val="000F2810"/>
    <w:rsid w:val="000F2D6D"/>
    <w:rsid w:val="000F2FDD"/>
    <w:rsid w:val="000F35AF"/>
    <w:rsid w:val="000F3F44"/>
    <w:rsid w:val="000F4267"/>
    <w:rsid w:val="000F4541"/>
    <w:rsid w:val="000F4604"/>
    <w:rsid w:val="000F4B94"/>
    <w:rsid w:val="000F56C1"/>
    <w:rsid w:val="000F576C"/>
    <w:rsid w:val="000F5A2A"/>
    <w:rsid w:val="000F5CB7"/>
    <w:rsid w:val="000F5DDD"/>
    <w:rsid w:val="000F61D1"/>
    <w:rsid w:val="000F6CB1"/>
    <w:rsid w:val="000F7391"/>
    <w:rsid w:val="000F7B96"/>
    <w:rsid w:val="000F7E23"/>
    <w:rsid w:val="0010021E"/>
    <w:rsid w:val="0010032E"/>
    <w:rsid w:val="0010085C"/>
    <w:rsid w:val="00100931"/>
    <w:rsid w:val="0010126A"/>
    <w:rsid w:val="001015BD"/>
    <w:rsid w:val="00101789"/>
    <w:rsid w:val="00101827"/>
    <w:rsid w:val="001024A5"/>
    <w:rsid w:val="00102C52"/>
    <w:rsid w:val="00102C6F"/>
    <w:rsid w:val="00102CCA"/>
    <w:rsid w:val="00103596"/>
    <w:rsid w:val="0010483C"/>
    <w:rsid w:val="00104C1F"/>
    <w:rsid w:val="00104E38"/>
    <w:rsid w:val="001050C0"/>
    <w:rsid w:val="0010562F"/>
    <w:rsid w:val="00105CB6"/>
    <w:rsid w:val="00106228"/>
    <w:rsid w:val="001064E5"/>
    <w:rsid w:val="0010662E"/>
    <w:rsid w:val="00106637"/>
    <w:rsid w:val="00106696"/>
    <w:rsid w:val="001069EC"/>
    <w:rsid w:val="00106F2C"/>
    <w:rsid w:val="00107235"/>
    <w:rsid w:val="0010764C"/>
    <w:rsid w:val="00107749"/>
    <w:rsid w:val="001077C4"/>
    <w:rsid w:val="00107A19"/>
    <w:rsid w:val="00107F88"/>
    <w:rsid w:val="0011021E"/>
    <w:rsid w:val="001103F9"/>
    <w:rsid w:val="001107B0"/>
    <w:rsid w:val="00110AD7"/>
    <w:rsid w:val="00110B87"/>
    <w:rsid w:val="00110C31"/>
    <w:rsid w:val="00111782"/>
    <w:rsid w:val="00111877"/>
    <w:rsid w:val="00111BD5"/>
    <w:rsid w:val="00111CC3"/>
    <w:rsid w:val="00112113"/>
    <w:rsid w:val="00113369"/>
    <w:rsid w:val="00113456"/>
    <w:rsid w:val="00113BCB"/>
    <w:rsid w:val="001140F1"/>
    <w:rsid w:val="001141B8"/>
    <w:rsid w:val="0011429D"/>
    <w:rsid w:val="0011456E"/>
    <w:rsid w:val="00114903"/>
    <w:rsid w:val="0011491B"/>
    <w:rsid w:val="00114C30"/>
    <w:rsid w:val="00114C58"/>
    <w:rsid w:val="00115438"/>
    <w:rsid w:val="0011644A"/>
    <w:rsid w:val="001168D9"/>
    <w:rsid w:val="00116901"/>
    <w:rsid w:val="00116915"/>
    <w:rsid w:val="0011703B"/>
    <w:rsid w:val="00117450"/>
    <w:rsid w:val="001177E2"/>
    <w:rsid w:val="00117DE5"/>
    <w:rsid w:val="00117ED6"/>
    <w:rsid w:val="00120178"/>
    <w:rsid w:val="00120302"/>
    <w:rsid w:val="00120BF9"/>
    <w:rsid w:val="00120E1A"/>
    <w:rsid w:val="00120F2A"/>
    <w:rsid w:val="001210A2"/>
    <w:rsid w:val="00121840"/>
    <w:rsid w:val="00122164"/>
    <w:rsid w:val="0012228A"/>
    <w:rsid w:val="0012239F"/>
    <w:rsid w:val="00122A7E"/>
    <w:rsid w:val="00122B45"/>
    <w:rsid w:val="0012370C"/>
    <w:rsid w:val="00124623"/>
    <w:rsid w:val="001246D4"/>
    <w:rsid w:val="0012482D"/>
    <w:rsid w:val="00124C83"/>
    <w:rsid w:val="00124E47"/>
    <w:rsid w:val="0012584B"/>
    <w:rsid w:val="00125D25"/>
    <w:rsid w:val="001261BB"/>
    <w:rsid w:val="00126292"/>
    <w:rsid w:val="00126C10"/>
    <w:rsid w:val="00126EAD"/>
    <w:rsid w:val="001271F6"/>
    <w:rsid w:val="00127299"/>
    <w:rsid w:val="001274A3"/>
    <w:rsid w:val="00127990"/>
    <w:rsid w:val="00127EF9"/>
    <w:rsid w:val="00130252"/>
    <w:rsid w:val="001302E2"/>
    <w:rsid w:val="001306E8"/>
    <w:rsid w:val="00131503"/>
    <w:rsid w:val="00131600"/>
    <w:rsid w:val="00131750"/>
    <w:rsid w:val="00131934"/>
    <w:rsid w:val="00131D24"/>
    <w:rsid w:val="00131D2F"/>
    <w:rsid w:val="00131E69"/>
    <w:rsid w:val="00131F34"/>
    <w:rsid w:val="00131FA7"/>
    <w:rsid w:val="00132190"/>
    <w:rsid w:val="0013232E"/>
    <w:rsid w:val="0013247A"/>
    <w:rsid w:val="00132F0A"/>
    <w:rsid w:val="001334DF"/>
    <w:rsid w:val="00133A06"/>
    <w:rsid w:val="00133FB1"/>
    <w:rsid w:val="00134007"/>
    <w:rsid w:val="001346FE"/>
    <w:rsid w:val="00134703"/>
    <w:rsid w:val="0013474A"/>
    <w:rsid w:val="00134963"/>
    <w:rsid w:val="00134A0D"/>
    <w:rsid w:val="00134D23"/>
    <w:rsid w:val="00134E82"/>
    <w:rsid w:val="00134FEE"/>
    <w:rsid w:val="00135624"/>
    <w:rsid w:val="00135758"/>
    <w:rsid w:val="00135A4B"/>
    <w:rsid w:val="00135C75"/>
    <w:rsid w:val="00135E04"/>
    <w:rsid w:val="00135EA5"/>
    <w:rsid w:val="0013648C"/>
    <w:rsid w:val="001368F1"/>
    <w:rsid w:val="00136CDE"/>
    <w:rsid w:val="0013762F"/>
    <w:rsid w:val="00140064"/>
    <w:rsid w:val="0014035B"/>
    <w:rsid w:val="001405D8"/>
    <w:rsid w:val="00140F4F"/>
    <w:rsid w:val="00140FB7"/>
    <w:rsid w:val="0014108F"/>
    <w:rsid w:val="001415CB"/>
    <w:rsid w:val="00141CF5"/>
    <w:rsid w:val="0014271B"/>
    <w:rsid w:val="0014289A"/>
    <w:rsid w:val="001429FB"/>
    <w:rsid w:val="00142BBF"/>
    <w:rsid w:val="0014397F"/>
    <w:rsid w:val="00143B03"/>
    <w:rsid w:val="00143F8A"/>
    <w:rsid w:val="001445ED"/>
    <w:rsid w:val="00144679"/>
    <w:rsid w:val="00144E87"/>
    <w:rsid w:val="0014501F"/>
    <w:rsid w:val="0014537D"/>
    <w:rsid w:val="0014549D"/>
    <w:rsid w:val="00145716"/>
    <w:rsid w:val="001457F2"/>
    <w:rsid w:val="00145B36"/>
    <w:rsid w:val="00145BD4"/>
    <w:rsid w:val="00145ED6"/>
    <w:rsid w:val="00146C45"/>
    <w:rsid w:val="00146CE1"/>
    <w:rsid w:val="00146CFA"/>
    <w:rsid w:val="00146EFA"/>
    <w:rsid w:val="001472BD"/>
    <w:rsid w:val="00150A2B"/>
    <w:rsid w:val="0015121D"/>
    <w:rsid w:val="001515CB"/>
    <w:rsid w:val="001516A3"/>
    <w:rsid w:val="00151BC8"/>
    <w:rsid w:val="0015265D"/>
    <w:rsid w:val="00152980"/>
    <w:rsid w:val="00152B69"/>
    <w:rsid w:val="00152D18"/>
    <w:rsid w:val="00152EC4"/>
    <w:rsid w:val="00153B7C"/>
    <w:rsid w:val="00153E76"/>
    <w:rsid w:val="00153E7C"/>
    <w:rsid w:val="001541FA"/>
    <w:rsid w:val="001548FB"/>
    <w:rsid w:val="0015521F"/>
    <w:rsid w:val="0015596C"/>
    <w:rsid w:val="00156B77"/>
    <w:rsid w:val="00156E1D"/>
    <w:rsid w:val="001573AA"/>
    <w:rsid w:val="00157AB9"/>
    <w:rsid w:val="00157BCE"/>
    <w:rsid w:val="00157E8D"/>
    <w:rsid w:val="00157EBA"/>
    <w:rsid w:val="00160003"/>
    <w:rsid w:val="001600DE"/>
    <w:rsid w:val="001605B7"/>
    <w:rsid w:val="00160969"/>
    <w:rsid w:val="001609D8"/>
    <w:rsid w:val="00160FCF"/>
    <w:rsid w:val="00161361"/>
    <w:rsid w:val="00161641"/>
    <w:rsid w:val="001616DD"/>
    <w:rsid w:val="00161C73"/>
    <w:rsid w:val="001620C9"/>
    <w:rsid w:val="0016274E"/>
    <w:rsid w:val="00162A35"/>
    <w:rsid w:val="00162E41"/>
    <w:rsid w:val="00163AF4"/>
    <w:rsid w:val="00163CAE"/>
    <w:rsid w:val="00163EA0"/>
    <w:rsid w:val="00164B3C"/>
    <w:rsid w:val="00164E59"/>
    <w:rsid w:val="00165924"/>
    <w:rsid w:val="001666A2"/>
    <w:rsid w:val="0016688D"/>
    <w:rsid w:val="001668A2"/>
    <w:rsid w:val="00167115"/>
    <w:rsid w:val="0016711F"/>
    <w:rsid w:val="001671A4"/>
    <w:rsid w:val="00167366"/>
    <w:rsid w:val="00167C99"/>
    <w:rsid w:val="00167D37"/>
    <w:rsid w:val="00171780"/>
    <w:rsid w:val="00171AF8"/>
    <w:rsid w:val="00171B61"/>
    <w:rsid w:val="00171BA2"/>
    <w:rsid w:val="00171C5B"/>
    <w:rsid w:val="00171D05"/>
    <w:rsid w:val="00171EC8"/>
    <w:rsid w:val="00171F51"/>
    <w:rsid w:val="00172234"/>
    <w:rsid w:val="001722C5"/>
    <w:rsid w:val="00172C0E"/>
    <w:rsid w:val="00172FCD"/>
    <w:rsid w:val="0017356B"/>
    <w:rsid w:val="00173877"/>
    <w:rsid w:val="0017401E"/>
    <w:rsid w:val="0017459E"/>
    <w:rsid w:val="00174818"/>
    <w:rsid w:val="001748C8"/>
    <w:rsid w:val="00174A3B"/>
    <w:rsid w:val="00174AA9"/>
    <w:rsid w:val="00174C5A"/>
    <w:rsid w:val="00175708"/>
    <w:rsid w:val="00175CC0"/>
    <w:rsid w:val="00175EA6"/>
    <w:rsid w:val="001762F1"/>
    <w:rsid w:val="0017684A"/>
    <w:rsid w:val="00177068"/>
    <w:rsid w:val="00177594"/>
    <w:rsid w:val="00177F02"/>
    <w:rsid w:val="00180313"/>
    <w:rsid w:val="001808C6"/>
    <w:rsid w:val="00180EBE"/>
    <w:rsid w:val="00180F63"/>
    <w:rsid w:val="001810E0"/>
    <w:rsid w:val="0018159A"/>
    <w:rsid w:val="00181D10"/>
    <w:rsid w:val="00181E6B"/>
    <w:rsid w:val="00181E7D"/>
    <w:rsid w:val="0018251E"/>
    <w:rsid w:val="001829C5"/>
    <w:rsid w:val="00182A43"/>
    <w:rsid w:val="00182BCF"/>
    <w:rsid w:val="001833FE"/>
    <w:rsid w:val="0018369E"/>
    <w:rsid w:val="00183B64"/>
    <w:rsid w:val="00183DAD"/>
    <w:rsid w:val="00184143"/>
    <w:rsid w:val="00184878"/>
    <w:rsid w:val="0018495C"/>
    <w:rsid w:val="001849FA"/>
    <w:rsid w:val="00184F01"/>
    <w:rsid w:val="00184F67"/>
    <w:rsid w:val="001850FE"/>
    <w:rsid w:val="001853F3"/>
    <w:rsid w:val="00185425"/>
    <w:rsid w:val="0018558B"/>
    <w:rsid w:val="0018582E"/>
    <w:rsid w:val="00185868"/>
    <w:rsid w:val="00185B4F"/>
    <w:rsid w:val="00185CC4"/>
    <w:rsid w:val="001860DE"/>
    <w:rsid w:val="00186C6D"/>
    <w:rsid w:val="001870FB"/>
    <w:rsid w:val="0018716E"/>
    <w:rsid w:val="001874C5"/>
    <w:rsid w:val="001874FB"/>
    <w:rsid w:val="001879AA"/>
    <w:rsid w:val="0019019A"/>
    <w:rsid w:val="00190698"/>
    <w:rsid w:val="0019174C"/>
    <w:rsid w:val="001918AC"/>
    <w:rsid w:val="00191B63"/>
    <w:rsid w:val="00191E4E"/>
    <w:rsid w:val="00192018"/>
    <w:rsid w:val="001925D8"/>
    <w:rsid w:val="0019288E"/>
    <w:rsid w:val="00192D79"/>
    <w:rsid w:val="0019308C"/>
    <w:rsid w:val="00193374"/>
    <w:rsid w:val="00193B92"/>
    <w:rsid w:val="00193CD5"/>
    <w:rsid w:val="00194156"/>
    <w:rsid w:val="00194654"/>
    <w:rsid w:val="00194B9A"/>
    <w:rsid w:val="00194BD3"/>
    <w:rsid w:val="00195A1F"/>
    <w:rsid w:val="00195A26"/>
    <w:rsid w:val="00196BB4"/>
    <w:rsid w:val="00197944"/>
    <w:rsid w:val="00197CC6"/>
    <w:rsid w:val="00197E0D"/>
    <w:rsid w:val="00197EC9"/>
    <w:rsid w:val="001A0549"/>
    <w:rsid w:val="001A07AB"/>
    <w:rsid w:val="001A094D"/>
    <w:rsid w:val="001A11A0"/>
    <w:rsid w:val="001A1291"/>
    <w:rsid w:val="001A136C"/>
    <w:rsid w:val="001A1E49"/>
    <w:rsid w:val="001A2007"/>
    <w:rsid w:val="001A2290"/>
    <w:rsid w:val="001A22C8"/>
    <w:rsid w:val="001A2765"/>
    <w:rsid w:val="001A2FC2"/>
    <w:rsid w:val="001A32FE"/>
    <w:rsid w:val="001A3440"/>
    <w:rsid w:val="001A34BE"/>
    <w:rsid w:val="001A3715"/>
    <w:rsid w:val="001A3BD0"/>
    <w:rsid w:val="001A3DA0"/>
    <w:rsid w:val="001A3E6C"/>
    <w:rsid w:val="001A44F6"/>
    <w:rsid w:val="001A4A27"/>
    <w:rsid w:val="001A51B9"/>
    <w:rsid w:val="001A552B"/>
    <w:rsid w:val="001A57D1"/>
    <w:rsid w:val="001A5DF4"/>
    <w:rsid w:val="001A6924"/>
    <w:rsid w:val="001A6932"/>
    <w:rsid w:val="001A782B"/>
    <w:rsid w:val="001A797D"/>
    <w:rsid w:val="001A7CF9"/>
    <w:rsid w:val="001A7F2F"/>
    <w:rsid w:val="001B0A5C"/>
    <w:rsid w:val="001B0CD4"/>
    <w:rsid w:val="001B0E36"/>
    <w:rsid w:val="001B1049"/>
    <w:rsid w:val="001B12C8"/>
    <w:rsid w:val="001B1735"/>
    <w:rsid w:val="001B1C98"/>
    <w:rsid w:val="001B1E33"/>
    <w:rsid w:val="001B225A"/>
    <w:rsid w:val="001B2284"/>
    <w:rsid w:val="001B2A50"/>
    <w:rsid w:val="001B2F68"/>
    <w:rsid w:val="001B31BE"/>
    <w:rsid w:val="001B34D7"/>
    <w:rsid w:val="001B3B5A"/>
    <w:rsid w:val="001B3CD4"/>
    <w:rsid w:val="001B3E00"/>
    <w:rsid w:val="001B4C6B"/>
    <w:rsid w:val="001B4CD3"/>
    <w:rsid w:val="001B4FD0"/>
    <w:rsid w:val="001B51AC"/>
    <w:rsid w:val="001B54F2"/>
    <w:rsid w:val="001B5983"/>
    <w:rsid w:val="001B6335"/>
    <w:rsid w:val="001B64ED"/>
    <w:rsid w:val="001B65B1"/>
    <w:rsid w:val="001B68DC"/>
    <w:rsid w:val="001B7240"/>
    <w:rsid w:val="001B7410"/>
    <w:rsid w:val="001B76CC"/>
    <w:rsid w:val="001C0349"/>
    <w:rsid w:val="001C047B"/>
    <w:rsid w:val="001C0632"/>
    <w:rsid w:val="001C0CA9"/>
    <w:rsid w:val="001C1176"/>
    <w:rsid w:val="001C1292"/>
    <w:rsid w:val="001C1601"/>
    <w:rsid w:val="001C16DA"/>
    <w:rsid w:val="001C17A2"/>
    <w:rsid w:val="001C18DD"/>
    <w:rsid w:val="001C2190"/>
    <w:rsid w:val="001C3126"/>
    <w:rsid w:val="001C379E"/>
    <w:rsid w:val="001C380F"/>
    <w:rsid w:val="001C388D"/>
    <w:rsid w:val="001C3944"/>
    <w:rsid w:val="001C3ED8"/>
    <w:rsid w:val="001C40F9"/>
    <w:rsid w:val="001C411C"/>
    <w:rsid w:val="001C41A9"/>
    <w:rsid w:val="001C4DAB"/>
    <w:rsid w:val="001C53B7"/>
    <w:rsid w:val="001C5749"/>
    <w:rsid w:val="001C5C7B"/>
    <w:rsid w:val="001C5D09"/>
    <w:rsid w:val="001C6641"/>
    <w:rsid w:val="001C6663"/>
    <w:rsid w:val="001C6D09"/>
    <w:rsid w:val="001C6D5E"/>
    <w:rsid w:val="001C6F1A"/>
    <w:rsid w:val="001C7034"/>
    <w:rsid w:val="001C73E1"/>
    <w:rsid w:val="001C7798"/>
    <w:rsid w:val="001C7AD1"/>
    <w:rsid w:val="001C7E86"/>
    <w:rsid w:val="001C7F9C"/>
    <w:rsid w:val="001D02B2"/>
    <w:rsid w:val="001D036F"/>
    <w:rsid w:val="001D0967"/>
    <w:rsid w:val="001D0A5D"/>
    <w:rsid w:val="001D1212"/>
    <w:rsid w:val="001D1605"/>
    <w:rsid w:val="001D17E0"/>
    <w:rsid w:val="001D1838"/>
    <w:rsid w:val="001D198B"/>
    <w:rsid w:val="001D1EA3"/>
    <w:rsid w:val="001D1EF2"/>
    <w:rsid w:val="001D1FB3"/>
    <w:rsid w:val="001D221E"/>
    <w:rsid w:val="001D22B4"/>
    <w:rsid w:val="001D22B5"/>
    <w:rsid w:val="001D22F2"/>
    <w:rsid w:val="001D2679"/>
    <w:rsid w:val="001D27C6"/>
    <w:rsid w:val="001D2D92"/>
    <w:rsid w:val="001D2DB3"/>
    <w:rsid w:val="001D2EAE"/>
    <w:rsid w:val="001D3000"/>
    <w:rsid w:val="001D32E3"/>
    <w:rsid w:val="001D3566"/>
    <w:rsid w:val="001D378A"/>
    <w:rsid w:val="001D3809"/>
    <w:rsid w:val="001D41DB"/>
    <w:rsid w:val="001D42ED"/>
    <w:rsid w:val="001D441F"/>
    <w:rsid w:val="001D4844"/>
    <w:rsid w:val="001D52A6"/>
    <w:rsid w:val="001D578E"/>
    <w:rsid w:val="001D59C4"/>
    <w:rsid w:val="001D5D8F"/>
    <w:rsid w:val="001D5F00"/>
    <w:rsid w:val="001D5F81"/>
    <w:rsid w:val="001D6013"/>
    <w:rsid w:val="001D6143"/>
    <w:rsid w:val="001D617D"/>
    <w:rsid w:val="001D6298"/>
    <w:rsid w:val="001D67B7"/>
    <w:rsid w:val="001D6B43"/>
    <w:rsid w:val="001D7256"/>
    <w:rsid w:val="001D7310"/>
    <w:rsid w:val="001D7728"/>
    <w:rsid w:val="001D786C"/>
    <w:rsid w:val="001D7B95"/>
    <w:rsid w:val="001D7D81"/>
    <w:rsid w:val="001E0552"/>
    <w:rsid w:val="001E0619"/>
    <w:rsid w:val="001E0735"/>
    <w:rsid w:val="001E0924"/>
    <w:rsid w:val="001E0AC2"/>
    <w:rsid w:val="001E0DC3"/>
    <w:rsid w:val="001E1152"/>
    <w:rsid w:val="001E13C9"/>
    <w:rsid w:val="001E1405"/>
    <w:rsid w:val="001E1C75"/>
    <w:rsid w:val="001E2059"/>
    <w:rsid w:val="001E21ED"/>
    <w:rsid w:val="001E2690"/>
    <w:rsid w:val="001E301D"/>
    <w:rsid w:val="001E3077"/>
    <w:rsid w:val="001E39FD"/>
    <w:rsid w:val="001E3A79"/>
    <w:rsid w:val="001E3D1C"/>
    <w:rsid w:val="001E433E"/>
    <w:rsid w:val="001E4997"/>
    <w:rsid w:val="001E4AC2"/>
    <w:rsid w:val="001E4D69"/>
    <w:rsid w:val="001E59FE"/>
    <w:rsid w:val="001E5EDF"/>
    <w:rsid w:val="001E5F1C"/>
    <w:rsid w:val="001E6177"/>
    <w:rsid w:val="001E66B3"/>
    <w:rsid w:val="001E6EE8"/>
    <w:rsid w:val="001E789C"/>
    <w:rsid w:val="001E7EE8"/>
    <w:rsid w:val="001F0024"/>
    <w:rsid w:val="001F1338"/>
    <w:rsid w:val="001F135E"/>
    <w:rsid w:val="001F15C9"/>
    <w:rsid w:val="001F205B"/>
    <w:rsid w:val="001F2786"/>
    <w:rsid w:val="001F27B8"/>
    <w:rsid w:val="001F2BF5"/>
    <w:rsid w:val="001F3261"/>
    <w:rsid w:val="001F3784"/>
    <w:rsid w:val="001F3B44"/>
    <w:rsid w:val="001F3C99"/>
    <w:rsid w:val="001F3DDB"/>
    <w:rsid w:val="001F4103"/>
    <w:rsid w:val="001F46E5"/>
    <w:rsid w:val="001F4DAD"/>
    <w:rsid w:val="001F5309"/>
    <w:rsid w:val="001F57F1"/>
    <w:rsid w:val="001F5C62"/>
    <w:rsid w:val="001F5CFE"/>
    <w:rsid w:val="001F5D8D"/>
    <w:rsid w:val="001F5E49"/>
    <w:rsid w:val="001F6093"/>
    <w:rsid w:val="001F60D7"/>
    <w:rsid w:val="001F62E5"/>
    <w:rsid w:val="001F66FF"/>
    <w:rsid w:val="001F6B8F"/>
    <w:rsid w:val="001F6DB2"/>
    <w:rsid w:val="001F6E56"/>
    <w:rsid w:val="001F7038"/>
    <w:rsid w:val="001F7345"/>
    <w:rsid w:val="001F74F5"/>
    <w:rsid w:val="001F7A74"/>
    <w:rsid w:val="001F7B52"/>
    <w:rsid w:val="001F7C24"/>
    <w:rsid w:val="0020046A"/>
    <w:rsid w:val="002006A9"/>
    <w:rsid w:val="00200BBC"/>
    <w:rsid w:val="00200FF4"/>
    <w:rsid w:val="00200FF7"/>
    <w:rsid w:val="00201558"/>
    <w:rsid w:val="0020178D"/>
    <w:rsid w:val="002019E9"/>
    <w:rsid w:val="00201A10"/>
    <w:rsid w:val="00201BBE"/>
    <w:rsid w:val="00202560"/>
    <w:rsid w:val="00202993"/>
    <w:rsid w:val="0020325E"/>
    <w:rsid w:val="002032B3"/>
    <w:rsid w:val="00203919"/>
    <w:rsid w:val="00203A04"/>
    <w:rsid w:val="00203A18"/>
    <w:rsid w:val="00203B9D"/>
    <w:rsid w:val="00203F34"/>
    <w:rsid w:val="00203F8C"/>
    <w:rsid w:val="00204007"/>
    <w:rsid w:val="00204721"/>
    <w:rsid w:val="00204B6D"/>
    <w:rsid w:val="00204C2E"/>
    <w:rsid w:val="00204D9D"/>
    <w:rsid w:val="00205381"/>
    <w:rsid w:val="00206210"/>
    <w:rsid w:val="002064E3"/>
    <w:rsid w:val="00206992"/>
    <w:rsid w:val="0020727F"/>
    <w:rsid w:val="002073C5"/>
    <w:rsid w:val="00207629"/>
    <w:rsid w:val="002079BF"/>
    <w:rsid w:val="00207C2C"/>
    <w:rsid w:val="0021056F"/>
    <w:rsid w:val="00210676"/>
    <w:rsid w:val="00210962"/>
    <w:rsid w:val="00210FE0"/>
    <w:rsid w:val="00211906"/>
    <w:rsid w:val="00211981"/>
    <w:rsid w:val="00211C19"/>
    <w:rsid w:val="00211CAD"/>
    <w:rsid w:val="00211CBC"/>
    <w:rsid w:val="00212422"/>
    <w:rsid w:val="00212426"/>
    <w:rsid w:val="002125F5"/>
    <w:rsid w:val="0021327D"/>
    <w:rsid w:val="0021354F"/>
    <w:rsid w:val="00214377"/>
    <w:rsid w:val="00214383"/>
    <w:rsid w:val="00214CD3"/>
    <w:rsid w:val="00215269"/>
    <w:rsid w:val="00215513"/>
    <w:rsid w:val="0021560F"/>
    <w:rsid w:val="00215C35"/>
    <w:rsid w:val="0021626C"/>
    <w:rsid w:val="00216387"/>
    <w:rsid w:val="002165F3"/>
    <w:rsid w:val="0021680F"/>
    <w:rsid w:val="00216BF7"/>
    <w:rsid w:val="00216C13"/>
    <w:rsid w:val="00216E03"/>
    <w:rsid w:val="002177AD"/>
    <w:rsid w:val="0021788C"/>
    <w:rsid w:val="0022019D"/>
    <w:rsid w:val="00220216"/>
    <w:rsid w:val="0022036F"/>
    <w:rsid w:val="00220513"/>
    <w:rsid w:val="002206ED"/>
    <w:rsid w:val="0022096C"/>
    <w:rsid w:val="002209CE"/>
    <w:rsid w:val="00220F03"/>
    <w:rsid w:val="0022104E"/>
    <w:rsid w:val="002215EA"/>
    <w:rsid w:val="00221800"/>
    <w:rsid w:val="002218BF"/>
    <w:rsid w:val="00221929"/>
    <w:rsid w:val="00221AB1"/>
    <w:rsid w:val="00221BB4"/>
    <w:rsid w:val="00221BEE"/>
    <w:rsid w:val="00221C6A"/>
    <w:rsid w:val="0022227F"/>
    <w:rsid w:val="0022259C"/>
    <w:rsid w:val="002231DA"/>
    <w:rsid w:val="0022364E"/>
    <w:rsid w:val="00223B67"/>
    <w:rsid w:val="00223CBC"/>
    <w:rsid w:val="00223E75"/>
    <w:rsid w:val="00223F26"/>
    <w:rsid w:val="002245A1"/>
    <w:rsid w:val="0022465F"/>
    <w:rsid w:val="00224731"/>
    <w:rsid w:val="00225124"/>
    <w:rsid w:val="002254D2"/>
    <w:rsid w:val="0022555B"/>
    <w:rsid w:val="002269CE"/>
    <w:rsid w:val="002271EA"/>
    <w:rsid w:val="0022798A"/>
    <w:rsid w:val="00227FE8"/>
    <w:rsid w:val="00230656"/>
    <w:rsid w:val="00230736"/>
    <w:rsid w:val="0023078F"/>
    <w:rsid w:val="00231242"/>
    <w:rsid w:val="0023193F"/>
    <w:rsid w:val="00231B7F"/>
    <w:rsid w:val="00232554"/>
    <w:rsid w:val="00232B06"/>
    <w:rsid w:val="00232EE9"/>
    <w:rsid w:val="002336E2"/>
    <w:rsid w:val="002340E3"/>
    <w:rsid w:val="00234A35"/>
    <w:rsid w:val="00234F85"/>
    <w:rsid w:val="00234F9C"/>
    <w:rsid w:val="002353E2"/>
    <w:rsid w:val="00235BB5"/>
    <w:rsid w:val="00235CE6"/>
    <w:rsid w:val="00235E20"/>
    <w:rsid w:val="0023618D"/>
    <w:rsid w:val="00236606"/>
    <w:rsid w:val="00237440"/>
    <w:rsid w:val="002374DD"/>
    <w:rsid w:val="002375A7"/>
    <w:rsid w:val="0023786D"/>
    <w:rsid w:val="00240217"/>
    <w:rsid w:val="00240455"/>
    <w:rsid w:val="00240487"/>
    <w:rsid w:val="00240CA3"/>
    <w:rsid w:val="00240D6B"/>
    <w:rsid w:val="00240E1D"/>
    <w:rsid w:val="00240FCD"/>
    <w:rsid w:val="00241682"/>
    <w:rsid w:val="002417F3"/>
    <w:rsid w:val="00242805"/>
    <w:rsid w:val="0024285A"/>
    <w:rsid w:val="002429A5"/>
    <w:rsid w:val="00242EAD"/>
    <w:rsid w:val="00242FEF"/>
    <w:rsid w:val="00243028"/>
    <w:rsid w:val="00243EBF"/>
    <w:rsid w:val="00243F41"/>
    <w:rsid w:val="00243F98"/>
    <w:rsid w:val="00244CF5"/>
    <w:rsid w:val="00244D95"/>
    <w:rsid w:val="00244EC1"/>
    <w:rsid w:val="002452F2"/>
    <w:rsid w:val="0024541D"/>
    <w:rsid w:val="00245624"/>
    <w:rsid w:val="00245C22"/>
    <w:rsid w:val="00245D95"/>
    <w:rsid w:val="00245FED"/>
    <w:rsid w:val="002462E0"/>
    <w:rsid w:val="0024640F"/>
    <w:rsid w:val="002470E8"/>
    <w:rsid w:val="0024796F"/>
    <w:rsid w:val="00247D3A"/>
    <w:rsid w:val="00247E8B"/>
    <w:rsid w:val="00247E91"/>
    <w:rsid w:val="00250B04"/>
    <w:rsid w:val="00250FE6"/>
    <w:rsid w:val="0025118E"/>
    <w:rsid w:val="00251487"/>
    <w:rsid w:val="0025187F"/>
    <w:rsid w:val="00252303"/>
    <w:rsid w:val="0025245B"/>
    <w:rsid w:val="00252621"/>
    <w:rsid w:val="00252656"/>
    <w:rsid w:val="00252676"/>
    <w:rsid w:val="00252A47"/>
    <w:rsid w:val="00252D2A"/>
    <w:rsid w:val="00252F00"/>
    <w:rsid w:val="002533CD"/>
    <w:rsid w:val="00253487"/>
    <w:rsid w:val="002536F2"/>
    <w:rsid w:val="00253805"/>
    <w:rsid w:val="00254038"/>
    <w:rsid w:val="002543D6"/>
    <w:rsid w:val="0025450F"/>
    <w:rsid w:val="002548AE"/>
    <w:rsid w:val="00254994"/>
    <w:rsid w:val="00255203"/>
    <w:rsid w:val="0025615E"/>
    <w:rsid w:val="0025659D"/>
    <w:rsid w:val="002566B8"/>
    <w:rsid w:val="00256925"/>
    <w:rsid w:val="0025701A"/>
    <w:rsid w:val="002570B0"/>
    <w:rsid w:val="00257292"/>
    <w:rsid w:val="00257E2F"/>
    <w:rsid w:val="00257EA7"/>
    <w:rsid w:val="0026056F"/>
    <w:rsid w:val="00260C38"/>
    <w:rsid w:val="0026128D"/>
    <w:rsid w:val="00261A62"/>
    <w:rsid w:val="00261CD9"/>
    <w:rsid w:val="00261E71"/>
    <w:rsid w:val="00261F1B"/>
    <w:rsid w:val="00261F63"/>
    <w:rsid w:val="00262059"/>
    <w:rsid w:val="00262DFA"/>
    <w:rsid w:val="00262EA9"/>
    <w:rsid w:val="002636C9"/>
    <w:rsid w:val="00263BAE"/>
    <w:rsid w:val="00263BCA"/>
    <w:rsid w:val="00264469"/>
    <w:rsid w:val="002647CE"/>
    <w:rsid w:val="00264879"/>
    <w:rsid w:val="00264A25"/>
    <w:rsid w:val="0026569E"/>
    <w:rsid w:val="00265A63"/>
    <w:rsid w:val="00265C9D"/>
    <w:rsid w:val="00266432"/>
    <w:rsid w:val="00266727"/>
    <w:rsid w:val="00266829"/>
    <w:rsid w:val="00266D17"/>
    <w:rsid w:val="00266F18"/>
    <w:rsid w:val="00267301"/>
    <w:rsid w:val="00267B7B"/>
    <w:rsid w:val="0027035E"/>
    <w:rsid w:val="002703B2"/>
    <w:rsid w:val="00270457"/>
    <w:rsid w:val="00270510"/>
    <w:rsid w:val="00270604"/>
    <w:rsid w:val="002706A7"/>
    <w:rsid w:val="002712DD"/>
    <w:rsid w:val="0027166F"/>
    <w:rsid w:val="0027176E"/>
    <w:rsid w:val="002721A5"/>
    <w:rsid w:val="00272604"/>
    <w:rsid w:val="00273011"/>
    <w:rsid w:val="002742AB"/>
    <w:rsid w:val="00274B73"/>
    <w:rsid w:val="00275011"/>
    <w:rsid w:val="002750E9"/>
    <w:rsid w:val="002751B3"/>
    <w:rsid w:val="00275AF8"/>
    <w:rsid w:val="00275F65"/>
    <w:rsid w:val="0027699F"/>
    <w:rsid w:val="00276A93"/>
    <w:rsid w:val="00276CB1"/>
    <w:rsid w:val="00276D18"/>
    <w:rsid w:val="00276D63"/>
    <w:rsid w:val="00276E62"/>
    <w:rsid w:val="00276ED5"/>
    <w:rsid w:val="00276FA7"/>
    <w:rsid w:val="00277684"/>
    <w:rsid w:val="00277987"/>
    <w:rsid w:val="00280052"/>
    <w:rsid w:val="00280077"/>
    <w:rsid w:val="002800B8"/>
    <w:rsid w:val="00280515"/>
    <w:rsid w:val="00280A9A"/>
    <w:rsid w:val="00280C65"/>
    <w:rsid w:val="00280CD4"/>
    <w:rsid w:val="00280DFC"/>
    <w:rsid w:val="0028113D"/>
    <w:rsid w:val="00281271"/>
    <w:rsid w:val="00281BB8"/>
    <w:rsid w:val="00282272"/>
    <w:rsid w:val="00282580"/>
    <w:rsid w:val="00282A22"/>
    <w:rsid w:val="00282E86"/>
    <w:rsid w:val="00282F06"/>
    <w:rsid w:val="00283099"/>
    <w:rsid w:val="0028340D"/>
    <w:rsid w:val="002840C0"/>
    <w:rsid w:val="002843A3"/>
    <w:rsid w:val="002846E5"/>
    <w:rsid w:val="00284758"/>
    <w:rsid w:val="00284874"/>
    <w:rsid w:val="00284C20"/>
    <w:rsid w:val="00284FB3"/>
    <w:rsid w:val="00285930"/>
    <w:rsid w:val="002859ED"/>
    <w:rsid w:val="00286250"/>
    <w:rsid w:val="00286F0F"/>
    <w:rsid w:val="00286F59"/>
    <w:rsid w:val="00287B6F"/>
    <w:rsid w:val="002901D3"/>
    <w:rsid w:val="00290277"/>
    <w:rsid w:val="00290B70"/>
    <w:rsid w:val="00290F93"/>
    <w:rsid w:val="00291431"/>
    <w:rsid w:val="002914E1"/>
    <w:rsid w:val="0029156C"/>
    <w:rsid w:val="0029181D"/>
    <w:rsid w:val="00292132"/>
    <w:rsid w:val="00292C31"/>
    <w:rsid w:val="00293715"/>
    <w:rsid w:val="00293A1F"/>
    <w:rsid w:val="002944D2"/>
    <w:rsid w:val="00294778"/>
    <w:rsid w:val="00294AAD"/>
    <w:rsid w:val="00294BB1"/>
    <w:rsid w:val="00295909"/>
    <w:rsid w:val="00295AA1"/>
    <w:rsid w:val="00296660"/>
    <w:rsid w:val="0029686A"/>
    <w:rsid w:val="00296BFB"/>
    <w:rsid w:val="00297130"/>
    <w:rsid w:val="00297223"/>
    <w:rsid w:val="00297646"/>
    <w:rsid w:val="002976EE"/>
    <w:rsid w:val="00297AF7"/>
    <w:rsid w:val="00297E42"/>
    <w:rsid w:val="002A01D1"/>
    <w:rsid w:val="002A07D8"/>
    <w:rsid w:val="002A0D3E"/>
    <w:rsid w:val="002A16D8"/>
    <w:rsid w:val="002A2112"/>
    <w:rsid w:val="002A2348"/>
    <w:rsid w:val="002A240F"/>
    <w:rsid w:val="002A2A6E"/>
    <w:rsid w:val="002A2D06"/>
    <w:rsid w:val="002A32F9"/>
    <w:rsid w:val="002A33BB"/>
    <w:rsid w:val="002A36F0"/>
    <w:rsid w:val="002A3925"/>
    <w:rsid w:val="002A3CFE"/>
    <w:rsid w:val="002A41E5"/>
    <w:rsid w:val="002A44C6"/>
    <w:rsid w:val="002A4B62"/>
    <w:rsid w:val="002A4D00"/>
    <w:rsid w:val="002A5315"/>
    <w:rsid w:val="002A5F4E"/>
    <w:rsid w:val="002A6192"/>
    <w:rsid w:val="002A65B9"/>
    <w:rsid w:val="002A68D1"/>
    <w:rsid w:val="002A736A"/>
    <w:rsid w:val="002A73A3"/>
    <w:rsid w:val="002B031B"/>
    <w:rsid w:val="002B03EE"/>
    <w:rsid w:val="002B05D0"/>
    <w:rsid w:val="002B093B"/>
    <w:rsid w:val="002B0A01"/>
    <w:rsid w:val="002B0D55"/>
    <w:rsid w:val="002B0D69"/>
    <w:rsid w:val="002B0D81"/>
    <w:rsid w:val="002B12C4"/>
    <w:rsid w:val="002B159E"/>
    <w:rsid w:val="002B1760"/>
    <w:rsid w:val="002B18AD"/>
    <w:rsid w:val="002B19D8"/>
    <w:rsid w:val="002B2669"/>
    <w:rsid w:val="002B2F0F"/>
    <w:rsid w:val="002B31E0"/>
    <w:rsid w:val="002B3368"/>
    <w:rsid w:val="002B38E6"/>
    <w:rsid w:val="002B3B85"/>
    <w:rsid w:val="002B476B"/>
    <w:rsid w:val="002B4AD4"/>
    <w:rsid w:val="002B5796"/>
    <w:rsid w:val="002B57DB"/>
    <w:rsid w:val="002B5E27"/>
    <w:rsid w:val="002B5F3B"/>
    <w:rsid w:val="002B5FAF"/>
    <w:rsid w:val="002B5FB8"/>
    <w:rsid w:val="002B6ACD"/>
    <w:rsid w:val="002B6EE5"/>
    <w:rsid w:val="002C04A5"/>
    <w:rsid w:val="002C07FB"/>
    <w:rsid w:val="002C0F49"/>
    <w:rsid w:val="002C13BE"/>
    <w:rsid w:val="002C2356"/>
    <w:rsid w:val="002C2E6A"/>
    <w:rsid w:val="002C309A"/>
    <w:rsid w:val="002C3273"/>
    <w:rsid w:val="002C3950"/>
    <w:rsid w:val="002C40ED"/>
    <w:rsid w:val="002C41B6"/>
    <w:rsid w:val="002C4611"/>
    <w:rsid w:val="002C509B"/>
    <w:rsid w:val="002C5131"/>
    <w:rsid w:val="002C58AA"/>
    <w:rsid w:val="002C5A86"/>
    <w:rsid w:val="002C5ED4"/>
    <w:rsid w:val="002C5F11"/>
    <w:rsid w:val="002C6CB8"/>
    <w:rsid w:val="002C76B9"/>
    <w:rsid w:val="002C7835"/>
    <w:rsid w:val="002C7E25"/>
    <w:rsid w:val="002C7E81"/>
    <w:rsid w:val="002D05E9"/>
    <w:rsid w:val="002D0702"/>
    <w:rsid w:val="002D076E"/>
    <w:rsid w:val="002D08C7"/>
    <w:rsid w:val="002D0A25"/>
    <w:rsid w:val="002D0A8C"/>
    <w:rsid w:val="002D0C09"/>
    <w:rsid w:val="002D0C41"/>
    <w:rsid w:val="002D1000"/>
    <w:rsid w:val="002D1015"/>
    <w:rsid w:val="002D10F0"/>
    <w:rsid w:val="002D116F"/>
    <w:rsid w:val="002D1927"/>
    <w:rsid w:val="002D27BA"/>
    <w:rsid w:val="002D2932"/>
    <w:rsid w:val="002D32B9"/>
    <w:rsid w:val="002D3BA8"/>
    <w:rsid w:val="002D3F01"/>
    <w:rsid w:val="002D4067"/>
    <w:rsid w:val="002D42F4"/>
    <w:rsid w:val="002D4AD5"/>
    <w:rsid w:val="002D4C13"/>
    <w:rsid w:val="002D4D4A"/>
    <w:rsid w:val="002D4E31"/>
    <w:rsid w:val="002D4E54"/>
    <w:rsid w:val="002D4F7A"/>
    <w:rsid w:val="002D5008"/>
    <w:rsid w:val="002D5790"/>
    <w:rsid w:val="002D5A4D"/>
    <w:rsid w:val="002D5B82"/>
    <w:rsid w:val="002D6323"/>
    <w:rsid w:val="002D642B"/>
    <w:rsid w:val="002D66EC"/>
    <w:rsid w:val="002D6704"/>
    <w:rsid w:val="002D6DA1"/>
    <w:rsid w:val="002D6FEA"/>
    <w:rsid w:val="002D7AF7"/>
    <w:rsid w:val="002E0346"/>
    <w:rsid w:val="002E05FD"/>
    <w:rsid w:val="002E0BC4"/>
    <w:rsid w:val="002E10D2"/>
    <w:rsid w:val="002E113E"/>
    <w:rsid w:val="002E14C5"/>
    <w:rsid w:val="002E1524"/>
    <w:rsid w:val="002E1D19"/>
    <w:rsid w:val="002E2301"/>
    <w:rsid w:val="002E2602"/>
    <w:rsid w:val="002E2783"/>
    <w:rsid w:val="002E2D66"/>
    <w:rsid w:val="002E2E5A"/>
    <w:rsid w:val="002E2ED1"/>
    <w:rsid w:val="002E30E6"/>
    <w:rsid w:val="002E397D"/>
    <w:rsid w:val="002E3A4E"/>
    <w:rsid w:val="002E3DFB"/>
    <w:rsid w:val="002E4862"/>
    <w:rsid w:val="002E4A45"/>
    <w:rsid w:val="002E4B1A"/>
    <w:rsid w:val="002E595B"/>
    <w:rsid w:val="002E5B2C"/>
    <w:rsid w:val="002E6732"/>
    <w:rsid w:val="002E6DB5"/>
    <w:rsid w:val="002E70A4"/>
    <w:rsid w:val="002E7336"/>
    <w:rsid w:val="002E765B"/>
    <w:rsid w:val="002E76F2"/>
    <w:rsid w:val="002E7851"/>
    <w:rsid w:val="002E7AB8"/>
    <w:rsid w:val="002E7C05"/>
    <w:rsid w:val="002E7C8A"/>
    <w:rsid w:val="002F0404"/>
    <w:rsid w:val="002F04AE"/>
    <w:rsid w:val="002F1006"/>
    <w:rsid w:val="002F11BE"/>
    <w:rsid w:val="002F1AE7"/>
    <w:rsid w:val="002F1CD1"/>
    <w:rsid w:val="002F25FD"/>
    <w:rsid w:val="002F26D6"/>
    <w:rsid w:val="002F2972"/>
    <w:rsid w:val="002F34EA"/>
    <w:rsid w:val="002F37FC"/>
    <w:rsid w:val="002F3A1D"/>
    <w:rsid w:val="002F3EC8"/>
    <w:rsid w:val="002F4FDC"/>
    <w:rsid w:val="002F51B9"/>
    <w:rsid w:val="002F5CD9"/>
    <w:rsid w:val="002F60A3"/>
    <w:rsid w:val="002F63B3"/>
    <w:rsid w:val="002F69E4"/>
    <w:rsid w:val="002F6B3B"/>
    <w:rsid w:val="002F74EB"/>
    <w:rsid w:val="002F750B"/>
    <w:rsid w:val="002F7CAB"/>
    <w:rsid w:val="002F7FA1"/>
    <w:rsid w:val="00300121"/>
    <w:rsid w:val="003006FA"/>
    <w:rsid w:val="00300A8D"/>
    <w:rsid w:val="003010D5"/>
    <w:rsid w:val="00301751"/>
    <w:rsid w:val="00301CD5"/>
    <w:rsid w:val="00302038"/>
    <w:rsid w:val="0030208F"/>
    <w:rsid w:val="003026B1"/>
    <w:rsid w:val="00302BF0"/>
    <w:rsid w:val="00302E06"/>
    <w:rsid w:val="00302FC2"/>
    <w:rsid w:val="00303077"/>
    <w:rsid w:val="003030A1"/>
    <w:rsid w:val="0030358D"/>
    <w:rsid w:val="00303D11"/>
    <w:rsid w:val="00303EFC"/>
    <w:rsid w:val="00304473"/>
    <w:rsid w:val="00304973"/>
    <w:rsid w:val="00305033"/>
    <w:rsid w:val="00305115"/>
    <w:rsid w:val="0030535F"/>
    <w:rsid w:val="003057D6"/>
    <w:rsid w:val="00305868"/>
    <w:rsid w:val="00305961"/>
    <w:rsid w:val="0030598D"/>
    <w:rsid w:val="003059D8"/>
    <w:rsid w:val="00305FC0"/>
    <w:rsid w:val="003063B6"/>
    <w:rsid w:val="003065BB"/>
    <w:rsid w:val="00306633"/>
    <w:rsid w:val="003068FB"/>
    <w:rsid w:val="00306CFA"/>
    <w:rsid w:val="00306D54"/>
    <w:rsid w:val="00306F09"/>
    <w:rsid w:val="00307204"/>
    <w:rsid w:val="00307578"/>
    <w:rsid w:val="00307880"/>
    <w:rsid w:val="003078D5"/>
    <w:rsid w:val="003079E1"/>
    <w:rsid w:val="00307B23"/>
    <w:rsid w:val="00307BC2"/>
    <w:rsid w:val="00307DD2"/>
    <w:rsid w:val="00310842"/>
    <w:rsid w:val="00310A02"/>
    <w:rsid w:val="00310C61"/>
    <w:rsid w:val="00310EAC"/>
    <w:rsid w:val="003112E1"/>
    <w:rsid w:val="00311891"/>
    <w:rsid w:val="0031234C"/>
    <w:rsid w:val="003124A6"/>
    <w:rsid w:val="003134DB"/>
    <w:rsid w:val="00313539"/>
    <w:rsid w:val="0031365A"/>
    <w:rsid w:val="003136A9"/>
    <w:rsid w:val="003140DA"/>
    <w:rsid w:val="0031429C"/>
    <w:rsid w:val="003148CC"/>
    <w:rsid w:val="00314A04"/>
    <w:rsid w:val="00314C5B"/>
    <w:rsid w:val="00314DC8"/>
    <w:rsid w:val="0031522D"/>
    <w:rsid w:val="003158A4"/>
    <w:rsid w:val="00315916"/>
    <w:rsid w:val="00315D27"/>
    <w:rsid w:val="003164B3"/>
    <w:rsid w:val="00316BAC"/>
    <w:rsid w:val="00317668"/>
    <w:rsid w:val="00317B5B"/>
    <w:rsid w:val="003202A1"/>
    <w:rsid w:val="0032084A"/>
    <w:rsid w:val="0032085C"/>
    <w:rsid w:val="00321A32"/>
    <w:rsid w:val="00321C03"/>
    <w:rsid w:val="003220AF"/>
    <w:rsid w:val="003224C6"/>
    <w:rsid w:val="0032250E"/>
    <w:rsid w:val="003227CA"/>
    <w:rsid w:val="003229AA"/>
    <w:rsid w:val="00322B5D"/>
    <w:rsid w:val="003231D5"/>
    <w:rsid w:val="00324253"/>
    <w:rsid w:val="00324EB5"/>
    <w:rsid w:val="00324EE9"/>
    <w:rsid w:val="00324FB5"/>
    <w:rsid w:val="00325018"/>
    <w:rsid w:val="003258F3"/>
    <w:rsid w:val="00325F7B"/>
    <w:rsid w:val="0032679C"/>
    <w:rsid w:val="0032681C"/>
    <w:rsid w:val="0032691E"/>
    <w:rsid w:val="00326BC1"/>
    <w:rsid w:val="003271F2"/>
    <w:rsid w:val="003274E0"/>
    <w:rsid w:val="00327616"/>
    <w:rsid w:val="003300C4"/>
    <w:rsid w:val="00330225"/>
    <w:rsid w:val="00330A3F"/>
    <w:rsid w:val="0033133C"/>
    <w:rsid w:val="00331767"/>
    <w:rsid w:val="0033177A"/>
    <w:rsid w:val="00331B41"/>
    <w:rsid w:val="00332832"/>
    <w:rsid w:val="00332D3A"/>
    <w:rsid w:val="003331C3"/>
    <w:rsid w:val="0033363D"/>
    <w:rsid w:val="0033468D"/>
    <w:rsid w:val="00335539"/>
    <w:rsid w:val="00335A5A"/>
    <w:rsid w:val="00335A67"/>
    <w:rsid w:val="00336120"/>
    <w:rsid w:val="003364F6"/>
    <w:rsid w:val="00336BC7"/>
    <w:rsid w:val="00336DB1"/>
    <w:rsid w:val="00337120"/>
    <w:rsid w:val="0033789C"/>
    <w:rsid w:val="0033796A"/>
    <w:rsid w:val="00337CC8"/>
    <w:rsid w:val="00340011"/>
    <w:rsid w:val="00340CCB"/>
    <w:rsid w:val="00340DAC"/>
    <w:rsid w:val="003412C8"/>
    <w:rsid w:val="003418E8"/>
    <w:rsid w:val="00341C9B"/>
    <w:rsid w:val="00341F40"/>
    <w:rsid w:val="0034203D"/>
    <w:rsid w:val="00342FE6"/>
    <w:rsid w:val="003434ED"/>
    <w:rsid w:val="00343941"/>
    <w:rsid w:val="00343C65"/>
    <w:rsid w:val="00343DF7"/>
    <w:rsid w:val="00343DF8"/>
    <w:rsid w:val="003441E8"/>
    <w:rsid w:val="0034431D"/>
    <w:rsid w:val="003445FF"/>
    <w:rsid w:val="0034462B"/>
    <w:rsid w:val="00344735"/>
    <w:rsid w:val="003448E8"/>
    <w:rsid w:val="0034536F"/>
    <w:rsid w:val="003455F1"/>
    <w:rsid w:val="00345AC7"/>
    <w:rsid w:val="00345AF5"/>
    <w:rsid w:val="00345B74"/>
    <w:rsid w:val="003462EE"/>
    <w:rsid w:val="0034640F"/>
    <w:rsid w:val="00346497"/>
    <w:rsid w:val="003464C8"/>
    <w:rsid w:val="003468D2"/>
    <w:rsid w:val="003468ED"/>
    <w:rsid w:val="00346906"/>
    <w:rsid w:val="00346940"/>
    <w:rsid w:val="00346BD5"/>
    <w:rsid w:val="00346D60"/>
    <w:rsid w:val="00346FDE"/>
    <w:rsid w:val="00347875"/>
    <w:rsid w:val="00347912"/>
    <w:rsid w:val="00347BC9"/>
    <w:rsid w:val="00347CF5"/>
    <w:rsid w:val="0035031E"/>
    <w:rsid w:val="003504A0"/>
    <w:rsid w:val="003505BF"/>
    <w:rsid w:val="00350BA3"/>
    <w:rsid w:val="00350C12"/>
    <w:rsid w:val="00350E17"/>
    <w:rsid w:val="00350F3C"/>
    <w:rsid w:val="00351143"/>
    <w:rsid w:val="003512A6"/>
    <w:rsid w:val="003515FF"/>
    <w:rsid w:val="003516AA"/>
    <w:rsid w:val="003516CF"/>
    <w:rsid w:val="00351B9C"/>
    <w:rsid w:val="003525EE"/>
    <w:rsid w:val="00352740"/>
    <w:rsid w:val="00352C2A"/>
    <w:rsid w:val="00352D8F"/>
    <w:rsid w:val="00353050"/>
    <w:rsid w:val="003537A8"/>
    <w:rsid w:val="0035382A"/>
    <w:rsid w:val="003539F8"/>
    <w:rsid w:val="00353E74"/>
    <w:rsid w:val="00353E8C"/>
    <w:rsid w:val="00353F44"/>
    <w:rsid w:val="0035458E"/>
    <w:rsid w:val="00354844"/>
    <w:rsid w:val="0035506A"/>
    <w:rsid w:val="003552A6"/>
    <w:rsid w:val="003555E1"/>
    <w:rsid w:val="00355AB9"/>
    <w:rsid w:val="00355DA6"/>
    <w:rsid w:val="00355F87"/>
    <w:rsid w:val="00356059"/>
    <w:rsid w:val="003565DD"/>
    <w:rsid w:val="003569EA"/>
    <w:rsid w:val="00356A46"/>
    <w:rsid w:val="00356E46"/>
    <w:rsid w:val="0035767F"/>
    <w:rsid w:val="00357997"/>
    <w:rsid w:val="00357BB3"/>
    <w:rsid w:val="00357C07"/>
    <w:rsid w:val="003602A5"/>
    <w:rsid w:val="00360F69"/>
    <w:rsid w:val="00361059"/>
    <w:rsid w:val="00361450"/>
    <w:rsid w:val="0036173C"/>
    <w:rsid w:val="00361CD8"/>
    <w:rsid w:val="0036276F"/>
    <w:rsid w:val="003627D8"/>
    <w:rsid w:val="00362954"/>
    <w:rsid w:val="00362A15"/>
    <w:rsid w:val="00362E5E"/>
    <w:rsid w:val="00362E96"/>
    <w:rsid w:val="00363424"/>
    <w:rsid w:val="00363AAB"/>
    <w:rsid w:val="00363C5B"/>
    <w:rsid w:val="00363E2E"/>
    <w:rsid w:val="00364159"/>
    <w:rsid w:val="00364ED8"/>
    <w:rsid w:val="003652A4"/>
    <w:rsid w:val="0036585E"/>
    <w:rsid w:val="00365DDF"/>
    <w:rsid w:val="003662D2"/>
    <w:rsid w:val="003664E8"/>
    <w:rsid w:val="00366623"/>
    <w:rsid w:val="003666A4"/>
    <w:rsid w:val="003669D1"/>
    <w:rsid w:val="00366EF2"/>
    <w:rsid w:val="003673FB"/>
    <w:rsid w:val="00367413"/>
    <w:rsid w:val="003675BA"/>
    <w:rsid w:val="00367C01"/>
    <w:rsid w:val="00367FDF"/>
    <w:rsid w:val="003703FF"/>
    <w:rsid w:val="00370CE2"/>
    <w:rsid w:val="00370D13"/>
    <w:rsid w:val="00370F62"/>
    <w:rsid w:val="00372F3C"/>
    <w:rsid w:val="00374153"/>
    <w:rsid w:val="0037440F"/>
    <w:rsid w:val="00374557"/>
    <w:rsid w:val="00374A94"/>
    <w:rsid w:val="00374C2A"/>
    <w:rsid w:val="00374E98"/>
    <w:rsid w:val="00375899"/>
    <w:rsid w:val="00375E3A"/>
    <w:rsid w:val="00376BCB"/>
    <w:rsid w:val="00376DE5"/>
    <w:rsid w:val="00376F3B"/>
    <w:rsid w:val="00377257"/>
    <w:rsid w:val="00377673"/>
    <w:rsid w:val="003776BE"/>
    <w:rsid w:val="00377C36"/>
    <w:rsid w:val="00380302"/>
    <w:rsid w:val="0038030A"/>
    <w:rsid w:val="0038050F"/>
    <w:rsid w:val="00380597"/>
    <w:rsid w:val="003808E2"/>
    <w:rsid w:val="00380FED"/>
    <w:rsid w:val="00381341"/>
    <w:rsid w:val="00381DAB"/>
    <w:rsid w:val="00381E8A"/>
    <w:rsid w:val="0038206C"/>
    <w:rsid w:val="003821BA"/>
    <w:rsid w:val="0038220A"/>
    <w:rsid w:val="00382A15"/>
    <w:rsid w:val="00382A93"/>
    <w:rsid w:val="0038464B"/>
    <w:rsid w:val="0038467A"/>
    <w:rsid w:val="0038468D"/>
    <w:rsid w:val="003848A1"/>
    <w:rsid w:val="00385164"/>
    <w:rsid w:val="00385305"/>
    <w:rsid w:val="003856B7"/>
    <w:rsid w:val="00385AED"/>
    <w:rsid w:val="00386A61"/>
    <w:rsid w:val="00386F3F"/>
    <w:rsid w:val="00387505"/>
    <w:rsid w:val="003875D0"/>
    <w:rsid w:val="00387729"/>
    <w:rsid w:val="00387E1F"/>
    <w:rsid w:val="00387FE8"/>
    <w:rsid w:val="0039012E"/>
    <w:rsid w:val="00390132"/>
    <w:rsid w:val="00390328"/>
    <w:rsid w:val="00390708"/>
    <w:rsid w:val="0039134B"/>
    <w:rsid w:val="003913A5"/>
    <w:rsid w:val="0039148B"/>
    <w:rsid w:val="003916AE"/>
    <w:rsid w:val="00391A12"/>
    <w:rsid w:val="00391D2B"/>
    <w:rsid w:val="00391D49"/>
    <w:rsid w:val="00391D76"/>
    <w:rsid w:val="00391FA3"/>
    <w:rsid w:val="00391FED"/>
    <w:rsid w:val="003922D2"/>
    <w:rsid w:val="0039239E"/>
    <w:rsid w:val="00392404"/>
    <w:rsid w:val="00392418"/>
    <w:rsid w:val="00392B81"/>
    <w:rsid w:val="00392E74"/>
    <w:rsid w:val="00392FCB"/>
    <w:rsid w:val="0039323E"/>
    <w:rsid w:val="0039335E"/>
    <w:rsid w:val="00393BBD"/>
    <w:rsid w:val="00393F69"/>
    <w:rsid w:val="00394328"/>
    <w:rsid w:val="0039434E"/>
    <w:rsid w:val="0039456B"/>
    <w:rsid w:val="00394B49"/>
    <w:rsid w:val="00394BFF"/>
    <w:rsid w:val="00395989"/>
    <w:rsid w:val="00395B7E"/>
    <w:rsid w:val="00395C4C"/>
    <w:rsid w:val="00395E61"/>
    <w:rsid w:val="00396232"/>
    <w:rsid w:val="00396441"/>
    <w:rsid w:val="00396C5C"/>
    <w:rsid w:val="00396DD6"/>
    <w:rsid w:val="00396DE4"/>
    <w:rsid w:val="0039715B"/>
    <w:rsid w:val="003974D1"/>
    <w:rsid w:val="00397C14"/>
    <w:rsid w:val="00397F91"/>
    <w:rsid w:val="003A0175"/>
    <w:rsid w:val="003A1EBF"/>
    <w:rsid w:val="003A2110"/>
    <w:rsid w:val="003A2115"/>
    <w:rsid w:val="003A2179"/>
    <w:rsid w:val="003A21BD"/>
    <w:rsid w:val="003A22C1"/>
    <w:rsid w:val="003A2300"/>
    <w:rsid w:val="003A2363"/>
    <w:rsid w:val="003A2FE3"/>
    <w:rsid w:val="003A3364"/>
    <w:rsid w:val="003A37C3"/>
    <w:rsid w:val="003A3A36"/>
    <w:rsid w:val="003A3DAC"/>
    <w:rsid w:val="003A442E"/>
    <w:rsid w:val="003A493C"/>
    <w:rsid w:val="003A4A61"/>
    <w:rsid w:val="003A5D02"/>
    <w:rsid w:val="003A6285"/>
    <w:rsid w:val="003A652C"/>
    <w:rsid w:val="003A65DD"/>
    <w:rsid w:val="003A6C57"/>
    <w:rsid w:val="003A6D18"/>
    <w:rsid w:val="003A7034"/>
    <w:rsid w:val="003B0B15"/>
    <w:rsid w:val="003B0DAA"/>
    <w:rsid w:val="003B0DD4"/>
    <w:rsid w:val="003B1246"/>
    <w:rsid w:val="003B1641"/>
    <w:rsid w:val="003B178D"/>
    <w:rsid w:val="003B18A6"/>
    <w:rsid w:val="003B1942"/>
    <w:rsid w:val="003B1E1A"/>
    <w:rsid w:val="003B1E44"/>
    <w:rsid w:val="003B20F5"/>
    <w:rsid w:val="003B22AE"/>
    <w:rsid w:val="003B22FF"/>
    <w:rsid w:val="003B273D"/>
    <w:rsid w:val="003B314A"/>
    <w:rsid w:val="003B3559"/>
    <w:rsid w:val="003B3DEB"/>
    <w:rsid w:val="003B44E7"/>
    <w:rsid w:val="003B4E8C"/>
    <w:rsid w:val="003B52CE"/>
    <w:rsid w:val="003B5714"/>
    <w:rsid w:val="003B57B6"/>
    <w:rsid w:val="003B5924"/>
    <w:rsid w:val="003B5E61"/>
    <w:rsid w:val="003B6122"/>
    <w:rsid w:val="003B654A"/>
    <w:rsid w:val="003B6C6A"/>
    <w:rsid w:val="003B6C7C"/>
    <w:rsid w:val="003B6F08"/>
    <w:rsid w:val="003B7524"/>
    <w:rsid w:val="003B75FA"/>
    <w:rsid w:val="003B7BCD"/>
    <w:rsid w:val="003C011C"/>
    <w:rsid w:val="003C060D"/>
    <w:rsid w:val="003C065C"/>
    <w:rsid w:val="003C0926"/>
    <w:rsid w:val="003C0B1A"/>
    <w:rsid w:val="003C1031"/>
    <w:rsid w:val="003C107B"/>
    <w:rsid w:val="003C1D40"/>
    <w:rsid w:val="003C1E1E"/>
    <w:rsid w:val="003C1EF3"/>
    <w:rsid w:val="003C220D"/>
    <w:rsid w:val="003C253E"/>
    <w:rsid w:val="003C283B"/>
    <w:rsid w:val="003C2A1B"/>
    <w:rsid w:val="003C393D"/>
    <w:rsid w:val="003C3AB0"/>
    <w:rsid w:val="003C44BE"/>
    <w:rsid w:val="003C47C4"/>
    <w:rsid w:val="003C4906"/>
    <w:rsid w:val="003C4CD3"/>
    <w:rsid w:val="003C50B0"/>
    <w:rsid w:val="003C5390"/>
    <w:rsid w:val="003C5630"/>
    <w:rsid w:val="003C58E8"/>
    <w:rsid w:val="003C5949"/>
    <w:rsid w:val="003C5B44"/>
    <w:rsid w:val="003C5CAC"/>
    <w:rsid w:val="003C5CB5"/>
    <w:rsid w:val="003C5DDE"/>
    <w:rsid w:val="003C5F7E"/>
    <w:rsid w:val="003C60F3"/>
    <w:rsid w:val="003C611A"/>
    <w:rsid w:val="003C6193"/>
    <w:rsid w:val="003C6195"/>
    <w:rsid w:val="003C621F"/>
    <w:rsid w:val="003C6811"/>
    <w:rsid w:val="003C68C4"/>
    <w:rsid w:val="003C6C03"/>
    <w:rsid w:val="003C6C30"/>
    <w:rsid w:val="003C7518"/>
    <w:rsid w:val="003C7B38"/>
    <w:rsid w:val="003D072C"/>
    <w:rsid w:val="003D084B"/>
    <w:rsid w:val="003D0A35"/>
    <w:rsid w:val="003D0BD2"/>
    <w:rsid w:val="003D1ABD"/>
    <w:rsid w:val="003D1CB1"/>
    <w:rsid w:val="003D1F3B"/>
    <w:rsid w:val="003D2173"/>
    <w:rsid w:val="003D29E2"/>
    <w:rsid w:val="003D3964"/>
    <w:rsid w:val="003D3B25"/>
    <w:rsid w:val="003D3B48"/>
    <w:rsid w:val="003D3B4E"/>
    <w:rsid w:val="003D3E9C"/>
    <w:rsid w:val="003D4EB5"/>
    <w:rsid w:val="003D51F0"/>
    <w:rsid w:val="003D5241"/>
    <w:rsid w:val="003D5626"/>
    <w:rsid w:val="003D594E"/>
    <w:rsid w:val="003D64B5"/>
    <w:rsid w:val="003D6A19"/>
    <w:rsid w:val="003D6B7D"/>
    <w:rsid w:val="003D7121"/>
    <w:rsid w:val="003D7D4A"/>
    <w:rsid w:val="003E01EC"/>
    <w:rsid w:val="003E0971"/>
    <w:rsid w:val="003E0B8C"/>
    <w:rsid w:val="003E1491"/>
    <w:rsid w:val="003E1529"/>
    <w:rsid w:val="003E16A2"/>
    <w:rsid w:val="003E193C"/>
    <w:rsid w:val="003E1CD8"/>
    <w:rsid w:val="003E1EF2"/>
    <w:rsid w:val="003E20B5"/>
    <w:rsid w:val="003E20C4"/>
    <w:rsid w:val="003E2451"/>
    <w:rsid w:val="003E2473"/>
    <w:rsid w:val="003E2569"/>
    <w:rsid w:val="003E2686"/>
    <w:rsid w:val="003E2A3C"/>
    <w:rsid w:val="003E2AA0"/>
    <w:rsid w:val="003E3518"/>
    <w:rsid w:val="003E3D46"/>
    <w:rsid w:val="003E406C"/>
    <w:rsid w:val="003E4756"/>
    <w:rsid w:val="003E4FCD"/>
    <w:rsid w:val="003E51E3"/>
    <w:rsid w:val="003E5CAE"/>
    <w:rsid w:val="003E5FE1"/>
    <w:rsid w:val="003E6BC6"/>
    <w:rsid w:val="003E7093"/>
    <w:rsid w:val="003E78FA"/>
    <w:rsid w:val="003E7A8A"/>
    <w:rsid w:val="003E7AA2"/>
    <w:rsid w:val="003E7CC5"/>
    <w:rsid w:val="003E7CE4"/>
    <w:rsid w:val="003F037F"/>
    <w:rsid w:val="003F0F84"/>
    <w:rsid w:val="003F1121"/>
    <w:rsid w:val="003F130E"/>
    <w:rsid w:val="003F1789"/>
    <w:rsid w:val="003F1AEC"/>
    <w:rsid w:val="003F207C"/>
    <w:rsid w:val="003F288C"/>
    <w:rsid w:val="003F28B1"/>
    <w:rsid w:val="003F29E4"/>
    <w:rsid w:val="003F2A68"/>
    <w:rsid w:val="003F2E35"/>
    <w:rsid w:val="003F32BC"/>
    <w:rsid w:val="003F393E"/>
    <w:rsid w:val="003F3BFA"/>
    <w:rsid w:val="003F51A0"/>
    <w:rsid w:val="003F51B3"/>
    <w:rsid w:val="003F55E3"/>
    <w:rsid w:val="003F5761"/>
    <w:rsid w:val="003F5777"/>
    <w:rsid w:val="003F5804"/>
    <w:rsid w:val="003F5845"/>
    <w:rsid w:val="003F5BD2"/>
    <w:rsid w:val="003F5E6F"/>
    <w:rsid w:val="003F63B8"/>
    <w:rsid w:val="003F69FE"/>
    <w:rsid w:val="003F6A6F"/>
    <w:rsid w:val="003F73E2"/>
    <w:rsid w:val="003F7848"/>
    <w:rsid w:val="003F79FB"/>
    <w:rsid w:val="003F7E13"/>
    <w:rsid w:val="003F7E86"/>
    <w:rsid w:val="00400051"/>
    <w:rsid w:val="00400619"/>
    <w:rsid w:val="004006B9"/>
    <w:rsid w:val="00400DBD"/>
    <w:rsid w:val="00401741"/>
    <w:rsid w:val="00401EE8"/>
    <w:rsid w:val="00401EFB"/>
    <w:rsid w:val="004023B1"/>
    <w:rsid w:val="004023E2"/>
    <w:rsid w:val="0040297D"/>
    <w:rsid w:val="00402984"/>
    <w:rsid w:val="0040353F"/>
    <w:rsid w:val="00403545"/>
    <w:rsid w:val="004035F6"/>
    <w:rsid w:val="00403ABA"/>
    <w:rsid w:val="00403D8A"/>
    <w:rsid w:val="00404322"/>
    <w:rsid w:val="004045ED"/>
    <w:rsid w:val="00404A9D"/>
    <w:rsid w:val="004050F7"/>
    <w:rsid w:val="004052DF"/>
    <w:rsid w:val="00405816"/>
    <w:rsid w:val="00405875"/>
    <w:rsid w:val="00405954"/>
    <w:rsid w:val="00405C04"/>
    <w:rsid w:val="00405D6D"/>
    <w:rsid w:val="00406222"/>
    <w:rsid w:val="00406461"/>
    <w:rsid w:val="004064BB"/>
    <w:rsid w:val="00406EC8"/>
    <w:rsid w:val="00407425"/>
    <w:rsid w:val="004077FA"/>
    <w:rsid w:val="00407876"/>
    <w:rsid w:val="004079BE"/>
    <w:rsid w:val="00407AB9"/>
    <w:rsid w:val="0041034E"/>
    <w:rsid w:val="004104E0"/>
    <w:rsid w:val="004108B0"/>
    <w:rsid w:val="004109BC"/>
    <w:rsid w:val="00410C17"/>
    <w:rsid w:val="00410CC4"/>
    <w:rsid w:val="00410DF3"/>
    <w:rsid w:val="0041173F"/>
    <w:rsid w:val="00411D16"/>
    <w:rsid w:val="00412125"/>
    <w:rsid w:val="00412AAA"/>
    <w:rsid w:val="00412B7E"/>
    <w:rsid w:val="00412CCA"/>
    <w:rsid w:val="00413086"/>
    <w:rsid w:val="004130C1"/>
    <w:rsid w:val="004130C9"/>
    <w:rsid w:val="004132BE"/>
    <w:rsid w:val="004139D0"/>
    <w:rsid w:val="00413E11"/>
    <w:rsid w:val="00413ED1"/>
    <w:rsid w:val="0041432D"/>
    <w:rsid w:val="004147F7"/>
    <w:rsid w:val="00414946"/>
    <w:rsid w:val="0041497E"/>
    <w:rsid w:val="004151BF"/>
    <w:rsid w:val="0041554A"/>
    <w:rsid w:val="0041575D"/>
    <w:rsid w:val="00415B2C"/>
    <w:rsid w:val="00415BBF"/>
    <w:rsid w:val="00416256"/>
    <w:rsid w:val="004168BE"/>
    <w:rsid w:val="00416BE3"/>
    <w:rsid w:val="00416FA5"/>
    <w:rsid w:val="00417083"/>
    <w:rsid w:val="004201D7"/>
    <w:rsid w:val="00420294"/>
    <w:rsid w:val="0042065C"/>
    <w:rsid w:val="00420810"/>
    <w:rsid w:val="0042092E"/>
    <w:rsid w:val="00421640"/>
    <w:rsid w:val="0042178A"/>
    <w:rsid w:val="00421B97"/>
    <w:rsid w:val="004223BF"/>
    <w:rsid w:val="00422472"/>
    <w:rsid w:val="00423096"/>
    <w:rsid w:val="004230E8"/>
    <w:rsid w:val="0042343D"/>
    <w:rsid w:val="00423D09"/>
    <w:rsid w:val="004243C2"/>
    <w:rsid w:val="00425522"/>
    <w:rsid w:val="0042563A"/>
    <w:rsid w:val="004256F3"/>
    <w:rsid w:val="00425C1E"/>
    <w:rsid w:val="00425E27"/>
    <w:rsid w:val="004261FD"/>
    <w:rsid w:val="004267B1"/>
    <w:rsid w:val="00426EDC"/>
    <w:rsid w:val="00427DF4"/>
    <w:rsid w:val="00430006"/>
    <w:rsid w:val="00430520"/>
    <w:rsid w:val="00430554"/>
    <w:rsid w:val="004305D9"/>
    <w:rsid w:val="00430702"/>
    <w:rsid w:val="00430B49"/>
    <w:rsid w:val="00430EFA"/>
    <w:rsid w:val="00431684"/>
    <w:rsid w:val="00431E4B"/>
    <w:rsid w:val="004323E0"/>
    <w:rsid w:val="0043289B"/>
    <w:rsid w:val="00433159"/>
    <w:rsid w:val="0043318C"/>
    <w:rsid w:val="00433396"/>
    <w:rsid w:val="00433743"/>
    <w:rsid w:val="00433DCB"/>
    <w:rsid w:val="00434734"/>
    <w:rsid w:val="004348D2"/>
    <w:rsid w:val="00434A6B"/>
    <w:rsid w:val="0043520E"/>
    <w:rsid w:val="00435436"/>
    <w:rsid w:val="00435460"/>
    <w:rsid w:val="004357B0"/>
    <w:rsid w:val="00436289"/>
    <w:rsid w:val="00436BF0"/>
    <w:rsid w:val="004370AD"/>
    <w:rsid w:val="0043743C"/>
    <w:rsid w:val="00437739"/>
    <w:rsid w:val="00437B32"/>
    <w:rsid w:val="00437B65"/>
    <w:rsid w:val="00437B81"/>
    <w:rsid w:val="00437FBF"/>
    <w:rsid w:val="0044017D"/>
    <w:rsid w:val="00440400"/>
    <w:rsid w:val="004407D8"/>
    <w:rsid w:val="0044081C"/>
    <w:rsid w:val="0044082B"/>
    <w:rsid w:val="00440A33"/>
    <w:rsid w:val="00440C92"/>
    <w:rsid w:val="00440E4E"/>
    <w:rsid w:val="00440E8F"/>
    <w:rsid w:val="004411F0"/>
    <w:rsid w:val="00441641"/>
    <w:rsid w:val="00441986"/>
    <w:rsid w:val="00441AA8"/>
    <w:rsid w:val="00441C02"/>
    <w:rsid w:val="00441C6F"/>
    <w:rsid w:val="00441F7A"/>
    <w:rsid w:val="004425E5"/>
    <w:rsid w:val="00442FA7"/>
    <w:rsid w:val="00443389"/>
    <w:rsid w:val="00443774"/>
    <w:rsid w:val="00443BA6"/>
    <w:rsid w:val="00443E96"/>
    <w:rsid w:val="00443FD5"/>
    <w:rsid w:val="00444068"/>
    <w:rsid w:val="00444087"/>
    <w:rsid w:val="0044496D"/>
    <w:rsid w:val="00445AD7"/>
    <w:rsid w:val="00445BE9"/>
    <w:rsid w:val="00445DA9"/>
    <w:rsid w:val="00446007"/>
    <w:rsid w:val="0044623D"/>
    <w:rsid w:val="00446619"/>
    <w:rsid w:val="0044686F"/>
    <w:rsid w:val="00446C1A"/>
    <w:rsid w:val="00446FAC"/>
    <w:rsid w:val="004472A8"/>
    <w:rsid w:val="00447319"/>
    <w:rsid w:val="004474D5"/>
    <w:rsid w:val="004476F7"/>
    <w:rsid w:val="0045071A"/>
    <w:rsid w:val="0045079B"/>
    <w:rsid w:val="004509D9"/>
    <w:rsid w:val="0045126B"/>
    <w:rsid w:val="004513AC"/>
    <w:rsid w:val="00451797"/>
    <w:rsid w:val="00451990"/>
    <w:rsid w:val="004519DF"/>
    <w:rsid w:val="0045272F"/>
    <w:rsid w:val="0045273D"/>
    <w:rsid w:val="00452759"/>
    <w:rsid w:val="00452EF6"/>
    <w:rsid w:val="00453809"/>
    <w:rsid w:val="00453CDE"/>
    <w:rsid w:val="004542FF"/>
    <w:rsid w:val="00454733"/>
    <w:rsid w:val="00454A97"/>
    <w:rsid w:val="0045536C"/>
    <w:rsid w:val="00455C18"/>
    <w:rsid w:val="0045650F"/>
    <w:rsid w:val="004566B6"/>
    <w:rsid w:val="00456E2B"/>
    <w:rsid w:val="004575C8"/>
    <w:rsid w:val="00457AEF"/>
    <w:rsid w:val="004601E2"/>
    <w:rsid w:val="0046023A"/>
    <w:rsid w:val="0046091D"/>
    <w:rsid w:val="004615B3"/>
    <w:rsid w:val="0046176F"/>
    <w:rsid w:val="00462032"/>
    <w:rsid w:val="00462282"/>
    <w:rsid w:val="00462787"/>
    <w:rsid w:val="00462800"/>
    <w:rsid w:val="004628B8"/>
    <w:rsid w:val="00462963"/>
    <w:rsid w:val="00462D0B"/>
    <w:rsid w:val="00462FAA"/>
    <w:rsid w:val="0046349C"/>
    <w:rsid w:val="004637FA"/>
    <w:rsid w:val="00463FE3"/>
    <w:rsid w:val="004641A9"/>
    <w:rsid w:val="004642F9"/>
    <w:rsid w:val="004648F9"/>
    <w:rsid w:val="00464AD4"/>
    <w:rsid w:val="00464E3B"/>
    <w:rsid w:val="004650E0"/>
    <w:rsid w:val="00465375"/>
    <w:rsid w:val="00465CE2"/>
    <w:rsid w:val="00465D7D"/>
    <w:rsid w:val="004661CB"/>
    <w:rsid w:val="00466389"/>
    <w:rsid w:val="00466979"/>
    <w:rsid w:val="00466980"/>
    <w:rsid w:val="00466A5B"/>
    <w:rsid w:val="00467107"/>
    <w:rsid w:val="004674FA"/>
    <w:rsid w:val="004678DA"/>
    <w:rsid w:val="00470B8A"/>
    <w:rsid w:val="00470BD5"/>
    <w:rsid w:val="00471EEF"/>
    <w:rsid w:val="00471F34"/>
    <w:rsid w:val="00472153"/>
    <w:rsid w:val="004721C9"/>
    <w:rsid w:val="00472280"/>
    <w:rsid w:val="004723AE"/>
    <w:rsid w:val="004727C3"/>
    <w:rsid w:val="0047292C"/>
    <w:rsid w:val="004729A7"/>
    <w:rsid w:val="00472BB7"/>
    <w:rsid w:val="00472E36"/>
    <w:rsid w:val="0047315C"/>
    <w:rsid w:val="004736A8"/>
    <w:rsid w:val="00473864"/>
    <w:rsid w:val="00473AF6"/>
    <w:rsid w:val="00474262"/>
    <w:rsid w:val="00474274"/>
    <w:rsid w:val="00474905"/>
    <w:rsid w:val="00474B36"/>
    <w:rsid w:val="00474C1A"/>
    <w:rsid w:val="0047501F"/>
    <w:rsid w:val="004756B1"/>
    <w:rsid w:val="00475781"/>
    <w:rsid w:val="004757E6"/>
    <w:rsid w:val="00475C84"/>
    <w:rsid w:val="00475D6A"/>
    <w:rsid w:val="00475E94"/>
    <w:rsid w:val="00476213"/>
    <w:rsid w:val="004763ED"/>
    <w:rsid w:val="0047658F"/>
    <w:rsid w:val="00476BED"/>
    <w:rsid w:val="00476C47"/>
    <w:rsid w:val="00476CB2"/>
    <w:rsid w:val="00476DF2"/>
    <w:rsid w:val="00476EF1"/>
    <w:rsid w:val="00477084"/>
    <w:rsid w:val="004776F7"/>
    <w:rsid w:val="004777E7"/>
    <w:rsid w:val="00480775"/>
    <w:rsid w:val="00480ACA"/>
    <w:rsid w:val="00480E51"/>
    <w:rsid w:val="00481B02"/>
    <w:rsid w:val="00481B0D"/>
    <w:rsid w:val="00481FEB"/>
    <w:rsid w:val="004822DC"/>
    <w:rsid w:val="004825FF"/>
    <w:rsid w:val="00482D28"/>
    <w:rsid w:val="004834A0"/>
    <w:rsid w:val="004835D6"/>
    <w:rsid w:val="004838B0"/>
    <w:rsid w:val="00483E28"/>
    <w:rsid w:val="00483EDB"/>
    <w:rsid w:val="0048440E"/>
    <w:rsid w:val="00484602"/>
    <w:rsid w:val="00484969"/>
    <w:rsid w:val="00484D57"/>
    <w:rsid w:val="00484FFA"/>
    <w:rsid w:val="00485B74"/>
    <w:rsid w:val="00485C32"/>
    <w:rsid w:val="0048606D"/>
    <w:rsid w:val="00486411"/>
    <w:rsid w:val="00486471"/>
    <w:rsid w:val="004864AE"/>
    <w:rsid w:val="0048685B"/>
    <w:rsid w:val="00486B5C"/>
    <w:rsid w:val="00486C8A"/>
    <w:rsid w:val="00486D47"/>
    <w:rsid w:val="0048700F"/>
    <w:rsid w:val="00487144"/>
    <w:rsid w:val="00487246"/>
    <w:rsid w:val="00487704"/>
    <w:rsid w:val="004879B8"/>
    <w:rsid w:val="00487A56"/>
    <w:rsid w:val="00487A5B"/>
    <w:rsid w:val="00487E2B"/>
    <w:rsid w:val="00490557"/>
    <w:rsid w:val="004906F0"/>
    <w:rsid w:val="004909A6"/>
    <w:rsid w:val="00490A44"/>
    <w:rsid w:val="0049105B"/>
    <w:rsid w:val="00491D10"/>
    <w:rsid w:val="00491D24"/>
    <w:rsid w:val="00491FC3"/>
    <w:rsid w:val="00491FF6"/>
    <w:rsid w:val="00492085"/>
    <w:rsid w:val="004920B4"/>
    <w:rsid w:val="0049215A"/>
    <w:rsid w:val="00492223"/>
    <w:rsid w:val="00492392"/>
    <w:rsid w:val="004925B9"/>
    <w:rsid w:val="00492757"/>
    <w:rsid w:val="004927AF"/>
    <w:rsid w:val="004928D5"/>
    <w:rsid w:val="00492BF1"/>
    <w:rsid w:val="00492C25"/>
    <w:rsid w:val="00492D2A"/>
    <w:rsid w:val="00492D61"/>
    <w:rsid w:val="004931F8"/>
    <w:rsid w:val="00493293"/>
    <w:rsid w:val="00493F4D"/>
    <w:rsid w:val="00494B6A"/>
    <w:rsid w:val="0049511F"/>
    <w:rsid w:val="004956B4"/>
    <w:rsid w:val="004967EA"/>
    <w:rsid w:val="00497910"/>
    <w:rsid w:val="00497AF3"/>
    <w:rsid w:val="00497B19"/>
    <w:rsid w:val="00497F72"/>
    <w:rsid w:val="004A020C"/>
    <w:rsid w:val="004A049D"/>
    <w:rsid w:val="004A05C4"/>
    <w:rsid w:val="004A09A6"/>
    <w:rsid w:val="004A0A2A"/>
    <w:rsid w:val="004A0C94"/>
    <w:rsid w:val="004A0CFF"/>
    <w:rsid w:val="004A1627"/>
    <w:rsid w:val="004A1630"/>
    <w:rsid w:val="004A2B1E"/>
    <w:rsid w:val="004A2FA8"/>
    <w:rsid w:val="004A3429"/>
    <w:rsid w:val="004A3B84"/>
    <w:rsid w:val="004A3B8B"/>
    <w:rsid w:val="004A3CFD"/>
    <w:rsid w:val="004A3DD4"/>
    <w:rsid w:val="004A4701"/>
    <w:rsid w:val="004A47B7"/>
    <w:rsid w:val="004A49F9"/>
    <w:rsid w:val="004A507B"/>
    <w:rsid w:val="004A5093"/>
    <w:rsid w:val="004A5215"/>
    <w:rsid w:val="004A5461"/>
    <w:rsid w:val="004A5B70"/>
    <w:rsid w:val="004A617D"/>
    <w:rsid w:val="004A62D5"/>
    <w:rsid w:val="004A666D"/>
    <w:rsid w:val="004A6709"/>
    <w:rsid w:val="004A69E3"/>
    <w:rsid w:val="004A6A63"/>
    <w:rsid w:val="004A6A7D"/>
    <w:rsid w:val="004A7217"/>
    <w:rsid w:val="004A7231"/>
    <w:rsid w:val="004A7E8E"/>
    <w:rsid w:val="004B01F4"/>
    <w:rsid w:val="004B0610"/>
    <w:rsid w:val="004B061B"/>
    <w:rsid w:val="004B0708"/>
    <w:rsid w:val="004B08D8"/>
    <w:rsid w:val="004B0A8B"/>
    <w:rsid w:val="004B1684"/>
    <w:rsid w:val="004B16C3"/>
    <w:rsid w:val="004B1CC0"/>
    <w:rsid w:val="004B1E5D"/>
    <w:rsid w:val="004B20BA"/>
    <w:rsid w:val="004B283D"/>
    <w:rsid w:val="004B29F6"/>
    <w:rsid w:val="004B29FC"/>
    <w:rsid w:val="004B2E52"/>
    <w:rsid w:val="004B2E5B"/>
    <w:rsid w:val="004B2FD5"/>
    <w:rsid w:val="004B3036"/>
    <w:rsid w:val="004B324E"/>
    <w:rsid w:val="004B3346"/>
    <w:rsid w:val="004B358B"/>
    <w:rsid w:val="004B35E3"/>
    <w:rsid w:val="004B3C66"/>
    <w:rsid w:val="004B3C9D"/>
    <w:rsid w:val="004B3E72"/>
    <w:rsid w:val="004B439F"/>
    <w:rsid w:val="004B4887"/>
    <w:rsid w:val="004B4907"/>
    <w:rsid w:val="004B4CAA"/>
    <w:rsid w:val="004B54F8"/>
    <w:rsid w:val="004B5845"/>
    <w:rsid w:val="004B58DE"/>
    <w:rsid w:val="004B591B"/>
    <w:rsid w:val="004B5D59"/>
    <w:rsid w:val="004B618A"/>
    <w:rsid w:val="004B6327"/>
    <w:rsid w:val="004B64B4"/>
    <w:rsid w:val="004B6AEA"/>
    <w:rsid w:val="004B6D17"/>
    <w:rsid w:val="004B73C6"/>
    <w:rsid w:val="004B7C41"/>
    <w:rsid w:val="004C00EE"/>
    <w:rsid w:val="004C049A"/>
    <w:rsid w:val="004C0645"/>
    <w:rsid w:val="004C0B6E"/>
    <w:rsid w:val="004C0BD6"/>
    <w:rsid w:val="004C10B3"/>
    <w:rsid w:val="004C130E"/>
    <w:rsid w:val="004C1323"/>
    <w:rsid w:val="004C1D32"/>
    <w:rsid w:val="004C1D44"/>
    <w:rsid w:val="004C24C6"/>
    <w:rsid w:val="004C24F3"/>
    <w:rsid w:val="004C2D8C"/>
    <w:rsid w:val="004C32A5"/>
    <w:rsid w:val="004C3D55"/>
    <w:rsid w:val="004C3DF2"/>
    <w:rsid w:val="004C3EE2"/>
    <w:rsid w:val="004C4584"/>
    <w:rsid w:val="004C46F4"/>
    <w:rsid w:val="004C47B4"/>
    <w:rsid w:val="004C499D"/>
    <w:rsid w:val="004C49BB"/>
    <w:rsid w:val="004C4C39"/>
    <w:rsid w:val="004C4CD9"/>
    <w:rsid w:val="004C52AC"/>
    <w:rsid w:val="004C5519"/>
    <w:rsid w:val="004C5602"/>
    <w:rsid w:val="004C56F8"/>
    <w:rsid w:val="004C57D4"/>
    <w:rsid w:val="004C5DE0"/>
    <w:rsid w:val="004C66A0"/>
    <w:rsid w:val="004C687E"/>
    <w:rsid w:val="004C7081"/>
    <w:rsid w:val="004C7486"/>
    <w:rsid w:val="004C7831"/>
    <w:rsid w:val="004C7C9B"/>
    <w:rsid w:val="004C7F22"/>
    <w:rsid w:val="004D0235"/>
    <w:rsid w:val="004D02BC"/>
    <w:rsid w:val="004D02C9"/>
    <w:rsid w:val="004D061A"/>
    <w:rsid w:val="004D12C1"/>
    <w:rsid w:val="004D17C2"/>
    <w:rsid w:val="004D1BAC"/>
    <w:rsid w:val="004D1C3C"/>
    <w:rsid w:val="004D1F88"/>
    <w:rsid w:val="004D229A"/>
    <w:rsid w:val="004D29EB"/>
    <w:rsid w:val="004D2E85"/>
    <w:rsid w:val="004D3072"/>
    <w:rsid w:val="004D31F0"/>
    <w:rsid w:val="004D3B30"/>
    <w:rsid w:val="004D41E4"/>
    <w:rsid w:val="004D41F2"/>
    <w:rsid w:val="004D4393"/>
    <w:rsid w:val="004D4516"/>
    <w:rsid w:val="004D47F1"/>
    <w:rsid w:val="004D4CD3"/>
    <w:rsid w:val="004D4DB4"/>
    <w:rsid w:val="004D4ECA"/>
    <w:rsid w:val="004D5169"/>
    <w:rsid w:val="004D5435"/>
    <w:rsid w:val="004D629C"/>
    <w:rsid w:val="004D6751"/>
    <w:rsid w:val="004D6F95"/>
    <w:rsid w:val="004D7054"/>
    <w:rsid w:val="004E01F6"/>
    <w:rsid w:val="004E038F"/>
    <w:rsid w:val="004E03DC"/>
    <w:rsid w:val="004E042C"/>
    <w:rsid w:val="004E05EE"/>
    <w:rsid w:val="004E08F6"/>
    <w:rsid w:val="004E09B4"/>
    <w:rsid w:val="004E0ABB"/>
    <w:rsid w:val="004E16B7"/>
    <w:rsid w:val="004E1EE7"/>
    <w:rsid w:val="004E2113"/>
    <w:rsid w:val="004E27FA"/>
    <w:rsid w:val="004E30AB"/>
    <w:rsid w:val="004E3224"/>
    <w:rsid w:val="004E3274"/>
    <w:rsid w:val="004E34E7"/>
    <w:rsid w:val="004E35FA"/>
    <w:rsid w:val="004E3614"/>
    <w:rsid w:val="004E3AB9"/>
    <w:rsid w:val="004E3D6A"/>
    <w:rsid w:val="004E4339"/>
    <w:rsid w:val="004E488D"/>
    <w:rsid w:val="004E4AE8"/>
    <w:rsid w:val="004E552C"/>
    <w:rsid w:val="004E569C"/>
    <w:rsid w:val="004E5950"/>
    <w:rsid w:val="004E5AE5"/>
    <w:rsid w:val="004E6485"/>
    <w:rsid w:val="004E6497"/>
    <w:rsid w:val="004E671E"/>
    <w:rsid w:val="004E6A6F"/>
    <w:rsid w:val="004E6AFD"/>
    <w:rsid w:val="004E6FDF"/>
    <w:rsid w:val="004E7235"/>
    <w:rsid w:val="004E73A2"/>
    <w:rsid w:val="004E79D1"/>
    <w:rsid w:val="004E7A9F"/>
    <w:rsid w:val="004E7F52"/>
    <w:rsid w:val="004F052C"/>
    <w:rsid w:val="004F0CC8"/>
    <w:rsid w:val="004F10BC"/>
    <w:rsid w:val="004F10F0"/>
    <w:rsid w:val="004F151C"/>
    <w:rsid w:val="004F2060"/>
    <w:rsid w:val="004F26F9"/>
    <w:rsid w:val="004F28CF"/>
    <w:rsid w:val="004F29C8"/>
    <w:rsid w:val="004F2AD3"/>
    <w:rsid w:val="004F2E00"/>
    <w:rsid w:val="004F33F7"/>
    <w:rsid w:val="004F3546"/>
    <w:rsid w:val="004F3A98"/>
    <w:rsid w:val="004F4115"/>
    <w:rsid w:val="004F4174"/>
    <w:rsid w:val="004F449A"/>
    <w:rsid w:val="004F4508"/>
    <w:rsid w:val="004F4656"/>
    <w:rsid w:val="004F466F"/>
    <w:rsid w:val="004F49FC"/>
    <w:rsid w:val="004F4A01"/>
    <w:rsid w:val="004F4A5B"/>
    <w:rsid w:val="004F50ED"/>
    <w:rsid w:val="004F53B9"/>
    <w:rsid w:val="004F53EA"/>
    <w:rsid w:val="004F62E6"/>
    <w:rsid w:val="004F660D"/>
    <w:rsid w:val="004F6692"/>
    <w:rsid w:val="004F66A5"/>
    <w:rsid w:val="004F6906"/>
    <w:rsid w:val="004F6B12"/>
    <w:rsid w:val="004F6F0C"/>
    <w:rsid w:val="004F7442"/>
    <w:rsid w:val="004F7D99"/>
    <w:rsid w:val="00500335"/>
    <w:rsid w:val="00500AC9"/>
    <w:rsid w:val="00500E2C"/>
    <w:rsid w:val="005012F0"/>
    <w:rsid w:val="00501514"/>
    <w:rsid w:val="00501B16"/>
    <w:rsid w:val="00501DB8"/>
    <w:rsid w:val="0050208B"/>
    <w:rsid w:val="0050247B"/>
    <w:rsid w:val="005024FC"/>
    <w:rsid w:val="00502B62"/>
    <w:rsid w:val="005034C4"/>
    <w:rsid w:val="00503648"/>
    <w:rsid w:val="00503C4D"/>
    <w:rsid w:val="005047D8"/>
    <w:rsid w:val="0050547C"/>
    <w:rsid w:val="005056F9"/>
    <w:rsid w:val="00505D85"/>
    <w:rsid w:val="00505DC2"/>
    <w:rsid w:val="005067E8"/>
    <w:rsid w:val="00506B2C"/>
    <w:rsid w:val="00507AD5"/>
    <w:rsid w:val="00507BBB"/>
    <w:rsid w:val="00507C1F"/>
    <w:rsid w:val="0051033B"/>
    <w:rsid w:val="00510AF3"/>
    <w:rsid w:val="005111C2"/>
    <w:rsid w:val="005116F8"/>
    <w:rsid w:val="005117B4"/>
    <w:rsid w:val="00511B25"/>
    <w:rsid w:val="00512220"/>
    <w:rsid w:val="0051265C"/>
    <w:rsid w:val="00512C53"/>
    <w:rsid w:val="0051305D"/>
    <w:rsid w:val="005130DC"/>
    <w:rsid w:val="005132F4"/>
    <w:rsid w:val="0051343A"/>
    <w:rsid w:val="0051347C"/>
    <w:rsid w:val="00513905"/>
    <w:rsid w:val="00513EE9"/>
    <w:rsid w:val="0051419D"/>
    <w:rsid w:val="00514577"/>
    <w:rsid w:val="00514681"/>
    <w:rsid w:val="00514776"/>
    <w:rsid w:val="0051491B"/>
    <w:rsid w:val="005149AD"/>
    <w:rsid w:val="00514E87"/>
    <w:rsid w:val="00515135"/>
    <w:rsid w:val="005151B7"/>
    <w:rsid w:val="0051527E"/>
    <w:rsid w:val="00515887"/>
    <w:rsid w:val="00516474"/>
    <w:rsid w:val="005170E5"/>
    <w:rsid w:val="005171A0"/>
    <w:rsid w:val="005172E5"/>
    <w:rsid w:val="00517567"/>
    <w:rsid w:val="005201EE"/>
    <w:rsid w:val="00520466"/>
    <w:rsid w:val="005205B4"/>
    <w:rsid w:val="00520758"/>
    <w:rsid w:val="005209EB"/>
    <w:rsid w:val="00520B0A"/>
    <w:rsid w:val="00520F6E"/>
    <w:rsid w:val="00521195"/>
    <w:rsid w:val="00521D83"/>
    <w:rsid w:val="00522927"/>
    <w:rsid w:val="00522FA9"/>
    <w:rsid w:val="00523317"/>
    <w:rsid w:val="0052362B"/>
    <w:rsid w:val="00523FA6"/>
    <w:rsid w:val="00524669"/>
    <w:rsid w:val="00524CCD"/>
    <w:rsid w:val="00524DF3"/>
    <w:rsid w:val="00525AE6"/>
    <w:rsid w:val="00525FA8"/>
    <w:rsid w:val="0052632D"/>
    <w:rsid w:val="00526393"/>
    <w:rsid w:val="00526C3A"/>
    <w:rsid w:val="00526F4B"/>
    <w:rsid w:val="0052730E"/>
    <w:rsid w:val="0052752C"/>
    <w:rsid w:val="005278F1"/>
    <w:rsid w:val="005279A0"/>
    <w:rsid w:val="0053000C"/>
    <w:rsid w:val="005301B1"/>
    <w:rsid w:val="00530B04"/>
    <w:rsid w:val="00530E61"/>
    <w:rsid w:val="0053128B"/>
    <w:rsid w:val="00531FB8"/>
    <w:rsid w:val="00532302"/>
    <w:rsid w:val="005327B3"/>
    <w:rsid w:val="005329C5"/>
    <w:rsid w:val="00532B76"/>
    <w:rsid w:val="00532D2C"/>
    <w:rsid w:val="0053362C"/>
    <w:rsid w:val="00533A13"/>
    <w:rsid w:val="00533AD6"/>
    <w:rsid w:val="00533C00"/>
    <w:rsid w:val="0053415D"/>
    <w:rsid w:val="005343B2"/>
    <w:rsid w:val="005344C6"/>
    <w:rsid w:val="005346DE"/>
    <w:rsid w:val="005349B9"/>
    <w:rsid w:val="005350E4"/>
    <w:rsid w:val="005353C4"/>
    <w:rsid w:val="005355CC"/>
    <w:rsid w:val="0053586F"/>
    <w:rsid w:val="00535B99"/>
    <w:rsid w:val="00536091"/>
    <w:rsid w:val="0053640B"/>
    <w:rsid w:val="00536C2D"/>
    <w:rsid w:val="00536CA8"/>
    <w:rsid w:val="005371DB"/>
    <w:rsid w:val="005374F4"/>
    <w:rsid w:val="0053754D"/>
    <w:rsid w:val="005379A8"/>
    <w:rsid w:val="00537DFB"/>
    <w:rsid w:val="00537F01"/>
    <w:rsid w:val="00537F5F"/>
    <w:rsid w:val="005402B1"/>
    <w:rsid w:val="005408A0"/>
    <w:rsid w:val="00541361"/>
    <w:rsid w:val="00541B9E"/>
    <w:rsid w:val="00541E55"/>
    <w:rsid w:val="005422EE"/>
    <w:rsid w:val="0054253E"/>
    <w:rsid w:val="00542859"/>
    <w:rsid w:val="00542C93"/>
    <w:rsid w:val="00542D90"/>
    <w:rsid w:val="0054380E"/>
    <w:rsid w:val="00543951"/>
    <w:rsid w:val="00543980"/>
    <w:rsid w:val="005439AB"/>
    <w:rsid w:val="00543CBA"/>
    <w:rsid w:val="00544761"/>
    <w:rsid w:val="005447C5"/>
    <w:rsid w:val="00544EE2"/>
    <w:rsid w:val="00545BF8"/>
    <w:rsid w:val="005465CA"/>
    <w:rsid w:val="00546F31"/>
    <w:rsid w:val="00547334"/>
    <w:rsid w:val="005478A3"/>
    <w:rsid w:val="00547EFD"/>
    <w:rsid w:val="005509C8"/>
    <w:rsid w:val="005516B8"/>
    <w:rsid w:val="00551D5B"/>
    <w:rsid w:val="00552053"/>
    <w:rsid w:val="005520B7"/>
    <w:rsid w:val="0055215C"/>
    <w:rsid w:val="005522CD"/>
    <w:rsid w:val="0055255D"/>
    <w:rsid w:val="00552F89"/>
    <w:rsid w:val="005532C7"/>
    <w:rsid w:val="0055355C"/>
    <w:rsid w:val="00553D54"/>
    <w:rsid w:val="00553F7C"/>
    <w:rsid w:val="005546FC"/>
    <w:rsid w:val="00554B4A"/>
    <w:rsid w:val="00554DA1"/>
    <w:rsid w:val="00554F43"/>
    <w:rsid w:val="0055532D"/>
    <w:rsid w:val="00555E8F"/>
    <w:rsid w:val="00555EB0"/>
    <w:rsid w:val="005567F6"/>
    <w:rsid w:val="00556BB0"/>
    <w:rsid w:val="00556D9B"/>
    <w:rsid w:val="00557876"/>
    <w:rsid w:val="00557D3B"/>
    <w:rsid w:val="00557D8B"/>
    <w:rsid w:val="00557EB9"/>
    <w:rsid w:val="005600C2"/>
    <w:rsid w:val="0056026A"/>
    <w:rsid w:val="00561066"/>
    <w:rsid w:val="00561603"/>
    <w:rsid w:val="00561A3C"/>
    <w:rsid w:val="00561E09"/>
    <w:rsid w:val="0056240B"/>
    <w:rsid w:val="0056315E"/>
    <w:rsid w:val="00563350"/>
    <w:rsid w:val="0056372A"/>
    <w:rsid w:val="00563775"/>
    <w:rsid w:val="0056392D"/>
    <w:rsid w:val="00563A9C"/>
    <w:rsid w:val="00563C99"/>
    <w:rsid w:val="00565FE8"/>
    <w:rsid w:val="00565FED"/>
    <w:rsid w:val="00566032"/>
    <w:rsid w:val="005663F3"/>
    <w:rsid w:val="00566C58"/>
    <w:rsid w:val="00566E26"/>
    <w:rsid w:val="00566EF3"/>
    <w:rsid w:val="00567833"/>
    <w:rsid w:val="00567FBD"/>
    <w:rsid w:val="00567FC5"/>
    <w:rsid w:val="005702D2"/>
    <w:rsid w:val="005704D0"/>
    <w:rsid w:val="00570A5E"/>
    <w:rsid w:val="00570AD7"/>
    <w:rsid w:val="005711DF"/>
    <w:rsid w:val="00571233"/>
    <w:rsid w:val="00571980"/>
    <w:rsid w:val="00572075"/>
    <w:rsid w:val="005720D8"/>
    <w:rsid w:val="00572237"/>
    <w:rsid w:val="00573D41"/>
    <w:rsid w:val="00575036"/>
    <w:rsid w:val="00575197"/>
    <w:rsid w:val="00575DF8"/>
    <w:rsid w:val="005765D2"/>
    <w:rsid w:val="00576808"/>
    <w:rsid w:val="00576B2C"/>
    <w:rsid w:val="00576C17"/>
    <w:rsid w:val="00576F66"/>
    <w:rsid w:val="00577E74"/>
    <w:rsid w:val="0058000D"/>
    <w:rsid w:val="005808C3"/>
    <w:rsid w:val="00580D59"/>
    <w:rsid w:val="00580F65"/>
    <w:rsid w:val="0058153D"/>
    <w:rsid w:val="00581E86"/>
    <w:rsid w:val="005822B2"/>
    <w:rsid w:val="0058242A"/>
    <w:rsid w:val="00582533"/>
    <w:rsid w:val="00582886"/>
    <w:rsid w:val="00582A67"/>
    <w:rsid w:val="00583134"/>
    <w:rsid w:val="005837AA"/>
    <w:rsid w:val="00583827"/>
    <w:rsid w:val="00583BE3"/>
    <w:rsid w:val="00583FE0"/>
    <w:rsid w:val="0058402F"/>
    <w:rsid w:val="005840B4"/>
    <w:rsid w:val="005848ED"/>
    <w:rsid w:val="00584A44"/>
    <w:rsid w:val="005852F6"/>
    <w:rsid w:val="00585612"/>
    <w:rsid w:val="005857F7"/>
    <w:rsid w:val="00585DB4"/>
    <w:rsid w:val="0058625C"/>
    <w:rsid w:val="00586310"/>
    <w:rsid w:val="005863C9"/>
    <w:rsid w:val="00586439"/>
    <w:rsid w:val="005873B5"/>
    <w:rsid w:val="005874ED"/>
    <w:rsid w:val="00587FE9"/>
    <w:rsid w:val="005905EA"/>
    <w:rsid w:val="0059086A"/>
    <w:rsid w:val="00591359"/>
    <w:rsid w:val="005913DE"/>
    <w:rsid w:val="00591668"/>
    <w:rsid w:val="00592119"/>
    <w:rsid w:val="005925D9"/>
    <w:rsid w:val="00592723"/>
    <w:rsid w:val="005927E9"/>
    <w:rsid w:val="00592810"/>
    <w:rsid w:val="00592BAC"/>
    <w:rsid w:val="00593692"/>
    <w:rsid w:val="00594751"/>
    <w:rsid w:val="00594789"/>
    <w:rsid w:val="00594D3B"/>
    <w:rsid w:val="005951F7"/>
    <w:rsid w:val="00595533"/>
    <w:rsid w:val="005955EF"/>
    <w:rsid w:val="005958CF"/>
    <w:rsid w:val="005964CA"/>
    <w:rsid w:val="00596584"/>
    <w:rsid w:val="005973F1"/>
    <w:rsid w:val="00597B6B"/>
    <w:rsid w:val="005A06CB"/>
    <w:rsid w:val="005A090B"/>
    <w:rsid w:val="005A0C20"/>
    <w:rsid w:val="005A0CE1"/>
    <w:rsid w:val="005A1003"/>
    <w:rsid w:val="005A1174"/>
    <w:rsid w:val="005A1229"/>
    <w:rsid w:val="005A14A3"/>
    <w:rsid w:val="005A1E72"/>
    <w:rsid w:val="005A1E78"/>
    <w:rsid w:val="005A24BF"/>
    <w:rsid w:val="005A28E8"/>
    <w:rsid w:val="005A2913"/>
    <w:rsid w:val="005A306E"/>
    <w:rsid w:val="005A313D"/>
    <w:rsid w:val="005A3864"/>
    <w:rsid w:val="005A3933"/>
    <w:rsid w:val="005A3A30"/>
    <w:rsid w:val="005A3EC9"/>
    <w:rsid w:val="005A3EDF"/>
    <w:rsid w:val="005A3F88"/>
    <w:rsid w:val="005A436A"/>
    <w:rsid w:val="005A440A"/>
    <w:rsid w:val="005A44AD"/>
    <w:rsid w:val="005A47F1"/>
    <w:rsid w:val="005A486A"/>
    <w:rsid w:val="005A49AE"/>
    <w:rsid w:val="005A4A45"/>
    <w:rsid w:val="005A4BCB"/>
    <w:rsid w:val="005A4E20"/>
    <w:rsid w:val="005A537B"/>
    <w:rsid w:val="005A5A2F"/>
    <w:rsid w:val="005A5E2B"/>
    <w:rsid w:val="005A644A"/>
    <w:rsid w:val="005A6461"/>
    <w:rsid w:val="005A6788"/>
    <w:rsid w:val="005A68BE"/>
    <w:rsid w:val="005A6C91"/>
    <w:rsid w:val="005A6CEB"/>
    <w:rsid w:val="005A7163"/>
    <w:rsid w:val="005A772E"/>
    <w:rsid w:val="005A7927"/>
    <w:rsid w:val="005A798B"/>
    <w:rsid w:val="005A7B3D"/>
    <w:rsid w:val="005A7D10"/>
    <w:rsid w:val="005B0607"/>
    <w:rsid w:val="005B0EA9"/>
    <w:rsid w:val="005B15B7"/>
    <w:rsid w:val="005B17E1"/>
    <w:rsid w:val="005B1A59"/>
    <w:rsid w:val="005B1F99"/>
    <w:rsid w:val="005B229B"/>
    <w:rsid w:val="005B23FD"/>
    <w:rsid w:val="005B271B"/>
    <w:rsid w:val="005B28E8"/>
    <w:rsid w:val="005B338F"/>
    <w:rsid w:val="005B3571"/>
    <w:rsid w:val="005B3CDB"/>
    <w:rsid w:val="005B3F4C"/>
    <w:rsid w:val="005B3F7C"/>
    <w:rsid w:val="005B476A"/>
    <w:rsid w:val="005B48A6"/>
    <w:rsid w:val="005B4DEE"/>
    <w:rsid w:val="005B5601"/>
    <w:rsid w:val="005B5A8B"/>
    <w:rsid w:val="005B5D97"/>
    <w:rsid w:val="005B622A"/>
    <w:rsid w:val="005B62A7"/>
    <w:rsid w:val="005B65F0"/>
    <w:rsid w:val="005B6B9A"/>
    <w:rsid w:val="005B6C02"/>
    <w:rsid w:val="005B7088"/>
    <w:rsid w:val="005B7AA2"/>
    <w:rsid w:val="005C0144"/>
    <w:rsid w:val="005C08ED"/>
    <w:rsid w:val="005C1024"/>
    <w:rsid w:val="005C153A"/>
    <w:rsid w:val="005C1D89"/>
    <w:rsid w:val="005C215A"/>
    <w:rsid w:val="005C21AE"/>
    <w:rsid w:val="005C25ED"/>
    <w:rsid w:val="005C2677"/>
    <w:rsid w:val="005C2CA4"/>
    <w:rsid w:val="005C2F9D"/>
    <w:rsid w:val="005C3089"/>
    <w:rsid w:val="005C31B6"/>
    <w:rsid w:val="005C3A02"/>
    <w:rsid w:val="005C3E04"/>
    <w:rsid w:val="005C3E9C"/>
    <w:rsid w:val="005C44EE"/>
    <w:rsid w:val="005C467A"/>
    <w:rsid w:val="005C471F"/>
    <w:rsid w:val="005C4EAC"/>
    <w:rsid w:val="005C5899"/>
    <w:rsid w:val="005C5BF2"/>
    <w:rsid w:val="005C6482"/>
    <w:rsid w:val="005C6893"/>
    <w:rsid w:val="005C68EE"/>
    <w:rsid w:val="005C6F7A"/>
    <w:rsid w:val="005C6FCA"/>
    <w:rsid w:val="005C7022"/>
    <w:rsid w:val="005C70A2"/>
    <w:rsid w:val="005C726E"/>
    <w:rsid w:val="005C73AB"/>
    <w:rsid w:val="005C76D5"/>
    <w:rsid w:val="005C791D"/>
    <w:rsid w:val="005C7937"/>
    <w:rsid w:val="005C79F9"/>
    <w:rsid w:val="005C7D60"/>
    <w:rsid w:val="005D0E39"/>
    <w:rsid w:val="005D1170"/>
    <w:rsid w:val="005D184A"/>
    <w:rsid w:val="005D1CBB"/>
    <w:rsid w:val="005D2F47"/>
    <w:rsid w:val="005D345A"/>
    <w:rsid w:val="005D3689"/>
    <w:rsid w:val="005D3711"/>
    <w:rsid w:val="005D39C7"/>
    <w:rsid w:val="005D39E1"/>
    <w:rsid w:val="005D39E5"/>
    <w:rsid w:val="005D3BBE"/>
    <w:rsid w:val="005D3D7F"/>
    <w:rsid w:val="005D42ED"/>
    <w:rsid w:val="005D46A1"/>
    <w:rsid w:val="005D4758"/>
    <w:rsid w:val="005D4924"/>
    <w:rsid w:val="005D4A3D"/>
    <w:rsid w:val="005D52C2"/>
    <w:rsid w:val="005D5382"/>
    <w:rsid w:val="005D547C"/>
    <w:rsid w:val="005D596B"/>
    <w:rsid w:val="005D5A96"/>
    <w:rsid w:val="005D690C"/>
    <w:rsid w:val="005D6954"/>
    <w:rsid w:val="005D6CFD"/>
    <w:rsid w:val="005D75A5"/>
    <w:rsid w:val="005E00BC"/>
    <w:rsid w:val="005E0A23"/>
    <w:rsid w:val="005E0FAF"/>
    <w:rsid w:val="005E105A"/>
    <w:rsid w:val="005E10E6"/>
    <w:rsid w:val="005E1209"/>
    <w:rsid w:val="005E143A"/>
    <w:rsid w:val="005E17D0"/>
    <w:rsid w:val="005E2F87"/>
    <w:rsid w:val="005E3964"/>
    <w:rsid w:val="005E3A01"/>
    <w:rsid w:val="005E3BFC"/>
    <w:rsid w:val="005E3DBD"/>
    <w:rsid w:val="005E3DDB"/>
    <w:rsid w:val="005E438A"/>
    <w:rsid w:val="005E47EE"/>
    <w:rsid w:val="005E4ADB"/>
    <w:rsid w:val="005E4EE6"/>
    <w:rsid w:val="005E5018"/>
    <w:rsid w:val="005E5420"/>
    <w:rsid w:val="005E5D62"/>
    <w:rsid w:val="005E5FF1"/>
    <w:rsid w:val="005E60AD"/>
    <w:rsid w:val="005E60C3"/>
    <w:rsid w:val="005E62C3"/>
    <w:rsid w:val="005E63BD"/>
    <w:rsid w:val="005E6B52"/>
    <w:rsid w:val="005E6D3F"/>
    <w:rsid w:val="005E70D3"/>
    <w:rsid w:val="005E7341"/>
    <w:rsid w:val="005E7471"/>
    <w:rsid w:val="005E7C1D"/>
    <w:rsid w:val="005E7E50"/>
    <w:rsid w:val="005F0060"/>
    <w:rsid w:val="005F025E"/>
    <w:rsid w:val="005F05FB"/>
    <w:rsid w:val="005F073C"/>
    <w:rsid w:val="005F088A"/>
    <w:rsid w:val="005F0D8C"/>
    <w:rsid w:val="005F0EBD"/>
    <w:rsid w:val="005F1165"/>
    <w:rsid w:val="005F1206"/>
    <w:rsid w:val="005F1505"/>
    <w:rsid w:val="005F19F3"/>
    <w:rsid w:val="005F1A7A"/>
    <w:rsid w:val="005F1F28"/>
    <w:rsid w:val="005F2026"/>
    <w:rsid w:val="005F27FD"/>
    <w:rsid w:val="005F2938"/>
    <w:rsid w:val="005F2C70"/>
    <w:rsid w:val="005F333E"/>
    <w:rsid w:val="005F3AFE"/>
    <w:rsid w:val="005F3C32"/>
    <w:rsid w:val="005F4BB8"/>
    <w:rsid w:val="005F4C86"/>
    <w:rsid w:val="005F4F9B"/>
    <w:rsid w:val="005F53C1"/>
    <w:rsid w:val="005F6554"/>
    <w:rsid w:val="005F659D"/>
    <w:rsid w:val="005F6793"/>
    <w:rsid w:val="005F69A9"/>
    <w:rsid w:val="005F6BE0"/>
    <w:rsid w:val="005F6D60"/>
    <w:rsid w:val="005F6EF4"/>
    <w:rsid w:val="005F75BB"/>
    <w:rsid w:val="005F76E4"/>
    <w:rsid w:val="005F7730"/>
    <w:rsid w:val="005F7FA0"/>
    <w:rsid w:val="00600225"/>
    <w:rsid w:val="00600520"/>
    <w:rsid w:val="00600B12"/>
    <w:rsid w:val="00600E65"/>
    <w:rsid w:val="00600E67"/>
    <w:rsid w:val="006013D6"/>
    <w:rsid w:val="006015FB"/>
    <w:rsid w:val="00601785"/>
    <w:rsid w:val="00602343"/>
    <w:rsid w:val="00602A3A"/>
    <w:rsid w:val="006030D0"/>
    <w:rsid w:val="006031D3"/>
    <w:rsid w:val="006033ED"/>
    <w:rsid w:val="00604195"/>
    <w:rsid w:val="0060433E"/>
    <w:rsid w:val="00604E34"/>
    <w:rsid w:val="00605218"/>
    <w:rsid w:val="0060558B"/>
    <w:rsid w:val="006055CD"/>
    <w:rsid w:val="0060590B"/>
    <w:rsid w:val="006062B9"/>
    <w:rsid w:val="00606677"/>
    <w:rsid w:val="00606941"/>
    <w:rsid w:val="006069B0"/>
    <w:rsid w:val="00606A67"/>
    <w:rsid w:val="00606B55"/>
    <w:rsid w:val="00606D60"/>
    <w:rsid w:val="00606F92"/>
    <w:rsid w:val="006078A2"/>
    <w:rsid w:val="00610352"/>
    <w:rsid w:val="00610583"/>
    <w:rsid w:val="00610A35"/>
    <w:rsid w:val="00610B8B"/>
    <w:rsid w:val="00610E61"/>
    <w:rsid w:val="006110D5"/>
    <w:rsid w:val="00611BA4"/>
    <w:rsid w:val="00611BB2"/>
    <w:rsid w:val="00611E5C"/>
    <w:rsid w:val="00611E99"/>
    <w:rsid w:val="006125C8"/>
    <w:rsid w:val="006126A5"/>
    <w:rsid w:val="00612A6E"/>
    <w:rsid w:val="00613823"/>
    <w:rsid w:val="00613F18"/>
    <w:rsid w:val="00613F94"/>
    <w:rsid w:val="00614039"/>
    <w:rsid w:val="0061422A"/>
    <w:rsid w:val="00614F92"/>
    <w:rsid w:val="0061528C"/>
    <w:rsid w:val="0061541E"/>
    <w:rsid w:val="00615843"/>
    <w:rsid w:val="00615DA8"/>
    <w:rsid w:val="00615E3C"/>
    <w:rsid w:val="00615FEC"/>
    <w:rsid w:val="00616394"/>
    <w:rsid w:val="0061763A"/>
    <w:rsid w:val="00617833"/>
    <w:rsid w:val="0061793B"/>
    <w:rsid w:val="00617DBB"/>
    <w:rsid w:val="00620195"/>
    <w:rsid w:val="0062026C"/>
    <w:rsid w:val="00620C0D"/>
    <w:rsid w:val="006217C5"/>
    <w:rsid w:val="006219F2"/>
    <w:rsid w:val="00621E45"/>
    <w:rsid w:val="006228D1"/>
    <w:rsid w:val="00622B30"/>
    <w:rsid w:val="00622DB5"/>
    <w:rsid w:val="006230A4"/>
    <w:rsid w:val="00623A3B"/>
    <w:rsid w:val="00624C60"/>
    <w:rsid w:val="00624DCE"/>
    <w:rsid w:val="00624EA0"/>
    <w:rsid w:val="00624FC5"/>
    <w:rsid w:val="006250BD"/>
    <w:rsid w:val="0062514C"/>
    <w:rsid w:val="00625528"/>
    <w:rsid w:val="0062574C"/>
    <w:rsid w:val="00625BC3"/>
    <w:rsid w:val="0062605A"/>
    <w:rsid w:val="006260F5"/>
    <w:rsid w:val="0062644F"/>
    <w:rsid w:val="006264D1"/>
    <w:rsid w:val="00626FF7"/>
    <w:rsid w:val="0062703A"/>
    <w:rsid w:val="00627416"/>
    <w:rsid w:val="00627775"/>
    <w:rsid w:val="00630197"/>
    <w:rsid w:val="00630A01"/>
    <w:rsid w:val="0063177E"/>
    <w:rsid w:val="00631E69"/>
    <w:rsid w:val="00631E8D"/>
    <w:rsid w:val="00631FF2"/>
    <w:rsid w:val="00632396"/>
    <w:rsid w:val="00632474"/>
    <w:rsid w:val="00632D92"/>
    <w:rsid w:val="006338C4"/>
    <w:rsid w:val="00633B41"/>
    <w:rsid w:val="00633CAB"/>
    <w:rsid w:val="00633F40"/>
    <w:rsid w:val="00633F46"/>
    <w:rsid w:val="00634146"/>
    <w:rsid w:val="00634793"/>
    <w:rsid w:val="00634D4F"/>
    <w:rsid w:val="0063583B"/>
    <w:rsid w:val="006359A5"/>
    <w:rsid w:val="00635ACB"/>
    <w:rsid w:val="006364C3"/>
    <w:rsid w:val="00636B24"/>
    <w:rsid w:val="0063721F"/>
    <w:rsid w:val="00637283"/>
    <w:rsid w:val="0063730A"/>
    <w:rsid w:val="00637826"/>
    <w:rsid w:val="00637B35"/>
    <w:rsid w:val="00637B68"/>
    <w:rsid w:val="00637BFB"/>
    <w:rsid w:val="00640203"/>
    <w:rsid w:val="0064025C"/>
    <w:rsid w:val="00640507"/>
    <w:rsid w:val="006405EB"/>
    <w:rsid w:val="00640D33"/>
    <w:rsid w:val="00640D87"/>
    <w:rsid w:val="00640E59"/>
    <w:rsid w:val="00640FB2"/>
    <w:rsid w:val="0064192A"/>
    <w:rsid w:val="00641D33"/>
    <w:rsid w:val="00642485"/>
    <w:rsid w:val="006425D8"/>
    <w:rsid w:val="00642EFE"/>
    <w:rsid w:val="00644083"/>
    <w:rsid w:val="006445A4"/>
    <w:rsid w:val="0064483D"/>
    <w:rsid w:val="00646123"/>
    <w:rsid w:val="00647017"/>
    <w:rsid w:val="00647317"/>
    <w:rsid w:val="00647960"/>
    <w:rsid w:val="00647A43"/>
    <w:rsid w:val="00647AE8"/>
    <w:rsid w:val="00647C54"/>
    <w:rsid w:val="00647DD1"/>
    <w:rsid w:val="006505E2"/>
    <w:rsid w:val="006508A6"/>
    <w:rsid w:val="00650C6A"/>
    <w:rsid w:val="00650C72"/>
    <w:rsid w:val="00651567"/>
    <w:rsid w:val="006518B3"/>
    <w:rsid w:val="00652459"/>
    <w:rsid w:val="006525F4"/>
    <w:rsid w:val="0065288A"/>
    <w:rsid w:val="006528EF"/>
    <w:rsid w:val="00652EB7"/>
    <w:rsid w:val="00652F27"/>
    <w:rsid w:val="00653488"/>
    <w:rsid w:val="0065395A"/>
    <w:rsid w:val="00653A29"/>
    <w:rsid w:val="00653C09"/>
    <w:rsid w:val="00653C77"/>
    <w:rsid w:val="006547C0"/>
    <w:rsid w:val="00654B82"/>
    <w:rsid w:val="0065585B"/>
    <w:rsid w:val="006558A4"/>
    <w:rsid w:val="00656C98"/>
    <w:rsid w:val="00656DF2"/>
    <w:rsid w:val="00657108"/>
    <w:rsid w:val="006572AC"/>
    <w:rsid w:val="006577BD"/>
    <w:rsid w:val="00657982"/>
    <w:rsid w:val="00657AF8"/>
    <w:rsid w:val="00660F92"/>
    <w:rsid w:val="00661041"/>
    <w:rsid w:val="0066122E"/>
    <w:rsid w:val="00661902"/>
    <w:rsid w:val="00661F47"/>
    <w:rsid w:val="00662099"/>
    <w:rsid w:val="006623C7"/>
    <w:rsid w:val="006625ED"/>
    <w:rsid w:val="00662724"/>
    <w:rsid w:val="00663036"/>
    <w:rsid w:val="00663060"/>
    <w:rsid w:val="006631D6"/>
    <w:rsid w:val="00663212"/>
    <w:rsid w:val="00663272"/>
    <w:rsid w:val="0066349D"/>
    <w:rsid w:val="00663F42"/>
    <w:rsid w:val="00664999"/>
    <w:rsid w:val="00664D40"/>
    <w:rsid w:val="00664D4B"/>
    <w:rsid w:val="0066519E"/>
    <w:rsid w:val="006659E4"/>
    <w:rsid w:val="00665C10"/>
    <w:rsid w:val="006661AA"/>
    <w:rsid w:val="006661F6"/>
    <w:rsid w:val="00666738"/>
    <w:rsid w:val="00666D6B"/>
    <w:rsid w:val="00667808"/>
    <w:rsid w:val="00667A09"/>
    <w:rsid w:val="00667D4E"/>
    <w:rsid w:val="00667DD1"/>
    <w:rsid w:val="006704E3"/>
    <w:rsid w:val="00670560"/>
    <w:rsid w:val="006705BF"/>
    <w:rsid w:val="006706F1"/>
    <w:rsid w:val="00671066"/>
    <w:rsid w:val="00671091"/>
    <w:rsid w:val="006710BF"/>
    <w:rsid w:val="0067149E"/>
    <w:rsid w:val="006716B8"/>
    <w:rsid w:val="006719A0"/>
    <w:rsid w:val="0067243C"/>
    <w:rsid w:val="006727B2"/>
    <w:rsid w:val="006730D7"/>
    <w:rsid w:val="006734B1"/>
    <w:rsid w:val="00673A0F"/>
    <w:rsid w:val="006746BF"/>
    <w:rsid w:val="00675102"/>
    <w:rsid w:val="0067511D"/>
    <w:rsid w:val="00675231"/>
    <w:rsid w:val="00675689"/>
    <w:rsid w:val="00675860"/>
    <w:rsid w:val="00676244"/>
    <w:rsid w:val="00676C0E"/>
    <w:rsid w:val="00677400"/>
    <w:rsid w:val="00677462"/>
    <w:rsid w:val="00677A2A"/>
    <w:rsid w:val="00677BB2"/>
    <w:rsid w:val="00677CD1"/>
    <w:rsid w:val="00677CD5"/>
    <w:rsid w:val="00680A2B"/>
    <w:rsid w:val="00680AB2"/>
    <w:rsid w:val="00680C28"/>
    <w:rsid w:val="00680F1B"/>
    <w:rsid w:val="0068194E"/>
    <w:rsid w:val="00681A91"/>
    <w:rsid w:val="00681C70"/>
    <w:rsid w:val="00682C1B"/>
    <w:rsid w:val="00682E3B"/>
    <w:rsid w:val="0068318E"/>
    <w:rsid w:val="0068411D"/>
    <w:rsid w:val="00684527"/>
    <w:rsid w:val="00684568"/>
    <w:rsid w:val="00684A15"/>
    <w:rsid w:val="00684EF2"/>
    <w:rsid w:val="00685444"/>
    <w:rsid w:val="006854F3"/>
    <w:rsid w:val="00685E5A"/>
    <w:rsid w:val="0068613D"/>
    <w:rsid w:val="0068689F"/>
    <w:rsid w:val="00686E8B"/>
    <w:rsid w:val="006871C7"/>
    <w:rsid w:val="006878B5"/>
    <w:rsid w:val="00687A1E"/>
    <w:rsid w:val="00687F10"/>
    <w:rsid w:val="006900AC"/>
    <w:rsid w:val="0069100C"/>
    <w:rsid w:val="006913B3"/>
    <w:rsid w:val="00691AF2"/>
    <w:rsid w:val="00691D47"/>
    <w:rsid w:val="006921B9"/>
    <w:rsid w:val="006921D7"/>
    <w:rsid w:val="006926DC"/>
    <w:rsid w:val="00692EEF"/>
    <w:rsid w:val="00692F21"/>
    <w:rsid w:val="00693073"/>
    <w:rsid w:val="00693096"/>
    <w:rsid w:val="006932B4"/>
    <w:rsid w:val="00693A03"/>
    <w:rsid w:val="0069407F"/>
    <w:rsid w:val="006941CC"/>
    <w:rsid w:val="00694A0B"/>
    <w:rsid w:val="00694F49"/>
    <w:rsid w:val="006955FD"/>
    <w:rsid w:val="006974DA"/>
    <w:rsid w:val="006975B3"/>
    <w:rsid w:val="006A074A"/>
    <w:rsid w:val="006A0A8A"/>
    <w:rsid w:val="006A0D06"/>
    <w:rsid w:val="006A0DED"/>
    <w:rsid w:val="006A12D1"/>
    <w:rsid w:val="006A1300"/>
    <w:rsid w:val="006A1CB6"/>
    <w:rsid w:val="006A2234"/>
    <w:rsid w:val="006A27B0"/>
    <w:rsid w:val="006A375C"/>
    <w:rsid w:val="006A38CA"/>
    <w:rsid w:val="006A39DA"/>
    <w:rsid w:val="006A44D1"/>
    <w:rsid w:val="006A4963"/>
    <w:rsid w:val="006A5E75"/>
    <w:rsid w:val="006A5F82"/>
    <w:rsid w:val="006A611E"/>
    <w:rsid w:val="006A65DE"/>
    <w:rsid w:val="006A7E15"/>
    <w:rsid w:val="006A7EAB"/>
    <w:rsid w:val="006A7FA7"/>
    <w:rsid w:val="006B0991"/>
    <w:rsid w:val="006B0F29"/>
    <w:rsid w:val="006B2043"/>
    <w:rsid w:val="006B256F"/>
    <w:rsid w:val="006B288D"/>
    <w:rsid w:val="006B29EC"/>
    <w:rsid w:val="006B2A31"/>
    <w:rsid w:val="006B2B83"/>
    <w:rsid w:val="006B2E79"/>
    <w:rsid w:val="006B3247"/>
    <w:rsid w:val="006B3610"/>
    <w:rsid w:val="006B36E9"/>
    <w:rsid w:val="006B37D5"/>
    <w:rsid w:val="006B3EBC"/>
    <w:rsid w:val="006B4207"/>
    <w:rsid w:val="006B4C38"/>
    <w:rsid w:val="006B4CE5"/>
    <w:rsid w:val="006B4D0D"/>
    <w:rsid w:val="006B4F36"/>
    <w:rsid w:val="006B5082"/>
    <w:rsid w:val="006B527E"/>
    <w:rsid w:val="006B547E"/>
    <w:rsid w:val="006B57C4"/>
    <w:rsid w:val="006B6052"/>
    <w:rsid w:val="006B62C6"/>
    <w:rsid w:val="006B689E"/>
    <w:rsid w:val="006B6B68"/>
    <w:rsid w:val="006B738B"/>
    <w:rsid w:val="006B7888"/>
    <w:rsid w:val="006B7B2D"/>
    <w:rsid w:val="006C12D2"/>
    <w:rsid w:val="006C14E0"/>
    <w:rsid w:val="006C1C0F"/>
    <w:rsid w:val="006C1F0B"/>
    <w:rsid w:val="006C22F7"/>
    <w:rsid w:val="006C24D9"/>
    <w:rsid w:val="006C2514"/>
    <w:rsid w:val="006C2682"/>
    <w:rsid w:val="006C2917"/>
    <w:rsid w:val="006C30F7"/>
    <w:rsid w:val="006C323D"/>
    <w:rsid w:val="006C3387"/>
    <w:rsid w:val="006C3521"/>
    <w:rsid w:val="006C36C7"/>
    <w:rsid w:val="006C3B15"/>
    <w:rsid w:val="006C48FF"/>
    <w:rsid w:val="006C5718"/>
    <w:rsid w:val="006C59BA"/>
    <w:rsid w:val="006C59C8"/>
    <w:rsid w:val="006C5A60"/>
    <w:rsid w:val="006C5B5A"/>
    <w:rsid w:val="006C67DB"/>
    <w:rsid w:val="006C68D3"/>
    <w:rsid w:val="006C7051"/>
    <w:rsid w:val="006C70AF"/>
    <w:rsid w:val="006C7D1D"/>
    <w:rsid w:val="006C7F3D"/>
    <w:rsid w:val="006D10CE"/>
    <w:rsid w:val="006D1210"/>
    <w:rsid w:val="006D1384"/>
    <w:rsid w:val="006D14B8"/>
    <w:rsid w:val="006D17DE"/>
    <w:rsid w:val="006D1EB1"/>
    <w:rsid w:val="006D1EDB"/>
    <w:rsid w:val="006D2168"/>
    <w:rsid w:val="006D21E8"/>
    <w:rsid w:val="006D235A"/>
    <w:rsid w:val="006D27A2"/>
    <w:rsid w:val="006D2930"/>
    <w:rsid w:val="006D2D6D"/>
    <w:rsid w:val="006D3113"/>
    <w:rsid w:val="006D3D72"/>
    <w:rsid w:val="006D3ECC"/>
    <w:rsid w:val="006D50DD"/>
    <w:rsid w:val="006D5475"/>
    <w:rsid w:val="006D54D4"/>
    <w:rsid w:val="006D5781"/>
    <w:rsid w:val="006D5833"/>
    <w:rsid w:val="006D5C9B"/>
    <w:rsid w:val="006D64C1"/>
    <w:rsid w:val="006D655C"/>
    <w:rsid w:val="006D67C0"/>
    <w:rsid w:val="006D6DEF"/>
    <w:rsid w:val="006D6EBB"/>
    <w:rsid w:val="006D7262"/>
    <w:rsid w:val="006D745A"/>
    <w:rsid w:val="006D782B"/>
    <w:rsid w:val="006D7B06"/>
    <w:rsid w:val="006D7C28"/>
    <w:rsid w:val="006D7DCB"/>
    <w:rsid w:val="006E0008"/>
    <w:rsid w:val="006E008E"/>
    <w:rsid w:val="006E0175"/>
    <w:rsid w:val="006E0F2A"/>
    <w:rsid w:val="006E1461"/>
    <w:rsid w:val="006E14E2"/>
    <w:rsid w:val="006E1593"/>
    <w:rsid w:val="006E1847"/>
    <w:rsid w:val="006E1CC1"/>
    <w:rsid w:val="006E2361"/>
    <w:rsid w:val="006E23E0"/>
    <w:rsid w:val="006E28E0"/>
    <w:rsid w:val="006E2AE8"/>
    <w:rsid w:val="006E2C3E"/>
    <w:rsid w:val="006E308A"/>
    <w:rsid w:val="006E32CB"/>
    <w:rsid w:val="006E37BE"/>
    <w:rsid w:val="006E3CB4"/>
    <w:rsid w:val="006E3DEB"/>
    <w:rsid w:val="006E4084"/>
    <w:rsid w:val="006E4636"/>
    <w:rsid w:val="006E49E1"/>
    <w:rsid w:val="006E4AB9"/>
    <w:rsid w:val="006E4AC0"/>
    <w:rsid w:val="006E4BD9"/>
    <w:rsid w:val="006E4E28"/>
    <w:rsid w:val="006E639E"/>
    <w:rsid w:val="006E6987"/>
    <w:rsid w:val="006E6B84"/>
    <w:rsid w:val="006E6F8A"/>
    <w:rsid w:val="006E709F"/>
    <w:rsid w:val="006E7296"/>
    <w:rsid w:val="006E7335"/>
    <w:rsid w:val="006E7431"/>
    <w:rsid w:val="006E74F5"/>
    <w:rsid w:val="006E7772"/>
    <w:rsid w:val="006E793E"/>
    <w:rsid w:val="006E7C58"/>
    <w:rsid w:val="006F0278"/>
    <w:rsid w:val="006F03A2"/>
    <w:rsid w:val="006F0D4A"/>
    <w:rsid w:val="006F12F1"/>
    <w:rsid w:val="006F1369"/>
    <w:rsid w:val="006F1466"/>
    <w:rsid w:val="006F1788"/>
    <w:rsid w:val="006F1B53"/>
    <w:rsid w:val="006F208B"/>
    <w:rsid w:val="006F2B88"/>
    <w:rsid w:val="006F2C7D"/>
    <w:rsid w:val="006F32DB"/>
    <w:rsid w:val="006F3710"/>
    <w:rsid w:val="006F3DDC"/>
    <w:rsid w:val="006F40B8"/>
    <w:rsid w:val="006F4AE7"/>
    <w:rsid w:val="006F4B67"/>
    <w:rsid w:val="006F4E41"/>
    <w:rsid w:val="006F4EFC"/>
    <w:rsid w:val="006F52F0"/>
    <w:rsid w:val="006F54DB"/>
    <w:rsid w:val="006F5C6F"/>
    <w:rsid w:val="006F61C1"/>
    <w:rsid w:val="006F6232"/>
    <w:rsid w:val="006F6260"/>
    <w:rsid w:val="006F6605"/>
    <w:rsid w:val="006F66A2"/>
    <w:rsid w:val="006F6885"/>
    <w:rsid w:val="006F6B39"/>
    <w:rsid w:val="006F71EA"/>
    <w:rsid w:val="006F7B62"/>
    <w:rsid w:val="006F7E10"/>
    <w:rsid w:val="006F7EA7"/>
    <w:rsid w:val="00700D54"/>
    <w:rsid w:val="00700F0E"/>
    <w:rsid w:val="0070126F"/>
    <w:rsid w:val="00701B6C"/>
    <w:rsid w:val="00701D68"/>
    <w:rsid w:val="007024E1"/>
    <w:rsid w:val="007025CA"/>
    <w:rsid w:val="007027A2"/>
    <w:rsid w:val="00702866"/>
    <w:rsid w:val="00702E0F"/>
    <w:rsid w:val="00702F1F"/>
    <w:rsid w:val="0070328B"/>
    <w:rsid w:val="00703354"/>
    <w:rsid w:val="0070376F"/>
    <w:rsid w:val="007037D7"/>
    <w:rsid w:val="00703EA9"/>
    <w:rsid w:val="00704453"/>
    <w:rsid w:val="0070451E"/>
    <w:rsid w:val="00704A00"/>
    <w:rsid w:val="00704E98"/>
    <w:rsid w:val="007050F3"/>
    <w:rsid w:val="00705266"/>
    <w:rsid w:val="0070565E"/>
    <w:rsid w:val="00705926"/>
    <w:rsid w:val="00705AEA"/>
    <w:rsid w:val="00705C82"/>
    <w:rsid w:val="00705D17"/>
    <w:rsid w:val="00705D39"/>
    <w:rsid w:val="00705EDD"/>
    <w:rsid w:val="00705F84"/>
    <w:rsid w:val="00706079"/>
    <w:rsid w:val="00706369"/>
    <w:rsid w:val="007066F4"/>
    <w:rsid w:val="00706A0E"/>
    <w:rsid w:val="00706B91"/>
    <w:rsid w:val="00706D9C"/>
    <w:rsid w:val="00707737"/>
    <w:rsid w:val="007078AC"/>
    <w:rsid w:val="0071064C"/>
    <w:rsid w:val="00710A42"/>
    <w:rsid w:val="00710BAE"/>
    <w:rsid w:val="00710C8D"/>
    <w:rsid w:val="00710EAC"/>
    <w:rsid w:val="00710F29"/>
    <w:rsid w:val="0071132C"/>
    <w:rsid w:val="00711894"/>
    <w:rsid w:val="007119C3"/>
    <w:rsid w:val="00711C0F"/>
    <w:rsid w:val="00711E08"/>
    <w:rsid w:val="00712269"/>
    <w:rsid w:val="00712502"/>
    <w:rsid w:val="0071322A"/>
    <w:rsid w:val="007134E6"/>
    <w:rsid w:val="007135F7"/>
    <w:rsid w:val="0071371B"/>
    <w:rsid w:val="007142C7"/>
    <w:rsid w:val="00714385"/>
    <w:rsid w:val="0071484C"/>
    <w:rsid w:val="00714B43"/>
    <w:rsid w:val="00715274"/>
    <w:rsid w:val="00715356"/>
    <w:rsid w:val="007156F3"/>
    <w:rsid w:val="00715BAD"/>
    <w:rsid w:val="00715CEF"/>
    <w:rsid w:val="00715E5B"/>
    <w:rsid w:val="00715E92"/>
    <w:rsid w:val="0071649F"/>
    <w:rsid w:val="00716AA0"/>
    <w:rsid w:val="00716B07"/>
    <w:rsid w:val="00716CEF"/>
    <w:rsid w:val="00716F50"/>
    <w:rsid w:val="00716F5E"/>
    <w:rsid w:val="00717BC1"/>
    <w:rsid w:val="007201D9"/>
    <w:rsid w:val="007202E1"/>
    <w:rsid w:val="00720409"/>
    <w:rsid w:val="00720A01"/>
    <w:rsid w:val="00720C1B"/>
    <w:rsid w:val="00720EA9"/>
    <w:rsid w:val="007214FC"/>
    <w:rsid w:val="00721BEA"/>
    <w:rsid w:val="007222AA"/>
    <w:rsid w:val="007228D1"/>
    <w:rsid w:val="00722CF4"/>
    <w:rsid w:val="00722FB5"/>
    <w:rsid w:val="00722FF5"/>
    <w:rsid w:val="007234A8"/>
    <w:rsid w:val="007235E2"/>
    <w:rsid w:val="00723649"/>
    <w:rsid w:val="007238EC"/>
    <w:rsid w:val="00723BE8"/>
    <w:rsid w:val="00723DD2"/>
    <w:rsid w:val="00723EF9"/>
    <w:rsid w:val="00724054"/>
    <w:rsid w:val="0072418D"/>
    <w:rsid w:val="007249E2"/>
    <w:rsid w:val="00724AC2"/>
    <w:rsid w:val="00724E68"/>
    <w:rsid w:val="00725018"/>
    <w:rsid w:val="00725789"/>
    <w:rsid w:val="00725DCC"/>
    <w:rsid w:val="0072649C"/>
    <w:rsid w:val="00726BB7"/>
    <w:rsid w:val="00726C48"/>
    <w:rsid w:val="00727242"/>
    <w:rsid w:val="00727441"/>
    <w:rsid w:val="0072792A"/>
    <w:rsid w:val="00727C9A"/>
    <w:rsid w:val="00727D41"/>
    <w:rsid w:val="007300C1"/>
    <w:rsid w:val="00730212"/>
    <w:rsid w:val="0073026B"/>
    <w:rsid w:val="007305EC"/>
    <w:rsid w:val="00730D75"/>
    <w:rsid w:val="007310D9"/>
    <w:rsid w:val="007312A6"/>
    <w:rsid w:val="0073153D"/>
    <w:rsid w:val="00731A90"/>
    <w:rsid w:val="00731D02"/>
    <w:rsid w:val="00732149"/>
    <w:rsid w:val="0073263E"/>
    <w:rsid w:val="00732D11"/>
    <w:rsid w:val="00732E66"/>
    <w:rsid w:val="00733318"/>
    <w:rsid w:val="007337DC"/>
    <w:rsid w:val="00733D33"/>
    <w:rsid w:val="00733E0E"/>
    <w:rsid w:val="0073446D"/>
    <w:rsid w:val="00734A2C"/>
    <w:rsid w:val="00735062"/>
    <w:rsid w:val="007353D7"/>
    <w:rsid w:val="007354B3"/>
    <w:rsid w:val="00735875"/>
    <w:rsid w:val="007359AD"/>
    <w:rsid w:val="00735A75"/>
    <w:rsid w:val="00735B4B"/>
    <w:rsid w:val="007362CE"/>
    <w:rsid w:val="00736486"/>
    <w:rsid w:val="00736911"/>
    <w:rsid w:val="00737E5D"/>
    <w:rsid w:val="00740987"/>
    <w:rsid w:val="0074173E"/>
    <w:rsid w:val="0074184D"/>
    <w:rsid w:val="007418CB"/>
    <w:rsid w:val="00742115"/>
    <w:rsid w:val="007421A6"/>
    <w:rsid w:val="007421C3"/>
    <w:rsid w:val="007425C1"/>
    <w:rsid w:val="00742F49"/>
    <w:rsid w:val="0074305A"/>
    <w:rsid w:val="00743C40"/>
    <w:rsid w:val="00743E27"/>
    <w:rsid w:val="00743E7F"/>
    <w:rsid w:val="0074467D"/>
    <w:rsid w:val="007447B4"/>
    <w:rsid w:val="007449BD"/>
    <w:rsid w:val="00744B4A"/>
    <w:rsid w:val="00744FA8"/>
    <w:rsid w:val="0074578D"/>
    <w:rsid w:val="007457BF"/>
    <w:rsid w:val="00745AF1"/>
    <w:rsid w:val="00745D39"/>
    <w:rsid w:val="007460B7"/>
    <w:rsid w:val="007463E3"/>
    <w:rsid w:val="007464A9"/>
    <w:rsid w:val="00746B15"/>
    <w:rsid w:val="00747398"/>
    <w:rsid w:val="007479D3"/>
    <w:rsid w:val="00747FF8"/>
    <w:rsid w:val="00750CFC"/>
    <w:rsid w:val="00750F5A"/>
    <w:rsid w:val="007510B5"/>
    <w:rsid w:val="007512D0"/>
    <w:rsid w:val="0075186E"/>
    <w:rsid w:val="00751CD3"/>
    <w:rsid w:val="007523BB"/>
    <w:rsid w:val="007529AB"/>
    <w:rsid w:val="007529C2"/>
    <w:rsid w:val="00752C17"/>
    <w:rsid w:val="00753094"/>
    <w:rsid w:val="007538BA"/>
    <w:rsid w:val="00753D11"/>
    <w:rsid w:val="00753E31"/>
    <w:rsid w:val="00754098"/>
    <w:rsid w:val="00754330"/>
    <w:rsid w:val="0075469F"/>
    <w:rsid w:val="00754ED2"/>
    <w:rsid w:val="00755158"/>
    <w:rsid w:val="0075530A"/>
    <w:rsid w:val="0075536A"/>
    <w:rsid w:val="00755596"/>
    <w:rsid w:val="007558B8"/>
    <w:rsid w:val="00755C76"/>
    <w:rsid w:val="007561C9"/>
    <w:rsid w:val="00756472"/>
    <w:rsid w:val="00756B27"/>
    <w:rsid w:val="00757267"/>
    <w:rsid w:val="007572A6"/>
    <w:rsid w:val="00757452"/>
    <w:rsid w:val="00757696"/>
    <w:rsid w:val="00757EB1"/>
    <w:rsid w:val="00760615"/>
    <w:rsid w:val="00760736"/>
    <w:rsid w:val="00760746"/>
    <w:rsid w:val="00760BF4"/>
    <w:rsid w:val="00760C39"/>
    <w:rsid w:val="00760DB5"/>
    <w:rsid w:val="00761F0D"/>
    <w:rsid w:val="00762064"/>
    <w:rsid w:val="0076211C"/>
    <w:rsid w:val="00762E90"/>
    <w:rsid w:val="00763754"/>
    <w:rsid w:val="0076376E"/>
    <w:rsid w:val="00763833"/>
    <w:rsid w:val="00763935"/>
    <w:rsid w:val="0076417C"/>
    <w:rsid w:val="007644BF"/>
    <w:rsid w:val="00764506"/>
    <w:rsid w:val="007648AB"/>
    <w:rsid w:val="00764DB9"/>
    <w:rsid w:val="00764F71"/>
    <w:rsid w:val="007653B1"/>
    <w:rsid w:val="00765BB0"/>
    <w:rsid w:val="00765E69"/>
    <w:rsid w:val="0076636A"/>
    <w:rsid w:val="007663ED"/>
    <w:rsid w:val="00766A26"/>
    <w:rsid w:val="00766A50"/>
    <w:rsid w:val="007674E5"/>
    <w:rsid w:val="007677BB"/>
    <w:rsid w:val="00767923"/>
    <w:rsid w:val="00767C98"/>
    <w:rsid w:val="007702C1"/>
    <w:rsid w:val="00770AA9"/>
    <w:rsid w:val="00770B4A"/>
    <w:rsid w:val="00770B94"/>
    <w:rsid w:val="00770D43"/>
    <w:rsid w:val="007714C5"/>
    <w:rsid w:val="007718A2"/>
    <w:rsid w:val="007719E2"/>
    <w:rsid w:val="00771D3F"/>
    <w:rsid w:val="00771F31"/>
    <w:rsid w:val="00772260"/>
    <w:rsid w:val="007723E7"/>
    <w:rsid w:val="00772527"/>
    <w:rsid w:val="007726DC"/>
    <w:rsid w:val="007726F1"/>
    <w:rsid w:val="007728AB"/>
    <w:rsid w:val="00772C40"/>
    <w:rsid w:val="00772F52"/>
    <w:rsid w:val="0077358C"/>
    <w:rsid w:val="0077392E"/>
    <w:rsid w:val="007746F5"/>
    <w:rsid w:val="00774C31"/>
    <w:rsid w:val="00774E6D"/>
    <w:rsid w:val="007756A1"/>
    <w:rsid w:val="00775BA3"/>
    <w:rsid w:val="00775F66"/>
    <w:rsid w:val="00776A1A"/>
    <w:rsid w:val="00776A1C"/>
    <w:rsid w:val="00776DAF"/>
    <w:rsid w:val="00776F96"/>
    <w:rsid w:val="007770B4"/>
    <w:rsid w:val="00777871"/>
    <w:rsid w:val="007779BA"/>
    <w:rsid w:val="00780234"/>
    <w:rsid w:val="007806EB"/>
    <w:rsid w:val="00780CC8"/>
    <w:rsid w:val="00780D2A"/>
    <w:rsid w:val="00780EA0"/>
    <w:rsid w:val="007811B3"/>
    <w:rsid w:val="00781E5B"/>
    <w:rsid w:val="00782013"/>
    <w:rsid w:val="00782243"/>
    <w:rsid w:val="00782640"/>
    <w:rsid w:val="007827B8"/>
    <w:rsid w:val="00782864"/>
    <w:rsid w:val="00782984"/>
    <w:rsid w:val="007829D9"/>
    <w:rsid w:val="00782C2A"/>
    <w:rsid w:val="00782E0F"/>
    <w:rsid w:val="00782F86"/>
    <w:rsid w:val="007830E8"/>
    <w:rsid w:val="00783451"/>
    <w:rsid w:val="00784626"/>
    <w:rsid w:val="007846D8"/>
    <w:rsid w:val="00784748"/>
    <w:rsid w:val="00784D62"/>
    <w:rsid w:val="00784E47"/>
    <w:rsid w:val="007855C4"/>
    <w:rsid w:val="00785A6B"/>
    <w:rsid w:val="00785D2D"/>
    <w:rsid w:val="00786176"/>
    <w:rsid w:val="00786AD3"/>
    <w:rsid w:val="00786D7B"/>
    <w:rsid w:val="007874FE"/>
    <w:rsid w:val="00787A3B"/>
    <w:rsid w:val="00787D46"/>
    <w:rsid w:val="00790266"/>
    <w:rsid w:val="0079058C"/>
    <w:rsid w:val="00790B29"/>
    <w:rsid w:val="00790DBF"/>
    <w:rsid w:val="0079107F"/>
    <w:rsid w:val="0079145F"/>
    <w:rsid w:val="007915C9"/>
    <w:rsid w:val="00791B11"/>
    <w:rsid w:val="00792192"/>
    <w:rsid w:val="00792278"/>
    <w:rsid w:val="00792612"/>
    <w:rsid w:val="00792778"/>
    <w:rsid w:val="007929F6"/>
    <w:rsid w:val="00793266"/>
    <w:rsid w:val="00793448"/>
    <w:rsid w:val="00793502"/>
    <w:rsid w:val="00793BD7"/>
    <w:rsid w:val="0079415A"/>
    <w:rsid w:val="0079478C"/>
    <w:rsid w:val="007947A6"/>
    <w:rsid w:val="00794F1B"/>
    <w:rsid w:val="00795107"/>
    <w:rsid w:val="0079568C"/>
    <w:rsid w:val="007959F2"/>
    <w:rsid w:val="00796340"/>
    <w:rsid w:val="00796670"/>
    <w:rsid w:val="0079670C"/>
    <w:rsid w:val="007967B4"/>
    <w:rsid w:val="007969A2"/>
    <w:rsid w:val="00797199"/>
    <w:rsid w:val="007974B7"/>
    <w:rsid w:val="00797AD6"/>
    <w:rsid w:val="00797B9D"/>
    <w:rsid w:val="007A0044"/>
    <w:rsid w:val="007A016C"/>
    <w:rsid w:val="007A046E"/>
    <w:rsid w:val="007A0487"/>
    <w:rsid w:val="007A04CA"/>
    <w:rsid w:val="007A1740"/>
    <w:rsid w:val="007A176F"/>
    <w:rsid w:val="007A1952"/>
    <w:rsid w:val="007A195D"/>
    <w:rsid w:val="007A1AA8"/>
    <w:rsid w:val="007A1B6C"/>
    <w:rsid w:val="007A294F"/>
    <w:rsid w:val="007A2AA8"/>
    <w:rsid w:val="007A33D9"/>
    <w:rsid w:val="007A3506"/>
    <w:rsid w:val="007A3597"/>
    <w:rsid w:val="007A387D"/>
    <w:rsid w:val="007A3AD0"/>
    <w:rsid w:val="007A3CF6"/>
    <w:rsid w:val="007A4079"/>
    <w:rsid w:val="007A4901"/>
    <w:rsid w:val="007A4B77"/>
    <w:rsid w:val="007A4D04"/>
    <w:rsid w:val="007A4DA4"/>
    <w:rsid w:val="007A5147"/>
    <w:rsid w:val="007A5472"/>
    <w:rsid w:val="007A5488"/>
    <w:rsid w:val="007A58A1"/>
    <w:rsid w:val="007A5D35"/>
    <w:rsid w:val="007A63B1"/>
    <w:rsid w:val="007A65AF"/>
    <w:rsid w:val="007A65EC"/>
    <w:rsid w:val="007A6723"/>
    <w:rsid w:val="007A67A9"/>
    <w:rsid w:val="007A6EDB"/>
    <w:rsid w:val="007A7CA8"/>
    <w:rsid w:val="007A7CC8"/>
    <w:rsid w:val="007B0049"/>
    <w:rsid w:val="007B09EE"/>
    <w:rsid w:val="007B0E65"/>
    <w:rsid w:val="007B1390"/>
    <w:rsid w:val="007B1693"/>
    <w:rsid w:val="007B178D"/>
    <w:rsid w:val="007B1E78"/>
    <w:rsid w:val="007B1FFB"/>
    <w:rsid w:val="007B2465"/>
    <w:rsid w:val="007B2C74"/>
    <w:rsid w:val="007B345F"/>
    <w:rsid w:val="007B3A1A"/>
    <w:rsid w:val="007B4064"/>
    <w:rsid w:val="007B437C"/>
    <w:rsid w:val="007B483B"/>
    <w:rsid w:val="007B50AC"/>
    <w:rsid w:val="007B51D2"/>
    <w:rsid w:val="007B53C4"/>
    <w:rsid w:val="007B540E"/>
    <w:rsid w:val="007B5EAC"/>
    <w:rsid w:val="007B610F"/>
    <w:rsid w:val="007B6258"/>
    <w:rsid w:val="007B6F1C"/>
    <w:rsid w:val="007B6F7C"/>
    <w:rsid w:val="007B70DA"/>
    <w:rsid w:val="007B71B0"/>
    <w:rsid w:val="007B72D9"/>
    <w:rsid w:val="007B74EC"/>
    <w:rsid w:val="007B7687"/>
    <w:rsid w:val="007B79B4"/>
    <w:rsid w:val="007B7AB6"/>
    <w:rsid w:val="007B7B71"/>
    <w:rsid w:val="007C03D0"/>
    <w:rsid w:val="007C040D"/>
    <w:rsid w:val="007C0491"/>
    <w:rsid w:val="007C04E1"/>
    <w:rsid w:val="007C0540"/>
    <w:rsid w:val="007C0674"/>
    <w:rsid w:val="007C0808"/>
    <w:rsid w:val="007C089C"/>
    <w:rsid w:val="007C0BE9"/>
    <w:rsid w:val="007C0D03"/>
    <w:rsid w:val="007C115A"/>
    <w:rsid w:val="007C1325"/>
    <w:rsid w:val="007C1803"/>
    <w:rsid w:val="007C187D"/>
    <w:rsid w:val="007C19A7"/>
    <w:rsid w:val="007C1BCF"/>
    <w:rsid w:val="007C1BDE"/>
    <w:rsid w:val="007C1D67"/>
    <w:rsid w:val="007C1E7F"/>
    <w:rsid w:val="007C2E72"/>
    <w:rsid w:val="007C2EF9"/>
    <w:rsid w:val="007C30A1"/>
    <w:rsid w:val="007C322F"/>
    <w:rsid w:val="007C3613"/>
    <w:rsid w:val="007C381A"/>
    <w:rsid w:val="007C3DDF"/>
    <w:rsid w:val="007C42BA"/>
    <w:rsid w:val="007C4393"/>
    <w:rsid w:val="007C46FF"/>
    <w:rsid w:val="007C4C62"/>
    <w:rsid w:val="007C536A"/>
    <w:rsid w:val="007C536E"/>
    <w:rsid w:val="007C53E4"/>
    <w:rsid w:val="007C56F6"/>
    <w:rsid w:val="007C5CCA"/>
    <w:rsid w:val="007C5F29"/>
    <w:rsid w:val="007C5FE4"/>
    <w:rsid w:val="007C6BBF"/>
    <w:rsid w:val="007C72DE"/>
    <w:rsid w:val="007C79BF"/>
    <w:rsid w:val="007C7AFF"/>
    <w:rsid w:val="007C7BED"/>
    <w:rsid w:val="007D073A"/>
    <w:rsid w:val="007D077E"/>
    <w:rsid w:val="007D07BA"/>
    <w:rsid w:val="007D0974"/>
    <w:rsid w:val="007D0B6A"/>
    <w:rsid w:val="007D1A41"/>
    <w:rsid w:val="007D1AFB"/>
    <w:rsid w:val="007D220E"/>
    <w:rsid w:val="007D2A0D"/>
    <w:rsid w:val="007D2A59"/>
    <w:rsid w:val="007D2FCD"/>
    <w:rsid w:val="007D3816"/>
    <w:rsid w:val="007D3D2F"/>
    <w:rsid w:val="007D41BA"/>
    <w:rsid w:val="007D45C8"/>
    <w:rsid w:val="007D480A"/>
    <w:rsid w:val="007D4818"/>
    <w:rsid w:val="007D481E"/>
    <w:rsid w:val="007D49DA"/>
    <w:rsid w:val="007D4BB5"/>
    <w:rsid w:val="007D53B2"/>
    <w:rsid w:val="007D5AF6"/>
    <w:rsid w:val="007D5DDB"/>
    <w:rsid w:val="007D5F76"/>
    <w:rsid w:val="007D670E"/>
    <w:rsid w:val="007D6934"/>
    <w:rsid w:val="007D75E8"/>
    <w:rsid w:val="007D7D78"/>
    <w:rsid w:val="007E01A9"/>
    <w:rsid w:val="007E0331"/>
    <w:rsid w:val="007E0650"/>
    <w:rsid w:val="007E1424"/>
    <w:rsid w:val="007E1680"/>
    <w:rsid w:val="007E205A"/>
    <w:rsid w:val="007E21D5"/>
    <w:rsid w:val="007E44F0"/>
    <w:rsid w:val="007E4700"/>
    <w:rsid w:val="007E4CD8"/>
    <w:rsid w:val="007E4EDD"/>
    <w:rsid w:val="007E4FCC"/>
    <w:rsid w:val="007E5226"/>
    <w:rsid w:val="007E554F"/>
    <w:rsid w:val="007E55C9"/>
    <w:rsid w:val="007E5A93"/>
    <w:rsid w:val="007E5AF0"/>
    <w:rsid w:val="007E5CFD"/>
    <w:rsid w:val="007E6883"/>
    <w:rsid w:val="007E698A"/>
    <w:rsid w:val="007E71F6"/>
    <w:rsid w:val="007E7728"/>
    <w:rsid w:val="007E773F"/>
    <w:rsid w:val="007E7A69"/>
    <w:rsid w:val="007E7E92"/>
    <w:rsid w:val="007F018E"/>
    <w:rsid w:val="007F03B7"/>
    <w:rsid w:val="007F05CF"/>
    <w:rsid w:val="007F062B"/>
    <w:rsid w:val="007F07BF"/>
    <w:rsid w:val="007F0C45"/>
    <w:rsid w:val="007F1226"/>
    <w:rsid w:val="007F1B59"/>
    <w:rsid w:val="007F1BAD"/>
    <w:rsid w:val="007F2901"/>
    <w:rsid w:val="007F2903"/>
    <w:rsid w:val="007F2B3D"/>
    <w:rsid w:val="007F332C"/>
    <w:rsid w:val="007F3615"/>
    <w:rsid w:val="007F3DA0"/>
    <w:rsid w:val="007F4403"/>
    <w:rsid w:val="007F44BB"/>
    <w:rsid w:val="007F49C4"/>
    <w:rsid w:val="007F4AAF"/>
    <w:rsid w:val="007F4FE0"/>
    <w:rsid w:val="007F54AE"/>
    <w:rsid w:val="007F5652"/>
    <w:rsid w:val="007F5BAF"/>
    <w:rsid w:val="007F63D7"/>
    <w:rsid w:val="007F65B5"/>
    <w:rsid w:val="007F66B9"/>
    <w:rsid w:val="007F66F7"/>
    <w:rsid w:val="007F68C1"/>
    <w:rsid w:val="007F6E4A"/>
    <w:rsid w:val="007F7111"/>
    <w:rsid w:val="007F7543"/>
    <w:rsid w:val="007F7645"/>
    <w:rsid w:val="007F772A"/>
    <w:rsid w:val="007F7789"/>
    <w:rsid w:val="0080017D"/>
    <w:rsid w:val="00800635"/>
    <w:rsid w:val="00800D23"/>
    <w:rsid w:val="00801F67"/>
    <w:rsid w:val="008023AF"/>
    <w:rsid w:val="00802549"/>
    <w:rsid w:val="00802852"/>
    <w:rsid w:val="0080289C"/>
    <w:rsid w:val="00803D13"/>
    <w:rsid w:val="00804098"/>
    <w:rsid w:val="008040FB"/>
    <w:rsid w:val="0080522B"/>
    <w:rsid w:val="00805261"/>
    <w:rsid w:val="00805F54"/>
    <w:rsid w:val="008062EB"/>
    <w:rsid w:val="00806D02"/>
    <w:rsid w:val="00806F4F"/>
    <w:rsid w:val="00806FB7"/>
    <w:rsid w:val="0080714A"/>
    <w:rsid w:val="00810960"/>
    <w:rsid w:val="00810A38"/>
    <w:rsid w:val="00810EA8"/>
    <w:rsid w:val="00811526"/>
    <w:rsid w:val="008118B1"/>
    <w:rsid w:val="0081194F"/>
    <w:rsid w:val="008120E9"/>
    <w:rsid w:val="00812576"/>
    <w:rsid w:val="008125A0"/>
    <w:rsid w:val="008125D9"/>
    <w:rsid w:val="008126EC"/>
    <w:rsid w:val="00812DB2"/>
    <w:rsid w:val="00812F2B"/>
    <w:rsid w:val="00813441"/>
    <w:rsid w:val="00813BA4"/>
    <w:rsid w:val="00814408"/>
    <w:rsid w:val="00814881"/>
    <w:rsid w:val="00814EF0"/>
    <w:rsid w:val="008155F9"/>
    <w:rsid w:val="00815A0B"/>
    <w:rsid w:val="00815AF8"/>
    <w:rsid w:val="00815D59"/>
    <w:rsid w:val="00815D78"/>
    <w:rsid w:val="00815E5C"/>
    <w:rsid w:val="00816274"/>
    <w:rsid w:val="008164A4"/>
    <w:rsid w:val="0081676E"/>
    <w:rsid w:val="008168B8"/>
    <w:rsid w:val="00816E92"/>
    <w:rsid w:val="008174BA"/>
    <w:rsid w:val="0081787A"/>
    <w:rsid w:val="008200F4"/>
    <w:rsid w:val="008202FF"/>
    <w:rsid w:val="00820C09"/>
    <w:rsid w:val="008212F0"/>
    <w:rsid w:val="00821739"/>
    <w:rsid w:val="00821844"/>
    <w:rsid w:val="008218B4"/>
    <w:rsid w:val="00821A7D"/>
    <w:rsid w:val="00821B6D"/>
    <w:rsid w:val="00821C3E"/>
    <w:rsid w:val="008221CF"/>
    <w:rsid w:val="0082251E"/>
    <w:rsid w:val="0082261D"/>
    <w:rsid w:val="0082267B"/>
    <w:rsid w:val="00822B7B"/>
    <w:rsid w:val="00822BFF"/>
    <w:rsid w:val="00822D57"/>
    <w:rsid w:val="00823187"/>
    <w:rsid w:val="0082411A"/>
    <w:rsid w:val="00824368"/>
    <w:rsid w:val="00824658"/>
    <w:rsid w:val="008247B3"/>
    <w:rsid w:val="00824B2A"/>
    <w:rsid w:val="00824BD0"/>
    <w:rsid w:val="008251D7"/>
    <w:rsid w:val="008252DB"/>
    <w:rsid w:val="008253A2"/>
    <w:rsid w:val="0082540E"/>
    <w:rsid w:val="00825CD2"/>
    <w:rsid w:val="00825D9D"/>
    <w:rsid w:val="0082627F"/>
    <w:rsid w:val="0082656C"/>
    <w:rsid w:val="008270FB"/>
    <w:rsid w:val="008271A9"/>
    <w:rsid w:val="008274F9"/>
    <w:rsid w:val="0082751E"/>
    <w:rsid w:val="00827691"/>
    <w:rsid w:val="0082795E"/>
    <w:rsid w:val="008279B2"/>
    <w:rsid w:val="008300A4"/>
    <w:rsid w:val="00830121"/>
    <w:rsid w:val="008309E0"/>
    <w:rsid w:val="00830AE5"/>
    <w:rsid w:val="0083106D"/>
    <w:rsid w:val="00831BD7"/>
    <w:rsid w:val="00831C93"/>
    <w:rsid w:val="00831DC6"/>
    <w:rsid w:val="008322B5"/>
    <w:rsid w:val="008325BF"/>
    <w:rsid w:val="00832E09"/>
    <w:rsid w:val="0083300C"/>
    <w:rsid w:val="00833E68"/>
    <w:rsid w:val="00834205"/>
    <w:rsid w:val="0083461B"/>
    <w:rsid w:val="00834A95"/>
    <w:rsid w:val="0083566D"/>
    <w:rsid w:val="00835ACB"/>
    <w:rsid w:val="00835BE4"/>
    <w:rsid w:val="00835CC8"/>
    <w:rsid w:val="00836161"/>
    <w:rsid w:val="0083634C"/>
    <w:rsid w:val="0083641F"/>
    <w:rsid w:val="00836529"/>
    <w:rsid w:val="00836C2D"/>
    <w:rsid w:val="00836E44"/>
    <w:rsid w:val="00836F35"/>
    <w:rsid w:val="00836FCB"/>
    <w:rsid w:val="0083720F"/>
    <w:rsid w:val="008373B6"/>
    <w:rsid w:val="008373D3"/>
    <w:rsid w:val="00837925"/>
    <w:rsid w:val="00837DAE"/>
    <w:rsid w:val="00840A21"/>
    <w:rsid w:val="008410AE"/>
    <w:rsid w:val="008412D4"/>
    <w:rsid w:val="00841314"/>
    <w:rsid w:val="00841A8E"/>
    <w:rsid w:val="00842828"/>
    <w:rsid w:val="00843724"/>
    <w:rsid w:val="00843F0B"/>
    <w:rsid w:val="0084428C"/>
    <w:rsid w:val="0084452A"/>
    <w:rsid w:val="0084457E"/>
    <w:rsid w:val="00844629"/>
    <w:rsid w:val="0084483B"/>
    <w:rsid w:val="008448C1"/>
    <w:rsid w:val="00844A6E"/>
    <w:rsid w:val="0084506E"/>
    <w:rsid w:val="0084667C"/>
    <w:rsid w:val="00846F10"/>
    <w:rsid w:val="008471CF"/>
    <w:rsid w:val="008473F0"/>
    <w:rsid w:val="008473F2"/>
    <w:rsid w:val="00847DC6"/>
    <w:rsid w:val="0085055F"/>
    <w:rsid w:val="00850AC7"/>
    <w:rsid w:val="00850EC8"/>
    <w:rsid w:val="0085134F"/>
    <w:rsid w:val="008518ED"/>
    <w:rsid w:val="008519CA"/>
    <w:rsid w:val="00851A26"/>
    <w:rsid w:val="00851C81"/>
    <w:rsid w:val="00851D9A"/>
    <w:rsid w:val="00851E84"/>
    <w:rsid w:val="0085215E"/>
    <w:rsid w:val="0085245C"/>
    <w:rsid w:val="008527EA"/>
    <w:rsid w:val="00852A28"/>
    <w:rsid w:val="00852EA4"/>
    <w:rsid w:val="008531E2"/>
    <w:rsid w:val="008532E5"/>
    <w:rsid w:val="00853B99"/>
    <w:rsid w:val="00853E79"/>
    <w:rsid w:val="00854543"/>
    <w:rsid w:val="0085460D"/>
    <w:rsid w:val="008552EB"/>
    <w:rsid w:val="00855482"/>
    <w:rsid w:val="0085581C"/>
    <w:rsid w:val="00855BC7"/>
    <w:rsid w:val="00855DB4"/>
    <w:rsid w:val="00856926"/>
    <w:rsid w:val="00857259"/>
    <w:rsid w:val="00857913"/>
    <w:rsid w:val="00857E48"/>
    <w:rsid w:val="00860036"/>
    <w:rsid w:val="008601F2"/>
    <w:rsid w:val="0086035A"/>
    <w:rsid w:val="008604D9"/>
    <w:rsid w:val="00860521"/>
    <w:rsid w:val="00860F82"/>
    <w:rsid w:val="00861553"/>
    <w:rsid w:val="00861B7C"/>
    <w:rsid w:val="00861CEE"/>
    <w:rsid w:val="00861DD4"/>
    <w:rsid w:val="00861EE2"/>
    <w:rsid w:val="00862048"/>
    <w:rsid w:val="00862630"/>
    <w:rsid w:val="00862840"/>
    <w:rsid w:val="008628D6"/>
    <w:rsid w:val="00862A18"/>
    <w:rsid w:val="008632F9"/>
    <w:rsid w:val="008633B6"/>
    <w:rsid w:val="0086367C"/>
    <w:rsid w:val="008637D4"/>
    <w:rsid w:val="00863D2C"/>
    <w:rsid w:val="00864130"/>
    <w:rsid w:val="00864530"/>
    <w:rsid w:val="00864815"/>
    <w:rsid w:val="00864FBA"/>
    <w:rsid w:val="00865713"/>
    <w:rsid w:val="00865DF8"/>
    <w:rsid w:val="008664EA"/>
    <w:rsid w:val="0086698F"/>
    <w:rsid w:val="00866E5C"/>
    <w:rsid w:val="00866F4C"/>
    <w:rsid w:val="00867A13"/>
    <w:rsid w:val="00867AFF"/>
    <w:rsid w:val="00867B38"/>
    <w:rsid w:val="00867FB2"/>
    <w:rsid w:val="00870221"/>
    <w:rsid w:val="0087028C"/>
    <w:rsid w:val="0087116F"/>
    <w:rsid w:val="0087170C"/>
    <w:rsid w:val="00871A7E"/>
    <w:rsid w:val="00871A99"/>
    <w:rsid w:val="00871BED"/>
    <w:rsid w:val="00872366"/>
    <w:rsid w:val="00872D1F"/>
    <w:rsid w:val="008734AF"/>
    <w:rsid w:val="00873796"/>
    <w:rsid w:val="00873880"/>
    <w:rsid w:val="008738C5"/>
    <w:rsid w:val="00873B68"/>
    <w:rsid w:val="00873D4E"/>
    <w:rsid w:val="008742D9"/>
    <w:rsid w:val="008744F0"/>
    <w:rsid w:val="00874547"/>
    <w:rsid w:val="00875229"/>
    <w:rsid w:val="00875471"/>
    <w:rsid w:val="0087593A"/>
    <w:rsid w:val="00875C95"/>
    <w:rsid w:val="00876068"/>
    <w:rsid w:val="00877067"/>
    <w:rsid w:val="00877364"/>
    <w:rsid w:val="00877ED5"/>
    <w:rsid w:val="008801A2"/>
    <w:rsid w:val="008806C9"/>
    <w:rsid w:val="0088091A"/>
    <w:rsid w:val="00880A7B"/>
    <w:rsid w:val="00880DA9"/>
    <w:rsid w:val="0088119E"/>
    <w:rsid w:val="00881367"/>
    <w:rsid w:val="008817B5"/>
    <w:rsid w:val="0088190B"/>
    <w:rsid w:val="00881C81"/>
    <w:rsid w:val="00881D70"/>
    <w:rsid w:val="00881F82"/>
    <w:rsid w:val="008821CB"/>
    <w:rsid w:val="00882AE3"/>
    <w:rsid w:val="00882BD4"/>
    <w:rsid w:val="00882E4D"/>
    <w:rsid w:val="00882F4D"/>
    <w:rsid w:val="00883016"/>
    <w:rsid w:val="00883497"/>
    <w:rsid w:val="00883670"/>
    <w:rsid w:val="008837B1"/>
    <w:rsid w:val="00883AAE"/>
    <w:rsid w:val="00883B0C"/>
    <w:rsid w:val="00883B24"/>
    <w:rsid w:val="00883CA4"/>
    <w:rsid w:val="0088407A"/>
    <w:rsid w:val="008841B5"/>
    <w:rsid w:val="008843D3"/>
    <w:rsid w:val="008845E0"/>
    <w:rsid w:val="008859FF"/>
    <w:rsid w:val="00885B85"/>
    <w:rsid w:val="0088609A"/>
    <w:rsid w:val="00886471"/>
    <w:rsid w:val="008867FC"/>
    <w:rsid w:val="00886D3D"/>
    <w:rsid w:val="00886F09"/>
    <w:rsid w:val="00887252"/>
    <w:rsid w:val="0088786B"/>
    <w:rsid w:val="00887AFD"/>
    <w:rsid w:val="00887B53"/>
    <w:rsid w:val="00887B74"/>
    <w:rsid w:val="00887B93"/>
    <w:rsid w:val="00887BD9"/>
    <w:rsid w:val="0089066A"/>
    <w:rsid w:val="00890AAE"/>
    <w:rsid w:val="00890AB7"/>
    <w:rsid w:val="00890B1F"/>
    <w:rsid w:val="0089129A"/>
    <w:rsid w:val="00891520"/>
    <w:rsid w:val="0089162B"/>
    <w:rsid w:val="00891ACC"/>
    <w:rsid w:val="00891B0A"/>
    <w:rsid w:val="00891E66"/>
    <w:rsid w:val="008927B8"/>
    <w:rsid w:val="00892976"/>
    <w:rsid w:val="008934A5"/>
    <w:rsid w:val="008934E3"/>
    <w:rsid w:val="008935D1"/>
    <w:rsid w:val="0089368E"/>
    <w:rsid w:val="00893B2F"/>
    <w:rsid w:val="00893B6E"/>
    <w:rsid w:val="00893BC2"/>
    <w:rsid w:val="00893BD2"/>
    <w:rsid w:val="00894467"/>
    <w:rsid w:val="00894F0D"/>
    <w:rsid w:val="008951B2"/>
    <w:rsid w:val="0089542C"/>
    <w:rsid w:val="00895ACA"/>
    <w:rsid w:val="00895BF9"/>
    <w:rsid w:val="00895DBA"/>
    <w:rsid w:val="00895DE0"/>
    <w:rsid w:val="00895F3F"/>
    <w:rsid w:val="00896033"/>
    <w:rsid w:val="00896379"/>
    <w:rsid w:val="00896791"/>
    <w:rsid w:val="0089694C"/>
    <w:rsid w:val="008969AD"/>
    <w:rsid w:val="008979C6"/>
    <w:rsid w:val="00897B18"/>
    <w:rsid w:val="00897B56"/>
    <w:rsid w:val="00897EF9"/>
    <w:rsid w:val="008A03C1"/>
    <w:rsid w:val="008A06C6"/>
    <w:rsid w:val="008A0E2A"/>
    <w:rsid w:val="008A1142"/>
    <w:rsid w:val="008A154A"/>
    <w:rsid w:val="008A17A5"/>
    <w:rsid w:val="008A1935"/>
    <w:rsid w:val="008A1C0B"/>
    <w:rsid w:val="008A1CCB"/>
    <w:rsid w:val="008A20DD"/>
    <w:rsid w:val="008A2267"/>
    <w:rsid w:val="008A2D68"/>
    <w:rsid w:val="008A2DAB"/>
    <w:rsid w:val="008A50A2"/>
    <w:rsid w:val="008A521D"/>
    <w:rsid w:val="008A5637"/>
    <w:rsid w:val="008A5749"/>
    <w:rsid w:val="008A584D"/>
    <w:rsid w:val="008A597F"/>
    <w:rsid w:val="008A6196"/>
    <w:rsid w:val="008A6654"/>
    <w:rsid w:val="008A6C80"/>
    <w:rsid w:val="008A6EEB"/>
    <w:rsid w:val="008A7593"/>
    <w:rsid w:val="008A7696"/>
    <w:rsid w:val="008A7BE2"/>
    <w:rsid w:val="008B0637"/>
    <w:rsid w:val="008B0D2A"/>
    <w:rsid w:val="008B0D30"/>
    <w:rsid w:val="008B0DF7"/>
    <w:rsid w:val="008B15D5"/>
    <w:rsid w:val="008B1611"/>
    <w:rsid w:val="008B1633"/>
    <w:rsid w:val="008B1950"/>
    <w:rsid w:val="008B19B0"/>
    <w:rsid w:val="008B1EA9"/>
    <w:rsid w:val="008B1F2B"/>
    <w:rsid w:val="008B20A3"/>
    <w:rsid w:val="008B27A2"/>
    <w:rsid w:val="008B27CA"/>
    <w:rsid w:val="008B3597"/>
    <w:rsid w:val="008B369D"/>
    <w:rsid w:val="008B36F7"/>
    <w:rsid w:val="008B3928"/>
    <w:rsid w:val="008B3D50"/>
    <w:rsid w:val="008B3E81"/>
    <w:rsid w:val="008B3F59"/>
    <w:rsid w:val="008B4B8B"/>
    <w:rsid w:val="008B5076"/>
    <w:rsid w:val="008B50A5"/>
    <w:rsid w:val="008B50C0"/>
    <w:rsid w:val="008B564D"/>
    <w:rsid w:val="008B58E4"/>
    <w:rsid w:val="008B59AC"/>
    <w:rsid w:val="008B5D73"/>
    <w:rsid w:val="008B5E36"/>
    <w:rsid w:val="008B5E55"/>
    <w:rsid w:val="008B6578"/>
    <w:rsid w:val="008B6864"/>
    <w:rsid w:val="008B6B00"/>
    <w:rsid w:val="008B6E98"/>
    <w:rsid w:val="008B6EFC"/>
    <w:rsid w:val="008B7250"/>
    <w:rsid w:val="008B778D"/>
    <w:rsid w:val="008C06F0"/>
    <w:rsid w:val="008C0EED"/>
    <w:rsid w:val="008C14C6"/>
    <w:rsid w:val="008C1E3A"/>
    <w:rsid w:val="008C1FF0"/>
    <w:rsid w:val="008C2394"/>
    <w:rsid w:val="008C2602"/>
    <w:rsid w:val="008C26E4"/>
    <w:rsid w:val="008C281C"/>
    <w:rsid w:val="008C336D"/>
    <w:rsid w:val="008C33A3"/>
    <w:rsid w:val="008C3726"/>
    <w:rsid w:val="008C3838"/>
    <w:rsid w:val="008C3B21"/>
    <w:rsid w:val="008C3C4D"/>
    <w:rsid w:val="008C4558"/>
    <w:rsid w:val="008C5339"/>
    <w:rsid w:val="008C5D38"/>
    <w:rsid w:val="008C5DEA"/>
    <w:rsid w:val="008C5EBC"/>
    <w:rsid w:val="008C6760"/>
    <w:rsid w:val="008C69C0"/>
    <w:rsid w:val="008C6A73"/>
    <w:rsid w:val="008C700D"/>
    <w:rsid w:val="008D0651"/>
    <w:rsid w:val="008D0A14"/>
    <w:rsid w:val="008D0A17"/>
    <w:rsid w:val="008D0BCA"/>
    <w:rsid w:val="008D180B"/>
    <w:rsid w:val="008D2BF5"/>
    <w:rsid w:val="008D2C4C"/>
    <w:rsid w:val="008D30C1"/>
    <w:rsid w:val="008D3692"/>
    <w:rsid w:val="008D42EF"/>
    <w:rsid w:val="008D4431"/>
    <w:rsid w:val="008D44EF"/>
    <w:rsid w:val="008D4595"/>
    <w:rsid w:val="008D4FAA"/>
    <w:rsid w:val="008D50FC"/>
    <w:rsid w:val="008D524F"/>
    <w:rsid w:val="008D5282"/>
    <w:rsid w:val="008D560D"/>
    <w:rsid w:val="008D5721"/>
    <w:rsid w:val="008D5A82"/>
    <w:rsid w:val="008D6033"/>
    <w:rsid w:val="008D64A3"/>
    <w:rsid w:val="008D7029"/>
    <w:rsid w:val="008D7508"/>
    <w:rsid w:val="008D7519"/>
    <w:rsid w:val="008E0289"/>
    <w:rsid w:val="008E03AF"/>
    <w:rsid w:val="008E0C62"/>
    <w:rsid w:val="008E0EA9"/>
    <w:rsid w:val="008E0EEE"/>
    <w:rsid w:val="008E159A"/>
    <w:rsid w:val="008E15F6"/>
    <w:rsid w:val="008E1862"/>
    <w:rsid w:val="008E2450"/>
    <w:rsid w:val="008E2978"/>
    <w:rsid w:val="008E2E71"/>
    <w:rsid w:val="008E31AF"/>
    <w:rsid w:val="008E34EA"/>
    <w:rsid w:val="008E3932"/>
    <w:rsid w:val="008E3AB6"/>
    <w:rsid w:val="008E49C5"/>
    <w:rsid w:val="008E4EEE"/>
    <w:rsid w:val="008E5F0B"/>
    <w:rsid w:val="008E62A5"/>
    <w:rsid w:val="008E6358"/>
    <w:rsid w:val="008E6537"/>
    <w:rsid w:val="008E655C"/>
    <w:rsid w:val="008E664E"/>
    <w:rsid w:val="008E6BC9"/>
    <w:rsid w:val="008E724D"/>
    <w:rsid w:val="008E7659"/>
    <w:rsid w:val="008E7666"/>
    <w:rsid w:val="008E7BF7"/>
    <w:rsid w:val="008F0D66"/>
    <w:rsid w:val="008F0EC8"/>
    <w:rsid w:val="008F11F0"/>
    <w:rsid w:val="008F11F8"/>
    <w:rsid w:val="008F13C6"/>
    <w:rsid w:val="008F1D02"/>
    <w:rsid w:val="008F1F0C"/>
    <w:rsid w:val="008F23B0"/>
    <w:rsid w:val="008F2836"/>
    <w:rsid w:val="008F2A12"/>
    <w:rsid w:val="008F2AD0"/>
    <w:rsid w:val="008F2C5D"/>
    <w:rsid w:val="008F31C9"/>
    <w:rsid w:val="008F3335"/>
    <w:rsid w:val="008F3993"/>
    <w:rsid w:val="008F3EDA"/>
    <w:rsid w:val="008F4354"/>
    <w:rsid w:val="008F462D"/>
    <w:rsid w:val="008F47C5"/>
    <w:rsid w:val="008F4AE7"/>
    <w:rsid w:val="008F4D98"/>
    <w:rsid w:val="008F57C8"/>
    <w:rsid w:val="008F6168"/>
    <w:rsid w:val="008F616A"/>
    <w:rsid w:val="008F6E28"/>
    <w:rsid w:val="008F7184"/>
    <w:rsid w:val="008F727B"/>
    <w:rsid w:val="008F731A"/>
    <w:rsid w:val="008F749E"/>
    <w:rsid w:val="008F7524"/>
    <w:rsid w:val="008F781E"/>
    <w:rsid w:val="008F78E1"/>
    <w:rsid w:val="008F7A21"/>
    <w:rsid w:val="008F7AF8"/>
    <w:rsid w:val="008F7FD5"/>
    <w:rsid w:val="009000E9"/>
    <w:rsid w:val="0090013B"/>
    <w:rsid w:val="00900410"/>
    <w:rsid w:val="009004F8"/>
    <w:rsid w:val="009007B7"/>
    <w:rsid w:val="00900953"/>
    <w:rsid w:val="0090163F"/>
    <w:rsid w:val="00901DDC"/>
    <w:rsid w:val="00901EEA"/>
    <w:rsid w:val="00902A00"/>
    <w:rsid w:val="00903092"/>
    <w:rsid w:val="009033BC"/>
    <w:rsid w:val="00903836"/>
    <w:rsid w:val="00903F69"/>
    <w:rsid w:val="009043E2"/>
    <w:rsid w:val="00904B1B"/>
    <w:rsid w:val="00904ECE"/>
    <w:rsid w:val="00905357"/>
    <w:rsid w:val="0090544A"/>
    <w:rsid w:val="00905964"/>
    <w:rsid w:val="00905DAE"/>
    <w:rsid w:val="00905FD8"/>
    <w:rsid w:val="00906649"/>
    <w:rsid w:val="00906A4F"/>
    <w:rsid w:val="00906C38"/>
    <w:rsid w:val="00907279"/>
    <w:rsid w:val="009079C9"/>
    <w:rsid w:val="00907B5C"/>
    <w:rsid w:val="00910850"/>
    <w:rsid w:val="0091095F"/>
    <w:rsid w:val="00910F1B"/>
    <w:rsid w:val="009110AA"/>
    <w:rsid w:val="009113DD"/>
    <w:rsid w:val="00911605"/>
    <w:rsid w:val="00911793"/>
    <w:rsid w:val="00911950"/>
    <w:rsid w:val="00911B60"/>
    <w:rsid w:val="00912D58"/>
    <w:rsid w:val="00913131"/>
    <w:rsid w:val="009133CB"/>
    <w:rsid w:val="009134A1"/>
    <w:rsid w:val="009134C7"/>
    <w:rsid w:val="009137F1"/>
    <w:rsid w:val="009141CB"/>
    <w:rsid w:val="009142B2"/>
    <w:rsid w:val="00914493"/>
    <w:rsid w:val="00914E44"/>
    <w:rsid w:val="00914F42"/>
    <w:rsid w:val="009154D9"/>
    <w:rsid w:val="009155D1"/>
    <w:rsid w:val="009156CA"/>
    <w:rsid w:val="00915770"/>
    <w:rsid w:val="0091603E"/>
    <w:rsid w:val="0091610A"/>
    <w:rsid w:val="00916135"/>
    <w:rsid w:val="00916E66"/>
    <w:rsid w:val="0091741D"/>
    <w:rsid w:val="009177B4"/>
    <w:rsid w:val="00917A04"/>
    <w:rsid w:val="0092046E"/>
    <w:rsid w:val="009214D2"/>
    <w:rsid w:val="00921EE3"/>
    <w:rsid w:val="0092217D"/>
    <w:rsid w:val="00922186"/>
    <w:rsid w:val="00922ADA"/>
    <w:rsid w:val="00922CF6"/>
    <w:rsid w:val="00923452"/>
    <w:rsid w:val="00923974"/>
    <w:rsid w:val="009239DD"/>
    <w:rsid w:val="00923AC2"/>
    <w:rsid w:val="00923E64"/>
    <w:rsid w:val="00923F43"/>
    <w:rsid w:val="00923F6F"/>
    <w:rsid w:val="0092411E"/>
    <w:rsid w:val="00924213"/>
    <w:rsid w:val="009245B0"/>
    <w:rsid w:val="00924999"/>
    <w:rsid w:val="00924BBF"/>
    <w:rsid w:val="009252BA"/>
    <w:rsid w:val="00925AD4"/>
    <w:rsid w:val="00926445"/>
    <w:rsid w:val="00926868"/>
    <w:rsid w:val="00926B91"/>
    <w:rsid w:val="009277ED"/>
    <w:rsid w:val="00927ADD"/>
    <w:rsid w:val="009301FB"/>
    <w:rsid w:val="009303BE"/>
    <w:rsid w:val="009308F8"/>
    <w:rsid w:val="00930E42"/>
    <w:rsid w:val="00930EBB"/>
    <w:rsid w:val="009310CB"/>
    <w:rsid w:val="009312EE"/>
    <w:rsid w:val="00931D3B"/>
    <w:rsid w:val="00931E66"/>
    <w:rsid w:val="009322C8"/>
    <w:rsid w:val="009327E0"/>
    <w:rsid w:val="009327E6"/>
    <w:rsid w:val="009327FD"/>
    <w:rsid w:val="009328A4"/>
    <w:rsid w:val="00932C8E"/>
    <w:rsid w:val="00932C99"/>
    <w:rsid w:val="00933143"/>
    <w:rsid w:val="009331E7"/>
    <w:rsid w:val="00933762"/>
    <w:rsid w:val="009337B7"/>
    <w:rsid w:val="00934428"/>
    <w:rsid w:val="00934B2D"/>
    <w:rsid w:val="00934C35"/>
    <w:rsid w:val="00934C5A"/>
    <w:rsid w:val="00934EB7"/>
    <w:rsid w:val="0093519D"/>
    <w:rsid w:val="00935484"/>
    <w:rsid w:val="009355F5"/>
    <w:rsid w:val="00935B52"/>
    <w:rsid w:val="00935CCE"/>
    <w:rsid w:val="00935E5B"/>
    <w:rsid w:val="00936241"/>
    <w:rsid w:val="009364D0"/>
    <w:rsid w:val="009369A8"/>
    <w:rsid w:val="00936C1E"/>
    <w:rsid w:val="0093708A"/>
    <w:rsid w:val="0093745A"/>
    <w:rsid w:val="0093788C"/>
    <w:rsid w:val="009378FF"/>
    <w:rsid w:val="009379D5"/>
    <w:rsid w:val="00937BB6"/>
    <w:rsid w:val="0094033A"/>
    <w:rsid w:val="009407EF"/>
    <w:rsid w:val="0094092E"/>
    <w:rsid w:val="00940971"/>
    <w:rsid w:val="00941373"/>
    <w:rsid w:val="0094193C"/>
    <w:rsid w:val="00942517"/>
    <w:rsid w:val="00942CA7"/>
    <w:rsid w:val="00942DC2"/>
    <w:rsid w:val="0094306B"/>
    <w:rsid w:val="00943AA5"/>
    <w:rsid w:val="00943C45"/>
    <w:rsid w:val="00943D83"/>
    <w:rsid w:val="00943F15"/>
    <w:rsid w:val="00943F86"/>
    <w:rsid w:val="009441A7"/>
    <w:rsid w:val="00944213"/>
    <w:rsid w:val="0094448B"/>
    <w:rsid w:val="009446A4"/>
    <w:rsid w:val="00945706"/>
    <w:rsid w:val="00945A5A"/>
    <w:rsid w:val="00945F14"/>
    <w:rsid w:val="009464B3"/>
    <w:rsid w:val="00946636"/>
    <w:rsid w:val="00947398"/>
    <w:rsid w:val="00950827"/>
    <w:rsid w:val="00950BEC"/>
    <w:rsid w:val="009513E2"/>
    <w:rsid w:val="00951528"/>
    <w:rsid w:val="00951C92"/>
    <w:rsid w:val="00951DC5"/>
    <w:rsid w:val="00952318"/>
    <w:rsid w:val="0095261E"/>
    <w:rsid w:val="00952821"/>
    <w:rsid w:val="009528D8"/>
    <w:rsid w:val="00952933"/>
    <w:rsid w:val="00953008"/>
    <w:rsid w:val="00953037"/>
    <w:rsid w:val="00953236"/>
    <w:rsid w:val="00953490"/>
    <w:rsid w:val="00953592"/>
    <w:rsid w:val="0095395A"/>
    <w:rsid w:val="00953C09"/>
    <w:rsid w:val="00954581"/>
    <w:rsid w:val="009546AC"/>
    <w:rsid w:val="00954776"/>
    <w:rsid w:val="0095499F"/>
    <w:rsid w:val="00954AB5"/>
    <w:rsid w:val="00954CCF"/>
    <w:rsid w:val="00954D4B"/>
    <w:rsid w:val="00954FC7"/>
    <w:rsid w:val="0095515E"/>
    <w:rsid w:val="0095556B"/>
    <w:rsid w:val="00955889"/>
    <w:rsid w:val="00956259"/>
    <w:rsid w:val="00956543"/>
    <w:rsid w:val="00956657"/>
    <w:rsid w:val="00956C47"/>
    <w:rsid w:val="00956D4A"/>
    <w:rsid w:val="009570BE"/>
    <w:rsid w:val="009571FA"/>
    <w:rsid w:val="0096022C"/>
    <w:rsid w:val="0096031E"/>
    <w:rsid w:val="0096042F"/>
    <w:rsid w:val="00960CDA"/>
    <w:rsid w:val="00960D87"/>
    <w:rsid w:val="0096103A"/>
    <w:rsid w:val="009611EB"/>
    <w:rsid w:val="00961550"/>
    <w:rsid w:val="009618C8"/>
    <w:rsid w:val="00961A20"/>
    <w:rsid w:val="00961D52"/>
    <w:rsid w:val="0096244D"/>
    <w:rsid w:val="00962721"/>
    <w:rsid w:val="009628D5"/>
    <w:rsid w:val="00962A53"/>
    <w:rsid w:val="00962B65"/>
    <w:rsid w:val="00962DC7"/>
    <w:rsid w:val="0096304D"/>
    <w:rsid w:val="009631EB"/>
    <w:rsid w:val="0096325B"/>
    <w:rsid w:val="009632C5"/>
    <w:rsid w:val="009635A9"/>
    <w:rsid w:val="009636BC"/>
    <w:rsid w:val="0096393B"/>
    <w:rsid w:val="00963AF9"/>
    <w:rsid w:val="009649F3"/>
    <w:rsid w:val="00965654"/>
    <w:rsid w:val="00965847"/>
    <w:rsid w:val="00965D53"/>
    <w:rsid w:val="00965F47"/>
    <w:rsid w:val="009664D7"/>
    <w:rsid w:val="00966E29"/>
    <w:rsid w:val="00967622"/>
    <w:rsid w:val="00967901"/>
    <w:rsid w:val="00967DF3"/>
    <w:rsid w:val="0097030C"/>
    <w:rsid w:val="00970523"/>
    <w:rsid w:val="00970A21"/>
    <w:rsid w:val="00970D1A"/>
    <w:rsid w:val="00970FB1"/>
    <w:rsid w:val="0097131B"/>
    <w:rsid w:val="0097144B"/>
    <w:rsid w:val="00971628"/>
    <w:rsid w:val="009718AA"/>
    <w:rsid w:val="00971B9D"/>
    <w:rsid w:val="00972C0F"/>
    <w:rsid w:val="00973131"/>
    <w:rsid w:val="009733BE"/>
    <w:rsid w:val="009734A1"/>
    <w:rsid w:val="009735C4"/>
    <w:rsid w:val="00973E14"/>
    <w:rsid w:val="00974167"/>
    <w:rsid w:val="00974F00"/>
    <w:rsid w:val="00974FC5"/>
    <w:rsid w:val="00974FDA"/>
    <w:rsid w:val="00975174"/>
    <w:rsid w:val="009752F5"/>
    <w:rsid w:val="009758C8"/>
    <w:rsid w:val="00975AFC"/>
    <w:rsid w:val="00975E1F"/>
    <w:rsid w:val="009761CE"/>
    <w:rsid w:val="00976964"/>
    <w:rsid w:val="00976B10"/>
    <w:rsid w:val="009772F7"/>
    <w:rsid w:val="00980561"/>
    <w:rsid w:val="0098057B"/>
    <w:rsid w:val="009807C7"/>
    <w:rsid w:val="00980B94"/>
    <w:rsid w:val="009817F3"/>
    <w:rsid w:val="00981B00"/>
    <w:rsid w:val="00981FCE"/>
    <w:rsid w:val="009823B8"/>
    <w:rsid w:val="0098260C"/>
    <w:rsid w:val="00982687"/>
    <w:rsid w:val="00982830"/>
    <w:rsid w:val="00982EF9"/>
    <w:rsid w:val="009831D5"/>
    <w:rsid w:val="009834FE"/>
    <w:rsid w:val="009842EA"/>
    <w:rsid w:val="0098475A"/>
    <w:rsid w:val="00984902"/>
    <w:rsid w:val="00984FD1"/>
    <w:rsid w:val="009859DB"/>
    <w:rsid w:val="00985B32"/>
    <w:rsid w:val="00985B50"/>
    <w:rsid w:val="00985B8A"/>
    <w:rsid w:val="00985CDD"/>
    <w:rsid w:val="0098628D"/>
    <w:rsid w:val="009863B7"/>
    <w:rsid w:val="00986785"/>
    <w:rsid w:val="00986839"/>
    <w:rsid w:val="00986D2C"/>
    <w:rsid w:val="00986D4D"/>
    <w:rsid w:val="0098704C"/>
    <w:rsid w:val="00987475"/>
    <w:rsid w:val="00987587"/>
    <w:rsid w:val="00987BD1"/>
    <w:rsid w:val="00987FBE"/>
    <w:rsid w:val="00990177"/>
    <w:rsid w:val="00990554"/>
    <w:rsid w:val="009905F0"/>
    <w:rsid w:val="00990742"/>
    <w:rsid w:val="009908DB"/>
    <w:rsid w:val="00990A88"/>
    <w:rsid w:val="00990BC6"/>
    <w:rsid w:val="00990CC9"/>
    <w:rsid w:val="00990CF2"/>
    <w:rsid w:val="00990E8B"/>
    <w:rsid w:val="00991378"/>
    <w:rsid w:val="009923BD"/>
    <w:rsid w:val="00992913"/>
    <w:rsid w:val="00992C1B"/>
    <w:rsid w:val="00992DCA"/>
    <w:rsid w:val="00992F83"/>
    <w:rsid w:val="0099346F"/>
    <w:rsid w:val="00993625"/>
    <w:rsid w:val="009939B6"/>
    <w:rsid w:val="00993A58"/>
    <w:rsid w:val="00993ABB"/>
    <w:rsid w:val="00993D66"/>
    <w:rsid w:val="00994235"/>
    <w:rsid w:val="00994346"/>
    <w:rsid w:val="00994F61"/>
    <w:rsid w:val="00995214"/>
    <w:rsid w:val="00996042"/>
    <w:rsid w:val="00996796"/>
    <w:rsid w:val="009969B2"/>
    <w:rsid w:val="00996E10"/>
    <w:rsid w:val="00996E6C"/>
    <w:rsid w:val="0099748A"/>
    <w:rsid w:val="009975B9"/>
    <w:rsid w:val="00997AF1"/>
    <w:rsid w:val="00997C51"/>
    <w:rsid w:val="009A0972"/>
    <w:rsid w:val="009A0C46"/>
    <w:rsid w:val="009A0D08"/>
    <w:rsid w:val="009A1173"/>
    <w:rsid w:val="009A135F"/>
    <w:rsid w:val="009A15B3"/>
    <w:rsid w:val="009A174D"/>
    <w:rsid w:val="009A1791"/>
    <w:rsid w:val="009A1AFD"/>
    <w:rsid w:val="009A1CC2"/>
    <w:rsid w:val="009A1D9A"/>
    <w:rsid w:val="009A1ED0"/>
    <w:rsid w:val="009A22E7"/>
    <w:rsid w:val="009A2B12"/>
    <w:rsid w:val="009A2E92"/>
    <w:rsid w:val="009A3069"/>
    <w:rsid w:val="009A369E"/>
    <w:rsid w:val="009A3794"/>
    <w:rsid w:val="009A38A8"/>
    <w:rsid w:val="009A3B54"/>
    <w:rsid w:val="009A3D67"/>
    <w:rsid w:val="009A3E89"/>
    <w:rsid w:val="009A4EE1"/>
    <w:rsid w:val="009A4EEB"/>
    <w:rsid w:val="009A58DD"/>
    <w:rsid w:val="009A5CC1"/>
    <w:rsid w:val="009A6071"/>
    <w:rsid w:val="009A6188"/>
    <w:rsid w:val="009A630E"/>
    <w:rsid w:val="009A6319"/>
    <w:rsid w:val="009A6601"/>
    <w:rsid w:val="009A700D"/>
    <w:rsid w:val="009A7596"/>
    <w:rsid w:val="009A79A7"/>
    <w:rsid w:val="009A79F4"/>
    <w:rsid w:val="009A7C4E"/>
    <w:rsid w:val="009B0247"/>
    <w:rsid w:val="009B0653"/>
    <w:rsid w:val="009B066B"/>
    <w:rsid w:val="009B071E"/>
    <w:rsid w:val="009B079C"/>
    <w:rsid w:val="009B0DC7"/>
    <w:rsid w:val="009B10BE"/>
    <w:rsid w:val="009B16E6"/>
    <w:rsid w:val="009B17E2"/>
    <w:rsid w:val="009B1AAB"/>
    <w:rsid w:val="009B1BF9"/>
    <w:rsid w:val="009B1E0C"/>
    <w:rsid w:val="009B1F03"/>
    <w:rsid w:val="009B2223"/>
    <w:rsid w:val="009B27FA"/>
    <w:rsid w:val="009B2A73"/>
    <w:rsid w:val="009B2E60"/>
    <w:rsid w:val="009B3024"/>
    <w:rsid w:val="009B32BB"/>
    <w:rsid w:val="009B36BB"/>
    <w:rsid w:val="009B36CC"/>
    <w:rsid w:val="009B37B0"/>
    <w:rsid w:val="009B3F4F"/>
    <w:rsid w:val="009B4692"/>
    <w:rsid w:val="009B471B"/>
    <w:rsid w:val="009B477F"/>
    <w:rsid w:val="009B4841"/>
    <w:rsid w:val="009B49DE"/>
    <w:rsid w:val="009B53A0"/>
    <w:rsid w:val="009B5B4D"/>
    <w:rsid w:val="009B5FC1"/>
    <w:rsid w:val="009B60E4"/>
    <w:rsid w:val="009B6A20"/>
    <w:rsid w:val="009B6D99"/>
    <w:rsid w:val="009B6D9B"/>
    <w:rsid w:val="009B717B"/>
    <w:rsid w:val="009B7183"/>
    <w:rsid w:val="009B73B2"/>
    <w:rsid w:val="009B7454"/>
    <w:rsid w:val="009B75A3"/>
    <w:rsid w:val="009B78E6"/>
    <w:rsid w:val="009C003F"/>
    <w:rsid w:val="009C0048"/>
    <w:rsid w:val="009C0419"/>
    <w:rsid w:val="009C07F5"/>
    <w:rsid w:val="009C0896"/>
    <w:rsid w:val="009C0AE5"/>
    <w:rsid w:val="009C0BAB"/>
    <w:rsid w:val="009C1355"/>
    <w:rsid w:val="009C1984"/>
    <w:rsid w:val="009C1ABE"/>
    <w:rsid w:val="009C1B07"/>
    <w:rsid w:val="009C1B92"/>
    <w:rsid w:val="009C217C"/>
    <w:rsid w:val="009C29AF"/>
    <w:rsid w:val="009C3011"/>
    <w:rsid w:val="009C309A"/>
    <w:rsid w:val="009C34AB"/>
    <w:rsid w:val="009C34FB"/>
    <w:rsid w:val="009C3939"/>
    <w:rsid w:val="009C417D"/>
    <w:rsid w:val="009C48BF"/>
    <w:rsid w:val="009C541A"/>
    <w:rsid w:val="009C5B3F"/>
    <w:rsid w:val="009C64AF"/>
    <w:rsid w:val="009C64DE"/>
    <w:rsid w:val="009C6549"/>
    <w:rsid w:val="009C707E"/>
    <w:rsid w:val="009C7080"/>
    <w:rsid w:val="009C7CD6"/>
    <w:rsid w:val="009C7CDD"/>
    <w:rsid w:val="009C7E82"/>
    <w:rsid w:val="009D02BF"/>
    <w:rsid w:val="009D038B"/>
    <w:rsid w:val="009D0CEC"/>
    <w:rsid w:val="009D12AD"/>
    <w:rsid w:val="009D1694"/>
    <w:rsid w:val="009D1BB2"/>
    <w:rsid w:val="009D2165"/>
    <w:rsid w:val="009D21E4"/>
    <w:rsid w:val="009D2555"/>
    <w:rsid w:val="009D25A3"/>
    <w:rsid w:val="009D2678"/>
    <w:rsid w:val="009D2F50"/>
    <w:rsid w:val="009D3BBF"/>
    <w:rsid w:val="009D4A96"/>
    <w:rsid w:val="009D4CA2"/>
    <w:rsid w:val="009D5E68"/>
    <w:rsid w:val="009D621D"/>
    <w:rsid w:val="009D658A"/>
    <w:rsid w:val="009D6B01"/>
    <w:rsid w:val="009D7997"/>
    <w:rsid w:val="009D79AC"/>
    <w:rsid w:val="009E038F"/>
    <w:rsid w:val="009E05BC"/>
    <w:rsid w:val="009E0B3E"/>
    <w:rsid w:val="009E0B96"/>
    <w:rsid w:val="009E0F2C"/>
    <w:rsid w:val="009E1387"/>
    <w:rsid w:val="009E182D"/>
    <w:rsid w:val="009E188C"/>
    <w:rsid w:val="009E19BD"/>
    <w:rsid w:val="009E1F4A"/>
    <w:rsid w:val="009E243F"/>
    <w:rsid w:val="009E2536"/>
    <w:rsid w:val="009E2AFF"/>
    <w:rsid w:val="009E3014"/>
    <w:rsid w:val="009E32A2"/>
    <w:rsid w:val="009E344E"/>
    <w:rsid w:val="009E3644"/>
    <w:rsid w:val="009E380B"/>
    <w:rsid w:val="009E3ACB"/>
    <w:rsid w:val="009E3B84"/>
    <w:rsid w:val="009E485A"/>
    <w:rsid w:val="009E4B00"/>
    <w:rsid w:val="009E4B63"/>
    <w:rsid w:val="009E4EAC"/>
    <w:rsid w:val="009E5641"/>
    <w:rsid w:val="009E5839"/>
    <w:rsid w:val="009E5FFD"/>
    <w:rsid w:val="009E6E3B"/>
    <w:rsid w:val="009E74DE"/>
    <w:rsid w:val="009E7D91"/>
    <w:rsid w:val="009F025A"/>
    <w:rsid w:val="009F0B1A"/>
    <w:rsid w:val="009F1187"/>
    <w:rsid w:val="009F146C"/>
    <w:rsid w:val="009F1C98"/>
    <w:rsid w:val="009F1E78"/>
    <w:rsid w:val="009F2633"/>
    <w:rsid w:val="009F27DE"/>
    <w:rsid w:val="009F290E"/>
    <w:rsid w:val="009F2AB3"/>
    <w:rsid w:val="009F2B18"/>
    <w:rsid w:val="009F2D34"/>
    <w:rsid w:val="009F330E"/>
    <w:rsid w:val="009F3839"/>
    <w:rsid w:val="009F3BFC"/>
    <w:rsid w:val="009F455A"/>
    <w:rsid w:val="009F459A"/>
    <w:rsid w:val="009F46E8"/>
    <w:rsid w:val="009F4763"/>
    <w:rsid w:val="009F4AAC"/>
    <w:rsid w:val="009F5309"/>
    <w:rsid w:val="009F59F8"/>
    <w:rsid w:val="009F5B93"/>
    <w:rsid w:val="009F5DCA"/>
    <w:rsid w:val="009F6006"/>
    <w:rsid w:val="009F6D51"/>
    <w:rsid w:val="009F6DD2"/>
    <w:rsid w:val="009F6EB8"/>
    <w:rsid w:val="009F73EE"/>
    <w:rsid w:val="009F75C6"/>
    <w:rsid w:val="00A0005D"/>
    <w:rsid w:val="00A004FB"/>
    <w:rsid w:val="00A00C76"/>
    <w:rsid w:val="00A00C8A"/>
    <w:rsid w:val="00A013FB"/>
    <w:rsid w:val="00A015A1"/>
    <w:rsid w:val="00A0177F"/>
    <w:rsid w:val="00A017A3"/>
    <w:rsid w:val="00A01923"/>
    <w:rsid w:val="00A01FE5"/>
    <w:rsid w:val="00A02034"/>
    <w:rsid w:val="00A0228B"/>
    <w:rsid w:val="00A0288A"/>
    <w:rsid w:val="00A03123"/>
    <w:rsid w:val="00A0375F"/>
    <w:rsid w:val="00A04A48"/>
    <w:rsid w:val="00A04BC4"/>
    <w:rsid w:val="00A04D3E"/>
    <w:rsid w:val="00A04DA1"/>
    <w:rsid w:val="00A04DC4"/>
    <w:rsid w:val="00A0519F"/>
    <w:rsid w:val="00A058F2"/>
    <w:rsid w:val="00A058FE"/>
    <w:rsid w:val="00A0613B"/>
    <w:rsid w:val="00A067FE"/>
    <w:rsid w:val="00A069F5"/>
    <w:rsid w:val="00A06A9E"/>
    <w:rsid w:val="00A06AD7"/>
    <w:rsid w:val="00A06E35"/>
    <w:rsid w:val="00A077E9"/>
    <w:rsid w:val="00A07A25"/>
    <w:rsid w:val="00A07C7D"/>
    <w:rsid w:val="00A10609"/>
    <w:rsid w:val="00A1089E"/>
    <w:rsid w:val="00A10B45"/>
    <w:rsid w:val="00A10E54"/>
    <w:rsid w:val="00A10F01"/>
    <w:rsid w:val="00A110C4"/>
    <w:rsid w:val="00A11728"/>
    <w:rsid w:val="00A119A9"/>
    <w:rsid w:val="00A126C6"/>
    <w:rsid w:val="00A12779"/>
    <w:rsid w:val="00A12AB4"/>
    <w:rsid w:val="00A12F3B"/>
    <w:rsid w:val="00A13058"/>
    <w:rsid w:val="00A13138"/>
    <w:rsid w:val="00A134B3"/>
    <w:rsid w:val="00A1354A"/>
    <w:rsid w:val="00A1512B"/>
    <w:rsid w:val="00A1594B"/>
    <w:rsid w:val="00A162EF"/>
    <w:rsid w:val="00A1632A"/>
    <w:rsid w:val="00A1672B"/>
    <w:rsid w:val="00A16BB5"/>
    <w:rsid w:val="00A16D0B"/>
    <w:rsid w:val="00A17250"/>
    <w:rsid w:val="00A174DD"/>
    <w:rsid w:val="00A17506"/>
    <w:rsid w:val="00A17636"/>
    <w:rsid w:val="00A177F6"/>
    <w:rsid w:val="00A1793D"/>
    <w:rsid w:val="00A17A4A"/>
    <w:rsid w:val="00A17C99"/>
    <w:rsid w:val="00A20320"/>
    <w:rsid w:val="00A205AB"/>
    <w:rsid w:val="00A20C95"/>
    <w:rsid w:val="00A21A49"/>
    <w:rsid w:val="00A21E8F"/>
    <w:rsid w:val="00A22023"/>
    <w:rsid w:val="00A22241"/>
    <w:rsid w:val="00A22717"/>
    <w:rsid w:val="00A22929"/>
    <w:rsid w:val="00A22A4B"/>
    <w:rsid w:val="00A22CBC"/>
    <w:rsid w:val="00A22D61"/>
    <w:rsid w:val="00A230EB"/>
    <w:rsid w:val="00A23874"/>
    <w:rsid w:val="00A2398B"/>
    <w:rsid w:val="00A23A56"/>
    <w:rsid w:val="00A2400F"/>
    <w:rsid w:val="00A2445C"/>
    <w:rsid w:val="00A2451E"/>
    <w:rsid w:val="00A247F3"/>
    <w:rsid w:val="00A24812"/>
    <w:rsid w:val="00A248D5"/>
    <w:rsid w:val="00A24D70"/>
    <w:rsid w:val="00A255CF"/>
    <w:rsid w:val="00A2571B"/>
    <w:rsid w:val="00A266CE"/>
    <w:rsid w:val="00A267B8"/>
    <w:rsid w:val="00A268F3"/>
    <w:rsid w:val="00A269FB"/>
    <w:rsid w:val="00A26A78"/>
    <w:rsid w:val="00A2749F"/>
    <w:rsid w:val="00A279CB"/>
    <w:rsid w:val="00A27AB7"/>
    <w:rsid w:val="00A306B4"/>
    <w:rsid w:val="00A30769"/>
    <w:rsid w:val="00A307B3"/>
    <w:rsid w:val="00A31167"/>
    <w:rsid w:val="00A317E9"/>
    <w:rsid w:val="00A318D0"/>
    <w:rsid w:val="00A31914"/>
    <w:rsid w:val="00A31C8E"/>
    <w:rsid w:val="00A31DB4"/>
    <w:rsid w:val="00A3287B"/>
    <w:rsid w:val="00A32E34"/>
    <w:rsid w:val="00A3301D"/>
    <w:rsid w:val="00A33036"/>
    <w:rsid w:val="00A335A6"/>
    <w:rsid w:val="00A33680"/>
    <w:rsid w:val="00A33A63"/>
    <w:rsid w:val="00A33EEB"/>
    <w:rsid w:val="00A342C6"/>
    <w:rsid w:val="00A34623"/>
    <w:rsid w:val="00A34DAF"/>
    <w:rsid w:val="00A34FCE"/>
    <w:rsid w:val="00A3543E"/>
    <w:rsid w:val="00A35484"/>
    <w:rsid w:val="00A356D1"/>
    <w:rsid w:val="00A35971"/>
    <w:rsid w:val="00A35CCE"/>
    <w:rsid w:val="00A36BF1"/>
    <w:rsid w:val="00A36D6D"/>
    <w:rsid w:val="00A36E83"/>
    <w:rsid w:val="00A371B7"/>
    <w:rsid w:val="00A37721"/>
    <w:rsid w:val="00A37A08"/>
    <w:rsid w:val="00A37A8E"/>
    <w:rsid w:val="00A404D8"/>
    <w:rsid w:val="00A40522"/>
    <w:rsid w:val="00A4071E"/>
    <w:rsid w:val="00A407C9"/>
    <w:rsid w:val="00A407EB"/>
    <w:rsid w:val="00A40897"/>
    <w:rsid w:val="00A416F9"/>
    <w:rsid w:val="00A419A4"/>
    <w:rsid w:val="00A41DEC"/>
    <w:rsid w:val="00A41EC6"/>
    <w:rsid w:val="00A421F6"/>
    <w:rsid w:val="00A4231A"/>
    <w:rsid w:val="00A423CF"/>
    <w:rsid w:val="00A427DA"/>
    <w:rsid w:val="00A42BA0"/>
    <w:rsid w:val="00A434B9"/>
    <w:rsid w:val="00A44335"/>
    <w:rsid w:val="00A4492D"/>
    <w:rsid w:val="00A45096"/>
    <w:rsid w:val="00A45518"/>
    <w:rsid w:val="00A47201"/>
    <w:rsid w:val="00A4796A"/>
    <w:rsid w:val="00A479D9"/>
    <w:rsid w:val="00A50DC2"/>
    <w:rsid w:val="00A510BC"/>
    <w:rsid w:val="00A51B54"/>
    <w:rsid w:val="00A51F11"/>
    <w:rsid w:val="00A52538"/>
    <w:rsid w:val="00A52CDA"/>
    <w:rsid w:val="00A52D61"/>
    <w:rsid w:val="00A53209"/>
    <w:rsid w:val="00A5322A"/>
    <w:rsid w:val="00A53306"/>
    <w:rsid w:val="00A5393E"/>
    <w:rsid w:val="00A53C4C"/>
    <w:rsid w:val="00A53D00"/>
    <w:rsid w:val="00A54756"/>
    <w:rsid w:val="00A54A10"/>
    <w:rsid w:val="00A54ACA"/>
    <w:rsid w:val="00A54C24"/>
    <w:rsid w:val="00A55656"/>
    <w:rsid w:val="00A55CAC"/>
    <w:rsid w:val="00A56147"/>
    <w:rsid w:val="00A56312"/>
    <w:rsid w:val="00A5647A"/>
    <w:rsid w:val="00A56989"/>
    <w:rsid w:val="00A56AD2"/>
    <w:rsid w:val="00A56AE4"/>
    <w:rsid w:val="00A56D27"/>
    <w:rsid w:val="00A571DB"/>
    <w:rsid w:val="00A576C8"/>
    <w:rsid w:val="00A57748"/>
    <w:rsid w:val="00A57945"/>
    <w:rsid w:val="00A600BF"/>
    <w:rsid w:val="00A606DB"/>
    <w:rsid w:val="00A60E62"/>
    <w:rsid w:val="00A61328"/>
    <w:rsid w:val="00A61B95"/>
    <w:rsid w:val="00A620C9"/>
    <w:rsid w:val="00A62138"/>
    <w:rsid w:val="00A62249"/>
    <w:rsid w:val="00A6248E"/>
    <w:rsid w:val="00A627BB"/>
    <w:rsid w:val="00A629B4"/>
    <w:rsid w:val="00A62A33"/>
    <w:rsid w:val="00A62CEF"/>
    <w:rsid w:val="00A63633"/>
    <w:rsid w:val="00A636A3"/>
    <w:rsid w:val="00A636FA"/>
    <w:rsid w:val="00A63870"/>
    <w:rsid w:val="00A6442E"/>
    <w:rsid w:val="00A652BD"/>
    <w:rsid w:val="00A652D1"/>
    <w:rsid w:val="00A656D4"/>
    <w:rsid w:val="00A65835"/>
    <w:rsid w:val="00A65B40"/>
    <w:rsid w:val="00A65E3F"/>
    <w:rsid w:val="00A665D7"/>
    <w:rsid w:val="00A666DB"/>
    <w:rsid w:val="00A6688F"/>
    <w:rsid w:val="00A66CCB"/>
    <w:rsid w:val="00A66F28"/>
    <w:rsid w:val="00A66F32"/>
    <w:rsid w:val="00A67286"/>
    <w:rsid w:val="00A67C46"/>
    <w:rsid w:val="00A70029"/>
    <w:rsid w:val="00A70156"/>
    <w:rsid w:val="00A706CD"/>
    <w:rsid w:val="00A70EB2"/>
    <w:rsid w:val="00A7159C"/>
    <w:rsid w:val="00A72194"/>
    <w:rsid w:val="00A721D0"/>
    <w:rsid w:val="00A72A81"/>
    <w:rsid w:val="00A72C69"/>
    <w:rsid w:val="00A731E3"/>
    <w:rsid w:val="00A73456"/>
    <w:rsid w:val="00A74043"/>
    <w:rsid w:val="00A7418F"/>
    <w:rsid w:val="00A7437C"/>
    <w:rsid w:val="00A7458E"/>
    <w:rsid w:val="00A746EC"/>
    <w:rsid w:val="00A7512A"/>
    <w:rsid w:val="00A752F5"/>
    <w:rsid w:val="00A756AE"/>
    <w:rsid w:val="00A75E02"/>
    <w:rsid w:val="00A761B5"/>
    <w:rsid w:val="00A7625F"/>
    <w:rsid w:val="00A76381"/>
    <w:rsid w:val="00A7687E"/>
    <w:rsid w:val="00A76909"/>
    <w:rsid w:val="00A77B94"/>
    <w:rsid w:val="00A80203"/>
    <w:rsid w:val="00A8037A"/>
    <w:rsid w:val="00A8094A"/>
    <w:rsid w:val="00A811F8"/>
    <w:rsid w:val="00A8177F"/>
    <w:rsid w:val="00A8185A"/>
    <w:rsid w:val="00A81869"/>
    <w:rsid w:val="00A81E40"/>
    <w:rsid w:val="00A81EA6"/>
    <w:rsid w:val="00A82099"/>
    <w:rsid w:val="00A8238D"/>
    <w:rsid w:val="00A82957"/>
    <w:rsid w:val="00A82EB3"/>
    <w:rsid w:val="00A83315"/>
    <w:rsid w:val="00A83C49"/>
    <w:rsid w:val="00A84202"/>
    <w:rsid w:val="00A84885"/>
    <w:rsid w:val="00A84A5C"/>
    <w:rsid w:val="00A84C84"/>
    <w:rsid w:val="00A84F04"/>
    <w:rsid w:val="00A85036"/>
    <w:rsid w:val="00A85136"/>
    <w:rsid w:val="00A8615E"/>
    <w:rsid w:val="00A863AF"/>
    <w:rsid w:val="00A86526"/>
    <w:rsid w:val="00A8661D"/>
    <w:rsid w:val="00A86A6C"/>
    <w:rsid w:val="00A86D69"/>
    <w:rsid w:val="00A86F26"/>
    <w:rsid w:val="00A87569"/>
    <w:rsid w:val="00A875BD"/>
    <w:rsid w:val="00A87772"/>
    <w:rsid w:val="00A87AD9"/>
    <w:rsid w:val="00A87D59"/>
    <w:rsid w:val="00A90145"/>
    <w:rsid w:val="00A90800"/>
    <w:rsid w:val="00A90EAB"/>
    <w:rsid w:val="00A91381"/>
    <w:rsid w:val="00A916C6"/>
    <w:rsid w:val="00A9249D"/>
    <w:rsid w:val="00A92A5F"/>
    <w:rsid w:val="00A92C61"/>
    <w:rsid w:val="00A92D24"/>
    <w:rsid w:val="00A92D37"/>
    <w:rsid w:val="00A92E92"/>
    <w:rsid w:val="00A92F96"/>
    <w:rsid w:val="00A933A5"/>
    <w:rsid w:val="00A937B2"/>
    <w:rsid w:val="00A93A63"/>
    <w:rsid w:val="00A940EA"/>
    <w:rsid w:val="00A94179"/>
    <w:rsid w:val="00A94347"/>
    <w:rsid w:val="00A943C0"/>
    <w:rsid w:val="00A94868"/>
    <w:rsid w:val="00A94956"/>
    <w:rsid w:val="00A94A48"/>
    <w:rsid w:val="00A9596F"/>
    <w:rsid w:val="00A96196"/>
    <w:rsid w:val="00A961D4"/>
    <w:rsid w:val="00A9666E"/>
    <w:rsid w:val="00A9673D"/>
    <w:rsid w:val="00A96B80"/>
    <w:rsid w:val="00A96F69"/>
    <w:rsid w:val="00A970F6"/>
    <w:rsid w:val="00A971F1"/>
    <w:rsid w:val="00A976E2"/>
    <w:rsid w:val="00A97741"/>
    <w:rsid w:val="00A977EF"/>
    <w:rsid w:val="00A97E61"/>
    <w:rsid w:val="00AA0C38"/>
    <w:rsid w:val="00AA102A"/>
    <w:rsid w:val="00AA1180"/>
    <w:rsid w:val="00AA1593"/>
    <w:rsid w:val="00AA23CC"/>
    <w:rsid w:val="00AA2B42"/>
    <w:rsid w:val="00AA3242"/>
    <w:rsid w:val="00AA33AC"/>
    <w:rsid w:val="00AA36EF"/>
    <w:rsid w:val="00AA4224"/>
    <w:rsid w:val="00AA4C62"/>
    <w:rsid w:val="00AA4ED8"/>
    <w:rsid w:val="00AA4FE7"/>
    <w:rsid w:val="00AA56AE"/>
    <w:rsid w:val="00AA58AC"/>
    <w:rsid w:val="00AA5CC5"/>
    <w:rsid w:val="00AA6159"/>
    <w:rsid w:val="00AA6215"/>
    <w:rsid w:val="00AA6258"/>
    <w:rsid w:val="00AA644F"/>
    <w:rsid w:val="00AA67D4"/>
    <w:rsid w:val="00AA6E38"/>
    <w:rsid w:val="00AA6F82"/>
    <w:rsid w:val="00AA705F"/>
    <w:rsid w:val="00AA7125"/>
    <w:rsid w:val="00AA7444"/>
    <w:rsid w:val="00AA7682"/>
    <w:rsid w:val="00AA76F6"/>
    <w:rsid w:val="00AA77DF"/>
    <w:rsid w:val="00AA78CC"/>
    <w:rsid w:val="00AB00F2"/>
    <w:rsid w:val="00AB1768"/>
    <w:rsid w:val="00AB18EC"/>
    <w:rsid w:val="00AB1CC2"/>
    <w:rsid w:val="00AB1D93"/>
    <w:rsid w:val="00AB2436"/>
    <w:rsid w:val="00AB2575"/>
    <w:rsid w:val="00AB29C7"/>
    <w:rsid w:val="00AB2AE1"/>
    <w:rsid w:val="00AB2B06"/>
    <w:rsid w:val="00AB2C75"/>
    <w:rsid w:val="00AB2DF8"/>
    <w:rsid w:val="00AB2F8B"/>
    <w:rsid w:val="00AB3142"/>
    <w:rsid w:val="00AB36E0"/>
    <w:rsid w:val="00AB3C0B"/>
    <w:rsid w:val="00AB3FB0"/>
    <w:rsid w:val="00AB478E"/>
    <w:rsid w:val="00AB4B80"/>
    <w:rsid w:val="00AB4BBF"/>
    <w:rsid w:val="00AB4C91"/>
    <w:rsid w:val="00AB4D3D"/>
    <w:rsid w:val="00AB60F7"/>
    <w:rsid w:val="00AB62DC"/>
    <w:rsid w:val="00AB6CAE"/>
    <w:rsid w:val="00AB6CD3"/>
    <w:rsid w:val="00AB713D"/>
    <w:rsid w:val="00AB74A0"/>
    <w:rsid w:val="00AB767E"/>
    <w:rsid w:val="00AB7699"/>
    <w:rsid w:val="00AB7B30"/>
    <w:rsid w:val="00AB7BFA"/>
    <w:rsid w:val="00AB7F5B"/>
    <w:rsid w:val="00AC086D"/>
    <w:rsid w:val="00AC0B66"/>
    <w:rsid w:val="00AC0EEF"/>
    <w:rsid w:val="00AC13EB"/>
    <w:rsid w:val="00AC1EAB"/>
    <w:rsid w:val="00AC20F7"/>
    <w:rsid w:val="00AC24DC"/>
    <w:rsid w:val="00AC32DE"/>
    <w:rsid w:val="00AC3E39"/>
    <w:rsid w:val="00AC4198"/>
    <w:rsid w:val="00AC422D"/>
    <w:rsid w:val="00AC4398"/>
    <w:rsid w:val="00AC4B3B"/>
    <w:rsid w:val="00AC5202"/>
    <w:rsid w:val="00AC53DF"/>
    <w:rsid w:val="00AC55CC"/>
    <w:rsid w:val="00AC55FD"/>
    <w:rsid w:val="00AC5A7F"/>
    <w:rsid w:val="00AC5FD1"/>
    <w:rsid w:val="00AC6B24"/>
    <w:rsid w:val="00AC72DF"/>
    <w:rsid w:val="00AC75E9"/>
    <w:rsid w:val="00AC7976"/>
    <w:rsid w:val="00AC79B6"/>
    <w:rsid w:val="00AC7CFE"/>
    <w:rsid w:val="00AC7D55"/>
    <w:rsid w:val="00AC7F57"/>
    <w:rsid w:val="00AD04C9"/>
    <w:rsid w:val="00AD05FC"/>
    <w:rsid w:val="00AD0797"/>
    <w:rsid w:val="00AD0837"/>
    <w:rsid w:val="00AD08E5"/>
    <w:rsid w:val="00AD0C79"/>
    <w:rsid w:val="00AD1B53"/>
    <w:rsid w:val="00AD1D41"/>
    <w:rsid w:val="00AD2057"/>
    <w:rsid w:val="00AD257F"/>
    <w:rsid w:val="00AD2703"/>
    <w:rsid w:val="00AD2AC4"/>
    <w:rsid w:val="00AD2CE2"/>
    <w:rsid w:val="00AD2F99"/>
    <w:rsid w:val="00AD321B"/>
    <w:rsid w:val="00AD3466"/>
    <w:rsid w:val="00AD373C"/>
    <w:rsid w:val="00AD39B5"/>
    <w:rsid w:val="00AD42BE"/>
    <w:rsid w:val="00AD439A"/>
    <w:rsid w:val="00AD4500"/>
    <w:rsid w:val="00AD47A6"/>
    <w:rsid w:val="00AD4AB6"/>
    <w:rsid w:val="00AD54AF"/>
    <w:rsid w:val="00AD5638"/>
    <w:rsid w:val="00AD5943"/>
    <w:rsid w:val="00AD5B63"/>
    <w:rsid w:val="00AD74C4"/>
    <w:rsid w:val="00AD7545"/>
    <w:rsid w:val="00AD7A34"/>
    <w:rsid w:val="00AE00B6"/>
    <w:rsid w:val="00AE021A"/>
    <w:rsid w:val="00AE0913"/>
    <w:rsid w:val="00AE0C3C"/>
    <w:rsid w:val="00AE0C70"/>
    <w:rsid w:val="00AE0F0A"/>
    <w:rsid w:val="00AE13ED"/>
    <w:rsid w:val="00AE15FB"/>
    <w:rsid w:val="00AE199A"/>
    <w:rsid w:val="00AE19B6"/>
    <w:rsid w:val="00AE2159"/>
    <w:rsid w:val="00AE2214"/>
    <w:rsid w:val="00AE2577"/>
    <w:rsid w:val="00AE26DB"/>
    <w:rsid w:val="00AE2839"/>
    <w:rsid w:val="00AE2D41"/>
    <w:rsid w:val="00AE3447"/>
    <w:rsid w:val="00AE38C1"/>
    <w:rsid w:val="00AE3B37"/>
    <w:rsid w:val="00AE3C6D"/>
    <w:rsid w:val="00AE4869"/>
    <w:rsid w:val="00AE49B5"/>
    <w:rsid w:val="00AE4DAF"/>
    <w:rsid w:val="00AE52EA"/>
    <w:rsid w:val="00AE54A3"/>
    <w:rsid w:val="00AE556E"/>
    <w:rsid w:val="00AE5759"/>
    <w:rsid w:val="00AE5CB3"/>
    <w:rsid w:val="00AE6040"/>
    <w:rsid w:val="00AE60FD"/>
    <w:rsid w:val="00AE65D5"/>
    <w:rsid w:val="00AE6DAF"/>
    <w:rsid w:val="00AE7F72"/>
    <w:rsid w:val="00AF022B"/>
    <w:rsid w:val="00AF0366"/>
    <w:rsid w:val="00AF063C"/>
    <w:rsid w:val="00AF078C"/>
    <w:rsid w:val="00AF0911"/>
    <w:rsid w:val="00AF0989"/>
    <w:rsid w:val="00AF09AC"/>
    <w:rsid w:val="00AF0B23"/>
    <w:rsid w:val="00AF0C3E"/>
    <w:rsid w:val="00AF1055"/>
    <w:rsid w:val="00AF1252"/>
    <w:rsid w:val="00AF1355"/>
    <w:rsid w:val="00AF1384"/>
    <w:rsid w:val="00AF15F5"/>
    <w:rsid w:val="00AF16D6"/>
    <w:rsid w:val="00AF1BFC"/>
    <w:rsid w:val="00AF2074"/>
    <w:rsid w:val="00AF235B"/>
    <w:rsid w:val="00AF2EE5"/>
    <w:rsid w:val="00AF32CA"/>
    <w:rsid w:val="00AF3568"/>
    <w:rsid w:val="00AF3A4F"/>
    <w:rsid w:val="00AF3BFE"/>
    <w:rsid w:val="00AF3E07"/>
    <w:rsid w:val="00AF3E41"/>
    <w:rsid w:val="00AF3FF8"/>
    <w:rsid w:val="00AF44A4"/>
    <w:rsid w:val="00AF459B"/>
    <w:rsid w:val="00AF4C46"/>
    <w:rsid w:val="00AF4CD9"/>
    <w:rsid w:val="00AF4E30"/>
    <w:rsid w:val="00AF51B6"/>
    <w:rsid w:val="00AF539E"/>
    <w:rsid w:val="00AF5704"/>
    <w:rsid w:val="00AF5A1B"/>
    <w:rsid w:val="00AF70BB"/>
    <w:rsid w:val="00AF73B7"/>
    <w:rsid w:val="00AF7D08"/>
    <w:rsid w:val="00AF7E91"/>
    <w:rsid w:val="00B007BD"/>
    <w:rsid w:val="00B00C9E"/>
    <w:rsid w:val="00B00D08"/>
    <w:rsid w:val="00B017E6"/>
    <w:rsid w:val="00B01AC9"/>
    <w:rsid w:val="00B01C3F"/>
    <w:rsid w:val="00B02917"/>
    <w:rsid w:val="00B02D8A"/>
    <w:rsid w:val="00B0309D"/>
    <w:rsid w:val="00B03154"/>
    <w:rsid w:val="00B03387"/>
    <w:rsid w:val="00B037DB"/>
    <w:rsid w:val="00B03C82"/>
    <w:rsid w:val="00B0410D"/>
    <w:rsid w:val="00B04A67"/>
    <w:rsid w:val="00B04ED3"/>
    <w:rsid w:val="00B04EE8"/>
    <w:rsid w:val="00B0500C"/>
    <w:rsid w:val="00B0508F"/>
    <w:rsid w:val="00B051FF"/>
    <w:rsid w:val="00B05AF8"/>
    <w:rsid w:val="00B0610E"/>
    <w:rsid w:val="00B06271"/>
    <w:rsid w:val="00B06409"/>
    <w:rsid w:val="00B06463"/>
    <w:rsid w:val="00B0683B"/>
    <w:rsid w:val="00B06C2D"/>
    <w:rsid w:val="00B06F6B"/>
    <w:rsid w:val="00B06F85"/>
    <w:rsid w:val="00B071F6"/>
    <w:rsid w:val="00B0738E"/>
    <w:rsid w:val="00B10E50"/>
    <w:rsid w:val="00B1119A"/>
    <w:rsid w:val="00B11460"/>
    <w:rsid w:val="00B11983"/>
    <w:rsid w:val="00B1286B"/>
    <w:rsid w:val="00B12910"/>
    <w:rsid w:val="00B12EC2"/>
    <w:rsid w:val="00B135F9"/>
    <w:rsid w:val="00B14098"/>
    <w:rsid w:val="00B14230"/>
    <w:rsid w:val="00B14B97"/>
    <w:rsid w:val="00B14E31"/>
    <w:rsid w:val="00B150FA"/>
    <w:rsid w:val="00B15B8A"/>
    <w:rsid w:val="00B15E55"/>
    <w:rsid w:val="00B1614D"/>
    <w:rsid w:val="00B172D8"/>
    <w:rsid w:val="00B175FB"/>
    <w:rsid w:val="00B17708"/>
    <w:rsid w:val="00B1796F"/>
    <w:rsid w:val="00B205B2"/>
    <w:rsid w:val="00B20EBC"/>
    <w:rsid w:val="00B2155F"/>
    <w:rsid w:val="00B218E3"/>
    <w:rsid w:val="00B21B1A"/>
    <w:rsid w:val="00B21E37"/>
    <w:rsid w:val="00B22106"/>
    <w:rsid w:val="00B22354"/>
    <w:rsid w:val="00B22CB7"/>
    <w:rsid w:val="00B234D0"/>
    <w:rsid w:val="00B2370A"/>
    <w:rsid w:val="00B23B36"/>
    <w:rsid w:val="00B24421"/>
    <w:rsid w:val="00B24584"/>
    <w:rsid w:val="00B24DE2"/>
    <w:rsid w:val="00B2543D"/>
    <w:rsid w:val="00B2558A"/>
    <w:rsid w:val="00B25981"/>
    <w:rsid w:val="00B2614A"/>
    <w:rsid w:val="00B261D6"/>
    <w:rsid w:val="00B26271"/>
    <w:rsid w:val="00B262D1"/>
    <w:rsid w:val="00B26813"/>
    <w:rsid w:val="00B26D3D"/>
    <w:rsid w:val="00B2710B"/>
    <w:rsid w:val="00B271A2"/>
    <w:rsid w:val="00B273EE"/>
    <w:rsid w:val="00B276F4"/>
    <w:rsid w:val="00B2789E"/>
    <w:rsid w:val="00B301E0"/>
    <w:rsid w:val="00B306F0"/>
    <w:rsid w:val="00B30EEF"/>
    <w:rsid w:val="00B31630"/>
    <w:rsid w:val="00B3193F"/>
    <w:rsid w:val="00B31A6E"/>
    <w:rsid w:val="00B31D22"/>
    <w:rsid w:val="00B3245B"/>
    <w:rsid w:val="00B3280E"/>
    <w:rsid w:val="00B32B47"/>
    <w:rsid w:val="00B32CAF"/>
    <w:rsid w:val="00B32DC6"/>
    <w:rsid w:val="00B33021"/>
    <w:rsid w:val="00B33552"/>
    <w:rsid w:val="00B3394E"/>
    <w:rsid w:val="00B33A09"/>
    <w:rsid w:val="00B33C54"/>
    <w:rsid w:val="00B34284"/>
    <w:rsid w:val="00B34607"/>
    <w:rsid w:val="00B34792"/>
    <w:rsid w:val="00B34B24"/>
    <w:rsid w:val="00B34CFB"/>
    <w:rsid w:val="00B350F1"/>
    <w:rsid w:val="00B355FC"/>
    <w:rsid w:val="00B35B31"/>
    <w:rsid w:val="00B35C18"/>
    <w:rsid w:val="00B35F2B"/>
    <w:rsid w:val="00B36148"/>
    <w:rsid w:val="00B36637"/>
    <w:rsid w:val="00B3678E"/>
    <w:rsid w:val="00B3683C"/>
    <w:rsid w:val="00B36856"/>
    <w:rsid w:val="00B36CCD"/>
    <w:rsid w:val="00B3731E"/>
    <w:rsid w:val="00B374F5"/>
    <w:rsid w:val="00B40215"/>
    <w:rsid w:val="00B4092A"/>
    <w:rsid w:val="00B409B4"/>
    <w:rsid w:val="00B411FE"/>
    <w:rsid w:val="00B4172D"/>
    <w:rsid w:val="00B4204D"/>
    <w:rsid w:val="00B42703"/>
    <w:rsid w:val="00B42DDA"/>
    <w:rsid w:val="00B43553"/>
    <w:rsid w:val="00B44257"/>
    <w:rsid w:val="00B44328"/>
    <w:rsid w:val="00B4458C"/>
    <w:rsid w:val="00B44A98"/>
    <w:rsid w:val="00B44E86"/>
    <w:rsid w:val="00B44FBF"/>
    <w:rsid w:val="00B45084"/>
    <w:rsid w:val="00B45288"/>
    <w:rsid w:val="00B45621"/>
    <w:rsid w:val="00B460DF"/>
    <w:rsid w:val="00B4629B"/>
    <w:rsid w:val="00B464C8"/>
    <w:rsid w:val="00B46A10"/>
    <w:rsid w:val="00B471FA"/>
    <w:rsid w:val="00B47207"/>
    <w:rsid w:val="00B474DB"/>
    <w:rsid w:val="00B47555"/>
    <w:rsid w:val="00B476B4"/>
    <w:rsid w:val="00B47976"/>
    <w:rsid w:val="00B50019"/>
    <w:rsid w:val="00B503B8"/>
    <w:rsid w:val="00B5054C"/>
    <w:rsid w:val="00B50F49"/>
    <w:rsid w:val="00B51303"/>
    <w:rsid w:val="00B5187A"/>
    <w:rsid w:val="00B52007"/>
    <w:rsid w:val="00B520A1"/>
    <w:rsid w:val="00B5222C"/>
    <w:rsid w:val="00B54495"/>
    <w:rsid w:val="00B5481D"/>
    <w:rsid w:val="00B54919"/>
    <w:rsid w:val="00B55207"/>
    <w:rsid w:val="00B554F2"/>
    <w:rsid w:val="00B55B5E"/>
    <w:rsid w:val="00B55D33"/>
    <w:rsid w:val="00B57015"/>
    <w:rsid w:val="00B5727E"/>
    <w:rsid w:val="00B5735D"/>
    <w:rsid w:val="00B57A92"/>
    <w:rsid w:val="00B57CCC"/>
    <w:rsid w:val="00B57D8F"/>
    <w:rsid w:val="00B57ED4"/>
    <w:rsid w:val="00B605F1"/>
    <w:rsid w:val="00B606A7"/>
    <w:rsid w:val="00B608B7"/>
    <w:rsid w:val="00B60A8D"/>
    <w:rsid w:val="00B60F5A"/>
    <w:rsid w:val="00B61000"/>
    <w:rsid w:val="00B61281"/>
    <w:rsid w:val="00B613D3"/>
    <w:rsid w:val="00B6234D"/>
    <w:rsid w:val="00B62696"/>
    <w:rsid w:val="00B62909"/>
    <w:rsid w:val="00B62E61"/>
    <w:rsid w:val="00B635D3"/>
    <w:rsid w:val="00B6382F"/>
    <w:rsid w:val="00B638A7"/>
    <w:rsid w:val="00B63A3C"/>
    <w:rsid w:val="00B63C2C"/>
    <w:rsid w:val="00B6409A"/>
    <w:rsid w:val="00B64552"/>
    <w:rsid w:val="00B647BE"/>
    <w:rsid w:val="00B64A45"/>
    <w:rsid w:val="00B64C82"/>
    <w:rsid w:val="00B65845"/>
    <w:rsid w:val="00B660BE"/>
    <w:rsid w:val="00B66113"/>
    <w:rsid w:val="00B66974"/>
    <w:rsid w:val="00B6698C"/>
    <w:rsid w:val="00B66EC2"/>
    <w:rsid w:val="00B6735B"/>
    <w:rsid w:val="00B67DA6"/>
    <w:rsid w:val="00B70380"/>
    <w:rsid w:val="00B70CB2"/>
    <w:rsid w:val="00B70CB5"/>
    <w:rsid w:val="00B70FC9"/>
    <w:rsid w:val="00B710B7"/>
    <w:rsid w:val="00B712CF"/>
    <w:rsid w:val="00B71C69"/>
    <w:rsid w:val="00B71EBB"/>
    <w:rsid w:val="00B720CB"/>
    <w:rsid w:val="00B72357"/>
    <w:rsid w:val="00B72DC3"/>
    <w:rsid w:val="00B72E41"/>
    <w:rsid w:val="00B72E88"/>
    <w:rsid w:val="00B738DC"/>
    <w:rsid w:val="00B73989"/>
    <w:rsid w:val="00B7402B"/>
    <w:rsid w:val="00B7416B"/>
    <w:rsid w:val="00B745D5"/>
    <w:rsid w:val="00B75166"/>
    <w:rsid w:val="00B753D0"/>
    <w:rsid w:val="00B76388"/>
    <w:rsid w:val="00B764A2"/>
    <w:rsid w:val="00B764E4"/>
    <w:rsid w:val="00B76644"/>
    <w:rsid w:val="00B769BD"/>
    <w:rsid w:val="00B76B73"/>
    <w:rsid w:val="00B76B84"/>
    <w:rsid w:val="00B76C3C"/>
    <w:rsid w:val="00B76F28"/>
    <w:rsid w:val="00B76FC3"/>
    <w:rsid w:val="00B770A1"/>
    <w:rsid w:val="00B772BE"/>
    <w:rsid w:val="00B772E8"/>
    <w:rsid w:val="00B77304"/>
    <w:rsid w:val="00B77CFE"/>
    <w:rsid w:val="00B77FD4"/>
    <w:rsid w:val="00B807DF"/>
    <w:rsid w:val="00B80C20"/>
    <w:rsid w:val="00B817A8"/>
    <w:rsid w:val="00B81B25"/>
    <w:rsid w:val="00B81F00"/>
    <w:rsid w:val="00B82056"/>
    <w:rsid w:val="00B82F59"/>
    <w:rsid w:val="00B8354C"/>
    <w:rsid w:val="00B839CC"/>
    <w:rsid w:val="00B839FC"/>
    <w:rsid w:val="00B83B53"/>
    <w:rsid w:val="00B83F0C"/>
    <w:rsid w:val="00B84812"/>
    <w:rsid w:val="00B85265"/>
    <w:rsid w:val="00B85524"/>
    <w:rsid w:val="00B85DB4"/>
    <w:rsid w:val="00B86447"/>
    <w:rsid w:val="00B86F61"/>
    <w:rsid w:val="00B872F0"/>
    <w:rsid w:val="00B8791B"/>
    <w:rsid w:val="00B904A8"/>
    <w:rsid w:val="00B904E8"/>
    <w:rsid w:val="00B90D11"/>
    <w:rsid w:val="00B90D42"/>
    <w:rsid w:val="00B90EA9"/>
    <w:rsid w:val="00B91100"/>
    <w:rsid w:val="00B9123A"/>
    <w:rsid w:val="00B914E1"/>
    <w:rsid w:val="00B91857"/>
    <w:rsid w:val="00B91F5C"/>
    <w:rsid w:val="00B91FC5"/>
    <w:rsid w:val="00B91FE8"/>
    <w:rsid w:val="00B92061"/>
    <w:rsid w:val="00B923DA"/>
    <w:rsid w:val="00B92AF8"/>
    <w:rsid w:val="00B92DB2"/>
    <w:rsid w:val="00B92F71"/>
    <w:rsid w:val="00B92FA4"/>
    <w:rsid w:val="00B9354A"/>
    <w:rsid w:val="00B939E0"/>
    <w:rsid w:val="00B93E0C"/>
    <w:rsid w:val="00B9470F"/>
    <w:rsid w:val="00B94864"/>
    <w:rsid w:val="00B94DBE"/>
    <w:rsid w:val="00B94EB7"/>
    <w:rsid w:val="00B94F91"/>
    <w:rsid w:val="00B95150"/>
    <w:rsid w:val="00B95229"/>
    <w:rsid w:val="00B9582F"/>
    <w:rsid w:val="00B958A0"/>
    <w:rsid w:val="00B95A38"/>
    <w:rsid w:val="00B9610B"/>
    <w:rsid w:val="00B96BBA"/>
    <w:rsid w:val="00B96CC6"/>
    <w:rsid w:val="00B96EFC"/>
    <w:rsid w:val="00B97531"/>
    <w:rsid w:val="00B9779A"/>
    <w:rsid w:val="00B97E7F"/>
    <w:rsid w:val="00BA0009"/>
    <w:rsid w:val="00BA0208"/>
    <w:rsid w:val="00BA071F"/>
    <w:rsid w:val="00BA07E8"/>
    <w:rsid w:val="00BA081A"/>
    <w:rsid w:val="00BA0F28"/>
    <w:rsid w:val="00BA109B"/>
    <w:rsid w:val="00BA114D"/>
    <w:rsid w:val="00BA14D9"/>
    <w:rsid w:val="00BA15BE"/>
    <w:rsid w:val="00BA1CFF"/>
    <w:rsid w:val="00BA2369"/>
    <w:rsid w:val="00BA3040"/>
    <w:rsid w:val="00BA3696"/>
    <w:rsid w:val="00BA3AF0"/>
    <w:rsid w:val="00BA3EAA"/>
    <w:rsid w:val="00BA4328"/>
    <w:rsid w:val="00BA4377"/>
    <w:rsid w:val="00BA483A"/>
    <w:rsid w:val="00BA5096"/>
    <w:rsid w:val="00BA5B0A"/>
    <w:rsid w:val="00BA5FFF"/>
    <w:rsid w:val="00BA60A0"/>
    <w:rsid w:val="00BA610B"/>
    <w:rsid w:val="00BA658E"/>
    <w:rsid w:val="00BA6A74"/>
    <w:rsid w:val="00BA6C44"/>
    <w:rsid w:val="00BA6C5B"/>
    <w:rsid w:val="00BA6DD4"/>
    <w:rsid w:val="00BA70F6"/>
    <w:rsid w:val="00BA728F"/>
    <w:rsid w:val="00BA74A4"/>
    <w:rsid w:val="00BA756B"/>
    <w:rsid w:val="00BA7748"/>
    <w:rsid w:val="00BA7813"/>
    <w:rsid w:val="00BA7FBC"/>
    <w:rsid w:val="00BB049C"/>
    <w:rsid w:val="00BB05F0"/>
    <w:rsid w:val="00BB09C3"/>
    <w:rsid w:val="00BB1565"/>
    <w:rsid w:val="00BB18AA"/>
    <w:rsid w:val="00BB1A7D"/>
    <w:rsid w:val="00BB1EB5"/>
    <w:rsid w:val="00BB2393"/>
    <w:rsid w:val="00BB258E"/>
    <w:rsid w:val="00BB2B84"/>
    <w:rsid w:val="00BB2D08"/>
    <w:rsid w:val="00BB31AB"/>
    <w:rsid w:val="00BB37D0"/>
    <w:rsid w:val="00BB3873"/>
    <w:rsid w:val="00BB3E0F"/>
    <w:rsid w:val="00BB41A9"/>
    <w:rsid w:val="00BB4267"/>
    <w:rsid w:val="00BB4278"/>
    <w:rsid w:val="00BB42DE"/>
    <w:rsid w:val="00BB4658"/>
    <w:rsid w:val="00BB4A32"/>
    <w:rsid w:val="00BB4C4A"/>
    <w:rsid w:val="00BB4EFD"/>
    <w:rsid w:val="00BB5193"/>
    <w:rsid w:val="00BB528C"/>
    <w:rsid w:val="00BB5476"/>
    <w:rsid w:val="00BB5540"/>
    <w:rsid w:val="00BB5777"/>
    <w:rsid w:val="00BB6153"/>
    <w:rsid w:val="00BB6178"/>
    <w:rsid w:val="00BB62D9"/>
    <w:rsid w:val="00BB6B73"/>
    <w:rsid w:val="00BB6FF8"/>
    <w:rsid w:val="00BB7729"/>
    <w:rsid w:val="00BB790E"/>
    <w:rsid w:val="00BB7956"/>
    <w:rsid w:val="00BC012B"/>
    <w:rsid w:val="00BC0F47"/>
    <w:rsid w:val="00BC1987"/>
    <w:rsid w:val="00BC1C45"/>
    <w:rsid w:val="00BC1FB8"/>
    <w:rsid w:val="00BC23E7"/>
    <w:rsid w:val="00BC31FD"/>
    <w:rsid w:val="00BC33DF"/>
    <w:rsid w:val="00BC344E"/>
    <w:rsid w:val="00BC346A"/>
    <w:rsid w:val="00BC3AA6"/>
    <w:rsid w:val="00BC40F9"/>
    <w:rsid w:val="00BC4172"/>
    <w:rsid w:val="00BC43C1"/>
    <w:rsid w:val="00BC48E6"/>
    <w:rsid w:val="00BC62F3"/>
    <w:rsid w:val="00BC6418"/>
    <w:rsid w:val="00BC6556"/>
    <w:rsid w:val="00BC6894"/>
    <w:rsid w:val="00BC6E64"/>
    <w:rsid w:val="00BC748D"/>
    <w:rsid w:val="00BD075C"/>
    <w:rsid w:val="00BD1736"/>
    <w:rsid w:val="00BD1EDB"/>
    <w:rsid w:val="00BD206D"/>
    <w:rsid w:val="00BD2780"/>
    <w:rsid w:val="00BD38E3"/>
    <w:rsid w:val="00BD402F"/>
    <w:rsid w:val="00BD41FB"/>
    <w:rsid w:val="00BD4601"/>
    <w:rsid w:val="00BD5104"/>
    <w:rsid w:val="00BD51CD"/>
    <w:rsid w:val="00BD525C"/>
    <w:rsid w:val="00BD52D8"/>
    <w:rsid w:val="00BD6F86"/>
    <w:rsid w:val="00BD71C7"/>
    <w:rsid w:val="00BD7A94"/>
    <w:rsid w:val="00BD7E00"/>
    <w:rsid w:val="00BD7ED1"/>
    <w:rsid w:val="00BE0158"/>
    <w:rsid w:val="00BE07C9"/>
    <w:rsid w:val="00BE089F"/>
    <w:rsid w:val="00BE0944"/>
    <w:rsid w:val="00BE09C7"/>
    <w:rsid w:val="00BE0A1F"/>
    <w:rsid w:val="00BE1056"/>
    <w:rsid w:val="00BE1573"/>
    <w:rsid w:val="00BE15A5"/>
    <w:rsid w:val="00BE1B1A"/>
    <w:rsid w:val="00BE1BFC"/>
    <w:rsid w:val="00BE1E1A"/>
    <w:rsid w:val="00BE1E6B"/>
    <w:rsid w:val="00BE2431"/>
    <w:rsid w:val="00BE2594"/>
    <w:rsid w:val="00BE2839"/>
    <w:rsid w:val="00BE2FC2"/>
    <w:rsid w:val="00BE30EA"/>
    <w:rsid w:val="00BE344E"/>
    <w:rsid w:val="00BE36A4"/>
    <w:rsid w:val="00BE3FBE"/>
    <w:rsid w:val="00BE4091"/>
    <w:rsid w:val="00BE40AB"/>
    <w:rsid w:val="00BE4346"/>
    <w:rsid w:val="00BE46ED"/>
    <w:rsid w:val="00BE4CB9"/>
    <w:rsid w:val="00BE52EE"/>
    <w:rsid w:val="00BE65F1"/>
    <w:rsid w:val="00BE6DC7"/>
    <w:rsid w:val="00BE7729"/>
    <w:rsid w:val="00BE7AE6"/>
    <w:rsid w:val="00BF01CE"/>
    <w:rsid w:val="00BF0568"/>
    <w:rsid w:val="00BF07C6"/>
    <w:rsid w:val="00BF080A"/>
    <w:rsid w:val="00BF0A71"/>
    <w:rsid w:val="00BF0B7A"/>
    <w:rsid w:val="00BF0F37"/>
    <w:rsid w:val="00BF1587"/>
    <w:rsid w:val="00BF16DD"/>
    <w:rsid w:val="00BF1B44"/>
    <w:rsid w:val="00BF214A"/>
    <w:rsid w:val="00BF34F3"/>
    <w:rsid w:val="00BF35AC"/>
    <w:rsid w:val="00BF397C"/>
    <w:rsid w:val="00BF40BA"/>
    <w:rsid w:val="00BF4186"/>
    <w:rsid w:val="00BF43D1"/>
    <w:rsid w:val="00BF45FD"/>
    <w:rsid w:val="00BF4723"/>
    <w:rsid w:val="00BF4A89"/>
    <w:rsid w:val="00BF4D14"/>
    <w:rsid w:val="00BF51AB"/>
    <w:rsid w:val="00BF5532"/>
    <w:rsid w:val="00BF5E3A"/>
    <w:rsid w:val="00BF6677"/>
    <w:rsid w:val="00BF6EE7"/>
    <w:rsid w:val="00BF72BE"/>
    <w:rsid w:val="00BF7751"/>
    <w:rsid w:val="00BF78F3"/>
    <w:rsid w:val="00BF7EA3"/>
    <w:rsid w:val="00BF7F4D"/>
    <w:rsid w:val="00C004EC"/>
    <w:rsid w:val="00C0068C"/>
    <w:rsid w:val="00C008A3"/>
    <w:rsid w:val="00C00ABC"/>
    <w:rsid w:val="00C00BAE"/>
    <w:rsid w:val="00C00C35"/>
    <w:rsid w:val="00C00D0B"/>
    <w:rsid w:val="00C01C1C"/>
    <w:rsid w:val="00C02128"/>
    <w:rsid w:val="00C02835"/>
    <w:rsid w:val="00C02C5D"/>
    <w:rsid w:val="00C02C73"/>
    <w:rsid w:val="00C03215"/>
    <w:rsid w:val="00C03568"/>
    <w:rsid w:val="00C03604"/>
    <w:rsid w:val="00C040C4"/>
    <w:rsid w:val="00C0416E"/>
    <w:rsid w:val="00C04367"/>
    <w:rsid w:val="00C0452F"/>
    <w:rsid w:val="00C04907"/>
    <w:rsid w:val="00C0504E"/>
    <w:rsid w:val="00C051F0"/>
    <w:rsid w:val="00C053F4"/>
    <w:rsid w:val="00C0591D"/>
    <w:rsid w:val="00C05E5F"/>
    <w:rsid w:val="00C067F4"/>
    <w:rsid w:val="00C06C78"/>
    <w:rsid w:val="00C06F08"/>
    <w:rsid w:val="00C07CF1"/>
    <w:rsid w:val="00C07D11"/>
    <w:rsid w:val="00C10236"/>
    <w:rsid w:val="00C1024C"/>
    <w:rsid w:val="00C10464"/>
    <w:rsid w:val="00C10470"/>
    <w:rsid w:val="00C1093F"/>
    <w:rsid w:val="00C10E1F"/>
    <w:rsid w:val="00C111B1"/>
    <w:rsid w:val="00C11B66"/>
    <w:rsid w:val="00C11EDB"/>
    <w:rsid w:val="00C121DC"/>
    <w:rsid w:val="00C122C4"/>
    <w:rsid w:val="00C122D0"/>
    <w:rsid w:val="00C126E7"/>
    <w:rsid w:val="00C12A66"/>
    <w:rsid w:val="00C12AD1"/>
    <w:rsid w:val="00C137A8"/>
    <w:rsid w:val="00C13BCD"/>
    <w:rsid w:val="00C13CAB"/>
    <w:rsid w:val="00C14B08"/>
    <w:rsid w:val="00C14B49"/>
    <w:rsid w:val="00C151E8"/>
    <w:rsid w:val="00C159D8"/>
    <w:rsid w:val="00C15A6E"/>
    <w:rsid w:val="00C15C1A"/>
    <w:rsid w:val="00C15E38"/>
    <w:rsid w:val="00C16091"/>
    <w:rsid w:val="00C163ED"/>
    <w:rsid w:val="00C165F9"/>
    <w:rsid w:val="00C16673"/>
    <w:rsid w:val="00C169BC"/>
    <w:rsid w:val="00C16D61"/>
    <w:rsid w:val="00C16E53"/>
    <w:rsid w:val="00C175B2"/>
    <w:rsid w:val="00C17C05"/>
    <w:rsid w:val="00C17C20"/>
    <w:rsid w:val="00C17D91"/>
    <w:rsid w:val="00C20078"/>
    <w:rsid w:val="00C20132"/>
    <w:rsid w:val="00C20E72"/>
    <w:rsid w:val="00C20FE9"/>
    <w:rsid w:val="00C2153C"/>
    <w:rsid w:val="00C2170C"/>
    <w:rsid w:val="00C2174B"/>
    <w:rsid w:val="00C217D4"/>
    <w:rsid w:val="00C21EE4"/>
    <w:rsid w:val="00C21FB7"/>
    <w:rsid w:val="00C21FF2"/>
    <w:rsid w:val="00C221E1"/>
    <w:rsid w:val="00C22AA5"/>
    <w:rsid w:val="00C22C06"/>
    <w:rsid w:val="00C23630"/>
    <w:rsid w:val="00C23860"/>
    <w:rsid w:val="00C24158"/>
    <w:rsid w:val="00C2416B"/>
    <w:rsid w:val="00C24754"/>
    <w:rsid w:val="00C249C3"/>
    <w:rsid w:val="00C25328"/>
    <w:rsid w:val="00C253D2"/>
    <w:rsid w:val="00C2554C"/>
    <w:rsid w:val="00C25AF7"/>
    <w:rsid w:val="00C25F73"/>
    <w:rsid w:val="00C25FA2"/>
    <w:rsid w:val="00C26126"/>
    <w:rsid w:val="00C262FE"/>
    <w:rsid w:val="00C26662"/>
    <w:rsid w:val="00C27566"/>
    <w:rsid w:val="00C276CC"/>
    <w:rsid w:val="00C27C9F"/>
    <w:rsid w:val="00C27E9C"/>
    <w:rsid w:val="00C30160"/>
    <w:rsid w:val="00C3028B"/>
    <w:rsid w:val="00C304C3"/>
    <w:rsid w:val="00C30ACD"/>
    <w:rsid w:val="00C30B2B"/>
    <w:rsid w:val="00C30E72"/>
    <w:rsid w:val="00C311F4"/>
    <w:rsid w:val="00C31708"/>
    <w:rsid w:val="00C31838"/>
    <w:rsid w:val="00C318EA"/>
    <w:rsid w:val="00C323F6"/>
    <w:rsid w:val="00C3250C"/>
    <w:rsid w:val="00C3294D"/>
    <w:rsid w:val="00C3315A"/>
    <w:rsid w:val="00C33F16"/>
    <w:rsid w:val="00C34008"/>
    <w:rsid w:val="00C34303"/>
    <w:rsid w:val="00C3457B"/>
    <w:rsid w:val="00C35089"/>
    <w:rsid w:val="00C35287"/>
    <w:rsid w:val="00C35442"/>
    <w:rsid w:val="00C35A03"/>
    <w:rsid w:val="00C35A5E"/>
    <w:rsid w:val="00C35BEB"/>
    <w:rsid w:val="00C3626C"/>
    <w:rsid w:val="00C36CA9"/>
    <w:rsid w:val="00C371A0"/>
    <w:rsid w:val="00C375AB"/>
    <w:rsid w:val="00C37748"/>
    <w:rsid w:val="00C3796C"/>
    <w:rsid w:val="00C403AC"/>
    <w:rsid w:val="00C4080C"/>
    <w:rsid w:val="00C40871"/>
    <w:rsid w:val="00C40B4F"/>
    <w:rsid w:val="00C40F39"/>
    <w:rsid w:val="00C40F99"/>
    <w:rsid w:val="00C4120D"/>
    <w:rsid w:val="00C41641"/>
    <w:rsid w:val="00C4170C"/>
    <w:rsid w:val="00C419A6"/>
    <w:rsid w:val="00C41BFC"/>
    <w:rsid w:val="00C41F28"/>
    <w:rsid w:val="00C4229B"/>
    <w:rsid w:val="00C422F5"/>
    <w:rsid w:val="00C42AF5"/>
    <w:rsid w:val="00C430D6"/>
    <w:rsid w:val="00C434F4"/>
    <w:rsid w:val="00C435D0"/>
    <w:rsid w:val="00C435F1"/>
    <w:rsid w:val="00C43702"/>
    <w:rsid w:val="00C43AAF"/>
    <w:rsid w:val="00C43DB3"/>
    <w:rsid w:val="00C4418F"/>
    <w:rsid w:val="00C44354"/>
    <w:rsid w:val="00C449DD"/>
    <w:rsid w:val="00C44B9B"/>
    <w:rsid w:val="00C450BB"/>
    <w:rsid w:val="00C4537F"/>
    <w:rsid w:val="00C45448"/>
    <w:rsid w:val="00C456D0"/>
    <w:rsid w:val="00C45888"/>
    <w:rsid w:val="00C45A90"/>
    <w:rsid w:val="00C45F96"/>
    <w:rsid w:val="00C4616C"/>
    <w:rsid w:val="00C462F4"/>
    <w:rsid w:val="00C46484"/>
    <w:rsid w:val="00C464B7"/>
    <w:rsid w:val="00C464E9"/>
    <w:rsid w:val="00C466B2"/>
    <w:rsid w:val="00C46E9F"/>
    <w:rsid w:val="00C46FDD"/>
    <w:rsid w:val="00C470AD"/>
    <w:rsid w:val="00C47203"/>
    <w:rsid w:val="00C472E2"/>
    <w:rsid w:val="00C47504"/>
    <w:rsid w:val="00C47653"/>
    <w:rsid w:val="00C4789F"/>
    <w:rsid w:val="00C47B62"/>
    <w:rsid w:val="00C504B5"/>
    <w:rsid w:val="00C50F54"/>
    <w:rsid w:val="00C515C4"/>
    <w:rsid w:val="00C5225F"/>
    <w:rsid w:val="00C52CBE"/>
    <w:rsid w:val="00C532D9"/>
    <w:rsid w:val="00C53498"/>
    <w:rsid w:val="00C53DA2"/>
    <w:rsid w:val="00C5435D"/>
    <w:rsid w:val="00C54658"/>
    <w:rsid w:val="00C5499C"/>
    <w:rsid w:val="00C54F64"/>
    <w:rsid w:val="00C54F9D"/>
    <w:rsid w:val="00C54FB2"/>
    <w:rsid w:val="00C55038"/>
    <w:rsid w:val="00C5534C"/>
    <w:rsid w:val="00C553CF"/>
    <w:rsid w:val="00C55863"/>
    <w:rsid w:val="00C5620E"/>
    <w:rsid w:val="00C5641F"/>
    <w:rsid w:val="00C5675F"/>
    <w:rsid w:val="00C5694D"/>
    <w:rsid w:val="00C56B0C"/>
    <w:rsid w:val="00C56FC7"/>
    <w:rsid w:val="00C57469"/>
    <w:rsid w:val="00C57604"/>
    <w:rsid w:val="00C610C6"/>
    <w:rsid w:val="00C611A1"/>
    <w:rsid w:val="00C61483"/>
    <w:rsid w:val="00C6192B"/>
    <w:rsid w:val="00C61B84"/>
    <w:rsid w:val="00C61F81"/>
    <w:rsid w:val="00C62665"/>
    <w:rsid w:val="00C62BAE"/>
    <w:rsid w:val="00C63316"/>
    <w:rsid w:val="00C63417"/>
    <w:rsid w:val="00C6348B"/>
    <w:rsid w:val="00C63695"/>
    <w:rsid w:val="00C63786"/>
    <w:rsid w:val="00C6394E"/>
    <w:rsid w:val="00C63BD0"/>
    <w:rsid w:val="00C64088"/>
    <w:rsid w:val="00C641BB"/>
    <w:rsid w:val="00C644F9"/>
    <w:rsid w:val="00C6469B"/>
    <w:rsid w:val="00C64818"/>
    <w:rsid w:val="00C64900"/>
    <w:rsid w:val="00C64924"/>
    <w:rsid w:val="00C64E01"/>
    <w:rsid w:val="00C64E28"/>
    <w:rsid w:val="00C65651"/>
    <w:rsid w:val="00C65874"/>
    <w:rsid w:val="00C65C94"/>
    <w:rsid w:val="00C65E50"/>
    <w:rsid w:val="00C66178"/>
    <w:rsid w:val="00C66431"/>
    <w:rsid w:val="00C66518"/>
    <w:rsid w:val="00C671BE"/>
    <w:rsid w:val="00C6752C"/>
    <w:rsid w:val="00C679C7"/>
    <w:rsid w:val="00C67C2C"/>
    <w:rsid w:val="00C67C35"/>
    <w:rsid w:val="00C67D70"/>
    <w:rsid w:val="00C7073E"/>
    <w:rsid w:val="00C708DA"/>
    <w:rsid w:val="00C711CD"/>
    <w:rsid w:val="00C712CF"/>
    <w:rsid w:val="00C715C7"/>
    <w:rsid w:val="00C7245A"/>
    <w:rsid w:val="00C728FE"/>
    <w:rsid w:val="00C72A7D"/>
    <w:rsid w:val="00C72F31"/>
    <w:rsid w:val="00C72FB5"/>
    <w:rsid w:val="00C731FB"/>
    <w:rsid w:val="00C73382"/>
    <w:rsid w:val="00C73530"/>
    <w:rsid w:val="00C735C6"/>
    <w:rsid w:val="00C73B00"/>
    <w:rsid w:val="00C7464F"/>
    <w:rsid w:val="00C748BA"/>
    <w:rsid w:val="00C74BCF"/>
    <w:rsid w:val="00C74CF7"/>
    <w:rsid w:val="00C74E52"/>
    <w:rsid w:val="00C74F47"/>
    <w:rsid w:val="00C74FD5"/>
    <w:rsid w:val="00C75D94"/>
    <w:rsid w:val="00C761E1"/>
    <w:rsid w:val="00C766F7"/>
    <w:rsid w:val="00C7673A"/>
    <w:rsid w:val="00C7675C"/>
    <w:rsid w:val="00C7680D"/>
    <w:rsid w:val="00C76888"/>
    <w:rsid w:val="00C76A64"/>
    <w:rsid w:val="00C777AC"/>
    <w:rsid w:val="00C77B0A"/>
    <w:rsid w:val="00C77DE0"/>
    <w:rsid w:val="00C77E6A"/>
    <w:rsid w:val="00C8003D"/>
    <w:rsid w:val="00C801DD"/>
    <w:rsid w:val="00C804D6"/>
    <w:rsid w:val="00C805B0"/>
    <w:rsid w:val="00C8098E"/>
    <w:rsid w:val="00C80D86"/>
    <w:rsid w:val="00C80F45"/>
    <w:rsid w:val="00C812CE"/>
    <w:rsid w:val="00C8166E"/>
    <w:rsid w:val="00C81B58"/>
    <w:rsid w:val="00C81DD6"/>
    <w:rsid w:val="00C829D5"/>
    <w:rsid w:val="00C82A23"/>
    <w:rsid w:val="00C82E21"/>
    <w:rsid w:val="00C82FA3"/>
    <w:rsid w:val="00C8308C"/>
    <w:rsid w:val="00C8317D"/>
    <w:rsid w:val="00C83898"/>
    <w:rsid w:val="00C83F00"/>
    <w:rsid w:val="00C83FDD"/>
    <w:rsid w:val="00C8421A"/>
    <w:rsid w:val="00C845F0"/>
    <w:rsid w:val="00C84C50"/>
    <w:rsid w:val="00C84CBF"/>
    <w:rsid w:val="00C84F64"/>
    <w:rsid w:val="00C85012"/>
    <w:rsid w:val="00C851BD"/>
    <w:rsid w:val="00C854D0"/>
    <w:rsid w:val="00C8550C"/>
    <w:rsid w:val="00C85899"/>
    <w:rsid w:val="00C85B18"/>
    <w:rsid w:val="00C85D5C"/>
    <w:rsid w:val="00C8655A"/>
    <w:rsid w:val="00C86A14"/>
    <w:rsid w:val="00C86C28"/>
    <w:rsid w:val="00C87175"/>
    <w:rsid w:val="00C87246"/>
    <w:rsid w:val="00C873F8"/>
    <w:rsid w:val="00C87EEC"/>
    <w:rsid w:val="00C90703"/>
    <w:rsid w:val="00C907FF"/>
    <w:rsid w:val="00C90A2C"/>
    <w:rsid w:val="00C90D4A"/>
    <w:rsid w:val="00C91734"/>
    <w:rsid w:val="00C91D65"/>
    <w:rsid w:val="00C91EBD"/>
    <w:rsid w:val="00C925F9"/>
    <w:rsid w:val="00C92785"/>
    <w:rsid w:val="00C92FFD"/>
    <w:rsid w:val="00C93555"/>
    <w:rsid w:val="00C9361F"/>
    <w:rsid w:val="00C93FD5"/>
    <w:rsid w:val="00C94517"/>
    <w:rsid w:val="00C945E7"/>
    <w:rsid w:val="00C94645"/>
    <w:rsid w:val="00C94812"/>
    <w:rsid w:val="00C954FE"/>
    <w:rsid w:val="00C95703"/>
    <w:rsid w:val="00C957B8"/>
    <w:rsid w:val="00C957F4"/>
    <w:rsid w:val="00C95FF7"/>
    <w:rsid w:val="00C960CF"/>
    <w:rsid w:val="00C968BE"/>
    <w:rsid w:val="00C9690B"/>
    <w:rsid w:val="00C96DFB"/>
    <w:rsid w:val="00C96FDC"/>
    <w:rsid w:val="00C977C0"/>
    <w:rsid w:val="00C97C6F"/>
    <w:rsid w:val="00CA020D"/>
    <w:rsid w:val="00CA0325"/>
    <w:rsid w:val="00CA03E5"/>
    <w:rsid w:val="00CA06DB"/>
    <w:rsid w:val="00CA06FB"/>
    <w:rsid w:val="00CA07E8"/>
    <w:rsid w:val="00CA0C2D"/>
    <w:rsid w:val="00CA0CD1"/>
    <w:rsid w:val="00CA199E"/>
    <w:rsid w:val="00CA1C33"/>
    <w:rsid w:val="00CA1FA1"/>
    <w:rsid w:val="00CA29EA"/>
    <w:rsid w:val="00CA36E5"/>
    <w:rsid w:val="00CA3DF4"/>
    <w:rsid w:val="00CA3E34"/>
    <w:rsid w:val="00CA4242"/>
    <w:rsid w:val="00CA449C"/>
    <w:rsid w:val="00CA468E"/>
    <w:rsid w:val="00CA47DF"/>
    <w:rsid w:val="00CA4C90"/>
    <w:rsid w:val="00CA4DBC"/>
    <w:rsid w:val="00CA52A5"/>
    <w:rsid w:val="00CA53A6"/>
    <w:rsid w:val="00CA55A9"/>
    <w:rsid w:val="00CA5FD4"/>
    <w:rsid w:val="00CA684C"/>
    <w:rsid w:val="00CA6DDE"/>
    <w:rsid w:val="00CA72ED"/>
    <w:rsid w:val="00CA7732"/>
    <w:rsid w:val="00CA783C"/>
    <w:rsid w:val="00CA7A87"/>
    <w:rsid w:val="00CA7BE2"/>
    <w:rsid w:val="00CA7EE0"/>
    <w:rsid w:val="00CA7F5B"/>
    <w:rsid w:val="00CB025D"/>
    <w:rsid w:val="00CB08E6"/>
    <w:rsid w:val="00CB0D1D"/>
    <w:rsid w:val="00CB1056"/>
    <w:rsid w:val="00CB1D72"/>
    <w:rsid w:val="00CB1DD2"/>
    <w:rsid w:val="00CB2076"/>
    <w:rsid w:val="00CB3256"/>
    <w:rsid w:val="00CB3506"/>
    <w:rsid w:val="00CB3C29"/>
    <w:rsid w:val="00CB3D53"/>
    <w:rsid w:val="00CB458E"/>
    <w:rsid w:val="00CB4637"/>
    <w:rsid w:val="00CB5000"/>
    <w:rsid w:val="00CB5040"/>
    <w:rsid w:val="00CB51A6"/>
    <w:rsid w:val="00CB556A"/>
    <w:rsid w:val="00CB6189"/>
    <w:rsid w:val="00CB66AF"/>
    <w:rsid w:val="00CB66B8"/>
    <w:rsid w:val="00CB670F"/>
    <w:rsid w:val="00CB67F6"/>
    <w:rsid w:val="00CB6D41"/>
    <w:rsid w:val="00CB7556"/>
    <w:rsid w:val="00CB7570"/>
    <w:rsid w:val="00CB7ABA"/>
    <w:rsid w:val="00CB7DBF"/>
    <w:rsid w:val="00CB7DE4"/>
    <w:rsid w:val="00CC0331"/>
    <w:rsid w:val="00CC0431"/>
    <w:rsid w:val="00CC0B4F"/>
    <w:rsid w:val="00CC0EC1"/>
    <w:rsid w:val="00CC11AE"/>
    <w:rsid w:val="00CC14C4"/>
    <w:rsid w:val="00CC17ED"/>
    <w:rsid w:val="00CC1B16"/>
    <w:rsid w:val="00CC1D43"/>
    <w:rsid w:val="00CC1D66"/>
    <w:rsid w:val="00CC1E55"/>
    <w:rsid w:val="00CC1F9C"/>
    <w:rsid w:val="00CC24AD"/>
    <w:rsid w:val="00CC25A4"/>
    <w:rsid w:val="00CC2720"/>
    <w:rsid w:val="00CC2B83"/>
    <w:rsid w:val="00CC2BC7"/>
    <w:rsid w:val="00CC3011"/>
    <w:rsid w:val="00CC33E0"/>
    <w:rsid w:val="00CC3C7C"/>
    <w:rsid w:val="00CC3CDF"/>
    <w:rsid w:val="00CC3FDD"/>
    <w:rsid w:val="00CC41C3"/>
    <w:rsid w:val="00CC465C"/>
    <w:rsid w:val="00CC49F4"/>
    <w:rsid w:val="00CC4B32"/>
    <w:rsid w:val="00CC4B3C"/>
    <w:rsid w:val="00CC5380"/>
    <w:rsid w:val="00CC563C"/>
    <w:rsid w:val="00CC576D"/>
    <w:rsid w:val="00CC5B87"/>
    <w:rsid w:val="00CC6065"/>
    <w:rsid w:val="00CC613C"/>
    <w:rsid w:val="00CC6297"/>
    <w:rsid w:val="00CC7970"/>
    <w:rsid w:val="00CC7CD7"/>
    <w:rsid w:val="00CC7D7E"/>
    <w:rsid w:val="00CD0397"/>
    <w:rsid w:val="00CD04A7"/>
    <w:rsid w:val="00CD05E5"/>
    <w:rsid w:val="00CD062F"/>
    <w:rsid w:val="00CD08A3"/>
    <w:rsid w:val="00CD0AB8"/>
    <w:rsid w:val="00CD10B5"/>
    <w:rsid w:val="00CD22B4"/>
    <w:rsid w:val="00CD242F"/>
    <w:rsid w:val="00CD2819"/>
    <w:rsid w:val="00CD2926"/>
    <w:rsid w:val="00CD296F"/>
    <w:rsid w:val="00CD2AC5"/>
    <w:rsid w:val="00CD30BB"/>
    <w:rsid w:val="00CD34A1"/>
    <w:rsid w:val="00CD34B8"/>
    <w:rsid w:val="00CD36D4"/>
    <w:rsid w:val="00CD3F4E"/>
    <w:rsid w:val="00CD4052"/>
    <w:rsid w:val="00CD44D9"/>
    <w:rsid w:val="00CD4768"/>
    <w:rsid w:val="00CD49AF"/>
    <w:rsid w:val="00CD589D"/>
    <w:rsid w:val="00CD59C3"/>
    <w:rsid w:val="00CD619C"/>
    <w:rsid w:val="00CD6577"/>
    <w:rsid w:val="00CD6F68"/>
    <w:rsid w:val="00CD7461"/>
    <w:rsid w:val="00CD7658"/>
    <w:rsid w:val="00CD792F"/>
    <w:rsid w:val="00CE015B"/>
    <w:rsid w:val="00CE0299"/>
    <w:rsid w:val="00CE0EFA"/>
    <w:rsid w:val="00CE12C6"/>
    <w:rsid w:val="00CE14B4"/>
    <w:rsid w:val="00CE1544"/>
    <w:rsid w:val="00CE1AF2"/>
    <w:rsid w:val="00CE206B"/>
    <w:rsid w:val="00CE2C9C"/>
    <w:rsid w:val="00CE2E11"/>
    <w:rsid w:val="00CE2FE5"/>
    <w:rsid w:val="00CE3759"/>
    <w:rsid w:val="00CE37BB"/>
    <w:rsid w:val="00CE3A14"/>
    <w:rsid w:val="00CE3AC3"/>
    <w:rsid w:val="00CE3C36"/>
    <w:rsid w:val="00CE438A"/>
    <w:rsid w:val="00CE4713"/>
    <w:rsid w:val="00CE48FC"/>
    <w:rsid w:val="00CE4ADE"/>
    <w:rsid w:val="00CE4B5A"/>
    <w:rsid w:val="00CE58B8"/>
    <w:rsid w:val="00CE5936"/>
    <w:rsid w:val="00CE5F00"/>
    <w:rsid w:val="00CE618B"/>
    <w:rsid w:val="00CE657F"/>
    <w:rsid w:val="00CE65D8"/>
    <w:rsid w:val="00CE6686"/>
    <w:rsid w:val="00CE6902"/>
    <w:rsid w:val="00CE69E9"/>
    <w:rsid w:val="00CE6B71"/>
    <w:rsid w:val="00CE7DDB"/>
    <w:rsid w:val="00CE7FB3"/>
    <w:rsid w:val="00CF014D"/>
    <w:rsid w:val="00CF0296"/>
    <w:rsid w:val="00CF0952"/>
    <w:rsid w:val="00CF0BB4"/>
    <w:rsid w:val="00CF14F7"/>
    <w:rsid w:val="00CF1698"/>
    <w:rsid w:val="00CF17B1"/>
    <w:rsid w:val="00CF1872"/>
    <w:rsid w:val="00CF195D"/>
    <w:rsid w:val="00CF1E28"/>
    <w:rsid w:val="00CF20F2"/>
    <w:rsid w:val="00CF210B"/>
    <w:rsid w:val="00CF2301"/>
    <w:rsid w:val="00CF2396"/>
    <w:rsid w:val="00CF2863"/>
    <w:rsid w:val="00CF297F"/>
    <w:rsid w:val="00CF2BFA"/>
    <w:rsid w:val="00CF3083"/>
    <w:rsid w:val="00CF3D6C"/>
    <w:rsid w:val="00CF4E94"/>
    <w:rsid w:val="00CF5200"/>
    <w:rsid w:val="00CF592C"/>
    <w:rsid w:val="00CF5B5A"/>
    <w:rsid w:val="00CF5B9E"/>
    <w:rsid w:val="00CF5FCD"/>
    <w:rsid w:val="00CF67D4"/>
    <w:rsid w:val="00CF73DA"/>
    <w:rsid w:val="00CF74FF"/>
    <w:rsid w:val="00CF7629"/>
    <w:rsid w:val="00CF7A4A"/>
    <w:rsid w:val="00CF7FF7"/>
    <w:rsid w:val="00D000C2"/>
    <w:rsid w:val="00D00960"/>
    <w:rsid w:val="00D00C02"/>
    <w:rsid w:val="00D012C4"/>
    <w:rsid w:val="00D01572"/>
    <w:rsid w:val="00D01BF8"/>
    <w:rsid w:val="00D02939"/>
    <w:rsid w:val="00D03246"/>
    <w:rsid w:val="00D032C4"/>
    <w:rsid w:val="00D049BA"/>
    <w:rsid w:val="00D04BA3"/>
    <w:rsid w:val="00D04DE5"/>
    <w:rsid w:val="00D06580"/>
    <w:rsid w:val="00D067E9"/>
    <w:rsid w:val="00D06C21"/>
    <w:rsid w:val="00D06CAB"/>
    <w:rsid w:val="00D0709C"/>
    <w:rsid w:val="00D0723A"/>
    <w:rsid w:val="00D073F0"/>
    <w:rsid w:val="00D0765F"/>
    <w:rsid w:val="00D07798"/>
    <w:rsid w:val="00D0790C"/>
    <w:rsid w:val="00D07F89"/>
    <w:rsid w:val="00D10321"/>
    <w:rsid w:val="00D1047C"/>
    <w:rsid w:val="00D10B98"/>
    <w:rsid w:val="00D10BF3"/>
    <w:rsid w:val="00D10C9F"/>
    <w:rsid w:val="00D10D32"/>
    <w:rsid w:val="00D10FCC"/>
    <w:rsid w:val="00D115DD"/>
    <w:rsid w:val="00D115E7"/>
    <w:rsid w:val="00D1169A"/>
    <w:rsid w:val="00D11DEE"/>
    <w:rsid w:val="00D11EDC"/>
    <w:rsid w:val="00D1225A"/>
    <w:rsid w:val="00D123AE"/>
    <w:rsid w:val="00D127A0"/>
    <w:rsid w:val="00D127B1"/>
    <w:rsid w:val="00D13379"/>
    <w:rsid w:val="00D13770"/>
    <w:rsid w:val="00D14699"/>
    <w:rsid w:val="00D1488F"/>
    <w:rsid w:val="00D14ABB"/>
    <w:rsid w:val="00D14BC7"/>
    <w:rsid w:val="00D1501C"/>
    <w:rsid w:val="00D1517D"/>
    <w:rsid w:val="00D15275"/>
    <w:rsid w:val="00D1572D"/>
    <w:rsid w:val="00D158C1"/>
    <w:rsid w:val="00D158D6"/>
    <w:rsid w:val="00D158E9"/>
    <w:rsid w:val="00D15C68"/>
    <w:rsid w:val="00D15FD9"/>
    <w:rsid w:val="00D16209"/>
    <w:rsid w:val="00D162EE"/>
    <w:rsid w:val="00D16DAA"/>
    <w:rsid w:val="00D177E5"/>
    <w:rsid w:val="00D2032F"/>
    <w:rsid w:val="00D203D4"/>
    <w:rsid w:val="00D2047A"/>
    <w:rsid w:val="00D206B8"/>
    <w:rsid w:val="00D2083D"/>
    <w:rsid w:val="00D20A67"/>
    <w:rsid w:val="00D21794"/>
    <w:rsid w:val="00D21B42"/>
    <w:rsid w:val="00D21E16"/>
    <w:rsid w:val="00D22250"/>
    <w:rsid w:val="00D2239F"/>
    <w:rsid w:val="00D22416"/>
    <w:rsid w:val="00D22574"/>
    <w:rsid w:val="00D2295E"/>
    <w:rsid w:val="00D22F94"/>
    <w:rsid w:val="00D23039"/>
    <w:rsid w:val="00D230D5"/>
    <w:rsid w:val="00D239C1"/>
    <w:rsid w:val="00D24343"/>
    <w:rsid w:val="00D243C6"/>
    <w:rsid w:val="00D24B03"/>
    <w:rsid w:val="00D24B3B"/>
    <w:rsid w:val="00D24DA1"/>
    <w:rsid w:val="00D24FD6"/>
    <w:rsid w:val="00D2575B"/>
    <w:rsid w:val="00D25ADF"/>
    <w:rsid w:val="00D25B31"/>
    <w:rsid w:val="00D263E9"/>
    <w:rsid w:val="00D2646B"/>
    <w:rsid w:val="00D26C22"/>
    <w:rsid w:val="00D26EBB"/>
    <w:rsid w:val="00D27059"/>
    <w:rsid w:val="00D2712D"/>
    <w:rsid w:val="00D27269"/>
    <w:rsid w:val="00D27281"/>
    <w:rsid w:val="00D278BC"/>
    <w:rsid w:val="00D27A2E"/>
    <w:rsid w:val="00D27AB7"/>
    <w:rsid w:val="00D27BE7"/>
    <w:rsid w:val="00D30196"/>
    <w:rsid w:val="00D303EE"/>
    <w:rsid w:val="00D308D4"/>
    <w:rsid w:val="00D3100C"/>
    <w:rsid w:val="00D3118A"/>
    <w:rsid w:val="00D3146B"/>
    <w:rsid w:val="00D316BB"/>
    <w:rsid w:val="00D31B0C"/>
    <w:rsid w:val="00D31B88"/>
    <w:rsid w:val="00D31E1E"/>
    <w:rsid w:val="00D31E8E"/>
    <w:rsid w:val="00D31EE9"/>
    <w:rsid w:val="00D31FBC"/>
    <w:rsid w:val="00D32222"/>
    <w:rsid w:val="00D32312"/>
    <w:rsid w:val="00D3274F"/>
    <w:rsid w:val="00D328EB"/>
    <w:rsid w:val="00D32B19"/>
    <w:rsid w:val="00D32BB7"/>
    <w:rsid w:val="00D32BD5"/>
    <w:rsid w:val="00D32E25"/>
    <w:rsid w:val="00D32FC4"/>
    <w:rsid w:val="00D33317"/>
    <w:rsid w:val="00D3356D"/>
    <w:rsid w:val="00D335B0"/>
    <w:rsid w:val="00D337EE"/>
    <w:rsid w:val="00D33B89"/>
    <w:rsid w:val="00D33F1A"/>
    <w:rsid w:val="00D3424D"/>
    <w:rsid w:val="00D34516"/>
    <w:rsid w:val="00D34AA7"/>
    <w:rsid w:val="00D34C72"/>
    <w:rsid w:val="00D34DBB"/>
    <w:rsid w:val="00D34FAF"/>
    <w:rsid w:val="00D350DD"/>
    <w:rsid w:val="00D35651"/>
    <w:rsid w:val="00D3586F"/>
    <w:rsid w:val="00D35928"/>
    <w:rsid w:val="00D35A06"/>
    <w:rsid w:val="00D3654D"/>
    <w:rsid w:val="00D3727B"/>
    <w:rsid w:val="00D372FC"/>
    <w:rsid w:val="00D37513"/>
    <w:rsid w:val="00D37A33"/>
    <w:rsid w:val="00D37D50"/>
    <w:rsid w:val="00D400F3"/>
    <w:rsid w:val="00D40438"/>
    <w:rsid w:val="00D406FF"/>
    <w:rsid w:val="00D40B6F"/>
    <w:rsid w:val="00D41313"/>
    <w:rsid w:val="00D413F3"/>
    <w:rsid w:val="00D417DD"/>
    <w:rsid w:val="00D4202D"/>
    <w:rsid w:val="00D42105"/>
    <w:rsid w:val="00D422C1"/>
    <w:rsid w:val="00D42580"/>
    <w:rsid w:val="00D42C8A"/>
    <w:rsid w:val="00D42DE0"/>
    <w:rsid w:val="00D434F6"/>
    <w:rsid w:val="00D43BAC"/>
    <w:rsid w:val="00D43D41"/>
    <w:rsid w:val="00D43E37"/>
    <w:rsid w:val="00D44B5E"/>
    <w:rsid w:val="00D44C58"/>
    <w:rsid w:val="00D44F79"/>
    <w:rsid w:val="00D4521D"/>
    <w:rsid w:val="00D4540F"/>
    <w:rsid w:val="00D45546"/>
    <w:rsid w:val="00D46042"/>
    <w:rsid w:val="00D465A4"/>
    <w:rsid w:val="00D46802"/>
    <w:rsid w:val="00D46864"/>
    <w:rsid w:val="00D468B9"/>
    <w:rsid w:val="00D46E96"/>
    <w:rsid w:val="00D472F7"/>
    <w:rsid w:val="00D47B7B"/>
    <w:rsid w:val="00D50975"/>
    <w:rsid w:val="00D50D9B"/>
    <w:rsid w:val="00D50FFE"/>
    <w:rsid w:val="00D515C0"/>
    <w:rsid w:val="00D51AB6"/>
    <w:rsid w:val="00D51C5E"/>
    <w:rsid w:val="00D51CCF"/>
    <w:rsid w:val="00D51CF3"/>
    <w:rsid w:val="00D52606"/>
    <w:rsid w:val="00D52E3A"/>
    <w:rsid w:val="00D53143"/>
    <w:rsid w:val="00D534D6"/>
    <w:rsid w:val="00D536F9"/>
    <w:rsid w:val="00D53FDA"/>
    <w:rsid w:val="00D54B76"/>
    <w:rsid w:val="00D54F36"/>
    <w:rsid w:val="00D54FB7"/>
    <w:rsid w:val="00D5616F"/>
    <w:rsid w:val="00D56792"/>
    <w:rsid w:val="00D56DB9"/>
    <w:rsid w:val="00D576E6"/>
    <w:rsid w:val="00D60319"/>
    <w:rsid w:val="00D60A7A"/>
    <w:rsid w:val="00D60EF1"/>
    <w:rsid w:val="00D61434"/>
    <w:rsid w:val="00D619FF"/>
    <w:rsid w:val="00D61AEC"/>
    <w:rsid w:val="00D61BBA"/>
    <w:rsid w:val="00D61D66"/>
    <w:rsid w:val="00D61E27"/>
    <w:rsid w:val="00D62145"/>
    <w:rsid w:val="00D6270E"/>
    <w:rsid w:val="00D62963"/>
    <w:rsid w:val="00D62A98"/>
    <w:rsid w:val="00D63125"/>
    <w:rsid w:val="00D6369F"/>
    <w:rsid w:val="00D63781"/>
    <w:rsid w:val="00D63B0E"/>
    <w:rsid w:val="00D64086"/>
    <w:rsid w:val="00D6422B"/>
    <w:rsid w:val="00D647F9"/>
    <w:rsid w:val="00D65A5C"/>
    <w:rsid w:val="00D6665A"/>
    <w:rsid w:val="00D66B72"/>
    <w:rsid w:val="00D66C0F"/>
    <w:rsid w:val="00D66DEB"/>
    <w:rsid w:val="00D671B1"/>
    <w:rsid w:val="00D6755F"/>
    <w:rsid w:val="00D67C7E"/>
    <w:rsid w:val="00D67FA6"/>
    <w:rsid w:val="00D67FC9"/>
    <w:rsid w:val="00D709B1"/>
    <w:rsid w:val="00D70B8B"/>
    <w:rsid w:val="00D70C7A"/>
    <w:rsid w:val="00D70D07"/>
    <w:rsid w:val="00D71B53"/>
    <w:rsid w:val="00D71B83"/>
    <w:rsid w:val="00D71D27"/>
    <w:rsid w:val="00D71F86"/>
    <w:rsid w:val="00D72097"/>
    <w:rsid w:val="00D723F0"/>
    <w:rsid w:val="00D72593"/>
    <w:rsid w:val="00D72DA3"/>
    <w:rsid w:val="00D732B1"/>
    <w:rsid w:val="00D73746"/>
    <w:rsid w:val="00D7391D"/>
    <w:rsid w:val="00D741C6"/>
    <w:rsid w:val="00D7428A"/>
    <w:rsid w:val="00D7466B"/>
    <w:rsid w:val="00D749B9"/>
    <w:rsid w:val="00D749DF"/>
    <w:rsid w:val="00D74D80"/>
    <w:rsid w:val="00D754F0"/>
    <w:rsid w:val="00D75D53"/>
    <w:rsid w:val="00D7696B"/>
    <w:rsid w:val="00D76A10"/>
    <w:rsid w:val="00D76E6D"/>
    <w:rsid w:val="00D77C35"/>
    <w:rsid w:val="00D77DF6"/>
    <w:rsid w:val="00D80D54"/>
    <w:rsid w:val="00D80EE7"/>
    <w:rsid w:val="00D80F59"/>
    <w:rsid w:val="00D813EC"/>
    <w:rsid w:val="00D814C8"/>
    <w:rsid w:val="00D81562"/>
    <w:rsid w:val="00D817CA"/>
    <w:rsid w:val="00D82390"/>
    <w:rsid w:val="00D823D4"/>
    <w:rsid w:val="00D826E2"/>
    <w:rsid w:val="00D82F2A"/>
    <w:rsid w:val="00D83908"/>
    <w:rsid w:val="00D839F5"/>
    <w:rsid w:val="00D83A0E"/>
    <w:rsid w:val="00D83BAB"/>
    <w:rsid w:val="00D83D19"/>
    <w:rsid w:val="00D83D80"/>
    <w:rsid w:val="00D83ED4"/>
    <w:rsid w:val="00D83FF5"/>
    <w:rsid w:val="00D840C5"/>
    <w:rsid w:val="00D8426B"/>
    <w:rsid w:val="00D8438F"/>
    <w:rsid w:val="00D84458"/>
    <w:rsid w:val="00D847C1"/>
    <w:rsid w:val="00D84B7C"/>
    <w:rsid w:val="00D84D86"/>
    <w:rsid w:val="00D85EFF"/>
    <w:rsid w:val="00D85FA3"/>
    <w:rsid w:val="00D86355"/>
    <w:rsid w:val="00D86639"/>
    <w:rsid w:val="00D86A84"/>
    <w:rsid w:val="00D86BA8"/>
    <w:rsid w:val="00D87224"/>
    <w:rsid w:val="00D8767E"/>
    <w:rsid w:val="00D876A2"/>
    <w:rsid w:val="00D878CE"/>
    <w:rsid w:val="00D87BBD"/>
    <w:rsid w:val="00D87E82"/>
    <w:rsid w:val="00D90055"/>
    <w:rsid w:val="00D90693"/>
    <w:rsid w:val="00D90E5E"/>
    <w:rsid w:val="00D9107E"/>
    <w:rsid w:val="00D913BF"/>
    <w:rsid w:val="00D9164A"/>
    <w:rsid w:val="00D91ACB"/>
    <w:rsid w:val="00D91C4D"/>
    <w:rsid w:val="00D91C74"/>
    <w:rsid w:val="00D92281"/>
    <w:rsid w:val="00D926C8"/>
    <w:rsid w:val="00D92990"/>
    <w:rsid w:val="00D92A9B"/>
    <w:rsid w:val="00D930AB"/>
    <w:rsid w:val="00D931E1"/>
    <w:rsid w:val="00D93486"/>
    <w:rsid w:val="00D936AE"/>
    <w:rsid w:val="00D93A1D"/>
    <w:rsid w:val="00D94157"/>
    <w:rsid w:val="00D943A6"/>
    <w:rsid w:val="00D943AE"/>
    <w:rsid w:val="00D94A33"/>
    <w:rsid w:val="00D94AA2"/>
    <w:rsid w:val="00D95C7E"/>
    <w:rsid w:val="00D95E1D"/>
    <w:rsid w:val="00D95E40"/>
    <w:rsid w:val="00D96675"/>
    <w:rsid w:val="00D96931"/>
    <w:rsid w:val="00D973F1"/>
    <w:rsid w:val="00D97544"/>
    <w:rsid w:val="00D977D2"/>
    <w:rsid w:val="00D97D21"/>
    <w:rsid w:val="00DA0B21"/>
    <w:rsid w:val="00DA0B2B"/>
    <w:rsid w:val="00DA0FBF"/>
    <w:rsid w:val="00DA158A"/>
    <w:rsid w:val="00DA274C"/>
    <w:rsid w:val="00DA2AA3"/>
    <w:rsid w:val="00DA3D88"/>
    <w:rsid w:val="00DA4663"/>
    <w:rsid w:val="00DA4797"/>
    <w:rsid w:val="00DA4889"/>
    <w:rsid w:val="00DA4ED4"/>
    <w:rsid w:val="00DA5234"/>
    <w:rsid w:val="00DA5361"/>
    <w:rsid w:val="00DA5433"/>
    <w:rsid w:val="00DA589F"/>
    <w:rsid w:val="00DA6274"/>
    <w:rsid w:val="00DA65F4"/>
    <w:rsid w:val="00DA6A46"/>
    <w:rsid w:val="00DA7278"/>
    <w:rsid w:val="00DA73B5"/>
    <w:rsid w:val="00DA7525"/>
    <w:rsid w:val="00DA7FD6"/>
    <w:rsid w:val="00DB024F"/>
    <w:rsid w:val="00DB0672"/>
    <w:rsid w:val="00DB0C4A"/>
    <w:rsid w:val="00DB115F"/>
    <w:rsid w:val="00DB119B"/>
    <w:rsid w:val="00DB132D"/>
    <w:rsid w:val="00DB2509"/>
    <w:rsid w:val="00DB275E"/>
    <w:rsid w:val="00DB281A"/>
    <w:rsid w:val="00DB2F01"/>
    <w:rsid w:val="00DB3063"/>
    <w:rsid w:val="00DB367C"/>
    <w:rsid w:val="00DB3777"/>
    <w:rsid w:val="00DB40DF"/>
    <w:rsid w:val="00DB42D8"/>
    <w:rsid w:val="00DB4406"/>
    <w:rsid w:val="00DB48E7"/>
    <w:rsid w:val="00DB4902"/>
    <w:rsid w:val="00DB49DA"/>
    <w:rsid w:val="00DB4A74"/>
    <w:rsid w:val="00DB4D8B"/>
    <w:rsid w:val="00DB50AE"/>
    <w:rsid w:val="00DB50D6"/>
    <w:rsid w:val="00DB5590"/>
    <w:rsid w:val="00DB56A1"/>
    <w:rsid w:val="00DB57B3"/>
    <w:rsid w:val="00DB5A51"/>
    <w:rsid w:val="00DB63CE"/>
    <w:rsid w:val="00DB66CC"/>
    <w:rsid w:val="00DB6704"/>
    <w:rsid w:val="00DB677D"/>
    <w:rsid w:val="00DB6E9B"/>
    <w:rsid w:val="00DB78E7"/>
    <w:rsid w:val="00DC0282"/>
    <w:rsid w:val="00DC094D"/>
    <w:rsid w:val="00DC0F44"/>
    <w:rsid w:val="00DC101C"/>
    <w:rsid w:val="00DC16F6"/>
    <w:rsid w:val="00DC1E02"/>
    <w:rsid w:val="00DC2656"/>
    <w:rsid w:val="00DC26D7"/>
    <w:rsid w:val="00DC2A16"/>
    <w:rsid w:val="00DC2DC2"/>
    <w:rsid w:val="00DC31D4"/>
    <w:rsid w:val="00DC3499"/>
    <w:rsid w:val="00DC3C07"/>
    <w:rsid w:val="00DC4428"/>
    <w:rsid w:val="00DC4603"/>
    <w:rsid w:val="00DC4923"/>
    <w:rsid w:val="00DC4955"/>
    <w:rsid w:val="00DC4AD1"/>
    <w:rsid w:val="00DC4B5B"/>
    <w:rsid w:val="00DC4D20"/>
    <w:rsid w:val="00DC5BA9"/>
    <w:rsid w:val="00DC7028"/>
    <w:rsid w:val="00DC70FE"/>
    <w:rsid w:val="00DC750E"/>
    <w:rsid w:val="00DC76DD"/>
    <w:rsid w:val="00DC786A"/>
    <w:rsid w:val="00DC790E"/>
    <w:rsid w:val="00DD0151"/>
    <w:rsid w:val="00DD02C4"/>
    <w:rsid w:val="00DD06D0"/>
    <w:rsid w:val="00DD0D78"/>
    <w:rsid w:val="00DD0F1D"/>
    <w:rsid w:val="00DD1269"/>
    <w:rsid w:val="00DD12FA"/>
    <w:rsid w:val="00DD164C"/>
    <w:rsid w:val="00DD17C8"/>
    <w:rsid w:val="00DD1C61"/>
    <w:rsid w:val="00DD1D67"/>
    <w:rsid w:val="00DD2072"/>
    <w:rsid w:val="00DD27AE"/>
    <w:rsid w:val="00DD29B5"/>
    <w:rsid w:val="00DD3F61"/>
    <w:rsid w:val="00DD4492"/>
    <w:rsid w:val="00DD4B8A"/>
    <w:rsid w:val="00DD4C0C"/>
    <w:rsid w:val="00DD5089"/>
    <w:rsid w:val="00DD51D7"/>
    <w:rsid w:val="00DD56EC"/>
    <w:rsid w:val="00DD5858"/>
    <w:rsid w:val="00DD66D0"/>
    <w:rsid w:val="00DD68B7"/>
    <w:rsid w:val="00DD6F54"/>
    <w:rsid w:val="00DD77E8"/>
    <w:rsid w:val="00DD7C23"/>
    <w:rsid w:val="00DD7FB4"/>
    <w:rsid w:val="00DE0129"/>
    <w:rsid w:val="00DE01FC"/>
    <w:rsid w:val="00DE06C8"/>
    <w:rsid w:val="00DE06CF"/>
    <w:rsid w:val="00DE075D"/>
    <w:rsid w:val="00DE0BC9"/>
    <w:rsid w:val="00DE1903"/>
    <w:rsid w:val="00DE1A9F"/>
    <w:rsid w:val="00DE1EAF"/>
    <w:rsid w:val="00DE1FDE"/>
    <w:rsid w:val="00DE260B"/>
    <w:rsid w:val="00DE2D75"/>
    <w:rsid w:val="00DE320B"/>
    <w:rsid w:val="00DE3400"/>
    <w:rsid w:val="00DE3548"/>
    <w:rsid w:val="00DE36FF"/>
    <w:rsid w:val="00DE386A"/>
    <w:rsid w:val="00DE399C"/>
    <w:rsid w:val="00DE538B"/>
    <w:rsid w:val="00DE552C"/>
    <w:rsid w:val="00DE57AC"/>
    <w:rsid w:val="00DE57D7"/>
    <w:rsid w:val="00DE5AC4"/>
    <w:rsid w:val="00DE5BBC"/>
    <w:rsid w:val="00DE647C"/>
    <w:rsid w:val="00DE6A3E"/>
    <w:rsid w:val="00DE6D55"/>
    <w:rsid w:val="00DE780E"/>
    <w:rsid w:val="00DE79E8"/>
    <w:rsid w:val="00DE79F9"/>
    <w:rsid w:val="00DE7B8F"/>
    <w:rsid w:val="00DE7C4D"/>
    <w:rsid w:val="00DF004F"/>
    <w:rsid w:val="00DF00B6"/>
    <w:rsid w:val="00DF085C"/>
    <w:rsid w:val="00DF0E41"/>
    <w:rsid w:val="00DF0F37"/>
    <w:rsid w:val="00DF101F"/>
    <w:rsid w:val="00DF1062"/>
    <w:rsid w:val="00DF11A3"/>
    <w:rsid w:val="00DF16B4"/>
    <w:rsid w:val="00DF1772"/>
    <w:rsid w:val="00DF17C9"/>
    <w:rsid w:val="00DF1AF4"/>
    <w:rsid w:val="00DF2384"/>
    <w:rsid w:val="00DF262F"/>
    <w:rsid w:val="00DF2782"/>
    <w:rsid w:val="00DF2C3D"/>
    <w:rsid w:val="00DF310F"/>
    <w:rsid w:val="00DF34A9"/>
    <w:rsid w:val="00DF37E9"/>
    <w:rsid w:val="00DF3A4C"/>
    <w:rsid w:val="00DF4189"/>
    <w:rsid w:val="00DF4915"/>
    <w:rsid w:val="00DF4D34"/>
    <w:rsid w:val="00DF581D"/>
    <w:rsid w:val="00DF5C5A"/>
    <w:rsid w:val="00DF634B"/>
    <w:rsid w:val="00DF635C"/>
    <w:rsid w:val="00DF6E72"/>
    <w:rsid w:val="00DF7092"/>
    <w:rsid w:val="00DF7318"/>
    <w:rsid w:val="00DF7546"/>
    <w:rsid w:val="00DF76D5"/>
    <w:rsid w:val="00DF7BB1"/>
    <w:rsid w:val="00DF7BE4"/>
    <w:rsid w:val="00DF7D61"/>
    <w:rsid w:val="00DF7D6E"/>
    <w:rsid w:val="00DF7DD2"/>
    <w:rsid w:val="00E0052B"/>
    <w:rsid w:val="00E00553"/>
    <w:rsid w:val="00E01407"/>
    <w:rsid w:val="00E0155A"/>
    <w:rsid w:val="00E01B14"/>
    <w:rsid w:val="00E021C3"/>
    <w:rsid w:val="00E02C7E"/>
    <w:rsid w:val="00E03520"/>
    <w:rsid w:val="00E03679"/>
    <w:rsid w:val="00E042FF"/>
    <w:rsid w:val="00E04432"/>
    <w:rsid w:val="00E04498"/>
    <w:rsid w:val="00E04EA4"/>
    <w:rsid w:val="00E050A4"/>
    <w:rsid w:val="00E050D3"/>
    <w:rsid w:val="00E068A0"/>
    <w:rsid w:val="00E07481"/>
    <w:rsid w:val="00E07887"/>
    <w:rsid w:val="00E07B4F"/>
    <w:rsid w:val="00E07CC2"/>
    <w:rsid w:val="00E1085A"/>
    <w:rsid w:val="00E10F99"/>
    <w:rsid w:val="00E113F5"/>
    <w:rsid w:val="00E114C9"/>
    <w:rsid w:val="00E11967"/>
    <w:rsid w:val="00E11EE8"/>
    <w:rsid w:val="00E11F67"/>
    <w:rsid w:val="00E12401"/>
    <w:rsid w:val="00E12494"/>
    <w:rsid w:val="00E12D37"/>
    <w:rsid w:val="00E12D49"/>
    <w:rsid w:val="00E12FD2"/>
    <w:rsid w:val="00E13A6A"/>
    <w:rsid w:val="00E13EDB"/>
    <w:rsid w:val="00E141C5"/>
    <w:rsid w:val="00E1445D"/>
    <w:rsid w:val="00E151E5"/>
    <w:rsid w:val="00E1569C"/>
    <w:rsid w:val="00E15B64"/>
    <w:rsid w:val="00E15B71"/>
    <w:rsid w:val="00E15E19"/>
    <w:rsid w:val="00E16635"/>
    <w:rsid w:val="00E1672F"/>
    <w:rsid w:val="00E16ABF"/>
    <w:rsid w:val="00E1742E"/>
    <w:rsid w:val="00E1797F"/>
    <w:rsid w:val="00E17B59"/>
    <w:rsid w:val="00E17DE5"/>
    <w:rsid w:val="00E20107"/>
    <w:rsid w:val="00E204BE"/>
    <w:rsid w:val="00E20892"/>
    <w:rsid w:val="00E20F1D"/>
    <w:rsid w:val="00E2182C"/>
    <w:rsid w:val="00E21944"/>
    <w:rsid w:val="00E21FF9"/>
    <w:rsid w:val="00E22293"/>
    <w:rsid w:val="00E22671"/>
    <w:rsid w:val="00E22F6E"/>
    <w:rsid w:val="00E23C98"/>
    <w:rsid w:val="00E24CA9"/>
    <w:rsid w:val="00E24CAF"/>
    <w:rsid w:val="00E24F12"/>
    <w:rsid w:val="00E25282"/>
    <w:rsid w:val="00E2530A"/>
    <w:rsid w:val="00E25745"/>
    <w:rsid w:val="00E25C94"/>
    <w:rsid w:val="00E25D30"/>
    <w:rsid w:val="00E26381"/>
    <w:rsid w:val="00E26756"/>
    <w:rsid w:val="00E26C49"/>
    <w:rsid w:val="00E27081"/>
    <w:rsid w:val="00E27225"/>
    <w:rsid w:val="00E272E8"/>
    <w:rsid w:val="00E27407"/>
    <w:rsid w:val="00E274C8"/>
    <w:rsid w:val="00E30803"/>
    <w:rsid w:val="00E30905"/>
    <w:rsid w:val="00E30A85"/>
    <w:rsid w:val="00E30B28"/>
    <w:rsid w:val="00E30D08"/>
    <w:rsid w:val="00E30DAD"/>
    <w:rsid w:val="00E313EA"/>
    <w:rsid w:val="00E31446"/>
    <w:rsid w:val="00E3173F"/>
    <w:rsid w:val="00E317DF"/>
    <w:rsid w:val="00E31BBD"/>
    <w:rsid w:val="00E31CD4"/>
    <w:rsid w:val="00E32034"/>
    <w:rsid w:val="00E32316"/>
    <w:rsid w:val="00E3246F"/>
    <w:rsid w:val="00E32E53"/>
    <w:rsid w:val="00E32E72"/>
    <w:rsid w:val="00E32ECD"/>
    <w:rsid w:val="00E3387C"/>
    <w:rsid w:val="00E33FBF"/>
    <w:rsid w:val="00E34170"/>
    <w:rsid w:val="00E34395"/>
    <w:rsid w:val="00E344AD"/>
    <w:rsid w:val="00E3469B"/>
    <w:rsid w:val="00E34EB6"/>
    <w:rsid w:val="00E34FB2"/>
    <w:rsid w:val="00E35201"/>
    <w:rsid w:val="00E35314"/>
    <w:rsid w:val="00E35873"/>
    <w:rsid w:val="00E35A98"/>
    <w:rsid w:val="00E35B47"/>
    <w:rsid w:val="00E364DD"/>
    <w:rsid w:val="00E36BAA"/>
    <w:rsid w:val="00E36DD3"/>
    <w:rsid w:val="00E3701D"/>
    <w:rsid w:val="00E3750B"/>
    <w:rsid w:val="00E3764B"/>
    <w:rsid w:val="00E37DD0"/>
    <w:rsid w:val="00E40702"/>
    <w:rsid w:val="00E40856"/>
    <w:rsid w:val="00E40951"/>
    <w:rsid w:val="00E410A2"/>
    <w:rsid w:val="00E419B7"/>
    <w:rsid w:val="00E419E5"/>
    <w:rsid w:val="00E41FD5"/>
    <w:rsid w:val="00E42112"/>
    <w:rsid w:val="00E4268D"/>
    <w:rsid w:val="00E42C30"/>
    <w:rsid w:val="00E4341A"/>
    <w:rsid w:val="00E43661"/>
    <w:rsid w:val="00E436CA"/>
    <w:rsid w:val="00E441C5"/>
    <w:rsid w:val="00E44248"/>
    <w:rsid w:val="00E4429D"/>
    <w:rsid w:val="00E445CF"/>
    <w:rsid w:val="00E4492B"/>
    <w:rsid w:val="00E45329"/>
    <w:rsid w:val="00E45560"/>
    <w:rsid w:val="00E45E49"/>
    <w:rsid w:val="00E45F55"/>
    <w:rsid w:val="00E46692"/>
    <w:rsid w:val="00E46905"/>
    <w:rsid w:val="00E46A93"/>
    <w:rsid w:val="00E46ADE"/>
    <w:rsid w:val="00E46FBE"/>
    <w:rsid w:val="00E47654"/>
    <w:rsid w:val="00E47673"/>
    <w:rsid w:val="00E4769A"/>
    <w:rsid w:val="00E476CB"/>
    <w:rsid w:val="00E47D91"/>
    <w:rsid w:val="00E47DCC"/>
    <w:rsid w:val="00E47F6C"/>
    <w:rsid w:val="00E50D54"/>
    <w:rsid w:val="00E51170"/>
    <w:rsid w:val="00E5121E"/>
    <w:rsid w:val="00E512DA"/>
    <w:rsid w:val="00E51608"/>
    <w:rsid w:val="00E517B9"/>
    <w:rsid w:val="00E51DFF"/>
    <w:rsid w:val="00E51F0E"/>
    <w:rsid w:val="00E521A9"/>
    <w:rsid w:val="00E53B2C"/>
    <w:rsid w:val="00E544BB"/>
    <w:rsid w:val="00E54CE1"/>
    <w:rsid w:val="00E54D2E"/>
    <w:rsid w:val="00E54E0F"/>
    <w:rsid w:val="00E55B3E"/>
    <w:rsid w:val="00E55DFF"/>
    <w:rsid w:val="00E5719D"/>
    <w:rsid w:val="00E5766C"/>
    <w:rsid w:val="00E576E3"/>
    <w:rsid w:val="00E57843"/>
    <w:rsid w:val="00E57896"/>
    <w:rsid w:val="00E57CE0"/>
    <w:rsid w:val="00E57F4B"/>
    <w:rsid w:val="00E60C48"/>
    <w:rsid w:val="00E61907"/>
    <w:rsid w:val="00E61A6E"/>
    <w:rsid w:val="00E61FD2"/>
    <w:rsid w:val="00E624D4"/>
    <w:rsid w:val="00E6273A"/>
    <w:rsid w:val="00E62884"/>
    <w:rsid w:val="00E631D3"/>
    <w:rsid w:val="00E63C08"/>
    <w:rsid w:val="00E63DE6"/>
    <w:rsid w:val="00E6405D"/>
    <w:rsid w:val="00E644B9"/>
    <w:rsid w:val="00E64605"/>
    <w:rsid w:val="00E64667"/>
    <w:rsid w:val="00E64D13"/>
    <w:rsid w:val="00E64DCF"/>
    <w:rsid w:val="00E65147"/>
    <w:rsid w:val="00E653A9"/>
    <w:rsid w:val="00E654A2"/>
    <w:rsid w:val="00E6565B"/>
    <w:rsid w:val="00E6570F"/>
    <w:rsid w:val="00E65C4E"/>
    <w:rsid w:val="00E6635A"/>
    <w:rsid w:val="00E664E4"/>
    <w:rsid w:val="00E66766"/>
    <w:rsid w:val="00E668CB"/>
    <w:rsid w:val="00E66EDA"/>
    <w:rsid w:val="00E6716E"/>
    <w:rsid w:val="00E6723C"/>
    <w:rsid w:val="00E67715"/>
    <w:rsid w:val="00E67726"/>
    <w:rsid w:val="00E67EEC"/>
    <w:rsid w:val="00E70150"/>
    <w:rsid w:val="00E70767"/>
    <w:rsid w:val="00E708E3"/>
    <w:rsid w:val="00E70C6E"/>
    <w:rsid w:val="00E71A84"/>
    <w:rsid w:val="00E71B72"/>
    <w:rsid w:val="00E721CA"/>
    <w:rsid w:val="00E722E2"/>
    <w:rsid w:val="00E73538"/>
    <w:rsid w:val="00E73553"/>
    <w:rsid w:val="00E7358E"/>
    <w:rsid w:val="00E73591"/>
    <w:rsid w:val="00E738D4"/>
    <w:rsid w:val="00E73C15"/>
    <w:rsid w:val="00E74953"/>
    <w:rsid w:val="00E7568A"/>
    <w:rsid w:val="00E75B23"/>
    <w:rsid w:val="00E75C82"/>
    <w:rsid w:val="00E763BD"/>
    <w:rsid w:val="00E76A41"/>
    <w:rsid w:val="00E771EF"/>
    <w:rsid w:val="00E7758D"/>
    <w:rsid w:val="00E77BAE"/>
    <w:rsid w:val="00E77C94"/>
    <w:rsid w:val="00E808B2"/>
    <w:rsid w:val="00E8104F"/>
    <w:rsid w:val="00E81051"/>
    <w:rsid w:val="00E8123E"/>
    <w:rsid w:val="00E815C2"/>
    <w:rsid w:val="00E81F46"/>
    <w:rsid w:val="00E825BA"/>
    <w:rsid w:val="00E8265F"/>
    <w:rsid w:val="00E8267F"/>
    <w:rsid w:val="00E82A8E"/>
    <w:rsid w:val="00E83E54"/>
    <w:rsid w:val="00E83F36"/>
    <w:rsid w:val="00E8449B"/>
    <w:rsid w:val="00E84636"/>
    <w:rsid w:val="00E846A2"/>
    <w:rsid w:val="00E84A3A"/>
    <w:rsid w:val="00E84A83"/>
    <w:rsid w:val="00E84A99"/>
    <w:rsid w:val="00E84C26"/>
    <w:rsid w:val="00E84D69"/>
    <w:rsid w:val="00E84E8D"/>
    <w:rsid w:val="00E85973"/>
    <w:rsid w:val="00E859C7"/>
    <w:rsid w:val="00E85CC5"/>
    <w:rsid w:val="00E85F3B"/>
    <w:rsid w:val="00E85FFD"/>
    <w:rsid w:val="00E8605B"/>
    <w:rsid w:val="00E86130"/>
    <w:rsid w:val="00E86EC2"/>
    <w:rsid w:val="00E86F68"/>
    <w:rsid w:val="00E873A7"/>
    <w:rsid w:val="00E87402"/>
    <w:rsid w:val="00E87DEA"/>
    <w:rsid w:val="00E910A9"/>
    <w:rsid w:val="00E9174E"/>
    <w:rsid w:val="00E91A43"/>
    <w:rsid w:val="00E92162"/>
    <w:rsid w:val="00E92261"/>
    <w:rsid w:val="00E92552"/>
    <w:rsid w:val="00E92DBF"/>
    <w:rsid w:val="00E930B3"/>
    <w:rsid w:val="00E9312C"/>
    <w:rsid w:val="00E93264"/>
    <w:rsid w:val="00E93469"/>
    <w:rsid w:val="00E934E6"/>
    <w:rsid w:val="00E93507"/>
    <w:rsid w:val="00E94636"/>
    <w:rsid w:val="00E95160"/>
    <w:rsid w:val="00E95A64"/>
    <w:rsid w:val="00E95AFC"/>
    <w:rsid w:val="00E965DC"/>
    <w:rsid w:val="00E96799"/>
    <w:rsid w:val="00E96F4E"/>
    <w:rsid w:val="00E97776"/>
    <w:rsid w:val="00E979E2"/>
    <w:rsid w:val="00E97B8D"/>
    <w:rsid w:val="00E97C8A"/>
    <w:rsid w:val="00E97D16"/>
    <w:rsid w:val="00E97F12"/>
    <w:rsid w:val="00E97F79"/>
    <w:rsid w:val="00EA0947"/>
    <w:rsid w:val="00EA0A04"/>
    <w:rsid w:val="00EA0B32"/>
    <w:rsid w:val="00EA0C3B"/>
    <w:rsid w:val="00EA1B35"/>
    <w:rsid w:val="00EA1B3F"/>
    <w:rsid w:val="00EA1DAA"/>
    <w:rsid w:val="00EA1E74"/>
    <w:rsid w:val="00EA2297"/>
    <w:rsid w:val="00EA2772"/>
    <w:rsid w:val="00EA2A42"/>
    <w:rsid w:val="00EA2AB9"/>
    <w:rsid w:val="00EA3306"/>
    <w:rsid w:val="00EA3431"/>
    <w:rsid w:val="00EA35D3"/>
    <w:rsid w:val="00EA3F05"/>
    <w:rsid w:val="00EA4342"/>
    <w:rsid w:val="00EA487B"/>
    <w:rsid w:val="00EA49B6"/>
    <w:rsid w:val="00EA5119"/>
    <w:rsid w:val="00EA5335"/>
    <w:rsid w:val="00EA5E49"/>
    <w:rsid w:val="00EA5F72"/>
    <w:rsid w:val="00EA6BE2"/>
    <w:rsid w:val="00EA7260"/>
    <w:rsid w:val="00EA73FB"/>
    <w:rsid w:val="00EA76BD"/>
    <w:rsid w:val="00EA77D0"/>
    <w:rsid w:val="00EA78B4"/>
    <w:rsid w:val="00EA797D"/>
    <w:rsid w:val="00EA7BC2"/>
    <w:rsid w:val="00EB0039"/>
    <w:rsid w:val="00EB02C0"/>
    <w:rsid w:val="00EB0433"/>
    <w:rsid w:val="00EB0435"/>
    <w:rsid w:val="00EB07CE"/>
    <w:rsid w:val="00EB1389"/>
    <w:rsid w:val="00EB1DFE"/>
    <w:rsid w:val="00EB2138"/>
    <w:rsid w:val="00EB2477"/>
    <w:rsid w:val="00EB2B87"/>
    <w:rsid w:val="00EB2DB8"/>
    <w:rsid w:val="00EB2F90"/>
    <w:rsid w:val="00EB36F1"/>
    <w:rsid w:val="00EB3BC0"/>
    <w:rsid w:val="00EB4F58"/>
    <w:rsid w:val="00EB517A"/>
    <w:rsid w:val="00EB517E"/>
    <w:rsid w:val="00EB525D"/>
    <w:rsid w:val="00EB5450"/>
    <w:rsid w:val="00EB5D42"/>
    <w:rsid w:val="00EB5E38"/>
    <w:rsid w:val="00EB61BA"/>
    <w:rsid w:val="00EB6524"/>
    <w:rsid w:val="00EB6BA7"/>
    <w:rsid w:val="00EB6EF5"/>
    <w:rsid w:val="00EB6F1F"/>
    <w:rsid w:val="00EB729A"/>
    <w:rsid w:val="00EB7532"/>
    <w:rsid w:val="00EB75D7"/>
    <w:rsid w:val="00EB776D"/>
    <w:rsid w:val="00EB798E"/>
    <w:rsid w:val="00EB79EA"/>
    <w:rsid w:val="00EC07D3"/>
    <w:rsid w:val="00EC0B18"/>
    <w:rsid w:val="00EC1751"/>
    <w:rsid w:val="00EC1D20"/>
    <w:rsid w:val="00EC23BC"/>
    <w:rsid w:val="00EC240A"/>
    <w:rsid w:val="00EC2C92"/>
    <w:rsid w:val="00EC3418"/>
    <w:rsid w:val="00EC38BA"/>
    <w:rsid w:val="00EC395D"/>
    <w:rsid w:val="00EC39CF"/>
    <w:rsid w:val="00EC42AF"/>
    <w:rsid w:val="00EC49B0"/>
    <w:rsid w:val="00EC4E1E"/>
    <w:rsid w:val="00EC4E7B"/>
    <w:rsid w:val="00EC5212"/>
    <w:rsid w:val="00EC5781"/>
    <w:rsid w:val="00EC57BE"/>
    <w:rsid w:val="00EC59BF"/>
    <w:rsid w:val="00EC67E0"/>
    <w:rsid w:val="00EC7174"/>
    <w:rsid w:val="00EC7449"/>
    <w:rsid w:val="00EC7A5D"/>
    <w:rsid w:val="00EC7D1C"/>
    <w:rsid w:val="00EC7DDE"/>
    <w:rsid w:val="00ED0220"/>
    <w:rsid w:val="00ED03AA"/>
    <w:rsid w:val="00ED0490"/>
    <w:rsid w:val="00ED0847"/>
    <w:rsid w:val="00ED0940"/>
    <w:rsid w:val="00ED1056"/>
    <w:rsid w:val="00ED227C"/>
    <w:rsid w:val="00ED2358"/>
    <w:rsid w:val="00ED2381"/>
    <w:rsid w:val="00ED2551"/>
    <w:rsid w:val="00ED2C97"/>
    <w:rsid w:val="00ED2D72"/>
    <w:rsid w:val="00ED2E80"/>
    <w:rsid w:val="00ED30BF"/>
    <w:rsid w:val="00ED3200"/>
    <w:rsid w:val="00ED3544"/>
    <w:rsid w:val="00ED3690"/>
    <w:rsid w:val="00ED4B91"/>
    <w:rsid w:val="00ED59A9"/>
    <w:rsid w:val="00ED5B0E"/>
    <w:rsid w:val="00ED5DB9"/>
    <w:rsid w:val="00ED634B"/>
    <w:rsid w:val="00ED6599"/>
    <w:rsid w:val="00ED6C1C"/>
    <w:rsid w:val="00ED6F2E"/>
    <w:rsid w:val="00ED7087"/>
    <w:rsid w:val="00ED70B5"/>
    <w:rsid w:val="00ED7853"/>
    <w:rsid w:val="00ED7856"/>
    <w:rsid w:val="00ED7B75"/>
    <w:rsid w:val="00EE07C3"/>
    <w:rsid w:val="00EE0AA5"/>
    <w:rsid w:val="00EE0C08"/>
    <w:rsid w:val="00EE109D"/>
    <w:rsid w:val="00EE147E"/>
    <w:rsid w:val="00EE1D46"/>
    <w:rsid w:val="00EE1D6E"/>
    <w:rsid w:val="00EE2008"/>
    <w:rsid w:val="00EE2592"/>
    <w:rsid w:val="00EE2646"/>
    <w:rsid w:val="00EE2CC2"/>
    <w:rsid w:val="00EE2D64"/>
    <w:rsid w:val="00EE3244"/>
    <w:rsid w:val="00EE3476"/>
    <w:rsid w:val="00EE35BF"/>
    <w:rsid w:val="00EE379D"/>
    <w:rsid w:val="00EE3FAB"/>
    <w:rsid w:val="00EE419D"/>
    <w:rsid w:val="00EE43BE"/>
    <w:rsid w:val="00EE491E"/>
    <w:rsid w:val="00EE5B11"/>
    <w:rsid w:val="00EE5D03"/>
    <w:rsid w:val="00EE5D40"/>
    <w:rsid w:val="00EE5E24"/>
    <w:rsid w:val="00EE6197"/>
    <w:rsid w:val="00EE62F0"/>
    <w:rsid w:val="00EE6868"/>
    <w:rsid w:val="00EE6D36"/>
    <w:rsid w:val="00EE7BCA"/>
    <w:rsid w:val="00EF00D2"/>
    <w:rsid w:val="00EF0295"/>
    <w:rsid w:val="00EF0548"/>
    <w:rsid w:val="00EF06FB"/>
    <w:rsid w:val="00EF0770"/>
    <w:rsid w:val="00EF0972"/>
    <w:rsid w:val="00EF0A9E"/>
    <w:rsid w:val="00EF0B9F"/>
    <w:rsid w:val="00EF0E83"/>
    <w:rsid w:val="00EF189B"/>
    <w:rsid w:val="00EF1A87"/>
    <w:rsid w:val="00EF1D21"/>
    <w:rsid w:val="00EF1E78"/>
    <w:rsid w:val="00EF1F0F"/>
    <w:rsid w:val="00EF24A5"/>
    <w:rsid w:val="00EF2919"/>
    <w:rsid w:val="00EF2A9B"/>
    <w:rsid w:val="00EF3604"/>
    <w:rsid w:val="00EF3CAA"/>
    <w:rsid w:val="00EF4061"/>
    <w:rsid w:val="00EF42C2"/>
    <w:rsid w:val="00EF4781"/>
    <w:rsid w:val="00EF4868"/>
    <w:rsid w:val="00EF4967"/>
    <w:rsid w:val="00EF4AEB"/>
    <w:rsid w:val="00EF4F87"/>
    <w:rsid w:val="00EF5018"/>
    <w:rsid w:val="00EF5119"/>
    <w:rsid w:val="00EF601F"/>
    <w:rsid w:val="00EF6194"/>
    <w:rsid w:val="00EF64FA"/>
    <w:rsid w:val="00EF653E"/>
    <w:rsid w:val="00EF65BE"/>
    <w:rsid w:val="00EF6947"/>
    <w:rsid w:val="00EF7135"/>
    <w:rsid w:val="00EF7AE8"/>
    <w:rsid w:val="00EF7E04"/>
    <w:rsid w:val="00F0043B"/>
    <w:rsid w:val="00F00502"/>
    <w:rsid w:val="00F005A8"/>
    <w:rsid w:val="00F0070A"/>
    <w:rsid w:val="00F008FD"/>
    <w:rsid w:val="00F00B9A"/>
    <w:rsid w:val="00F011F6"/>
    <w:rsid w:val="00F01528"/>
    <w:rsid w:val="00F01738"/>
    <w:rsid w:val="00F01B75"/>
    <w:rsid w:val="00F01C53"/>
    <w:rsid w:val="00F01FC0"/>
    <w:rsid w:val="00F025E6"/>
    <w:rsid w:val="00F02C09"/>
    <w:rsid w:val="00F03DD4"/>
    <w:rsid w:val="00F03F18"/>
    <w:rsid w:val="00F041F9"/>
    <w:rsid w:val="00F0589E"/>
    <w:rsid w:val="00F05AE0"/>
    <w:rsid w:val="00F05DF3"/>
    <w:rsid w:val="00F05E68"/>
    <w:rsid w:val="00F05E7C"/>
    <w:rsid w:val="00F06089"/>
    <w:rsid w:val="00F06091"/>
    <w:rsid w:val="00F0626A"/>
    <w:rsid w:val="00F06342"/>
    <w:rsid w:val="00F066D8"/>
    <w:rsid w:val="00F067E2"/>
    <w:rsid w:val="00F06DEC"/>
    <w:rsid w:val="00F07078"/>
    <w:rsid w:val="00F070C8"/>
    <w:rsid w:val="00F07256"/>
    <w:rsid w:val="00F074FE"/>
    <w:rsid w:val="00F07B9F"/>
    <w:rsid w:val="00F07FA9"/>
    <w:rsid w:val="00F1018F"/>
    <w:rsid w:val="00F10C53"/>
    <w:rsid w:val="00F10C95"/>
    <w:rsid w:val="00F10D5A"/>
    <w:rsid w:val="00F113A4"/>
    <w:rsid w:val="00F11495"/>
    <w:rsid w:val="00F114C6"/>
    <w:rsid w:val="00F119F7"/>
    <w:rsid w:val="00F11C21"/>
    <w:rsid w:val="00F11E30"/>
    <w:rsid w:val="00F12271"/>
    <w:rsid w:val="00F130DD"/>
    <w:rsid w:val="00F13F46"/>
    <w:rsid w:val="00F13F62"/>
    <w:rsid w:val="00F1464C"/>
    <w:rsid w:val="00F149BD"/>
    <w:rsid w:val="00F1580F"/>
    <w:rsid w:val="00F159DA"/>
    <w:rsid w:val="00F15B4C"/>
    <w:rsid w:val="00F15B69"/>
    <w:rsid w:val="00F15C94"/>
    <w:rsid w:val="00F163F0"/>
    <w:rsid w:val="00F16A67"/>
    <w:rsid w:val="00F16CFC"/>
    <w:rsid w:val="00F16EF9"/>
    <w:rsid w:val="00F1722B"/>
    <w:rsid w:val="00F17494"/>
    <w:rsid w:val="00F20044"/>
    <w:rsid w:val="00F207EF"/>
    <w:rsid w:val="00F20E86"/>
    <w:rsid w:val="00F20FA9"/>
    <w:rsid w:val="00F21084"/>
    <w:rsid w:val="00F212CE"/>
    <w:rsid w:val="00F215DE"/>
    <w:rsid w:val="00F2180F"/>
    <w:rsid w:val="00F21DFE"/>
    <w:rsid w:val="00F21F46"/>
    <w:rsid w:val="00F226B4"/>
    <w:rsid w:val="00F22B0D"/>
    <w:rsid w:val="00F22D79"/>
    <w:rsid w:val="00F23008"/>
    <w:rsid w:val="00F23B2E"/>
    <w:rsid w:val="00F23C3F"/>
    <w:rsid w:val="00F242A6"/>
    <w:rsid w:val="00F2469A"/>
    <w:rsid w:val="00F24AB0"/>
    <w:rsid w:val="00F24B8D"/>
    <w:rsid w:val="00F24C4F"/>
    <w:rsid w:val="00F24DBC"/>
    <w:rsid w:val="00F24E6D"/>
    <w:rsid w:val="00F24E72"/>
    <w:rsid w:val="00F25128"/>
    <w:rsid w:val="00F251DA"/>
    <w:rsid w:val="00F251F7"/>
    <w:rsid w:val="00F252BA"/>
    <w:rsid w:val="00F2552B"/>
    <w:rsid w:val="00F25770"/>
    <w:rsid w:val="00F25D23"/>
    <w:rsid w:val="00F2604A"/>
    <w:rsid w:val="00F26509"/>
    <w:rsid w:val="00F2676C"/>
    <w:rsid w:val="00F26C8D"/>
    <w:rsid w:val="00F2711B"/>
    <w:rsid w:val="00F2721C"/>
    <w:rsid w:val="00F275E6"/>
    <w:rsid w:val="00F2765D"/>
    <w:rsid w:val="00F27C02"/>
    <w:rsid w:val="00F27D02"/>
    <w:rsid w:val="00F27D1D"/>
    <w:rsid w:val="00F27FE2"/>
    <w:rsid w:val="00F301AE"/>
    <w:rsid w:val="00F3043C"/>
    <w:rsid w:val="00F305E3"/>
    <w:rsid w:val="00F30602"/>
    <w:rsid w:val="00F315DB"/>
    <w:rsid w:val="00F316B9"/>
    <w:rsid w:val="00F31D7E"/>
    <w:rsid w:val="00F31F90"/>
    <w:rsid w:val="00F323AD"/>
    <w:rsid w:val="00F328E5"/>
    <w:rsid w:val="00F32F47"/>
    <w:rsid w:val="00F332B7"/>
    <w:rsid w:val="00F33A90"/>
    <w:rsid w:val="00F33D65"/>
    <w:rsid w:val="00F33E73"/>
    <w:rsid w:val="00F33E93"/>
    <w:rsid w:val="00F34337"/>
    <w:rsid w:val="00F34354"/>
    <w:rsid w:val="00F34BAD"/>
    <w:rsid w:val="00F34BEF"/>
    <w:rsid w:val="00F34C3B"/>
    <w:rsid w:val="00F350D5"/>
    <w:rsid w:val="00F35A94"/>
    <w:rsid w:val="00F35DDA"/>
    <w:rsid w:val="00F36111"/>
    <w:rsid w:val="00F3668F"/>
    <w:rsid w:val="00F3686C"/>
    <w:rsid w:val="00F36B7F"/>
    <w:rsid w:val="00F36C3F"/>
    <w:rsid w:val="00F37346"/>
    <w:rsid w:val="00F3746E"/>
    <w:rsid w:val="00F3770C"/>
    <w:rsid w:val="00F37D77"/>
    <w:rsid w:val="00F37F3F"/>
    <w:rsid w:val="00F40018"/>
    <w:rsid w:val="00F40183"/>
    <w:rsid w:val="00F40347"/>
    <w:rsid w:val="00F40E78"/>
    <w:rsid w:val="00F40ED2"/>
    <w:rsid w:val="00F41074"/>
    <w:rsid w:val="00F410A5"/>
    <w:rsid w:val="00F41214"/>
    <w:rsid w:val="00F41CD1"/>
    <w:rsid w:val="00F431C1"/>
    <w:rsid w:val="00F43696"/>
    <w:rsid w:val="00F43ABE"/>
    <w:rsid w:val="00F43B0D"/>
    <w:rsid w:val="00F43C22"/>
    <w:rsid w:val="00F44FBF"/>
    <w:rsid w:val="00F4547D"/>
    <w:rsid w:val="00F46965"/>
    <w:rsid w:val="00F4723E"/>
    <w:rsid w:val="00F47B13"/>
    <w:rsid w:val="00F47C5A"/>
    <w:rsid w:val="00F47D5F"/>
    <w:rsid w:val="00F47DB5"/>
    <w:rsid w:val="00F47DFD"/>
    <w:rsid w:val="00F47F70"/>
    <w:rsid w:val="00F500A8"/>
    <w:rsid w:val="00F500DF"/>
    <w:rsid w:val="00F5022A"/>
    <w:rsid w:val="00F50A8A"/>
    <w:rsid w:val="00F50C9F"/>
    <w:rsid w:val="00F50EE4"/>
    <w:rsid w:val="00F5152D"/>
    <w:rsid w:val="00F51D69"/>
    <w:rsid w:val="00F51DE2"/>
    <w:rsid w:val="00F51FFD"/>
    <w:rsid w:val="00F523C8"/>
    <w:rsid w:val="00F527C0"/>
    <w:rsid w:val="00F52BBC"/>
    <w:rsid w:val="00F52E14"/>
    <w:rsid w:val="00F53238"/>
    <w:rsid w:val="00F5338D"/>
    <w:rsid w:val="00F53755"/>
    <w:rsid w:val="00F53876"/>
    <w:rsid w:val="00F53A57"/>
    <w:rsid w:val="00F54262"/>
    <w:rsid w:val="00F544E8"/>
    <w:rsid w:val="00F54DA9"/>
    <w:rsid w:val="00F54E90"/>
    <w:rsid w:val="00F54F46"/>
    <w:rsid w:val="00F553CA"/>
    <w:rsid w:val="00F55C73"/>
    <w:rsid w:val="00F55DFF"/>
    <w:rsid w:val="00F56189"/>
    <w:rsid w:val="00F562AE"/>
    <w:rsid w:val="00F56A02"/>
    <w:rsid w:val="00F56F3B"/>
    <w:rsid w:val="00F600BA"/>
    <w:rsid w:val="00F60423"/>
    <w:rsid w:val="00F6060F"/>
    <w:rsid w:val="00F606B6"/>
    <w:rsid w:val="00F60B01"/>
    <w:rsid w:val="00F60B96"/>
    <w:rsid w:val="00F60D72"/>
    <w:rsid w:val="00F6119F"/>
    <w:rsid w:val="00F61504"/>
    <w:rsid w:val="00F61983"/>
    <w:rsid w:val="00F61CBA"/>
    <w:rsid w:val="00F620D1"/>
    <w:rsid w:val="00F62315"/>
    <w:rsid w:val="00F62340"/>
    <w:rsid w:val="00F6242D"/>
    <w:rsid w:val="00F62516"/>
    <w:rsid w:val="00F63181"/>
    <w:rsid w:val="00F63259"/>
    <w:rsid w:val="00F638CD"/>
    <w:rsid w:val="00F63BF2"/>
    <w:rsid w:val="00F64649"/>
    <w:rsid w:val="00F649B6"/>
    <w:rsid w:val="00F649F5"/>
    <w:rsid w:val="00F64B78"/>
    <w:rsid w:val="00F64C13"/>
    <w:rsid w:val="00F64D91"/>
    <w:rsid w:val="00F64EAC"/>
    <w:rsid w:val="00F64FE8"/>
    <w:rsid w:val="00F65286"/>
    <w:rsid w:val="00F65960"/>
    <w:rsid w:val="00F65C6D"/>
    <w:rsid w:val="00F6614D"/>
    <w:rsid w:val="00F662A2"/>
    <w:rsid w:val="00F66EBA"/>
    <w:rsid w:val="00F67627"/>
    <w:rsid w:val="00F6789D"/>
    <w:rsid w:val="00F6799D"/>
    <w:rsid w:val="00F67A66"/>
    <w:rsid w:val="00F70FCB"/>
    <w:rsid w:val="00F7192A"/>
    <w:rsid w:val="00F71D39"/>
    <w:rsid w:val="00F71E60"/>
    <w:rsid w:val="00F71E74"/>
    <w:rsid w:val="00F720F1"/>
    <w:rsid w:val="00F72B28"/>
    <w:rsid w:val="00F72BBD"/>
    <w:rsid w:val="00F72C61"/>
    <w:rsid w:val="00F72CE5"/>
    <w:rsid w:val="00F72FBF"/>
    <w:rsid w:val="00F73213"/>
    <w:rsid w:val="00F73667"/>
    <w:rsid w:val="00F741A6"/>
    <w:rsid w:val="00F75838"/>
    <w:rsid w:val="00F75A5C"/>
    <w:rsid w:val="00F75ADE"/>
    <w:rsid w:val="00F7604C"/>
    <w:rsid w:val="00F76E42"/>
    <w:rsid w:val="00F77150"/>
    <w:rsid w:val="00F7795A"/>
    <w:rsid w:val="00F779FD"/>
    <w:rsid w:val="00F804EB"/>
    <w:rsid w:val="00F80500"/>
    <w:rsid w:val="00F80E9D"/>
    <w:rsid w:val="00F811DE"/>
    <w:rsid w:val="00F816B0"/>
    <w:rsid w:val="00F82CD1"/>
    <w:rsid w:val="00F82EB2"/>
    <w:rsid w:val="00F8351E"/>
    <w:rsid w:val="00F83A3A"/>
    <w:rsid w:val="00F842B0"/>
    <w:rsid w:val="00F846E8"/>
    <w:rsid w:val="00F8490C"/>
    <w:rsid w:val="00F84EBD"/>
    <w:rsid w:val="00F856A9"/>
    <w:rsid w:val="00F85DAB"/>
    <w:rsid w:val="00F865C6"/>
    <w:rsid w:val="00F86609"/>
    <w:rsid w:val="00F86908"/>
    <w:rsid w:val="00F86BFD"/>
    <w:rsid w:val="00F87524"/>
    <w:rsid w:val="00F87553"/>
    <w:rsid w:val="00F877D9"/>
    <w:rsid w:val="00F87870"/>
    <w:rsid w:val="00F87BBA"/>
    <w:rsid w:val="00F87D6C"/>
    <w:rsid w:val="00F9020A"/>
    <w:rsid w:val="00F9054D"/>
    <w:rsid w:val="00F90A82"/>
    <w:rsid w:val="00F90BAE"/>
    <w:rsid w:val="00F912DF"/>
    <w:rsid w:val="00F91370"/>
    <w:rsid w:val="00F919FA"/>
    <w:rsid w:val="00F91A3A"/>
    <w:rsid w:val="00F9228C"/>
    <w:rsid w:val="00F9254B"/>
    <w:rsid w:val="00F925ED"/>
    <w:rsid w:val="00F92B03"/>
    <w:rsid w:val="00F92C2B"/>
    <w:rsid w:val="00F92DF4"/>
    <w:rsid w:val="00F92F05"/>
    <w:rsid w:val="00F93528"/>
    <w:rsid w:val="00F936E1"/>
    <w:rsid w:val="00F937F4"/>
    <w:rsid w:val="00F93B73"/>
    <w:rsid w:val="00F93BC1"/>
    <w:rsid w:val="00F940DB"/>
    <w:rsid w:val="00F943D3"/>
    <w:rsid w:val="00F9441F"/>
    <w:rsid w:val="00F949D9"/>
    <w:rsid w:val="00F94EF4"/>
    <w:rsid w:val="00F95088"/>
    <w:rsid w:val="00F951C4"/>
    <w:rsid w:val="00F965B2"/>
    <w:rsid w:val="00F965F1"/>
    <w:rsid w:val="00F96B5A"/>
    <w:rsid w:val="00F96B97"/>
    <w:rsid w:val="00F96DBD"/>
    <w:rsid w:val="00F976D1"/>
    <w:rsid w:val="00FA074A"/>
    <w:rsid w:val="00FA0766"/>
    <w:rsid w:val="00FA0969"/>
    <w:rsid w:val="00FA0E3A"/>
    <w:rsid w:val="00FA0F41"/>
    <w:rsid w:val="00FA1502"/>
    <w:rsid w:val="00FA1FC5"/>
    <w:rsid w:val="00FA211A"/>
    <w:rsid w:val="00FA306B"/>
    <w:rsid w:val="00FA3869"/>
    <w:rsid w:val="00FA3978"/>
    <w:rsid w:val="00FA3A8E"/>
    <w:rsid w:val="00FA4456"/>
    <w:rsid w:val="00FA4967"/>
    <w:rsid w:val="00FA4C3B"/>
    <w:rsid w:val="00FA4DA4"/>
    <w:rsid w:val="00FA4DE2"/>
    <w:rsid w:val="00FA53F9"/>
    <w:rsid w:val="00FA55C5"/>
    <w:rsid w:val="00FA5C01"/>
    <w:rsid w:val="00FA6474"/>
    <w:rsid w:val="00FA653D"/>
    <w:rsid w:val="00FA6616"/>
    <w:rsid w:val="00FA6761"/>
    <w:rsid w:val="00FA6B9A"/>
    <w:rsid w:val="00FA75DB"/>
    <w:rsid w:val="00FA7B0E"/>
    <w:rsid w:val="00FA7B1D"/>
    <w:rsid w:val="00FA7EB4"/>
    <w:rsid w:val="00FA7F80"/>
    <w:rsid w:val="00FB076B"/>
    <w:rsid w:val="00FB0917"/>
    <w:rsid w:val="00FB0C57"/>
    <w:rsid w:val="00FB100F"/>
    <w:rsid w:val="00FB12AC"/>
    <w:rsid w:val="00FB12F9"/>
    <w:rsid w:val="00FB1316"/>
    <w:rsid w:val="00FB27CA"/>
    <w:rsid w:val="00FB27FD"/>
    <w:rsid w:val="00FB2846"/>
    <w:rsid w:val="00FB2D26"/>
    <w:rsid w:val="00FB2D79"/>
    <w:rsid w:val="00FB346C"/>
    <w:rsid w:val="00FB361C"/>
    <w:rsid w:val="00FB39A3"/>
    <w:rsid w:val="00FB3A34"/>
    <w:rsid w:val="00FB3CCD"/>
    <w:rsid w:val="00FB4AA2"/>
    <w:rsid w:val="00FB4CC3"/>
    <w:rsid w:val="00FB4D1D"/>
    <w:rsid w:val="00FB4F2A"/>
    <w:rsid w:val="00FB5024"/>
    <w:rsid w:val="00FB5411"/>
    <w:rsid w:val="00FB588F"/>
    <w:rsid w:val="00FB5992"/>
    <w:rsid w:val="00FB5B09"/>
    <w:rsid w:val="00FB5FC7"/>
    <w:rsid w:val="00FB6227"/>
    <w:rsid w:val="00FB6860"/>
    <w:rsid w:val="00FB6B22"/>
    <w:rsid w:val="00FB724D"/>
    <w:rsid w:val="00FB7775"/>
    <w:rsid w:val="00FB7AF3"/>
    <w:rsid w:val="00FB7CD2"/>
    <w:rsid w:val="00FC01FB"/>
    <w:rsid w:val="00FC0A53"/>
    <w:rsid w:val="00FC1824"/>
    <w:rsid w:val="00FC18D5"/>
    <w:rsid w:val="00FC1CD9"/>
    <w:rsid w:val="00FC1E21"/>
    <w:rsid w:val="00FC1FA4"/>
    <w:rsid w:val="00FC2B42"/>
    <w:rsid w:val="00FC2C28"/>
    <w:rsid w:val="00FC2E21"/>
    <w:rsid w:val="00FC3B25"/>
    <w:rsid w:val="00FC3EBB"/>
    <w:rsid w:val="00FC4C18"/>
    <w:rsid w:val="00FC4C43"/>
    <w:rsid w:val="00FC550E"/>
    <w:rsid w:val="00FC576E"/>
    <w:rsid w:val="00FC5D41"/>
    <w:rsid w:val="00FC5F78"/>
    <w:rsid w:val="00FC5F8E"/>
    <w:rsid w:val="00FC6172"/>
    <w:rsid w:val="00FC6393"/>
    <w:rsid w:val="00FC6D6A"/>
    <w:rsid w:val="00FC6F2E"/>
    <w:rsid w:val="00FC7063"/>
    <w:rsid w:val="00FC75B1"/>
    <w:rsid w:val="00FC7695"/>
    <w:rsid w:val="00FC7831"/>
    <w:rsid w:val="00FC7B2B"/>
    <w:rsid w:val="00FD0226"/>
    <w:rsid w:val="00FD02DC"/>
    <w:rsid w:val="00FD0939"/>
    <w:rsid w:val="00FD0A37"/>
    <w:rsid w:val="00FD1038"/>
    <w:rsid w:val="00FD17D4"/>
    <w:rsid w:val="00FD1B92"/>
    <w:rsid w:val="00FD1F0C"/>
    <w:rsid w:val="00FD1F5B"/>
    <w:rsid w:val="00FD22FD"/>
    <w:rsid w:val="00FD299B"/>
    <w:rsid w:val="00FD3A13"/>
    <w:rsid w:val="00FD3B0C"/>
    <w:rsid w:val="00FD3BC5"/>
    <w:rsid w:val="00FD3C4D"/>
    <w:rsid w:val="00FD4BBC"/>
    <w:rsid w:val="00FD4EEC"/>
    <w:rsid w:val="00FD4F82"/>
    <w:rsid w:val="00FD5058"/>
    <w:rsid w:val="00FD5AC1"/>
    <w:rsid w:val="00FD5FC9"/>
    <w:rsid w:val="00FD6314"/>
    <w:rsid w:val="00FD661B"/>
    <w:rsid w:val="00FD6EE9"/>
    <w:rsid w:val="00FD750E"/>
    <w:rsid w:val="00FD793C"/>
    <w:rsid w:val="00FD7BBB"/>
    <w:rsid w:val="00FD7C44"/>
    <w:rsid w:val="00FD7E9C"/>
    <w:rsid w:val="00FD7F67"/>
    <w:rsid w:val="00FE08F3"/>
    <w:rsid w:val="00FE0A97"/>
    <w:rsid w:val="00FE0AC8"/>
    <w:rsid w:val="00FE0CD2"/>
    <w:rsid w:val="00FE0FA3"/>
    <w:rsid w:val="00FE1986"/>
    <w:rsid w:val="00FE19C3"/>
    <w:rsid w:val="00FE1B1A"/>
    <w:rsid w:val="00FE2065"/>
    <w:rsid w:val="00FE2214"/>
    <w:rsid w:val="00FE22A8"/>
    <w:rsid w:val="00FE2358"/>
    <w:rsid w:val="00FE2617"/>
    <w:rsid w:val="00FE2717"/>
    <w:rsid w:val="00FE2B0A"/>
    <w:rsid w:val="00FE3074"/>
    <w:rsid w:val="00FE3E4B"/>
    <w:rsid w:val="00FE3EB0"/>
    <w:rsid w:val="00FE44F0"/>
    <w:rsid w:val="00FE4B59"/>
    <w:rsid w:val="00FE4E6F"/>
    <w:rsid w:val="00FE5189"/>
    <w:rsid w:val="00FE5193"/>
    <w:rsid w:val="00FE52C1"/>
    <w:rsid w:val="00FE5B07"/>
    <w:rsid w:val="00FE5F90"/>
    <w:rsid w:val="00FE6E5D"/>
    <w:rsid w:val="00FE708A"/>
    <w:rsid w:val="00FE7441"/>
    <w:rsid w:val="00FE7623"/>
    <w:rsid w:val="00FF0336"/>
    <w:rsid w:val="00FF0483"/>
    <w:rsid w:val="00FF05D8"/>
    <w:rsid w:val="00FF090D"/>
    <w:rsid w:val="00FF0DDE"/>
    <w:rsid w:val="00FF0E92"/>
    <w:rsid w:val="00FF120D"/>
    <w:rsid w:val="00FF148F"/>
    <w:rsid w:val="00FF1CFB"/>
    <w:rsid w:val="00FF1E5C"/>
    <w:rsid w:val="00FF1E83"/>
    <w:rsid w:val="00FF1ECA"/>
    <w:rsid w:val="00FF28BF"/>
    <w:rsid w:val="00FF2F1F"/>
    <w:rsid w:val="00FF3255"/>
    <w:rsid w:val="00FF34BC"/>
    <w:rsid w:val="00FF3BBB"/>
    <w:rsid w:val="00FF424E"/>
    <w:rsid w:val="00FF4491"/>
    <w:rsid w:val="00FF4920"/>
    <w:rsid w:val="00FF5702"/>
    <w:rsid w:val="00FF5709"/>
    <w:rsid w:val="00FF5CD4"/>
    <w:rsid w:val="00FF6325"/>
    <w:rsid w:val="00FF69BB"/>
    <w:rsid w:val="00FF726A"/>
    <w:rsid w:val="00FF7331"/>
    <w:rsid w:val="00FF7620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5D892D7"/>
  <w15:chartTrackingRefBased/>
  <w15:docId w15:val="{8C8A6697-3B3B-42CC-B53C-0CDD12B4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4F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9618C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618C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9618C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9618C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locked/>
    <w:rsid w:val="0022555B"/>
    <w:rPr>
      <w:rFonts w:cs="Times New Roman"/>
      <w:b/>
      <w:bCs/>
    </w:rPr>
  </w:style>
  <w:style w:type="character" w:customStyle="1" w:styleId="Heading5Char">
    <w:name w:val="Heading 5 Char"/>
    <w:link w:val="Heading5"/>
    <w:rsid w:val="005350E4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locked/>
    <w:rsid w:val="0022555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locked/>
    <w:rsid w:val="0022555B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0A0BE5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locked/>
    <w:rsid w:val="0022555B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 Char,Body Char1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 Char,Body"/>
    <w:basedOn w:val="Normal"/>
    <w:link w:val="BodyTextChar"/>
    <w:uiPriority w:val="99"/>
    <w:rsid w:val="009618C8"/>
    <w:pPr>
      <w:spacing w:after="120"/>
    </w:pPr>
  </w:style>
  <w:style w:type="paragraph" w:styleId="Header">
    <w:name w:val="header"/>
    <w:basedOn w:val="Normal"/>
    <w:link w:val="HeaderChar"/>
    <w:uiPriority w:val="99"/>
    <w:rsid w:val="009618C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350E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9618C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18C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18C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350E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9618C8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618C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618C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18C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18C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18C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18C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18C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18C8"/>
    <w:pPr>
      <w:ind w:left="284"/>
    </w:pPr>
  </w:style>
  <w:style w:type="paragraph" w:customStyle="1" w:styleId="AAFrameAddress">
    <w:name w:val="AA Frame Address"/>
    <w:basedOn w:val="Heading1"/>
    <w:uiPriority w:val="99"/>
    <w:rsid w:val="009618C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18C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18C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18C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18C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18C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18C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18C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18C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18C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18C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18C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18C8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18C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18C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18C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18C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18C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18C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18C8"/>
    <w:pPr>
      <w:ind w:left="567" w:hanging="567"/>
    </w:pPr>
  </w:style>
  <w:style w:type="paragraph" w:styleId="ListBullet5">
    <w:name w:val="List Bullet 5"/>
    <w:basedOn w:val="Normal"/>
    <w:uiPriority w:val="99"/>
    <w:rsid w:val="009618C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9618C8"/>
    <w:pPr>
      <w:ind w:firstLine="284"/>
    </w:pPr>
  </w:style>
  <w:style w:type="character" w:customStyle="1" w:styleId="BodyTextFirstIndentChar1">
    <w:name w:val="Body Text First Indent Char1"/>
    <w:link w:val="BodyTextFirstIndent"/>
    <w:uiPriority w:val="99"/>
    <w:locked/>
    <w:rsid w:val="0022555B"/>
  </w:style>
  <w:style w:type="paragraph" w:styleId="BodyTextIndent">
    <w:name w:val="Body Text Indent"/>
    <w:aliases w:val="i"/>
    <w:basedOn w:val="Normal"/>
    <w:link w:val="BodyTextIndentChar1"/>
    <w:rsid w:val="009618C8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22555B"/>
  </w:style>
  <w:style w:type="paragraph" w:styleId="BodyTextFirstIndent2">
    <w:name w:val="Body Text First Indent 2"/>
    <w:basedOn w:val="BodyTextIndent"/>
    <w:link w:val="BodyTextFirstIndent2Char1"/>
    <w:uiPriority w:val="99"/>
    <w:rsid w:val="009618C8"/>
    <w:pPr>
      <w:ind w:left="284" w:firstLine="284"/>
    </w:pPr>
  </w:style>
  <w:style w:type="character" w:customStyle="1" w:styleId="BodyTextFirstIndent2Char1">
    <w:name w:val="Body Text First Indent 2 Char1"/>
    <w:link w:val="BodyTextFirstIndent2"/>
    <w:uiPriority w:val="99"/>
    <w:locked/>
    <w:rsid w:val="0022555B"/>
  </w:style>
  <w:style w:type="character" w:styleId="Strong">
    <w:name w:val="Strong"/>
    <w:uiPriority w:val="99"/>
    <w:qFormat/>
    <w:rsid w:val="009618C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618C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18C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18C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618C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9618C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18C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18C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18C8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18C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18C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18C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18C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18C8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18C8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9908DB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22555B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9618C8"/>
  </w:style>
  <w:style w:type="paragraph" w:customStyle="1" w:styleId="ASSETS">
    <w:name w:val="ASSETS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uiPriority w:val="99"/>
    <w:locked/>
    <w:rsid w:val="0022555B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555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94B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  <w:tab w:val="left" w:pos="567"/>
        <w:tab w:val="left" w:pos="630"/>
        <w:tab w:val="left" w:pos="900"/>
        <w:tab w:val="left" w:pos="990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94BF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3057D6"/>
    <w:pPr>
      <w:spacing w:line="240" w:lineRule="auto"/>
    </w:pPr>
  </w:style>
  <w:style w:type="character" w:customStyle="1" w:styleId="SignatureChar1">
    <w:name w:val="Signature Char1"/>
    <w:link w:val="Signature"/>
    <w:uiPriority w:val="99"/>
    <w:locked/>
    <w:rsid w:val="0022555B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45071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2555B"/>
    <w:rPr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22555B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22555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HTMLPreformatted">
    <w:name w:val="HTML Preformatted"/>
    <w:basedOn w:val="Normal"/>
    <w:link w:val="HTMLPreformattedChar"/>
    <w:rsid w:val="006069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lang w:eastAsia="ko-KR"/>
    </w:rPr>
  </w:style>
  <w:style w:type="character" w:customStyle="1" w:styleId="HTMLPreformattedChar">
    <w:name w:val="HTML Preformatted Char"/>
    <w:link w:val="HTMLPreformatted"/>
    <w:rsid w:val="0022555B"/>
    <w:rPr>
      <w:rFonts w:ascii="Courier New" w:eastAsia="Batang" w:hAnsi="Courier New" w:cs="Courier New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0269B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71C5B"/>
    <w:rPr>
      <w:szCs w:val="22"/>
    </w:rPr>
  </w:style>
  <w:style w:type="paragraph" w:styleId="Revision">
    <w:name w:val="Revision"/>
    <w:hidden/>
    <w:uiPriority w:val="99"/>
    <w:semiHidden/>
    <w:rsid w:val="00BA3EAA"/>
    <w:rPr>
      <w:rFonts w:ascii="Arial" w:hAnsi="Arial"/>
      <w:sz w:val="18"/>
      <w:szCs w:val="22"/>
    </w:rPr>
  </w:style>
  <w:style w:type="paragraph" w:customStyle="1" w:styleId="Default">
    <w:name w:val="Default"/>
    <w:uiPriority w:val="99"/>
    <w:rsid w:val="001F6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954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581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95458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5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54581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171C5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71C5B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4A5B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A5B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">
    <w:name w:val="Heading 4 Char"/>
    <w:semiHidden/>
    <w:rsid w:val="0022555B"/>
    <w:rPr>
      <w:rFonts w:ascii="Calibri Light" w:eastAsia="Times New Roman" w:hAnsi="Calibri Light" w:cs="Angsana New"/>
      <w:i/>
      <w:iCs/>
      <w:color w:val="2F5496"/>
      <w:sz w:val="18"/>
      <w:szCs w:val="22"/>
    </w:rPr>
  </w:style>
  <w:style w:type="character" w:customStyle="1" w:styleId="Heading6Char">
    <w:name w:val="Heading 6 Char"/>
    <w:semiHidden/>
    <w:rsid w:val="0022555B"/>
    <w:rPr>
      <w:rFonts w:ascii="Calibri Light" w:eastAsia="Times New Roman" w:hAnsi="Calibri Light" w:cs="Angsana New"/>
      <w:color w:val="1F3763"/>
      <w:sz w:val="18"/>
      <w:szCs w:val="22"/>
    </w:rPr>
  </w:style>
  <w:style w:type="character" w:customStyle="1" w:styleId="Heading7Char">
    <w:name w:val="Heading 7 Char"/>
    <w:semiHidden/>
    <w:rsid w:val="0022555B"/>
    <w:rPr>
      <w:rFonts w:ascii="Calibri Light" w:eastAsia="Times New Roman" w:hAnsi="Calibri Light" w:cs="Angsana New"/>
      <w:i/>
      <w:iCs/>
      <w:color w:val="1F3763"/>
      <w:sz w:val="18"/>
      <w:szCs w:val="22"/>
    </w:rPr>
  </w:style>
  <w:style w:type="character" w:customStyle="1" w:styleId="Heading9Char">
    <w:name w:val="Heading 9 Char"/>
    <w:semiHidden/>
    <w:rsid w:val="0022555B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FootnoteTextChar1">
    <w:name w:val="Footnote Text Char1"/>
    <w:aliases w:val="ft Char1"/>
    <w:semiHidden/>
    <w:rsid w:val="0022555B"/>
    <w:rPr>
      <w:rFonts w:ascii="Arial" w:hAnsi="Arial"/>
      <w:szCs w:val="25"/>
    </w:rPr>
  </w:style>
  <w:style w:type="character" w:customStyle="1" w:styleId="SignatureChar">
    <w:name w:val="Signature Char"/>
    <w:semiHidden/>
    <w:rsid w:val="0022555B"/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semiHidden/>
    <w:rsid w:val="0022555B"/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uiPriority w:val="99"/>
    <w:semiHidden/>
    <w:rsid w:val="0022555B"/>
    <w:rPr>
      <w:rFonts w:ascii="Arial" w:hAnsi="Arial"/>
      <w:sz w:val="18"/>
      <w:szCs w:val="22"/>
      <w:lang w:val="en-US" w:eastAsia="en-US" w:bidi="th-TH"/>
    </w:rPr>
  </w:style>
  <w:style w:type="character" w:customStyle="1" w:styleId="BodyTextFirstIndent2Char">
    <w:name w:val="Body Text First Indent 2 Char"/>
    <w:uiPriority w:val="99"/>
    <w:semiHidden/>
    <w:rsid w:val="0022555B"/>
  </w:style>
  <w:style w:type="character" w:customStyle="1" w:styleId="BodyText3Char">
    <w:name w:val="Body Text 3 Char"/>
    <w:uiPriority w:val="99"/>
    <w:semiHidden/>
    <w:rsid w:val="0022555B"/>
    <w:rPr>
      <w:rFonts w:ascii="Arial" w:hAnsi="Arial"/>
      <w:sz w:val="16"/>
    </w:rPr>
  </w:style>
  <w:style w:type="character" w:customStyle="1" w:styleId="BodyTextIndent2Char">
    <w:name w:val="Body Text Indent 2 Char"/>
    <w:uiPriority w:val="99"/>
    <w:semiHidden/>
    <w:rsid w:val="0022555B"/>
    <w:rPr>
      <w:rFonts w:ascii="Arial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semiHidden/>
    <w:rsid w:val="0022555B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2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Subhead3Char">
    <w:name w:val="Subhead 3 Char"/>
    <w:link w:val="Subhead3"/>
    <w:locked/>
    <w:rsid w:val="0022555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22555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uiPriority w:val="99"/>
    <w:rsid w:val="0022555B"/>
  </w:style>
  <w:style w:type="character" w:customStyle="1" w:styleId="atn">
    <w:name w:val="atn"/>
    <w:rsid w:val="0022555B"/>
  </w:style>
  <w:style w:type="character" w:customStyle="1" w:styleId="st1">
    <w:name w:val="st1"/>
    <w:rsid w:val="0022555B"/>
  </w:style>
  <w:style w:type="paragraph" w:customStyle="1" w:styleId="Pa38">
    <w:name w:val="Pa38"/>
    <w:basedOn w:val="Normal"/>
    <w:next w:val="Normal"/>
    <w:uiPriority w:val="99"/>
    <w:rsid w:val="003962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936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ui-provider">
    <w:name w:val="ui-provider"/>
    <w:basedOn w:val="DefaultParagraphFont"/>
    <w:rsid w:val="00276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80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CFA62-1B32-4362-A66A-7A59132AE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2076</TotalTime>
  <Pages>48</Pages>
  <Words>9156</Words>
  <Characters>52192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</vt:lpstr>
    </vt:vector>
  </TitlesOfParts>
  <Company>KPMG</Company>
  <LinksUpToDate>false</LinksUpToDate>
  <CharactersWithSpaces>61226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</dc:title>
  <dc:subject/>
  <dc:creator>tadsong_h22</dc:creator>
  <cp:keywords/>
  <dc:description/>
  <cp:lastModifiedBy>Tumradee Thanawatchai</cp:lastModifiedBy>
  <cp:revision>302</cp:revision>
  <cp:lastPrinted>2023-02-13T11:42:00Z</cp:lastPrinted>
  <dcterms:created xsi:type="dcterms:W3CDTF">2023-01-06T09:48:00Z</dcterms:created>
  <dcterms:modified xsi:type="dcterms:W3CDTF">2023-02-22T11:04:00Z</dcterms:modified>
</cp:coreProperties>
</file>